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5C2D3F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04D3" w:rsidRPr="005C2D3F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5C2D3F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4A055B8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28"/>
                <w:szCs w:val="28"/>
              </w:rPr>
            </w:pPr>
          </w:p>
        </w:tc>
      </w:tr>
      <w:tr w:rsidR="007804D3" w:rsidRPr="005C2D3F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5C2D3F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8373F51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ข้อมูลทั่วไป</w:t>
            </w:r>
          </w:p>
        </w:tc>
      </w:tr>
      <w:tr w:rsidR="007804D3" w:rsidRPr="005C2D3F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5C2D3F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9618E46" w14:textId="77777777" w:rsidR="007804D3" w:rsidRPr="005C2D3F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E7ACD" w:rsidRPr="005C2D3F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D2F42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F7709" w:rsidRPr="005C2D3F" w14:paraId="0AA9B2F3" w14:textId="77777777" w:rsidTr="007804D3">
        <w:tc>
          <w:tcPr>
            <w:tcW w:w="1278" w:type="dxa"/>
            <w:vAlign w:val="center"/>
          </w:tcPr>
          <w:p w14:paraId="43AABB86" w14:textId="77777777" w:rsidR="00BF7709" w:rsidRPr="00D64467" w:rsidRDefault="00BF7709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7E8D7C1" w14:textId="03295FA3" w:rsidR="00BF7709" w:rsidRPr="00D64467" w:rsidRDefault="00BF7709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D64467">
              <w:rPr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1E7ACD" w:rsidRPr="005C2D3F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D64467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840F5D7" w14:textId="77777777" w:rsidR="001E7ACD" w:rsidRPr="00D64467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D64467">
              <w:rPr>
                <w:rFonts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5C2D3F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4BB5F1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E7ACD" w:rsidRPr="005C2D3F" w14:paraId="3A8DDA07" w14:textId="77777777" w:rsidTr="007804D3">
        <w:tc>
          <w:tcPr>
            <w:tcW w:w="1278" w:type="dxa"/>
            <w:vAlign w:val="center"/>
          </w:tcPr>
          <w:p w14:paraId="798E1710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B17C92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เงินลงทุน</w:t>
            </w:r>
            <w:r w:rsidRPr="005C2D3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625D3242" w14:textId="77777777" w:rsidTr="007804D3">
        <w:tc>
          <w:tcPr>
            <w:tcW w:w="1278" w:type="dxa"/>
            <w:vAlign w:val="center"/>
          </w:tcPr>
          <w:p w14:paraId="6EF22318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A3946C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7173B" w:rsidRPr="005C2D3F" w14:paraId="4EDA44EC" w14:textId="77777777" w:rsidTr="007804D3">
        <w:tc>
          <w:tcPr>
            <w:tcW w:w="1278" w:type="dxa"/>
            <w:vAlign w:val="center"/>
          </w:tcPr>
          <w:p w14:paraId="0AB3870E" w14:textId="77777777" w:rsidR="00E7173B" w:rsidRPr="00FD6B67" w:rsidRDefault="00E7173B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450E7D3" w14:textId="48AB0F2F" w:rsidR="00E7173B" w:rsidRPr="00FD6B67" w:rsidRDefault="00C6013E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ลูกหนี้</w:t>
            </w:r>
            <w:r w:rsidR="00E86BCA" w:rsidRPr="00FD6B67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</w:tr>
      <w:tr w:rsidR="001E7ACD" w:rsidRPr="005C2D3F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27A465B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1E7ACD" w:rsidRPr="005C2D3F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492C86D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5C2D3F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18E478C8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47B08" w:rsidRPr="005C2D3F" w14:paraId="78CFBEF8" w14:textId="77777777" w:rsidTr="007804D3">
        <w:tc>
          <w:tcPr>
            <w:tcW w:w="1278" w:type="dxa"/>
            <w:vAlign w:val="center"/>
          </w:tcPr>
          <w:p w14:paraId="46489640" w14:textId="77777777" w:rsidR="00A47B08" w:rsidRPr="005C2D3F" w:rsidRDefault="00A47B08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9B8FD06" w14:textId="6E5B37EF" w:rsidR="00A47B08" w:rsidRPr="008D573D" w:rsidRDefault="00A47B08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sz w:val="30"/>
                <w:szCs w:val="30"/>
                <w:cs/>
              </w:rPr>
              <w:t>การจำหน่ายบริษัทย่อยและการดำเนินงานที่ยกเลิก</w:t>
            </w:r>
          </w:p>
        </w:tc>
      </w:tr>
      <w:tr w:rsidR="001E7ACD" w:rsidRPr="005C2D3F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06B395D" w14:textId="77777777" w:rsidR="001E7ACD" w:rsidRPr="008D573D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8386D" w:rsidRPr="005C2D3F" w14:paraId="4EA436C0" w14:textId="77777777" w:rsidTr="007804D3">
        <w:tc>
          <w:tcPr>
            <w:tcW w:w="1278" w:type="dxa"/>
            <w:vAlign w:val="center"/>
          </w:tcPr>
          <w:p w14:paraId="5A2C1A4C" w14:textId="77777777" w:rsidR="0008386D" w:rsidRPr="005C2D3F" w:rsidRDefault="0008386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8F9B511" w14:textId="5AB61A48" w:rsidR="0008386D" w:rsidRPr="008D573D" w:rsidRDefault="0008386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8D573D">
              <w:rPr>
                <w:rFonts w:hint="cs"/>
                <w:sz w:val="30"/>
                <w:szCs w:val="30"/>
                <w:cs/>
              </w:rPr>
              <w:t>สิทธิการเช่า</w:t>
            </w:r>
          </w:p>
        </w:tc>
      </w:tr>
      <w:tr w:rsidR="001E7ACD" w:rsidRPr="005C2D3F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062670" w14:textId="77777777" w:rsidR="001E7ACD" w:rsidRPr="008A5B7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A5B7B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1E7ACD" w:rsidRPr="005C2D3F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682BA85" w14:textId="7B1B1FAD" w:rsidR="001E7ACD" w:rsidRPr="008A5B7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A5B7B">
              <w:rPr>
                <w:sz w:val="30"/>
                <w:szCs w:val="30"/>
                <w:cs/>
              </w:rPr>
              <w:t>สินทรัพย์ไม่มีตัวตน</w:t>
            </w:r>
            <w:r w:rsidR="00F37F0F">
              <w:rPr>
                <w:rFonts w:hint="cs"/>
                <w:sz w:val="30"/>
                <w:szCs w:val="30"/>
                <w:cs/>
              </w:rPr>
              <w:t>อื่น</w:t>
            </w:r>
            <w:r w:rsidRPr="008A5B7B">
              <w:rPr>
                <w:sz w:val="30"/>
                <w:szCs w:val="30"/>
                <w:cs/>
              </w:rPr>
              <w:t xml:space="preserve"> </w:t>
            </w:r>
          </w:p>
        </w:tc>
      </w:tr>
      <w:tr w:rsidR="001E7ACD" w:rsidRPr="005C2D3F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702F967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E7ACD" w:rsidRPr="005C2D3F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98A5C3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E7ACD" w:rsidRPr="005C2D3F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6FEEC1F" w14:textId="6F38A080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เจ้าหนี้อื่น </w:t>
            </w:r>
          </w:p>
        </w:tc>
      </w:tr>
      <w:tr w:rsidR="001E7ACD" w:rsidRPr="005C2D3F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D568B91" w14:textId="77777777" w:rsidR="001E7ACD" w:rsidRPr="005C2D3F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  <w:r w:rsidR="001E7ACD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1E7ACD" w:rsidRPr="005C2D3F" w14:paraId="13882A43" w14:textId="77777777" w:rsidTr="007804D3">
        <w:tc>
          <w:tcPr>
            <w:tcW w:w="1278" w:type="dxa"/>
            <w:vAlign w:val="center"/>
          </w:tcPr>
          <w:p w14:paraId="2119E88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79FA547D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ทุนเรือนหุ้น</w:t>
            </w:r>
          </w:p>
        </w:tc>
      </w:tr>
      <w:tr w:rsidR="001E7ACD" w:rsidRPr="005C2D3F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58A450D" w14:textId="7F819BF1" w:rsidR="00767AD7" w:rsidRPr="005C2D3F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8D573D">
              <w:rPr>
                <w:sz w:val="30"/>
                <w:szCs w:val="30"/>
                <w:cs/>
              </w:rPr>
              <w:t>สำรอง</w:t>
            </w:r>
            <w:r w:rsidR="00767AD7" w:rsidRPr="008D573D">
              <w:rPr>
                <w:rFonts w:hint="cs"/>
                <w:sz w:val="30"/>
                <w:szCs w:val="30"/>
                <w:cs/>
              </w:rPr>
              <w:t>และส่วนเกินทุน</w:t>
            </w:r>
          </w:p>
        </w:tc>
      </w:tr>
      <w:tr w:rsidR="001E7ACD" w:rsidRPr="005C2D3F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E5557C2" w14:textId="7E13354C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ส่วนงานดำเนินงาน</w:t>
            </w:r>
            <w:r w:rsidR="00591389" w:rsidRPr="00B70095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7ACD" w:rsidRPr="005C2D3F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43AFC3B4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</w:tr>
      <w:tr w:rsidR="001E7ACD" w:rsidRPr="005C2D3F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D16D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1E7ACD" w:rsidRPr="005C2D3F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F7F3C0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E7ACD" w:rsidRPr="005C2D3F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35C2B181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E7ACD" w:rsidRPr="005C2D3F" w14:paraId="452327D7" w14:textId="77777777" w:rsidTr="007804D3">
        <w:tc>
          <w:tcPr>
            <w:tcW w:w="1278" w:type="dxa"/>
            <w:vAlign w:val="center"/>
          </w:tcPr>
          <w:p w14:paraId="6DFD51B7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A34C2D5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E7ACD" w:rsidRPr="005C2D3F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012479F6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เงินปันผล</w:t>
            </w:r>
          </w:p>
        </w:tc>
      </w:tr>
      <w:tr w:rsidR="001E7ACD" w:rsidRPr="005C2D3F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231F8678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7ACD" w:rsidRPr="005C2D3F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A61A1BE" w14:textId="77777777" w:rsidR="001E7ACD" w:rsidRPr="005C2D3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ภาระผูกพัน</w:t>
            </w:r>
          </w:p>
        </w:tc>
      </w:tr>
      <w:tr w:rsidR="001E7ACD" w:rsidRPr="005C2D3F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5C2D3F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97643F2" w14:textId="77777777" w:rsidR="001E7ACD" w:rsidRPr="005C2D3F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หนี้สิ</w:t>
            </w:r>
            <w:r w:rsidR="001E7ACD" w:rsidRPr="005C2D3F">
              <w:rPr>
                <w:rFonts w:hint="cs"/>
                <w:sz w:val="30"/>
                <w:szCs w:val="30"/>
                <w:cs/>
              </w:rPr>
              <w:t>นที่อาจเกิดขึ้น</w:t>
            </w:r>
          </w:p>
        </w:tc>
      </w:tr>
      <w:tr w:rsidR="00F61562" w:rsidRPr="005C2D3F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5C2D3F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56271637" w14:textId="7FF6CAE2" w:rsidR="00F61562" w:rsidRPr="005C2D3F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75625" w:rsidRPr="005C2D3F" w14:paraId="5EF1FF7E" w14:textId="77777777" w:rsidTr="007804D3">
        <w:tc>
          <w:tcPr>
            <w:tcW w:w="1278" w:type="dxa"/>
            <w:vAlign w:val="center"/>
          </w:tcPr>
          <w:p w14:paraId="0B91AF52" w14:textId="77777777" w:rsidR="00C75625" w:rsidRPr="005C2D3F" w:rsidRDefault="00C75625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30"/>
                <w:szCs w:val="30"/>
              </w:rPr>
            </w:pPr>
          </w:p>
        </w:tc>
        <w:tc>
          <w:tcPr>
            <w:tcW w:w="8145" w:type="dxa"/>
          </w:tcPr>
          <w:p w14:paraId="6EFF9B34" w14:textId="74664F49" w:rsidR="00C75625" w:rsidRDefault="00C75625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3A33F20" w14:textId="77777777" w:rsidR="00B36D3F" w:rsidRPr="005C2D3F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5C2D3F">
        <w:rPr>
          <w:b/>
          <w:bCs/>
          <w:sz w:val="30"/>
          <w:szCs w:val="30"/>
        </w:rPr>
        <w:br w:type="page"/>
      </w:r>
      <w:r w:rsidR="007A11B1" w:rsidRPr="005C2D3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5C2D3F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5B304770" w:rsidR="00142C8F" w:rsidRPr="005C2D3F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5C2D3F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5C2D3F">
        <w:rPr>
          <w:rFonts w:hint="cs"/>
          <w:sz w:val="30"/>
          <w:szCs w:val="30"/>
          <w:cs/>
        </w:rPr>
        <w:t>คณะ</w:t>
      </w:r>
      <w:r w:rsidR="00142C8F" w:rsidRPr="005C2D3F">
        <w:rPr>
          <w:sz w:val="30"/>
          <w:szCs w:val="30"/>
          <w:cs/>
        </w:rPr>
        <w:t>กรรมการ</w:t>
      </w:r>
      <w:r w:rsidR="00B0340E" w:rsidRPr="005C2D3F">
        <w:rPr>
          <w:rFonts w:hint="cs"/>
          <w:sz w:val="30"/>
          <w:szCs w:val="30"/>
          <w:cs/>
        </w:rPr>
        <w:t>บริษัท</w:t>
      </w:r>
      <w:r w:rsidR="00142C8F" w:rsidRPr="005D0190">
        <w:rPr>
          <w:sz w:val="30"/>
          <w:szCs w:val="30"/>
          <w:cs/>
        </w:rPr>
        <w:t>เมื่อวันที่</w:t>
      </w:r>
      <w:r w:rsidR="001A0D78" w:rsidRPr="005D0190">
        <w:rPr>
          <w:sz w:val="30"/>
          <w:szCs w:val="30"/>
        </w:rPr>
        <w:t xml:space="preserve"> </w:t>
      </w:r>
      <w:r w:rsidR="003C303F" w:rsidRPr="003C303F">
        <w:rPr>
          <w:sz w:val="30"/>
          <w:szCs w:val="30"/>
        </w:rPr>
        <w:t>26</w:t>
      </w:r>
      <w:r w:rsidR="00161FC6" w:rsidRPr="00BA7D83">
        <w:rPr>
          <w:sz w:val="30"/>
          <w:szCs w:val="30"/>
        </w:rPr>
        <w:t xml:space="preserve"> </w:t>
      </w:r>
      <w:r w:rsidR="00161FC6" w:rsidRPr="00BA7D83">
        <w:rPr>
          <w:rFonts w:hint="cs"/>
          <w:sz w:val="30"/>
          <w:szCs w:val="30"/>
          <w:cs/>
        </w:rPr>
        <w:t>กุมภาพันธ์</w:t>
      </w:r>
      <w:r w:rsidR="00D83666" w:rsidRPr="00BA7D83">
        <w:rPr>
          <w:rFonts w:hint="cs"/>
          <w:sz w:val="30"/>
          <w:szCs w:val="30"/>
          <w:cs/>
        </w:rPr>
        <w:t xml:space="preserve"> </w:t>
      </w:r>
      <w:r w:rsidR="003C303F" w:rsidRPr="003C303F">
        <w:rPr>
          <w:sz w:val="30"/>
          <w:szCs w:val="30"/>
        </w:rPr>
        <w:t>2563</w:t>
      </w:r>
    </w:p>
    <w:p w14:paraId="19A491F0" w14:textId="77777777" w:rsidR="00B36D3F" w:rsidRPr="005C2D3F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5C2D3F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5C2D3F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64613FC8" w:rsidR="00540BEB" w:rsidRPr="00CE0C05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0C0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CE0C05">
        <w:rPr>
          <w:rFonts w:asciiTheme="majorBidi" w:hAnsiTheme="majorBidi"/>
          <w:sz w:val="30"/>
          <w:szCs w:val="30"/>
          <w:cs/>
        </w:rPr>
        <w:t>(มหาชน)</w:t>
      </w:r>
      <w:r w:rsidRPr="00CE0C05">
        <w:rPr>
          <w:rFonts w:asciiTheme="majorBidi" w:hAnsiTheme="majorBidi" w:cstheme="majorBidi"/>
          <w:sz w:val="30"/>
          <w:szCs w:val="30"/>
        </w:rPr>
        <w:t xml:space="preserve"> “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0C05">
        <w:rPr>
          <w:rFonts w:asciiTheme="majorBidi" w:hAnsiTheme="majorBidi" w:cstheme="majorBidi"/>
          <w:sz w:val="30"/>
          <w:szCs w:val="30"/>
        </w:rPr>
        <w:t>”</w:t>
      </w:r>
      <w:r w:rsidRPr="00CE0C05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E86BCA">
        <w:rPr>
          <w:rFonts w:asciiTheme="majorBidi" w:hAnsiTheme="majorBidi" w:cstheme="majorBidi" w:hint="cs"/>
          <w:sz w:val="30"/>
          <w:szCs w:val="30"/>
          <w:cs/>
        </w:rPr>
        <w:t xml:space="preserve">นิติบุคคลที่จัดตั้งขึ้นในประเทศไทย </w:t>
      </w:r>
      <w:r w:rsidR="00591389" w:rsidRPr="00E86BCA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>
        <w:rPr>
          <w:rFonts w:asciiTheme="majorBidi" w:hAnsiTheme="majorBidi" w:cstheme="majorBidi"/>
          <w:sz w:val="30"/>
          <w:szCs w:val="30"/>
        </w:rPr>
        <w:br/>
      </w:r>
      <w:r w:rsidR="00591389" w:rsidRPr="00E86BCA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E86BC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E86BC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86BCA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E86BCA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E86BCA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3C303F" w:rsidRPr="003C303F">
        <w:rPr>
          <w:rFonts w:asciiTheme="majorBidi" w:hAnsiTheme="majorBidi" w:cstheme="majorBidi"/>
          <w:sz w:val="30"/>
          <w:szCs w:val="30"/>
        </w:rPr>
        <w:t>348</w:t>
      </w:r>
      <w:r w:rsidRPr="00E86BCA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>
        <w:rPr>
          <w:rFonts w:asciiTheme="majorBidi" w:hAnsiTheme="majorBidi" w:cstheme="majorBidi"/>
          <w:sz w:val="30"/>
          <w:szCs w:val="30"/>
        </w:rPr>
        <w:br/>
      </w:r>
      <w:r w:rsidRPr="00E86BCA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3C303F" w:rsidRPr="003C303F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770124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2DF91851" w:rsidR="00D7337C" w:rsidRPr="00BA220D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770124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770124">
        <w:rPr>
          <w:sz w:val="30"/>
          <w:szCs w:val="30"/>
        </w:rPr>
        <w:t>“</w:t>
      </w:r>
      <w:r w:rsidRPr="00770124">
        <w:rPr>
          <w:rFonts w:hint="cs"/>
          <w:sz w:val="30"/>
          <w:szCs w:val="30"/>
          <w:cs/>
        </w:rPr>
        <w:t>กลุ่มบริษัท</w:t>
      </w:r>
      <w:r w:rsidRPr="00770124">
        <w:rPr>
          <w:sz w:val="30"/>
          <w:szCs w:val="30"/>
        </w:rPr>
        <w:t xml:space="preserve">” </w:t>
      </w:r>
      <w:r w:rsidRPr="00770124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 จัดจำหน่าย รวมถึงให้การบริการและผลิตสื่อโฆษณา</w:t>
      </w:r>
      <w:r w:rsidR="00CE0C05" w:rsidRPr="00770124">
        <w:rPr>
          <w:sz w:val="30"/>
          <w:szCs w:val="30"/>
        </w:rPr>
        <w:t xml:space="preserve"> </w:t>
      </w:r>
      <w:r w:rsidR="00CE0C05" w:rsidRPr="00770124">
        <w:rPr>
          <w:rFonts w:hint="cs"/>
          <w:sz w:val="30"/>
          <w:szCs w:val="30"/>
          <w:cs/>
        </w:rPr>
        <w:t xml:space="preserve">อย่างไรก็ตาม </w:t>
      </w:r>
      <w:r w:rsidR="00D7337C" w:rsidRPr="00770124">
        <w:rPr>
          <w:rFonts w:hint="cs"/>
          <w:sz w:val="30"/>
          <w:szCs w:val="30"/>
          <w:cs/>
        </w:rPr>
        <w:t xml:space="preserve">ในระหว่างปี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  <w:r w:rsidR="00D7337C" w:rsidRPr="00770124">
        <w:rPr>
          <w:rFonts w:asciiTheme="majorBidi" w:hAnsiTheme="majorBidi" w:cstheme="majorBidi"/>
          <w:sz w:val="30"/>
          <w:szCs w:val="30"/>
        </w:rPr>
        <w:t xml:space="preserve"> </w:t>
      </w:r>
      <w:r w:rsidR="00D7337C" w:rsidRPr="00770124">
        <w:rPr>
          <w:rFonts w:hint="cs"/>
          <w:sz w:val="30"/>
          <w:szCs w:val="30"/>
          <w:cs/>
        </w:rPr>
        <w:t>กลุ่มบริษัทได้ยกเลิกการดำเนินธุรกิจเกี่ยวกับการให้บริการทางด้านสื่อโฆษณาตามหมายเหตุ</w:t>
      </w:r>
      <w:r w:rsidR="00FD6B67">
        <w:rPr>
          <w:rFonts w:hint="cs"/>
          <w:sz w:val="30"/>
          <w:szCs w:val="30"/>
          <w:cs/>
        </w:rPr>
        <w:t>ข้อ</w:t>
      </w:r>
      <w:r w:rsidR="00D7337C" w:rsidRPr="00770124">
        <w:rPr>
          <w:rFonts w:hint="cs"/>
          <w:sz w:val="30"/>
          <w:szCs w:val="30"/>
          <w:cs/>
        </w:rPr>
        <w:t xml:space="preserve"> </w:t>
      </w:r>
      <w:r w:rsidR="0058396D">
        <w:rPr>
          <w:sz w:val="30"/>
          <w:szCs w:val="30"/>
        </w:rPr>
        <w:t>13</w:t>
      </w:r>
    </w:p>
    <w:p w14:paraId="11C96149" w14:textId="1D9E04CE" w:rsidR="0076474E" w:rsidRPr="005C2D3F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5C2D3F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7B899C35" w14:textId="77777777" w:rsidR="00B36D3F" w:rsidRPr="005C2D3F" w:rsidRDefault="00B36D3F" w:rsidP="00142C8F">
      <w:pPr>
        <w:spacing w:line="240" w:lineRule="auto"/>
        <w:ind w:left="540" w:right="-43"/>
        <w:rPr>
          <w:rFonts w:asciiTheme="majorBidi" w:hAnsiTheme="majorBidi" w:cstheme="majorBidi"/>
        </w:rPr>
      </w:pPr>
    </w:p>
    <w:p w14:paraId="57BE3442" w14:textId="77777777" w:rsidR="000F6881" w:rsidRPr="005E07C2" w:rsidRDefault="000F6881" w:rsidP="000F6881">
      <w:pPr>
        <w:numPr>
          <w:ilvl w:val="0"/>
          <w:numId w:val="16"/>
        </w:numPr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07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12AFBC4D" w14:textId="77777777" w:rsidR="000F6881" w:rsidRPr="00623946" w:rsidRDefault="000F6881" w:rsidP="000F6881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AD7938F" w14:textId="7B576A6A" w:rsidR="000F6881" w:rsidRPr="00623946" w:rsidRDefault="000F6881" w:rsidP="000F68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74FF0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3B44E0FE" w14:textId="77777777" w:rsidR="000F6881" w:rsidRPr="0024552E" w:rsidRDefault="000F6881" w:rsidP="000F688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59E2C9D" w14:textId="04F451AB" w:rsidR="000F6881" w:rsidRPr="00E86BCA" w:rsidRDefault="000F6881" w:rsidP="00374FF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  <w:lang w:bidi="th-TH"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  <w:lang w:bidi="th-TH"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งแต่รอบระยะเวลาบัญชีที่เริ่มในหรือหลังวันที่</w:t>
      </w:r>
      <w:r w:rsidR="008F3141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</w:rPr>
        <w:t>1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</w:t>
      </w:r>
      <w:r w:rsidR="00374FF0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Pr="00374FF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374FF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ซึ่งไม่มีผลกระทบอย่างมีสาระสำคัญต่อ</w:t>
      </w:r>
      <w:r w:rsidR="00374FF0" w:rsidRPr="00E86BC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งบการเงินของกลุ่มบริษัท ทั้งนี้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กลุ่มบริษัทได้ปฏิบัติตามมาตรฐานการรายงานทางการเงิน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ฉบับที่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เรื่อง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Pr="00E86BCA">
        <w:rPr>
          <w:rFonts w:asciiTheme="majorBidi" w:hAnsiTheme="majorBidi" w:cstheme="majorBidi"/>
          <w:sz w:val="30"/>
          <w:szCs w:val="30"/>
        </w:rPr>
        <w:t xml:space="preserve"> (“TFRS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E86BCA">
        <w:rPr>
          <w:rFonts w:asciiTheme="majorBidi" w:hAnsiTheme="majorBidi" w:cstheme="majorBidi"/>
          <w:sz w:val="30"/>
          <w:szCs w:val="30"/>
        </w:rPr>
        <w:t xml:space="preserve">”)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18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เรื่อง </w:t>
      </w:r>
      <w:r w:rsidRPr="00E86B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</w:t>
      </w:r>
      <w:r w:rsidRPr="00E86BCA">
        <w:rPr>
          <w:rFonts w:asciiTheme="majorBidi" w:hAnsiTheme="majorBidi" w:cstheme="majorBidi"/>
          <w:sz w:val="30"/>
          <w:szCs w:val="30"/>
        </w:rPr>
        <w:t xml:space="preserve"> (“TAS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18</w:t>
      </w:r>
      <w:r w:rsidRPr="00E86BCA">
        <w:rPr>
          <w:rFonts w:asciiTheme="majorBidi" w:hAnsiTheme="majorBidi" w:cstheme="majorBidi"/>
          <w:sz w:val="30"/>
          <w:szCs w:val="30"/>
        </w:rPr>
        <w:t xml:space="preserve">”)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มาตรฐานการบัญชี ฉบับที่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11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เรื่อง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Pr="00E86BC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สัญญาก่อสร้าง</w:t>
      </w:r>
      <w:r w:rsidRPr="00E86BCA">
        <w:rPr>
          <w:rFonts w:asciiTheme="majorBidi" w:hAnsiTheme="majorBidi" w:cstheme="majorBidi"/>
          <w:sz w:val="30"/>
          <w:szCs w:val="30"/>
        </w:rPr>
        <w:t xml:space="preserve"> (“TAS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11</w:t>
      </w:r>
      <w:r w:rsidRPr="00E86BCA">
        <w:rPr>
          <w:rFonts w:asciiTheme="majorBidi" w:hAnsiTheme="majorBidi" w:cstheme="majorBidi"/>
          <w:sz w:val="30"/>
          <w:szCs w:val="30"/>
        </w:rPr>
        <w:t xml:space="preserve">”)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</w:t>
      </w:r>
      <w:r w:rsidRPr="00F36876">
        <w:rPr>
          <w:rFonts w:asciiTheme="majorBidi" w:hAnsiTheme="majorBidi" w:cstheme="majorBidi"/>
          <w:sz w:val="30"/>
          <w:szCs w:val="30"/>
          <w:cs/>
          <w:lang w:bidi="th-TH"/>
        </w:rPr>
        <w:t>ข้อ</w:t>
      </w:r>
      <w:r w:rsidRPr="00F36876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F36876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F36876">
        <w:rPr>
          <w:rFonts w:asciiTheme="majorBidi" w:hAnsiTheme="majorBidi" w:cstheme="majorBidi"/>
          <w:sz w:val="30"/>
          <w:szCs w:val="30"/>
        </w:rPr>
        <w:t xml:space="preserve"> (</w:t>
      </w:r>
      <w:r w:rsidR="00F36876" w:rsidRPr="00F36876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36876">
        <w:rPr>
          <w:rFonts w:asciiTheme="majorBidi" w:hAnsiTheme="majorBidi" w:cstheme="majorBidi"/>
          <w:sz w:val="30"/>
          <w:szCs w:val="30"/>
        </w:rPr>
        <w:t>)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</w:p>
    <w:p w14:paraId="2F19D1C2" w14:textId="77777777" w:rsidR="00374FF0" w:rsidRPr="00E86BCA" w:rsidRDefault="00374FF0" w:rsidP="00374FF0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03025" w14:textId="52BCDB5A" w:rsidR="000F6881" w:rsidRPr="006C25E4" w:rsidRDefault="000F6881" w:rsidP="006C25E4">
      <w:pPr>
        <w:pStyle w:val="block"/>
        <w:spacing w:after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21519738"/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ประเมินผลกระทบจากการ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ถือปฏิบัติตาม 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โดยใช้วิธีรับรู้ผลกระทบสะสม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ซึ่งผลกระทบของ</w:t>
      </w:r>
      <w:r w:rsidR="00374FF0" w:rsidRPr="00E86BC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>การถือปฏิบัติตามมาตรฐานฉบับนี้เป็นครั้งแรกสำหรับ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สัญญาที่ยังไม่เสร็จสมบูรณ์ก่อนวันที่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ไม่มีสาระสำคัญต่อ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กำไรสะสม ณ วันที่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E86BCA">
        <w:rPr>
          <w:rFonts w:asciiTheme="majorBidi" w:hAnsiTheme="majorBidi" w:cstheme="majorBidi"/>
          <w:sz w:val="30"/>
          <w:szCs w:val="30"/>
        </w:rPr>
        <w:t xml:space="preserve"> 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ดังนั้น กลุ่มบริษัทจึงไม่ได้ปรับปรุง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กำไรสะสม ณ วันที่ </w:t>
      </w:r>
      <w:r w:rsidR="00374FF0" w:rsidRPr="00E86BCA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และไม่ปรับปรุ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งข้อมูลที่นำเสนอในปี</w:t>
      </w:r>
      <w:r w:rsidRPr="00E86BCA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ซึ่งได้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เคยรายงานไว้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ตาม 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TAS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18</w:t>
      </w:r>
      <w:r w:rsidR="00AD39EC"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TAS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11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6C25E4">
        <w:rPr>
          <w:rFonts w:asciiTheme="majorBidi" w:hAnsiTheme="majorBidi" w:cstheme="majorBidi"/>
          <w:sz w:val="30"/>
          <w:szCs w:val="30"/>
          <w:lang w:bidi="th-TH"/>
        </w:rPr>
        <w:br/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การตีความมาตรฐานการรายงานทางการเงินที่เกี่ยวข้อง ทั้งนี้ ข้อกำหนดในการเปิดเผย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ข้อมูลของ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TFRS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15</w:t>
      </w:r>
      <w:r w:rsidRPr="00E86BC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  <w:lang w:bidi="th-TH"/>
        </w:rPr>
        <w:t>จะไม่ถูกนำมาใช้กับข้อมูลเปรียบเทียบ</w:t>
      </w:r>
      <w:r w:rsidRPr="00E86BC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bookmarkEnd w:id="0"/>
    </w:p>
    <w:p w14:paraId="47664692" w14:textId="77777777" w:rsidR="000F6881" w:rsidRPr="00E86BCA" w:rsidRDefault="000F6881" w:rsidP="000F6881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30"/>
          <w:szCs w:val="30"/>
          <w:shd w:val="clear" w:color="auto" w:fill="D9D9D9" w:themeFill="background1" w:themeFillShade="D9"/>
          <w:lang w:bidi="ar-SA"/>
        </w:rPr>
      </w:pPr>
    </w:p>
    <w:p w14:paraId="1CC9C12B" w14:textId="4385A7F4" w:rsidR="000F6881" w:rsidRPr="00E86BCA" w:rsidRDefault="000F6881" w:rsidP="000F688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BCA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E86B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6BCA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</w:t>
      </w:r>
      <w:r w:rsidRPr="004962BD">
        <w:rPr>
          <w:rFonts w:asciiTheme="majorBidi" w:hAnsiTheme="majorBidi" w:cstheme="majorBidi"/>
          <w:sz w:val="30"/>
          <w:szCs w:val="30"/>
          <w:cs/>
        </w:rPr>
        <w:t>ใช้</w:t>
      </w:r>
      <w:r w:rsidR="00E9233F" w:rsidRPr="004962BD">
        <w:rPr>
          <w:rFonts w:asciiTheme="majorBidi" w:hAnsiTheme="majorBidi" w:cstheme="majorBidi"/>
          <w:sz w:val="30"/>
          <w:szCs w:val="30"/>
        </w:rPr>
        <w:t xml:space="preserve"> </w:t>
      </w:r>
      <w:r w:rsidRPr="004962B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2B421F" w:rsidRPr="004962BD">
        <w:rPr>
          <w:rFonts w:asciiTheme="majorBidi" w:hAnsiTheme="majorBidi" w:cstheme="majorBidi" w:hint="cs"/>
          <w:sz w:val="30"/>
          <w:szCs w:val="30"/>
          <w:cs/>
        </w:rPr>
        <w:t>ที่เกี่ยวกับการดำเนินงานของกลุ่มบริษัทได้เปิดเผยในหมายเหตุข้อ</w:t>
      </w:r>
      <w:r w:rsidR="005D21F4" w:rsidRPr="004962BD">
        <w:rPr>
          <w:rFonts w:asciiTheme="majorBidi" w:hAnsiTheme="majorBidi" w:cstheme="majorBidi"/>
          <w:sz w:val="30"/>
          <w:szCs w:val="30"/>
        </w:rPr>
        <w:t xml:space="preserve"> </w:t>
      </w:r>
      <w:r w:rsidR="002B421F" w:rsidRPr="004962BD">
        <w:rPr>
          <w:rFonts w:asciiTheme="majorBidi" w:hAnsiTheme="majorBidi" w:cstheme="majorBidi"/>
          <w:sz w:val="30"/>
          <w:szCs w:val="30"/>
        </w:rPr>
        <w:t>35</w:t>
      </w:r>
    </w:p>
    <w:p w14:paraId="3BC69845" w14:textId="77777777" w:rsidR="00BD03CC" w:rsidRPr="00374FF0" w:rsidRDefault="00BD03CC" w:rsidP="000F688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8D56461" w14:textId="77777777" w:rsidR="00553244" w:rsidRPr="005E07C2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i w:val="0"/>
          <w:iCs w:val="0"/>
          <w:cs/>
        </w:rPr>
      </w:pPr>
      <w:r w:rsidRPr="005E07C2">
        <w:rPr>
          <w:rFonts w:hint="cs"/>
          <w:cs/>
        </w:rPr>
        <w:t>เกณฑ์การวัดมูลค่า</w:t>
      </w:r>
    </w:p>
    <w:p w14:paraId="0D78C23F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CC098AA" w14:textId="77D36069" w:rsidR="00553244" w:rsidRDefault="00553244" w:rsidP="00553244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</w:t>
      </w:r>
      <w:r w:rsidR="00F22493" w:rsidRPr="00F22493">
        <w:rPr>
          <w:sz w:val="30"/>
          <w:szCs w:val="30"/>
          <w:cs/>
        </w:rPr>
        <w:t>รายการดังต่อไปนี้</w:t>
      </w:r>
    </w:p>
    <w:p w14:paraId="03268C51" w14:textId="77777777" w:rsidR="00F22493" w:rsidRDefault="00F22493" w:rsidP="00553244">
      <w:pPr>
        <w:spacing w:line="240" w:lineRule="auto"/>
        <w:ind w:left="540"/>
        <w:jc w:val="thaiDistribute"/>
        <w:rPr>
          <w:sz w:val="30"/>
          <w:szCs w:val="30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86"/>
      </w:tblGrid>
      <w:tr w:rsidR="00F22493" w:rsidRPr="00866987" w14:paraId="1CCBCBA8" w14:textId="77777777" w:rsidTr="00BA7791">
        <w:trPr>
          <w:tblHeader/>
        </w:trPr>
        <w:tc>
          <w:tcPr>
            <w:tcW w:w="4860" w:type="dxa"/>
          </w:tcPr>
          <w:p w14:paraId="2C8D05B0" w14:textId="2C582826" w:rsidR="00F22493" w:rsidRPr="00866987" w:rsidRDefault="00F22493" w:rsidP="00904EDA">
            <w:pPr>
              <w:pStyle w:val="ListParagraph"/>
              <w:ind w:left="0" w:firstLine="0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866987">
              <w:rPr>
                <w:cs/>
              </w:rPr>
              <w:t>รายการ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4386" w:type="dxa"/>
          </w:tcPr>
          <w:p w14:paraId="3920077B" w14:textId="77777777" w:rsidR="00F22493" w:rsidRPr="00866987" w:rsidRDefault="00F22493" w:rsidP="00F22493">
            <w:pPr>
              <w:pStyle w:val="ListParagraph"/>
              <w:ind w:left="0" w:firstLine="0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866987">
              <w:rPr>
                <w:rFonts w:hint="cs"/>
                <w:cs/>
              </w:rPr>
              <w:t>เกณฑ์</w:t>
            </w:r>
            <w:r w:rsidRPr="00866987">
              <w:rPr>
                <w:cs/>
              </w:rPr>
              <w:t>การวัดมูลค่า</w:t>
            </w:r>
          </w:p>
        </w:tc>
      </w:tr>
      <w:tr w:rsidR="007C20EF" w:rsidRPr="00961BAA" w14:paraId="04D75BDE" w14:textId="77777777" w:rsidTr="00A046DC">
        <w:tc>
          <w:tcPr>
            <w:tcW w:w="4860" w:type="dxa"/>
          </w:tcPr>
          <w:p w14:paraId="4B00FA5B" w14:textId="76BB0097" w:rsidR="007C20EF" w:rsidRPr="00E3473F" w:rsidRDefault="007C20EF" w:rsidP="007C20EF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rFonts w:ascii="Times New Roman" w:hAnsi="Times New Roman"/>
                <w:b w:val="0"/>
                <w:bCs w:val="0"/>
                <w:i w:val="0"/>
                <w:iCs w:val="0"/>
                <w:cs/>
              </w:rPr>
              <w:t>เงินลงทุน</w:t>
            </w:r>
            <w:r w:rsidRPr="00E3473F">
              <w:rPr>
                <w:rFonts w:ascii="Times New Roman" w:hAnsi="Times New Roman" w:hint="cs"/>
                <w:b w:val="0"/>
                <w:bCs w:val="0"/>
                <w:i w:val="0"/>
                <w:iCs w:val="0"/>
                <w:cs/>
              </w:rPr>
              <w:t>ในบริษัทร่วมและการร่วมค้า</w:t>
            </w:r>
          </w:p>
        </w:tc>
        <w:tc>
          <w:tcPr>
            <w:tcW w:w="4386" w:type="dxa"/>
          </w:tcPr>
          <w:p w14:paraId="7F9150D8" w14:textId="7E7C2916" w:rsidR="007C20EF" w:rsidRPr="00E3473F" w:rsidRDefault="007C20EF" w:rsidP="007C20EF">
            <w:pPr>
              <w:pStyle w:val="ListParagraph"/>
              <w:ind w:left="0" w:hanging="18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มูลค่าตามวิธีส่วนได้เสีย</w:t>
            </w:r>
          </w:p>
        </w:tc>
      </w:tr>
      <w:tr w:rsidR="00F22493" w:rsidRPr="00961BAA" w14:paraId="48B2C01D" w14:textId="77777777" w:rsidTr="00BA7791">
        <w:tc>
          <w:tcPr>
            <w:tcW w:w="4860" w:type="dxa"/>
          </w:tcPr>
          <w:p w14:paraId="309E935A" w14:textId="77777777" w:rsidR="00F22493" w:rsidRPr="00E3473F" w:rsidRDefault="00F22493" w:rsidP="00BA7791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rFonts w:ascii="Times New Roman" w:hAnsi="Times New Roman"/>
                <w:b w:val="0"/>
                <w:bCs w:val="0"/>
                <w:i w:val="0"/>
                <w:iCs w:val="0"/>
                <w:cs/>
              </w:rPr>
              <w:t>เงินลงทุนเผื่อขาย</w:t>
            </w:r>
          </w:p>
        </w:tc>
        <w:tc>
          <w:tcPr>
            <w:tcW w:w="4386" w:type="dxa"/>
          </w:tcPr>
          <w:p w14:paraId="4E87BEE2" w14:textId="77777777" w:rsidR="00F22493" w:rsidRPr="00E3473F" w:rsidRDefault="00F22493" w:rsidP="00F22493">
            <w:pPr>
              <w:pStyle w:val="ListParagraph"/>
              <w:ind w:left="0" w:hanging="18"/>
              <w:jc w:val="both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มูลค่ายุติธรรม</w:t>
            </w:r>
          </w:p>
        </w:tc>
      </w:tr>
      <w:tr w:rsidR="00F22493" w:rsidRPr="00A86DA3" w14:paraId="65DD4C3C" w14:textId="77777777" w:rsidTr="00BA7791">
        <w:tc>
          <w:tcPr>
            <w:tcW w:w="4860" w:type="dxa"/>
          </w:tcPr>
          <w:p w14:paraId="530C5046" w14:textId="77777777" w:rsidR="00F22493" w:rsidRPr="00E3473F" w:rsidRDefault="00F22493" w:rsidP="00BA7791">
            <w:pPr>
              <w:pStyle w:val="ListParagraph"/>
              <w:ind w:left="180" w:hanging="18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</w:tcPr>
          <w:p w14:paraId="1A706B9E" w14:textId="0E3DC57A" w:rsidR="00F22493" w:rsidRPr="00E3473F" w:rsidRDefault="00F22493" w:rsidP="00C85EBE">
            <w:pPr>
              <w:pStyle w:val="ListParagraph"/>
              <w:ind w:left="183" w:hanging="183"/>
              <w:rPr>
                <w:b w:val="0"/>
                <w:bCs w:val="0"/>
                <w:i w:val="0"/>
                <w:iCs w:val="0"/>
                <w:cs/>
              </w:rPr>
            </w:pPr>
            <w:r w:rsidRPr="00E3473F">
              <w:rPr>
                <w:b w:val="0"/>
                <w:bCs w:val="0"/>
                <w:i w:val="0"/>
                <w:iCs w:val="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</w:t>
            </w:r>
            <w:r w:rsidRPr="000B60E2">
              <w:rPr>
                <w:rFonts w:hint="cs"/>
                <w:b w:val="0"/>
                <w:bCs w:val="0"/>
                <w:i w:val="0"/>
                <w:iCs w:val="0"/>
                <w:cs/>
              </w:rPr>
              <w:t>ข้อ</w:t>
            </w:r>
            <w:r w:rsidRPr="000B60E2">
              <w:rPr>
                <w:b w:val="0"/>
                <w:bCs w:val="0"/>
                <w:i w:val="0"/>
                <w:iCs w:val="0"/>
                <w:cs/>
              </w:rPr>
              <w:t xml:space="preserve"> </w:t>
            </w:r>
            <w:r w:rsidR="003C303F" w:rsidRPr="00F36876">
              <w:rPr>
                <w:b w:val="0"/>
                <w:bCs w:val="0"/>
                <w:i w:val="0"/>
                <w:iCs w:val="0"/>
                <w:lang w:val="en-US"/>
              </w:rPr>
              <w:t>3</w:t>
            </w:r>
            <w:r w:rsidRPr="00F36876">
              <w:rPr>
                <w:b w:val="0"/>
                <w:bCs w:val="0"/>
                <w:i w:val="0"/>
                <w:iCs w:val="0"/>
                <w:cs/>
              </w:rPr>
              <w:t xml:space="preserve"> (</w:t>
            </w:r>
            <w:r w:rsidR="00F36876" w:rsidRPr="00F36876">
              <w:rPr>
                <w:rFonts w:hint="cs"/>
                <w:b w:val="0"/>
                <w:bCs w:val="0"/>
                <w:i w:val="0"/>
                <w:iCs w:val="0"/>
                <w:cs/>
              </w:rPr>
              <w:t>ฐ</w:t>
            </w:r>
            <w:r w:rsidRPr="00F36876">
              <w:rPr>
                <w:b w:val="0"/>
                <w:bCs w:val="0"/>
                <w:i w:val="0"/>
                <w:iCs w:val="0"/>
                <w:cs/>
              </w:rPr>
              <w:t>)</w:t>
            </w:r>
          </w:p>
        </w:tc>
      </w:tr>
    </w:tbl>
    <w:p w14:paraId="30901717" w14:textId="77777777" w:rsidR="009550BB" w:rsidRDefault="009550BB" w:rsidP="00A656DE">
      <w:pPr>
        <w:tabs>
          <w:tab w:val="left" w:pos="540"/>
        </w:tabs>
        <w:jc w:val="both"/>
      </w:pPr>
    </w:p>
    <w:p w14:paraId="29771D5B" w14:textId="77777777" w:rsidR="00553244" w:rsidRPr="005E07C2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cs/>
        </w:rPr>
      </w:pPr>
      <w:r w:rsidRPr="005E07C2">
        <w:rPr>
          <w:cs/>
        </w:rPr>
        <w:t>สกุลเงิน</w:t>
      </w:r>
      <w:r w:rsidRPr="005E07C2">
        <w:rPr>
          <w:rFonts w:hint="cs"/>
          <w:cs/>
        </w:rPr>
        <w:t>ที่ใช้ในการดำเนินงานและ</w:t>
      </w:r>
      <w:r w:rsidRPr="005E07C2">
        <w:rPr>
          <w:cs/>
        </w:rPr>
        <w:t>นำเสนองบการเงิน</w:t>
      </w:r>
    </w:p>
    <w:p w14:paraId="59ADEBBF" w14:textId="77777777" w:rsidR="00553244" w:rsidRPr="005C2D3F" w:rsidRDefault="00553244" w:rsidP="00553244">
      <w:pPr>
        <w:ind w:left="540"/>
        <w:jc w:val="both"/>
      </w:pPr>
    </w:p>
    <w:p w14:paraId="0039E75E" w14:textId="1EF01860" w:rsidR="00553244" w:rsidRPr="0071685B" w:rsidRDefault="0071685B" w:rsidP="0071685B">
      <w:pPr>
        <w:ind w:left="504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งบการเงินนี้จัดทำเป็นเงินบาท</w:t>
      </w:r>
      <w:r w:rsidRPr="00F22493">
        <w:rPr>
          <w:rFonts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F22493">
        <w:rPr>
          <w:sz w:val="30"/>
          <w:szCs w:val="30"/>
          <w:cs/>
        </w:rPr>
        <w:t xml:space="preserve"> </w:t>
      </w:r>
      <w:r w:rsidR="00553244" w:rsidRPr="00F22493">
        <w:rPr>
          <w:sz w:val="30"/>
          <w:szCs w:val="30"/>
          <w:cs/>
        </w:rPr>
        <w:t>ข้อมูลทางการเงินทั้งหมดมีการ</w:t>
      </w:r>
      <w:r w:rsidR="007165BD">
        <w:rPr>
          <w:sz w:val="30"/>
          <w:szCs w:val="30"/>
          <w:cs/>
        </w:rPr>
        <w:br/>
      </w:r>
      <w:r w:rsidR="00553244" w:rsidRPr="00F22493">
        <w:rPr>
          <w:sz w:val="30"/>
          <w:szCs w:val="30"/>
          <w:cs/>
        </w:rPr>
        <w:t>ปัดเศษในหมายเหตุประกอบงบการเงินเพื่อให้แสดงเป็นหลัก</w:t>
      </w:r>
      <w:r w:rsidR="00553244" w:rsidRPr="00F22493">
        <w:rPr>
          <w:rFonts w:hint="cs"/>
          <w:sz w:val="30"/>
          <w:szCs w:val="30"/>
          <w:cs/>
        </w:rPr>
        <w:t>พัน</w:t>
      </w:r>
      <w:r w:rsidR="00553244" w:rsidRPr="00F22493">
        <w:rPr>
          <w:sz w:val="30"/>
          <w:szCs w:val="30"/>
          <w:cs/>
        </w:rPr>
        <w:t>บาท</w:t>
      </w:r>
      <w:r w:rsidR="00553244" w:rsidRPr="00F22493">
        <w:rPr>
          <w:rFonts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486DA09E" w14:textId="77777777" w:rsidR="00553244" w:rsidRPr="005C2D3F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0B7B254" w14:textId="77777777" w:rsidR="00553244" w:rsidRPr="005E07C2" w:rsidRDefault="00553244" w:rsidP="006F2791">
      <w:pPr>
        <w:pStyle w:val="ListParagraph"/>
        <w:numPr>
          <w:ilvl w:val="0"/>
          <w:numId w:val="16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cs/>
        </w:rPr>
      </w:pPr>
      <w:r w:rsidRPr="005E07C2">
        <w:rPr>
          <w:cs/>
        </w:rPr>
        <w:t>การใช้วิจารณญาณ</w:t>
      </w:r>
      <w:r w:rsidRPr="005E07C2">
        <w:rPr>
          <w:rFonts w:hint="cs"/>
          <w:cs/>
        </w:rPr>
        <w:t>และการ</w:t>
      </w:r>
      <w:r w:rsidRPr="005E07C2">
        <w:rPr>
          <w:cs/>
        </w:rPr>
        <w:t>ประมาณการ</w:t>
      </w:r>
    </w:p>
    <w:p w14:paraId="12411C15" w14:textId="77777777" w:rsidR="00553244" w:rsidRPr="005C2D3F" w:rsidRDefault="00553244" w:rsidP="00553244">
      <w:pPr>
        <w:ind w:left="540"/>
        <w:jc w:val="thaiDistribute"/>
      </w:pPr>
    </w:p>
    <w:p w14:paraId="56E60C0A" w14:textId="7938C158" w:rsidR="00553244" w:rsidRPr="005C2D3F" w:rsidRDefault="00553244" w:rsidP="00553244">
      <w:pPr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ในการจัดทำงบการเงิน</w:t>
      </w:r>
      <w:r w:rsidRPr="005C2D3F">
        <w:rPr>
          <w:rFonts w:hint="cs"/>
          <w:sz w:val="30"/>
          <w:szCs w:val="30"/>
          <w:cs/>
        </w:rPr>
        <w:t>ให้</w:t>
      </w:r>
      <w:r w:rsidRPr="005C2D3F">
        <w:rPr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8B155D" w:rsidRPr="005C2D3F">
        <w:rPr>
          <w:sz w:val="30"/>
          <w:szCs w:val="30"/>
          <w:cs/>
        </w:rPr>
        <w:t>ิจารณญาณ</w:t>
      </w:r>
      <w:r w:rsidR="006C25E4">
        <w:rPr>
          <w:sz w:val="30"/>
          <w:szCs w:val="30"/>
        </w:rPr>
        <w:br/>
      </w:r>
      <w:r w:rsidR="008B155D" w:rsidRPr="005C2D3F">
        <w:rPr>
          <w:sz w:val="30"/>
          <w:szCs w:val="30"/>
          <w:cs/>
        </w:rPr>
        <w:t>การประมาณ</w:t>
      </w:r>
      <w:r w:rsidR="00797A0D" w:rsidRPr="00763721">
        <w:rPr>
          <w:sz w:val="30"/>
          <w:szCs w:val="30"/>
          <w:cs/>
        </w:rPr>
        <w:t>การ</w:t>
      </w:r>
      <w:r w:rsidR="008B155D" w:rsidRPr="005C2D3F">
        <w:rPr>
          <w:sz w:val="30"/>
          <w:szCs w:val="30"/>
          <w:cs/>
        </w:rPr>
        <w:t>และข้อสมมติ</w:t>
      </w:r>
      <w:r w:rsidRPr="005C2D3F">
        <w:rPr>
          <w:sz w:val="30"/>
          <w:szCs w:val="30"/>
          <w:cs/>
        </w:rPr>
        <w:t>หลายประการ ซึ่งมีผลกระทบต่อ</w:t>
      </w:r>
      <w:r w:rsidRPr="004C6CC4">
        <w:rPr>
          <w:sz w:val="30"/>
          <w:szCs w:val="30"/>
          <w:cs/>
        </w:rPr>
        <w:t>การ</w:t>
      </w:r>
      <w:r w:rsidR="00CC0846" w:rsidRPr="004C6CC4">
        <w:rPr>
          <w:rFonts w:hint="cs"/>
          <w:sz w:val="30"/>
          <w:szCs w:val="30"/>
          <w:cs/>
        </w:rPr>
        <w:t>ปฏิบัติตาม</w:t>
      </w:r>
      <w:r w:rsidRPr="004C6CC4">
        <w:rPr>
          <w:sz w:val="30"/>
          <w:szCs w:val="30"/>
          <w:cs/>
        </w:rPr>
        <w:t>นโ</w:t>
      </w:r>
      <w:r w:rsidRPr="005C2D3F">
        <w:rPr>
          <w:sz w:val="30"/>
          <w:szCs w:val="30"/>
          <w:cs/>
        </w:rPr>
        <w:t>ยบายการบัญชี</w:t>
      </w:r>
      <w:r w:rsidR="00D90B75" w:rsidRPr="00763721">
        <w:rPr>
          <w:sz w:val="30"/>
          <w:szCs w:val="30"/>
          <w:cs/>
        </w:rPr>
        <w:t>ของกลุ่มบริษัท</w:t>
      </w:r>
      <w:r w:rsidR="00374FF0" w:rsidRPr="00763721">
        <w:rPr>
          <w:sz w:val="30"/>
          <w:szCs w:val="30"/>
        </w:rPr>
        <w:t xml:space="preserve"> </w:t>
      </w:r>
      <w:r w:rsidR="00D90B75" w:rsidRPr="00763721">
        <w:rPr>
          <w:rFonts w:hint="cs"/>
          <w:sz w:val="30"/>
          <w:szCs w:val="30"/>
          <w:cs/>
        </w:rPr>
        <w:t xml:space="preserve">ทั้งนี้ </w:t>
      </w:r>
      <w:r w:rsidR="00D90B75" w:rsidRPr="00763721">
        <w:rPr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8B155D" w:rsidRPr="005C2D3F">
        <w:rPr>
          <w:sz w:val="30"/>
          <w:szCs w:val="30"/>
          <w:cs/>
        </w:rPr>
        <w:t>ประมาณการและข้อสมมติ</w:t>
      </w:r>
      <w:r w:rsidRPr="005C2D3F">
        <w:rPr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Pr="005C2D3F">
        <w:rPr>
          <w:rFonts w:hint="cs"/>
          <w:sz w:val="30"/>
          <w:szCs w:val="30"/>
          <w:cs/>
        </w:rPr>
        <w:t xml:space="preserve">ต่อเนื่อง </w:t>
      </w:r>
      <w:r w:rsidRPr="005C2D3F">
        <w:rPr>
          <w:sz w:val="30"/>
          <w:szCs w:val="30"/>
          <w:cs/>
        </w:rPr>
        <w:t>การปรับประมาณ</w:t>
      </w:r>
      <w:r w:rsidRPr="005C2D3F">
        <w:rPr>
          <w:rFonts w:hint="cs"/>
          <w:sz w:val="30"/>
          <w:szCs w:val="30"/>
          <w:cs/>
        </w:rPr>
        <w:t>การ</w:t>
      </w:r>
      <w:r w:rsidRPr="005C2D3F">
        <w:rPr>
          <w:sz w:val="30"/>
          <w:szCs w:val="30"/>
          <w:cs/>
        </w:rPr>
        <w:t>ทางบัญชีจะบันทึก</w:t>
      </w:r>
      <w:r w:rsidRPr="005C2D3F">
        <w:rPr>
          <w:rFonts w:hint="cs"/>
          <w:sz w:val="30"/>
          <w:szCs w:val="30"/>
          <w:cs/>
        </w:rPr>
        <w:t>โดยวิธีเปลี่ยนทันทีเป็นต้นไป</w:t>
      </w:r>
    </w:p>
    <w:p w14:paraId="5268C97A" w14:textId="4CCC5AAB" w:rsidR="00BD03CC" w:rsidRDefault="00BD03CC">
      <w:pPr>
        <w:spacing w:line="240" w:lineRule="auto"/>
      </w:pPr>
      <w:r>
        <w:br w:type="page"/>
      </w:r>
    </w:p>
    <w:p w14:paraId="13209774" w14:textId="4C7B0EB2" w:rsidR="00E84322" w:rsidRPr="00E84322" w:rsidRDefault="00E84322" w:rsidP="00E84322">
      <w:pPr>
        <w:pStyle w:val="ListParagraph"/>
        <w:numPr>
          <w:ilvl w:val="0"/>
          <w:numId w:val="39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0" w:hanging="54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E8432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lastRenderedPageBreak/>
        <w:t>การใช้วิจารณญาณ</w:t>
      </w:r>
    </w:p>
    <w:p w14:paraId="28AB2886" w14:textId="77777777" w:rsidR="00E84322" w:rsidRDefault="00E84322" w:rsidP="00553244">
      <w:pPr>
        <w:ind w:firstLine="540"/>
        <w:contextualSpacing/>
        <w:rPr>
          <w:i/>
          <w:iCs/>
          <w:sz w:val="30"/>
          <w:szCs w:val="30"/>
        </w:rPr>
      </w:pPr>
    </w:p>
    <w:p w14:paraId="6F51F519" w14:textId="0B5C3BE2" w:rsidR="00553244" w:rsidRPr="00350001" w:rsidRDefault="00553244" w:rsidP="00211C23">
      <w:pPr>
        <w:ind w:left="90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ข้อมูลเกี่ยวกับการใช้วิจารณญาณในการ</w:t>
      </w:r>
      <w:r w:rsidR="00211C23" w:rsidRPr="00350001">
        <w:rPr>
          <w:rFonts w:hint="cs"/>
          <w:sz w:val="30"/>
          <w:szCs w:val="30"/>
          <w:cs/>
        </w:rPr>
        <w:t>ปฏิบัติตาม</w:t>
      </w:r>
      <w:r w:rsidRPr="00350001">
        <w:rPr>
          <w:rFonts w:hint="cs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</w:t>
      </w:r>
      <w:r w:rsidRPr="0066227F">
        <w:rPr>
          <w:rFonts w:hint="cs"/>
          <w:sz w:val="30"/>
          <w:szCs w:val="30"/>
          <w:cs/>
        </w:rPr>
        <w:t>เหตุ</w:t>
      </w:r>
      <w:r w:rsidR="00211C23" w:rsidRPr="0066227F">
        <w:rPr>
          <w:rFonts w:hint="cs"/>
          <w:sz w:val="30"/>
          <w:szCs w:val="30"/>
          <w:cs/>
        </w:rPr>
        <w:t>ข้อ</w:t>
      </w:r>
      <w:r w:rsidR="0066227F" w:rsidRPr="0066227F">
        <w:rPr>
          <w:sz w:val="30"/>
          <w:szCs w:val="30"/>
        </w:rPr>
        <w:t xml:space="preserve"> 11 </w:t>
      </w:r>
      <w:r w:rsidR="0066227F" w:rsidRPr="0066227F">
        <w:rPr>
          <w:sz w:val="30"/>
          <w:szCs w:val="30"/>
          <w:cs/>
        </w:rPr>
        <w:t>การจัดประเภทการร่วมการงาน</w:t>
      </w:r>
    </w:p>
    <w:p w14:paraId="3634C501" w14:textId="77777777" w:rsidR="00553244" w:rsidRPr="00350001" w:rsidRDefault="00553244" w:rsidP="00553244">
      <w:pPr>
        <w:spacing w:line="240" w:lineRule="auto"/>
        <w:ind w:left="810"/>
        <w:jc w:val="thaiDistribute"/>
        <w:rPr>
          <w:rFonts w:asciiTheme="majorBidi" w:hAnsiTheme="majorBidi" w:cstheme="majorBidi"/>
        </w:rPr>
      </w:pPr>
    </w:p>
    <w:p w14:paraId="4CD23172" w14:textId="77777777" w:rsidR="00553244" w:rsidRPr="00350001" w:rsidRDefault="00775D6B" w:rsidP="00E84322">
      <w:pPr>
        <w:pStyle w:val="ListParagraph"/>
        <w:numPr>
          <w:ilvl w:val="0"/>
          <w:numId w:val="39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right="0" w:hanging="54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35000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ข้อสมมติ</w:t>
      </w:r>
      <w:r w:rsidR="00553244" w:rsidRPr="00350001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และความไม่แน่นอนของการประมาณการ</w:t>
      </w:r>
    </w:p>
    <w:p w14:paraId="36BFADDE" w14:textId="77777777" w:rsidR="00553244" w:rsidRPr="00350001" w:rsidRDefault="00553244" w:rsidP="00553244">
      <w:pPr>
        <w:ind w:left="540"/>
        <w:jc w:val="thaiDistribute"/>
      </w:pPr>
    </w:p>
    <w:p w14:paraId="727DF41D" w14:textId="44FF20AE" w:rsidR="00553244" w:rsidRPr="005C2D3F" w:rsidRDefault="00553244" w:rsidP="00E84322">
      <w:pPr>
        <w:ind w:left="900"/>
        <w:jc w:val="thaiDistribute"/>
        <w:rPr>
          <w:sz w:val="30"/>
          <w:szCs w:val="30"/>
        </w:rPr>
      </w:pPr>
      <w:r w:rsidRPr="00350001">
        <w:rPr>
          <w:rFonts w:hint="cs"/>
          <w:sz w:val="30"/>
          <w:szCs w:val="30"/>
          <w:cs/>
        </w:rPr>
        <w:t>ข้อมูลเกี่ยวกับ</w:t>
      </w:r>
      <w:r w:rsidR="00775D6B" w:rsidRPr="00350001">
        <w:rPr>
          <w:rFonts w:hint="cs"/>
          <w:sz w:val="30"/>
          <w:szCs w:val="30"/>
          <w:cs/>
        </w:rPr>
        <w:t>ข้อสมมติและ</w:t>
      </w:r>
      <w:r w:rsidRPr="00350001">
        <w:rPr>
          <w:rFonts w:hint="cs"/>
          <w:sz w:val="30"/>
          <w:szCs w:val="30"/>
          <w:cs/>
        </w:rPr>
        <w:t>ความไม่แน่นอนของ</w:t>
      </w:r>
      <w:r w:rsidR="00D90B75" w:rsidRPr="00350001">
        <w:rPr>
          <w:sz w:val="30"/>
          <w:szCs w:val="30"/>
          <w:cs/>
        </w:rPr>
        <w:t>การประมาณการ</w:t>
      </w:r>
      <w:r w:rsidR="00D90B75" w:rsidRPr="00350001">
        <w:rPr>
          <w:sz w:val="30"/>
          <w:szCs w:val="30"/>
        </w:rPr>
        <w:t xml:space="preserve"> </w:t>
      </w:r>
      <w:r w:rsidR="00D90B75" w:rsidRPr="00350001">
        <w:rPr>
          <w:sz w:val="30"/>
          <w:szCs w:val="30"/>
          <w:cs/>
        </w:rPr>
        <w:t xml:space="preserve">ณ วันที่ </w:t>
      </w:r>
      <w:r w:rsidR="003C303F" w:rsidRPr="00350001">
        <w:rPr>
          <w:sz w:val="30"/>
          <w:szCs w:val="30"/>
        </w:rPr>
        <w:t>31</w:t>
      </w:r>
      <w:r w:rsidR="00D90B75" w:rsidRPr="00350001">
        <w:rPr>
          <w:sz w:val="30"/>
          <w:szCs w:val="30"/>
        </w:rPr>
        <w:t xml:space="preserve"> </w:t>
      </w:r>
      <w:r w:rsidR="00D90B75" w:rsidRPr="00350001">
        <w:rPr>
          <w:sz w:val="30"/>
          <w:szCs w:val="30"/>
          <w:cs/>
        </w:rPr>
        <w:t xml:space="preserve">ธันวาคม </w:t>
      </w:r>
      <w:r w:rsidR="003C303F" w:rsidRPr="00350001">
        <w:rPr>
          <w:sz w:val="30"/>
          <w:szCs w:val="30"/>
        </w:rPr>
        <w:t>2562</w:t>
      </w:r>
      <w:r w:rsidR="00D90B75" w:rsidRPr="00350001">
        <w:rPr>
          <w:sz w:val="30"/>
          <w:szCs w:val="30"/>
        </w:rPr>
        <w:t xml:space="preserve"> </w:t>
      </w:r>
      <w:r w:rsidRPr="00350001">
        <w:rPr>
          <w:rFonts w:hint="cs"/>
          <w:sz w:val="30"/>
          <w:szCs w:val="30"/>
          <w:cs/>
        </w:rPr>
        <w:t>ซึ่งมีความเสี่ยงอย่างมีนัยสำคัญที่</w:t>
      </w:r>
      <w:r w:rsidR="00D90B75" w:rsidRPr="00350001">
        <w:rPr>
          <w:sz w:val="30"/>
          <w:szCs w:val="30"/>
          <w:cs/>
        </w:rPr>
        <w:t>จะส่งผล</w:t>
      </w:r>
      <w:r w:rsidRPr="00350001">
        <w:rPr>
          <w:rFonts w:hint="cs"/>
          <w:sz w:val="30"/>
          <w:szCs w:val="30"/>
          <w:cs/>
        </w:rPr>
        <w:t>ให้ต้องมีการปรับปรุง</w:t>
      </w:r>
      <w:r w:rsidR="00D90B75" w:rsidRPr="00350001">
        <w:rPr>
          <w:sz w:val="30"/>
          <w:szCs w:val="30"/>
          <w:cs/>
        </w:rPr>
        <w:t>ที่มีสาระสำคัญใน</w:t>
      </w:r>
      <w:r w:rsidR="00B6227D" w:rsidRPr="00350001">
        <w:rPr>
          <w:rFonts w:hint="cs"/>
          <w:sz w:val="30"/>
          <w:szCs w:val="30"/>
          <w:cs/>
        </w:rPr>
        <w:t>มูลค่าตามบัญชีของสินทรัพย์และหนี้สิน</w:t>
      </w:r>
      <w:r w:rsidR="00D90B75" w:rsidRPr="00350001">
        <w:rPr>
          <w:sz w:val="30"/>
          <w:szCs w:val="30"/>
          <w:cs/>
        </w:rPr>
        <w:t>ใน</w:t>
      </w:r>
      <w:r w:rsidR="00E84322" w:rsidRPr="00350001">
        <w:rPr>
          <w:sz w:val="30"/>
          <w:szCs w:val="30"/>
        </w:rPr>
        <w:br/>
      </w:r>
      <w:r w:rsidR="00D90B75" w:rsidRPr="00350001">
        <w:rPr>
          <w:sz w:val="30"/>
          <w:szCs w:val="30"/>
          <w:cs/>
        </w:rPr>
        <w:t>ปีบัญชีถัดไป</w:t>
      </w:r>
      <w:r w:rsidR="00D90B75" w:rsidRPr="00350001">
        <w:rPr>
          <w:sz w:val="30"/>
          <w:szCs w:val="30"/>
          <w:rtl/>
          <w:cs/>
        </w:rPr>
        <w:t xml:space="preserve"> </w:t>
      </w:r>
      <w:r w:rsidR="00D90B75" w:rsidRPr="00350001">
        <w:rPr>
          <w:rFonts w:hint="cs"/>
          <w:sz w:val="30"/>
          <w:szCs w:val="30"/>
          <w:cs/>
        </w:rPr>
        <w:t>ได้</w:t>
      </w:r>
      <w:r w:rsidR="00CF214E" w:rsidRPr="00350001">
        <w:rPr>
          <w:rFonts w:hint="cs"/>
          <w:sz w:val="30"/>
          <w:szCs w:val="30"/>
          <w:cs/>
        </w:rPr>
        <w:t>เปิดเผย</w:t>
      </w:r>
      <w:r w:rsidR="00DB6331" w:rsidRPr="00350001">
        <w:rPr>
          <w:rFonts w:hint="cs"/>
          <w:sz w:val="30"/>
          <w:szCs w:val="30"/>
          <w:cs/>
        </w:rPr>
        <w:t>ใน</w:t>
      </w:r>
      <w:r w:rsidRPr="00350001">
        <w:rPr>
          <w:rFonts w:hint="cs"/>
          <w:sz w:val="30"/>
          <w:szCs w:val="30"/>
          <w:cs/>
        </w:rPr>
        <w:t>หมายเหตุ</w:t>
      </w:r>
      <w:r w:rsidR="00211C23" w:rsidRPr="00350001">
        <w:rPr>
          <w:rFonts w:hint="cs"/>
          <w:sz w:val="30"/>
          <w:szCs w:val="30"/>
          <w:cs/>
        </w:rPr>
        <w:t>ข้อ</w:t>
      </w:r>
      <w:r w:rsidRPr="00350001">
        <w:rPr>
          <w:rFonts w:hint="cs"/>
          <w:sz w:val="30"/>
          <w:szCs w:val="30"/>
          <w:cs/>
        </w:rPr>
        <w:t>ต่อไปนี้</w:t>
      </w:r>
      <w:r w:rsidRPr="005C2D3F">
        <w:rPr>
          <w:sz w:val="30"/>
          <w:szCs w:val="30"/>
        </w:rPr>
        <w:t xml:space="preserve"> </w:t>
      </w:r>
    </w:p>
    <w:p w14:paraId="3F9C7FCA" w14:textId="77777777" w:rsidR="00DC6C4F" w:rsidRPr="005C2D3F" w:rsidRDefault="00DC6C4F" w:rsidP="00553244">
      <w:pPr>
        <w:ind w:left="1080"/>
        <w:jc w:val="thaiDistribute"/>
        <w:rPr>
          <w:sz w:val="30"/>
          <w:szCs w:val="30"/>
        </w:rPr>
      </w:pPr>
    </w:p>
    <w:tbl>
      <w:tblPr>
        <w:tblW w:w="9389" w:type="dxa"/>
        <w:tblInd w:w="392" w:type="dxa"/>
        <w:tblLook w:val="04A0" w:firstRow="1" w:lastRow="0" w:firstColumn="1" w:lastColumn="0" w:noHBand="0" w:noVBand="1"/>
      </w:tblPr>
      <w:tblGrid>
        <w:gridCol w:w="2018"/>
        <w:gridCol w:w="7371"/>
      </w:tblGrid>
      <w:tr w:rsidR="00763721" w:rsidRPr="00911B56" w14:paraId="42A36B04" w14:textId="77777777" w:rsidTr="009F1E8F">
        <w:tc>
          <w:tcPr>
            <w:tcW w:w="2018" w:type="dxa"/>
            <w:shd w:val="clear" w:color="auto" w:fill="auto"/>
          </w:tcPr>
          <w:p w14:paraId="359B414D" w14:textId="2ACD35BB" w:rsidR="00763721" w:rsidRPr="00B30D73" w:rsidRDefault="009E1D33" w:rsidP="009E1D33">
            <w:pPr>
              <w:ind w:left="792" w:hanging="387"/>
              <w:jc w:val="thaiDistribut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</w:t>
            </w:r>
            <w:r w:rsidR="003C303F" w:rsidRPr="003C303F">
              <w:rPr>
                <w:sz w:val="30"/>
                <w:szCs w:val="30"/>
              </w:rPr>
              <w:t>4</w:t>
            </w:r>
          </w:p>
        </w:tc>
        <w:tc>
          <w:tcPr>
            <w:tcW w:w="7371" w:type="dxa"/>
          </w:tcPr>
          <w:p w14:paraId="2024E64A" w14:textId="4D56ED9D" w:rsidR="00763721" w:rsidRPr="00911B56" w:rsidRDefault="00763721" w:rsidP="00763721">
            <w:pPr>
              <w:ind w:left="349" w:hanging="142"/>
              <w:jc w:val="thaiDistribute"/>
              <w:rPr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 วัดมูลค่าโดยใช้เกณฑ์การประมาณการ</w:t>
            </w:r>
          </w:p>
        </w:tc>
      </w:tr>
      <w:tr w:rsidR="00EE19F4" w:rsidRPr="00911B56" w14:paraId="5899ED86" w14:textId="77777777" w:rsidTr="009F1E8F">
        <w:tc>
          <w:tcPr>
            <w:tcW w:w="2018" w:type="dxa"/>
            <w:shd w:val="clear" w:color="auto" w:fill="auto"/>
          </w:tcPr>
          <w:p w14:paraId="64062D25" w14:textId="2725B3D4" w:rsidR="00EE19F4" w:rsidRPr="00B30D73" w:rsidRDefault="003C303F" w:rsidP="009E1D33">
            <w:pPr>
              <w:ind w:left="792" w:hanging="387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FD6B67">
              <w:rPr>
                <w:sz w:val="30"/>
                <w:szCs w:val="30"/>
              </w:rPr>
              <w:t>0</w:t>
            </w:r>
          </w:p>
        </w:tc>
        <w:tc>
          <w:tcPr>
            <w:tcW w:w="7371" w:type="dxa"/>
          </w:tcPr>
          <w:p w14:paraId="5BFECA0B" w14:textId="784346ED" w:rsidR="00EE19F4" w:rsidRPr="00911B56" w:rsidRDefault="00EE19F4" w:rsidP="007578B3">
            <w:pPr>
              <w:ind w:left="144" w:firstLine="18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rFonts w:hint="cs"/>
                <w:sz w:val="30"/>
                <w:szCs w:val="30"/>
                <w:cs/>
              </w:rPr>
              <w:t>ค่าเผื่อมูลค่าสินค้าลดลงให้เท่ากับมูลค่าสุทธิที่จะได้รับ</w:t>
            </w:r>
          </w:p>
        </w:tc>
      </w:tr>
      <w:tr w:rsidR="00763721" w:rsidRPr="00911B56" w14:paraId="65A2BDAE" w14:textId="77777777" w:rsidTr="009F1E8F">
        <w:tc>
          <w:tcPr>
            <w:tcW w:w="2018" w:type="dxa"/>
            <w:shd w:val="clear" w:color="auto" w:fill="auto"/>
          </w:tcPr>
          <w:p w14:paraId="666B4957" w14:textId="6C7080FD" w:rsidR="00763721" w:rsidRPr="00B30D73" w:rsidRDefault="003C303F" w:rsidP="009E1D33">
            <w:pPr>
              <w:ind w:left="792" w:hanging="387"/>
              <w:jc w:val="thaiDistribute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2</w:t>
            </w:r>
            <w:r w:rsidR="00FD6B67">
              <w:rPr>
                <w:sz w:val="30"/>
                <w:szCs w:val="30"/>
              </w:rPr>
              <w:t>1</w:t>
            </w:r>
          </w:p>
        </w:tc>
        <w:tc>
          <w:tcPr>
            <w:tcW w:w="7371" w:type="dxa"/>
          </w:tcPr>
          <w:p w14:paraId="3CE98511" w14:textId="136754E7" w:rsidR="00763721" w:rsidRPr="00911B56" w:rsidRDefault="00763721" w:rsidP="00D35F31">
            <w:pPr>
              <w:ind w:left="349" w:hanging="142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</w:t>
            </w:r>
            <w:r w:rsidRPr="00D35F31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911B56">
              <w:rPr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</w:tr>
      <w:tr w:rsidR="00553244" w:rsidRPr="00911B56" w14:paraId="79B6C0B8" w14:textId="77777777" w:rsidTr="009F1E8F">
        <w:tc>
          <w:tcPr>
            <w:tcW w:w="2018" w:type="dxa"/>
            <w:shd w:val="clear" w:color="auto" w:fill="auto"/>
          </w:tcPr>
          <w:p w14:paraId="77CFAAC4" w14:textId="3ACAF2C4" w:rsidR="00553244" w:rsidRPr="00B30D73" w:rsidRDefault="003C303F" w:rsidP="009E1D33">
            <w:pPr>
              <w:ind w:left="792" w:hanging="387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 w:rsidR="00FD6B67">
              <w:rPr>
                <w:sz w:val="30"/>
                <w:szCs w:val="30"/>
              </w:rPr>
              <w:t>8</w:t>
            </w:r>
          </w:p>
        </w:tc>
        <w:tc>
          <w:tcPr>
            <w:tcW w:w="7371" w:type="dxa"/>
          </w:tcPr>
          <w:p w14:paraId="74D71111" w14:textId="7E30E520" w:rsidR="00553244" w:rsidRPr="00911B56" w:rsidRDefault="007578B3" w:rsidP="007578B3">
            <w:pPr>
              <w:ind w:left="342" w:hanging="180"/>
              <w:jc w:val="thaiDistribute"/>
              <w:rPr>
                <w:sz w:val="30"/>
                <w:szCs w:val="30"/>
              </w:rPr>
            </w:pPr>
            <w:r w:rsidRPr="00911B56">
              <w:rPr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="00D17B7C" w:rsidRPr="00763721">
              <w:rPr>
                <w:sz w:val="30"/>
                <w:szCs w:val="30"/>
                <w:cs/>
              </w:rPr>
              <w:t>ผลแตกต่างชั่วคราวที่ใช้หักภาษีและ</w:t>
            </w:r>
            <w:r w:rsidRPr="00911B56">
              <w:rPr>
                <w:sz w:val="30"/>
                <w:szCs w:val="30"/>
                <w:cs/>
              </w:rPr>
              <w:t>ขาดทุนทางภาษีไปใช้ประโยชน์</w:t>
            </w:r>
            <w:r w:rsidR="00763721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DC6C4F" w:rsidRPr="005C2D3F" w14:paraId="10F3FA33" w14:textId="77777777" w:rsidTr="009F1E8F">
        <w:tc>
          <w:tcPr>
            <w:tcW w:w="2018" w:type="dxa"/>
            <w:shd w:val="clear" w:color="auto" w:fill="auto"/>
          </w:tcPr>
          <w:p w14:paraId="72DFBA03" w14:textId="2F2439DE" w:rsidR="00DC6C4F" w:rsidRPr="00B30D73" w:rsidRDefault="003C303F" w:rsidP="009E1D33">
            <w:pPr>
              <w:ind w:left="792" w:hanging="387"/>
              <w:jc w:val="thaiDistribute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3</w:t>
            </w:r>
            <w:r w:rsidR="009E17FC">
              <w:rPr>
                <w:sz w:val="30"/>
                <w:szCs w:val="30"/>
              </w:rPr>
              <w:t>3</w:t>
            </w:r>
          </w:p>
        </w:tc>
        <w:tc>
          <w:tcPr>
            <w:tcW w:w="7371" w:type="dxa"/>
          </w:tcPr>
          <w:p w14:paraId="0BEFFE1B" w14:textId="77777777" w:rsidR="00DC6C4F" w:rsidRPr="00911B56" w:rsidRDefault="00DC6C4F" w:rsidP="007578B3">
            <w:pPr>
              <w:ind w:left="342" w:hanging="180"/>
              <w:jc w:val="thaiDistribute"/>
              <w:rPr>
                <w:sz w:val="30"/>
                <w:szCs w:val="30"/>
                <w:cs/>
              </w:rPr>
            </w:pPr>
            <w:r w:rsidRPr="00911B56">
              <w:rPr>
                <w:sz w:val="30"/>
                <w:szCs w:val="30"/>
                <w:cs/>
              </w:rPr>
              <w:t>การรับรู้รายการและการวัดมูลค่าประมาณการหนี้สิน</w:t>
            </w:r>
            <w:r w:rsidRPr="00911B56">
              <w:rPr>
                <w:sz w:val="30"/>
                <w:szCs w:val="30"/>
              </w:rPr>
              <w:t xml:space="preserve"> </w:t>
            </w:r>
            <w:r w:rsidRPr="00911B56">
              <w:rPr>
                <w:sz w:val="30"/>
                <w:szCs w:val="30"/>
                <w:cs/>
              </w:rPr>
              <w:t>และหนี้สินที่อาจเกิดขึ้น</w:t>
            </w:r>
            <w:r w:rsidRPr="00911B5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11B56">
              <w:rPr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4DBC4207" w14:textId="77777777" w:rsidR="00BD03CC" w:rsidRDefault="00BD03CC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056EE6" w14:textId="77777777" w:rsidR="00AF79EA" w:rsidRPr="005C2D3F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627C6AFC" w14:textId="77777777" w:rsidR="00AF79EA" w:rsidRPr="005C2D3F" w:rsidRDefault="00AF79EA" w:rsidP="00553244">
      <w:pPr>
        <w:tabs>
          <w:tab w:val="left" w:pos="540"/>
        </w:tabs>
        <w:spacing w:line="240" w:lineRule="auto"/>
        <w:ind w:left="540"/>
        <w:jc w:val="thaiDistribute"/>
      </w:pPr>
    </w:p>
    <w:p w14:paraId="441FA63D" w14:textId="4970D19E" w:rsidR="00553244" w:rsidRDefault="00553244" w:rsidP="004E1E65">
      <w:pPr>
        <w:pStyle w:val="AccPolicyalternative"/>
      </w:pPr>
      <w:r w:rsidRPr="005C2D3F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CF8A432" w14:textId="77777777" w:rsidR="00BD71EA" w:rsidRPr="0044294D" w:rsidRDefault="00BD71EA" w:rsidP="004E1E65">
      <w:pPr>
        <w:pStyle w:val="AccPolicyalternative"/>
        <w:rPr>
          <w:sz w:val="20"/>
          <w:szCs w:val="20"/>
        </w:rPr>
      </w:pPr>
    </w:p>
    <w:p w14:paraId="0D3958E4" w14:textId="2BF8396B" w:rsidR="00553244" w:rsidRPr="000723D6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0723D6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0723D6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0723D6" w:rsidRDefault="002E289D" w:rsidP="002E289D">
      <w:pPr>
        <w:spacing w:line="240" w:lineRule="auto"/>
        <w:ind w:right="-43"/>
        <w:rPr>
          <w:cs/>
          <w:lang w:val="th-TH"/>
        </w:rPr>
      </w:pPr>
    </w:p>
    <w:p w14:paraId="36F19A8D" w14:textId="420F46A9" w:rsidR="005C7B82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0723D6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0723D6">
        <w:rPr>
          <w:sz w:val="30"/>
          <w:szCs w:val="30"/>
          <w:cs/>
        </w:rPr>
        <w:t>เ</w:t>
      </w:r>
      <w:r w:rsidRPr="000723D6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0723D6">
        <w:rPr>
          <w:rFonts w:hint="cs"/>
          <w:sz w:val="30"/>
          <w:szCs w:val="30"/>
        </w:rPr>
        <w:t>“</w:t>
      </w:r>
      <w:r w:rsidRPr="000723D6">
        <w:rPr>
          <w:rFonts w:hint="cs"/>
          <w:sz w:val="30"/>
          <w:szCs w:val="30"/>
          <w:cs/>
        </w:rPr>
        <w:t>กลุ่มบริษัท</w:t>
      </w:r>
      <w:r w:rsidRPr="000723D6">
        <w:rPr>
          <w:rFonts w:hint="cs"/>
          <w:sz w:val="30"/>
          <w:szCs w:val="30"/>
        </w:rPr>
        <w:t>”</w:t>
      </w:r>
      <w:r w:rsidRPr="000723D6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Pr="000723D6">
        <w:rPr>
          <w:sz w:val="30"/>
          <w:szCs w:val="30"/>
        </w:rPr>
        <w:t xml:space="preserve"> </w:t>
      </w:r>
    </w:p>
    <w:p w14:paraId="5F169217" w14:textId="77777777" w:rsidR="005C7B82" w:rsidRDefault="005C7B82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81BEC41" w14:textId="77777777" w:rsidR="00F212DA" w:rsidRPr="000723D6" w:rsidRDefault="00F212DA" w:rsidP="00F212DA">
      <w:pPr>
        <w:pStyle w:val="BodyText2"/>
        <w:ind w:left="540" w:right="47"/>
        <w:rPr>
          <w:rFonts w:asciiTheme="majorBidi" w:hAnsiTheme="majorBidi" w:cstheme="majorBidi"/>
          <w:i/>
          <w:iCs/>
        </w:rPr>
      </w:pPr>
      <w:r w:rsidRPr="000723D6">
        <w:rPr>
          <w:rFonts w:asciiTheme="majorBidi" w:hAnsiTheme="majorBidi" w:cstheme="majorBidi" w:hint="cs"/>
          <w:i/>
          <w:iCs/>
          <w:cs/>
        </w:rPr>
        <w:lastRenderedPageBreak/>
        <w:t xml:space="preserve">การรวมธุรกิจ </w:t>
      </w:r>
    </w:p>
    <w:p w14:paraId="42434EF5" w14:textId="77777777" w:rsidR="00F212DA" w:rsidRPr="000723D6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2B38E293" w14:textId="5982E100" w:rsidR="00F212DA" w:rsidRPr="000723D6" w:rsidRDefault="00F212DA" w:rsidP="00F41264">
      <w:pPr>
        <w:pStyle w:val="BodyText2"/>
        <w:tabs>
          <w:tab w:val="clear" w:pos="4962"/>
          <w:tab w:val="clear" w:pos="6237"/>
          <w:tab w:val="left" w:pos="540"/>
        </w:tabs>
        <w:ind w:left="547" w:right="18"/>
        <w:rPr>
          <w:rFonts w:asciiTheme="majorBidi" w:hAnsiTheme="majorBidi" w:cstheme="majorBidi"/>
        </w:rPr>
      </w:pPr>
      <w:r w:rsidRPr="000723D6">
        <w:rPr>
          <w:rFonts w:asciiTheme="majorBidi" w:hAnsiTheme="majorBidi" w:cstheme="majorBidi" w:hint="cs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</w:t>
      </w:r>
      <w:r w:rsidR="00F41264">
        <w:rPr>
          <w:rFonts w:asciiTheme="majorBidi" w:hAnsiTheme="majorBidi" w:cstheme="majorBidi" w:hint="cs"/>
          <w:cs/>
        </w:rPr>
        <w:t xml:space="preserve">) </w:t>
      </w:r>
      <w:r w:rsidR="005C7B82">
        <w:rPr>
          <w:rFonts w:asciiTheme="majorBidi" w:hAnsiTheme="majorBidi" w:cstheme="majorBidi"/>
        </w:rPr>
        <w:br/>
      </w:r>
      <w:r w:rsidRPr="000723D6">
        <w:rPr>
          <w:rFonts w:asciiTheme="majorBidi" w:hAnsiTheme="majorBidi" w:cstheme="majorBidi" w:hint="cs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058E583" w14:textId="77777777" w:rsidR="00F212DA" w:rsidRPr="000723D6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2D69B0B4" w14:textId="77777777" w:rsidR="00F212DA" w:rsidRPr="000723D6" w:rsidRDefault="00F212DA" w:rsidP="00F212D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4AACA243" w14:textId="77777777" w:rsidR="00F212DA" w:rsidRPr="000723D6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5BD9B902" w14:textId="7976B18D" w:rsidR="00F212DA" w:rsidRPr="000723D6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1661A" w:rsidRPr="000723D6">
        <w:rPr>
          <w:rFonts w:asciiTheme="majorBidi" w:hAnsiTheme="majorBidi" w:cstheme="majorBidi"/>
          <w:sz w:val="30"/>
          <w:szCs w:val="30"/>
        </w:rPr>
        <w:t xml:space="preserve"> </w:t>
      </w:r>
      <w:r w:rsidRPr="000723D6">
        <w:rPr>
          <w:rFonts w:asciiTheme="majorBidi" w:hAnsiTheme="majorBidi" w:cstheme="majorBidi" w:hint="cs"/>
          <w:sz w:val="30"/>
          <w:szCs w:val="30"/>
          <w:cs/>
        </w:rPr>
        <w:t>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9B654E" w14:textId="77777777" w:rsidR="00F212DA" w:rsidRPr="000723D6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68A4A89" w14:textId="564BDAB7" w:rsidR="00F212DA" w:rsidRPr="000723D6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สิ่งตอบแทนที่โอนให้ต้องวัดด้วยมูลค</w:t>
      </w:r>
      <w:r w:rsidR="008D14A1">
        <w:rPr>
          <w:rFonts w:asciiTheme="majorBidi" w:hAnsiTheme="majorBidi" w:cstheme="majorBidi" w:hint="cs"/>
          <w:sz w:val="30"/>
          <w:szCs w:val="30"/>
          <w:cs/>
        </w:rPr>
        <w:t xml:space="preserve">่ายุติธรรมของสินทรัพย์ที่โอนไป </w:t>
      </w:r>
      <w:r w:rsidRPr="000723D6">
        <w:rPr>
          <w:rFonts w:asciiTheme="majorBidi" w:hAnsiTheme="majorBidi" w:cs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  <w:r w:rsidRPr="000723D6">
        <w:rPr>
          <w:rFonts w:asciiTheme="majorBidi" w:hAnsiTheme="majorBidi" w:cstheme="majorBidi" w:hint="cs"/>
          <w:sz w:val="30"/>
          <w:szCs w:val="30"/>
          <w:shd w:val="clear" w:color="auto" w:fill="E0E0E0"/>
          <w:cs/>
        </w:rPr>
        <w:t xml:space="preserve"> </w:t>
      </w:r>
    </w:p>
    <w:p w14:paraId="17FC6AE9" w14:textId="77777777" w:rsidR="007D5354" w:rsidRPr="0004335F" w:rsidRDefault="007D5354" w:rsidP="007D5354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499E1DA6" w14:textId="772A3E5C" w:rsidR="007D5354" w:rsidRPr="007D5354" w:rsidRDefault="007D5354" w:rsidP="007D535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001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350001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350001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350001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D972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001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500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001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3500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001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B4EC50C" w14:textId="77777777" w:rsidR="00F212DA" w:rsidRPr="000723D6" w:rsidRDefault="00F212DA" w:rsidP="00D1661A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57EA3014" w14:textId="77777777" w:rsidR="00F212DA" w:rsidRPr="000723D6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E435D7C" w14:textId="77777777" w:rsidR="00F212DA" w:rsidRPr="000723D6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9663F4F" w14:textId="77777777" w:rsidR="00F212DA" w:rsidRPr="000723D6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976456" w14:textId="77777777" w:rsidR="00F212DA" w:rsidRPr="000723D6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4F0F847" w14:textId="6CBF9217" w:rsidR="00F212DA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 w:hint="cs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763721" w:rsidRPr="000723D6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0723D6">
        <w:rPr>
          <w:rFonts w:asciiTheme="majorBidi" w:hAnsiTheme="majorBidi" w:cstheme="majorBidi" w:hint="cs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66B04C0" w14:textId="08C2BDBA" w:rsidR="00350001" w:rsidRDefault="00350001">
      <w:pPr>
        <w:spacing w:line="240" w:lineRule="auto"/>
        <w:rPr>
          <w:i/>
          <w:iCs/>
          <w:color w:val="0000FF"/>
          <w:sz w:val="30"/>
          <w:szCs w:val="30"/>
        </w:rPr>
      </w:pPr>
      <w:r>
        <w:rPr>
          <w:i/>
          <w:iCs/>
          <w:color w:val="0000FF"/>
          <w:sz w:val="30"/>
          <w:szCs w:val="30"/>
          <w:cs/>
        </w:rPr>
        <w:br w:type="page"/>
      </w:r>
    </w:p>
    <w:p w14:paraId="25C5E449" w14:textId="77777777" w:rsidR="009C7006" w:rsidRPr="00351F6B" w:rsidRDefault="009C7006" w:rsidP="009C7006">
      <w:pPr>
        <w:pStyle w:val="BodyText2"/>
        <w:tabs>
          <w:tab w:val="left" w:pos="540"/>
        </w:tabs>
        <w:ind w:left="540"/>
        <w:rPr>
          <w:i/>
          <w:iCs/>
          <w:cs/>
          <w:lang w:val="th-TH"/>
        </w:rPr>
      </w:pPr>
      <w:r w:rsidRPr="00351F6B">
        <w:rPr>
          <w:rFonts w:hint="cs"/>
          <w:i/>
          <w:iCs/>
          <w:cs/>
          <w:lang w:val="th-TH"/>
        </w:rPr>
        <w:lastRenderedPageBreak/>
        <w:t>การรวมธุรกิจ</w:t>
      </w:r>
      <w:r w:rsidRPr="00351F6B">
        <w:rPr>
          <w:rFonts w:eastAsia="EucrosiaUPCBold" w:hint="cs"/>
          <w:i/>
          <w:iCs/>
          <w:cs/>
        </w:rPr>
        <w:t>ภายใต้</w:t>
      </w:r>
      <w:r w:rsidRPr="00351F6B">
        <w:rPr>
          <w:rFonts w:hint="cs"/>
          <w:i/>
          <w:iCs/>
          <w:cs/>
          <w:lang w:val="th-TH"/>
        </w:rPr>
        <w:t xml:space="preserve">การควบคุมเดียวกัน </w:t>
      </w:r>
    </w:p>
    <w:p w14:paraId="33D3967E" w14:textId="77777777" w:rsidR="009C7006" w:rsidRPr="009550BB" w:rsidRDefault="009C7006" w:rsidP="009C7006">
      <w:pPr>
        <w:tabs>
          <w:tab w:val="left" w:pos="540"/>
        </w:tabs>
        <w:ind w:left="540"/>
        <w:jc w:val="both"/>
      </w:pPr>
    </w:p>
    <w:p w14:paraId="57412EAC" w14:textId="77777777" w:rsidR="009C7006" w:rsidRPr="00150A9C" w:rsidRDefault="009C7006" w:rsidP="009C7006">
      <w:pPr>
        <w:pStyle w:val="BodyText2"/>
        <w:tabs>
          <w:tab w:val="left" w:pos="540"/>
        </w:tabs>
        <w:ind w:left="540" w:right="47"/>
      </w:pPr>
      <w:r w:rsidRPr="00150A9C">
        <w:rPr>
          <w:rFonts w:hint="cs"/>
          <w:cs/>
        </w:rPr>
        <w:t>การรวมธุรกิจภายใต้การควบคุมเดียวกัน</w:t>
      </w:r>
      <w:r w:rsidRPr="00150A9C">
        <w:rPr>
          <w:cs/>
        </w:rPr>
        <w:t>บันทึก</w:t>
      </w:r>
      <w:r w:rsidRPr="00150A9C">
        <w:rPr>
          <w:rFonts w:hint="cs"/>
          <w:cs/>
        </w:rPr>
        <w:t>บัญชี</w:t>
      </w:r>
      <w:r w:rsidRPr="00150A9C">
        <w:rPr>
          <w:cs/>
        </w:rPr>
        <w:t>โดย</w:t>
      </w:r>
      <w:r w:rsidRPr="00150A9C">
        <w:rPr>
          <w:rFonts w:hint="cs"/>
          <w:cs/>
        </w:rPr>
        <w:t>ใช้วิธี</w:t>
      </w:r>
      <w:r w:rsidRPr="00150A9C">
        <w:rPr>
          <w:cs/>
        </w:rPr>
        <w:t>เสมือนว่าเป็นวิธีการรวมส่วน</w:t>
      </w:r>
      <w:r w:rsidRPr="00150A9C">
        <w:rPr>
          <w:rFonts w:hint="cs"/>
          <w:cs/>
        </w:rPr>
        <w:t>ได้เสีย โดยวิธีการดังกล่าวผู้ซื้อต้องรับรู้สิน</w:t>
      </w:r>
      <w:r w:rsidRPr="00150A9C">
        <w:rPr>
          <w:cs/>
        </w:rPr>
        <w:t>ทรัพย์และ</w:t>
      </w:r>
      <w:r w:rsidRPr="00150A9C">
        <w:rPr>
          <w:rFonts w:hint="cs"/>
          <w:cs/>
        </w:rPr>
        <w:t>หนี้สิน</w:t>
      </w:r>
      <w:r w:rsidRPr="00150A9C">
        <w:rPr>
          <w:cs/>
        </w:rPr>
        <w:t>ของ</w:t>
      </w:r>
      <w:r w:rsidRPr="00150A9C">
        <w:rPr>
          <w:rFonts w:hint="cs"/>
          <w:cs/>
        </w:rPr>
        <w:t>ธุรกิจที่ถูกซื้อด้วย</w:t>
      </w:r>
      <w:r w:rsidRPr="00150A9C">
        <w:rPr>
          <w:cs/>
        </w:rPr>
        <w:t>มูลค่าตามบัญชี</w:t>
      </w:r>
      <w:r w:rsidRPr="00150A9C">
        <w:rPr>
          <w:rFonts w:hint="cs"/>
          <w:cs/>
        </w:rPr>
        <w:t>ขอ</w:t>
      </w:r>
      <w:r w:rsidRPr="00150A9C">
        <w:rPr>
          <w:cs/>
        </w:rPr>
        <w:t>ง</w:t>
      </w:r>
      <w:r w:rsidRPr="00150A9C">
        <w:rPr>
          <w:rFonts w:hint="cs"/>
          <w:cs/>
        </w:rPr>
        <w:t>ธุรกิจดังกล่าวตาม</w:t>
      </w:r>
      <w:r w:rsidRPr="00150A9C">
        <w:rPr>
          <w:cs/>
        </w:rPr>
        <w:t>งบการเงินรวมของบริษัทใหญ่</w:t>
      </w:r>
      <w:r w:rsidRPr="00150A9C">
        <w:rPr>
          <w:rFonts w:hint="cs"/>
          <w:cs/>
        </w:rPr>
        <w:t>ในลำ</w:t>
      </w:r>
      <w:r w:rsidRPr="00150A9C">
        <w:rPr>
          <w:cs/>
        </w:rPr>
        <w:t>ดับสูงสุด</w:t>
      </w:r>
      <w:r w:rsidRPr="00150A9C">
        <w:rPr>
          <w:rFonts w:hint="cs"/>
          <w:cs/>
        </w:rPr>
        <w:t xml:space="preserve"> </w:t>
      </w:r>
      <w:r w:rsidRPr="00150A9C">
        <w:rPr>
          <w:cs/>
        </w:rPr>
        <w:t>ณ</w:t>
      </w:r>
      <w:r w:rsidRPr="00150A9C">
        <w:t xml:space="preserve"> </w:t>
      </w:r>
      <w:r w:rsidRPr="00150A9C">
        <w:rPr>
          <w:rFonts w:hint="cs"/>
          <w:cs/>
        </w:rPr>
        <w:t xml:space="preserve">วันที่เกิดรายการ </w:t>
      </w:r>
      <w:r w:rsidRPr="00150A9C">
        <w:rPr>
          <w:cs/>
        </w:rPr>
        <w:t>ส่วนต่างระหว่างมูลค่า</w:t>
      </w:r>
      <w:r w:rsidRPr="00150A9C">
        <w:rPr>
          <w:rFonts w:hint="cs"/>
          <w:cs/>
        </w:rPr>
        <w:t>สินทรัพย์สุทธิ</w:t>
      </w:r>
      <w:r w:rsidRPr="00150A9C">
        <w:rPr>
          <w:cs/>
        </w:rPr>
        <w:t>ของ</w:t>
      </w:r>
      <w:r w:rsidRPr="00150A9C">
        <w:rPr>
          <w:rFonts w:hint="cs"/>
          <w:cs/>
        </w:rPr>
        <w:t>ธุรกิจที่ถูกนำม</w:t>
      </w:r>
      <w:r w:rsidRPr="00150A9C">
        <w:rPr>
          <w:cs/>
        </w:rPr>
        <w:t>ารวมดังกล่าวกับค่าตอบแทน</w:t>
      </w:r>
      <w:r w:rsidRPr="00150A9C">
        <w:rPr>
          <w:rFonts w:hint="cs"/>
          <w:cs/>
        </w:rPr>
        <w:t>ที่จ่าย</w:t>
      </w:r>
      <w:r w:rsidRPr="00150A9C">
        <w:rPr>
          <w:cs/>
        </w:rPr>
        <w:t>รับ</w:t>
      </w:r>
      <w:r w:rsidRPr="00150A9C">
        <w:rPr>
          <w:rFonts w:hint="cs"/>
          <w:cs/>
        </w:rPr>
        <w:t>รู้เป็น</w:t>
      </w:r>
      <w:r w:rsidRPr="00150A9C">
        <w:rPr>
          <w:cs/>
        </w:rPr>
        <w:t>ส่วน</w:t>
      </w:r>
      <w:r w:rsidRPr="00150A9C">
        <w:rPr>
          <w:rFonts w:hint="cs"/>
          <w:cs/>
        </w:rPr>
        <w:t>เกินหรือ</w:t>
      </w:r>
      <w:r w:rsidRPr="00150A9C">
        <w:rPr>
          <w:cs/>
        </w:rPr>
        <w:t>ส่วนขาดจากการรวมธุรกิจภาย</w:t>
      </w:r>
      <w:r w:rsidRPr="00150A9C">
        <w:rPr>
          <w:rFonts w:hint="cs"/>
          <w:cs/>
        </w:rPr>
        <w:t>ใต้การ</w:t>
      </w:r>
      <w:r w:rsidRPr="00150A9C">
        <w:rPr>
          <w:cs/>
        </w:rPr>
        <w:t>ควบคุมเดียวกันในส่วนของ</w:t>
      </w:r>
      <w:r w:rsidRPr="00150A9C">
        <w:rPr>
          <w:rFonts w:hint="cs"/>
          <w:cs/>
        </w:rPr>
        <w:t>ผู้ถือหุ้น</w:t>
      </w:r>
      <w:r w:rsidRPr="00150A9C">
        <w:t xml:space="preserve"> </w:t>
      </w:r>
      <w:r w:rsidRPr="00150A9C">
        <w:rPr>
          <w:cs/>
        </w:rPr>
        <w:t>รายการส่วนเกิน</w:t>
      </w:r>
      <w:r w:rsidRPr="00150A9C">
        <w:rPr>
          <w:rFonts w:hint="cs"/>
          <w:cs/>
        </w:rPr>
        <w:t>หรือ</w:t>
      </w:r>
      <w:r w:rsidRPr="00150A9C">
        <w:rPr>
          <w:cs/>
        </w:rPr>
        <w:t>ส่วนขาดจะถูก</w:t>
      </w:r>
      <w:r w:rsidRPr="00150A9C">
        <w:rPr>
          <w:rFonts w:hint="cs"/>
          <w:cs/>
        </w:rPr>
        <w:t>โอนไปยังกำไรสะสมเมื่อ</w:t>
      </w:r>
      <w:r w:rsidRPr="00150A9C">
        <w:rPr>
          <w:cs/>
        </w:rPr>
        <w:t>มีการขายเงินลงทุน</w:t>
      </w:r>
      <w:r w:rsidRPr="00150A9C">
        <w:rPr>
          <w:rFonts w:hint="cs"/>
          <w:cs/>
        </w:rPr>
        <w:t>ในธุรกิจที่ซื้อ</w:t>
      </w:r>
      <w:r w:rsidRPr="00150A9C">
        <w:rPr>
          <w:cs/>
        </w:rPr>
        <w:t>ดังกล่าวไป</w:t>
      </w:r>
      <w:r w:rsidRPr="00150A9C">
        <w:rPr>
          <w:rFonts w:hint="cs"/>
          <w:cs/>
        </w:rPr>
        <w:t xml:space="preserve"> </w:t>
      </w:r>
    </w:p>
    <w:p w14:paraId="7AA86096" w14:textId="77777777" w:rsidR="009C7006" w:rsidRPr="00150A9C" w:rsidRDefault="009C7006" w:rsidP="009C7006">
      <w:pPr>
        <w:pStyle w:val="BodyText2"/>
        <w:tabs>
          <w:tab w:val="left" w:pos="540"/>
        </w:tabs>
        <w:ind w:left="540" w:right="47"/>
      </w:pPr>
    </w:p>
    <w:p w14:paraId="288E4E1C" w14:textId="77777777" w:rsidR="009C7006" w:rsidRPr="00FF5281" w:rsidRDefault="009C7006" w:rsidP="009C7006">
      <w:pPr>
        <w:pStyle w:val="BodyText2"/>
        <w:tabs>
          <w:tab w:val="left" w:pos="540"/>
        </w:tabs>
        <w:ind w:left="540" w:right="47"/>
      </w:pPr>
      <w:r w:rsidRPr="00150A9C">
        <w:rPr>
          <w:cs/>
        </w:rPr>
        <w:t>ผลการดำเนินงานของ</w:t>
      </w:r>
      <w:r w:rsidRPr="00150A9C">
        <w:rPr>
          <w:rFonts w:hint="cs"/>
          <w:cs/>
        </w:rPr>
        <w:t>ธุรกิจที่ถูกซื้อ</w:t>
      </w:r>
      <w:r w:rsidRPr="00150A9C">
        <w:rPr>
          <w:cs/>
        </w:rPr>
        <w:t>จะรวม</w:t>
      </w:r>
      <w:r w:rsidRPr="00150A9C">
        <w:rPr>
          <w:rFonts w:hint="cs"/>
          <w:cs/>
        </w:rPr>
        <w:t>อยู่ใน</w:t>
      </w:r>
      <w:r w:rsidRPr="00150A9C">
        <w:rPr>
          <w:cs/>
        </w:rPr>
        <w:t>งบการเงินรวม</w:t>
      </w:r>
      <w:r w:rsidRPr="00150A9C">
        <w:rPr>
          <w:rFonts w:hint="cs"/>
          <w:cs/>
        </w:rPr>
        <w:t>ของผู้ซื้อ</w:t>
      </w:r>
      <w:r w:rsidRPr="00150A9C">
        <w:rPr>
          <w:cs/>
        </w:rPr>
        <w:t>นับตั้งแต่วัน</w:t>
      </w:r>
      <w:r w:rsidRPr="00150A9C">
        <w:rPr>
          <w:rFonts w:hint="cs"/>
          <w:cs/>
        </w:rPr>
        <w:t>ที่ต้น</w:t>
      </w:r>
      <w:r w:rsidRPr="00150A9C">
        <w:rPr>
          <w:cs/>
        </w:rPr>
        <w:t>งวดของงบการเงินเปรียบเทียบ</w:t>
      </w:r>
      <w:r w:rsidRPr="00150A9C">
        <w:rPr>
          <w:rFonts w:hint="cs"/>
          <w:cs/>
        </w:rPr>
        <w:t>หรือ</w:t>
      </w:r>
      <w:r w:rsidRPr="00150A9C">
        <w:rPr>
          <w:cs/>
        </w:rPr>
        <w:t>วัน</w:t>
      </w:r>
      <w:r w:rsidRPr="00150A9C">
        <w:rPr>
          <w:rFonts w:hint="cs"/>
          <w:cs/>
        </w:rPr>
        <w:t>ที่ธุรกิจ</w:t>
      </w:r>
      <w:r w:rsidRPr="00150A9C">
        <w:rPr>
          <w:cs/>
        </w:rPr>
        <w:t>เหล่านั้น</w:t>
      </w:r>
      <w:r w:rsidRPr="00150A9C">
        <w:rPr>
          <w:rFonts w:hint="cs"/>
          <w:cs/>
        </w:rPr>
        <w:t>อยู่ภายใต้การ</w:t>
      </w:r>
      <w:r w:rsidRPr="00150A9C">
        <w:rPr>
          <w:cs/>
        </w:rPr>
        <w:t>ควบคุมเดียวกัน</w:t>
      </w:r>
      <w:r w:rsidRPr="00150A9C">
        <w:rPr>
          <w:rFonts w:hint="cs"/>
          <w:cs/>
        </w:rPr>
        <w:t>แล้ว</w:t>
      </w:r>
      <w:r w:rsidRPr="00150A9C">
        <w:rPr>
          <w:cs/>
        </w:rPr>
        <w:t>แต่</w:t>
      </w:r>
      <w:r w:rsidRPr="00150A9C">
        <w:rPr>
          <w:rFonts w:hint="cs"/>
          <w:cs/>
        </w:rPr>
        <w:t>ระยะเวลาใดจะสั้นกว่า</w:t>
      </w:r>
      <w:r w:rsidRPr="00150A9C">
        <w:t xml:space="preserve"> </w:t>
      </w:r>
      <w:r w:rsidRPr="00150A9C">
        <w:rPr>
          <w:cs/>
        </w:rPr>
        <w:t>จนถึง</w:t>
      </w:r>
      <w:r w:rsidRPr="00150A9C">
        <w:rPr>
          <w:rFonts w:hint="cs"/>
          <w:cs/>
        </w:rPr>
        <w:t>วันที่การ</w:t>
      </w:r>
      <w:r w:rsidRPr="00150A9C">
        <w:rPr>
          <w:cs/>
        </w:rPr>
        <w:t>ควบคุม</w:t>
      </w:r>
      <w:r w:rsidRPr="00150A9C">
        <w:rPr>
          <w:rFonts w:hint="cs"/>
          <w:cs/>
        </w:rPr>
        <w:t>สิ้น</w:t>
      </w:r>
      <w:r w:rsidRPr="00150A9C">
        <w:rPr>
          <w:cs/>
        </w:rPr>
        <w:t>สุด</w:t>
      </w:r>
    </w:p>
    <w:p w14:paraId="31F52CD6" w14:textId="77777777" w:rsidR="009C7006" w:rsidRDefault="009C7006" w:rsidP="00B70C0E">
      <w:pPr>
        <w:pStyle w:val="BodyText2"/>
        <w:tabs>
          <w:tab w:val="left" w:pos="540"/>
        </w:tabs>
        <w:ind w:left="540" w:right="47"/>
        <w:rPr>
          <w:i/>
          <w:iCs/>
          <w:color w:val="0000FF"/>
          <w:cs/>
        </w:rPr>
      </w:pPr>
    </w:p>
    <w:p w14:paraId="6DC2EE09" w14:textId="77777777" w:rsidR="00553244" w:rsidRPr="005C2D3F" w:rsidRDefault="00553244" w:rsidP="00553244">
      <w:pPr>
        <w:pStyle w:val="BodyText2"/>
        <w:ind w:left="540" w:right="47"/>
        <w:rPr>
          <w:i/>
          <w:iCs/>
        </w:rPr>
      </w:pPr>
      <w:r w:rsidRPr="005C2D3F">
        <w:rPr>
          <w:i/>
          <w:iCs/>
          <w:cs/>
        </w:rPr>
        <w:t>บริษัทย่อย</w:t>
      </w:r>
      <w:r w:rsidRPr="005C2D3F">
        <w:rPr>
          <w:i/>
          <w:iCs/>
        </w:rPr>
        <w:t xml:space="preserve">   </w:t>
      </w:r>
    </w:p>
    <w:p w14:paraId="6A32AECD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3568DF17" w14:textId="58E88C26" w:rsidR="00553244" w:rsidRPr="005C2D3F" w:rsidRDefault="00553244" w:rsidP="00553244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5C2D3F">
        <w:rPr>
          <w:cs/>
        </w:rPr>
        <w:t>บริษัทย่อยเป็นกิจการที่อยู่ภายใต้การควบคุมของ</w:t>
      </w:r>
      <w:r w:rsidRPr="005C2D3F">
        <w:rPr>
          <w:rFonts w:hint="cs"/>
          <w:cs/>
        </w:rPr>
        <w:t>กลุ่มบริษัท</w:t>
      </w:r>
      <w:r w:rsidR="008D14A1">
        <w:rPr>
          <w:cs/>
        </w:rPr>
        <w:t xml:space="preserve"> </w:t>
      </w:r>
      <w:r w:rsidRPr="005C2D3F">
        <w:rPr>
          <w:cs/>
        </w:rPr>
        <w:t>การควบคุมเกิดขึ้นเมื่อ</w:t>
      </w:r>
      <w:r w:rsidRPr="005C2D3F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8D14A1">
        <w:rPr>
          <w:cs/>
        </w:rPr>
        <w:t xml:space="preserve"> </w:t>
      </w:r>
      <w:r w:rsidRPr="005C2D3F">
        <w:rPr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5C2D3F">
        <w:rPr>
          <w:rFonts w:hint="cs"/>
          <w:cs/>
        </w:rPr>
        <w:t xml:space="preserve"> </w:t>
      </w:r>
    </w:p>
    <w:p w14:paraId="5AE43982" w14:textId="77777777" w:rsidR="00911B56" w:rsidRDefault="00911B56" w:rsidP="00553244">
      <w:pPr>
        <w:pStyle w:val="BodyText2"/>
        <w:tabs>
          <w:tab w:val="left" w:pos="540"/>
        </w:tabs>
        <w:ind w:left="540" w:right="47"/>
      </w:pPr>
    </w:p>
    <w:p w14:paraId="184AA273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เงินลงทุนในบริษัทย่อยบันทึกบัญชีโดยใช้วิธีราคาทุนหักค่าเผื่อการด้อยค่าสะสม</w:t>
      </w:r>
    </w:p>
    <w:p w14:paraId="0246E2CF" w14:textId="77777777" w:rsidR="002E289D" w:rsidRPr="005C2D3F" w:rsidRDefault="002E289D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7477C82F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i/>
          <w:iCs/>
          <w:cs/>
        </w:rPr>
        <w:t>ส่วนได้เสียที่ไม่มีอำนาจควบคุม</w:t>
      </w:r>
      <w:r w:rsidRPr="005C2D3F">
        <w:rPr>
          <w:cs/>
        </w:rPr>
        <w:t xml:space="preserve"> </w:t>
      </w:r>
    </w:p>
    <w:p w14:paraId="32479AA1" w14:textId="77777777" w:rsidR="00393D11" w:rsidRPr="005C2D3F" w:rsidRDefault="00393D11" w:rsidP="00393D11">
      <w:pPr>
        <w:pStyle w:val="BodyText2"/>
        <w:tabs>
          <w:tab w:val="left" w:pos="540"/>
        </w:tabs>
        <w:ind w:left="540" w:right="47"/>
        <w:rPr>
          <w:sz w:val="24"/>
          <w:szCs w:val="24"/>
          <w:cs/>
        </w:rPr>
      </w:pPr>
    </w:p>
    <w:p w14:paraId="0003DE18" w14:textId="77777777" w:rsidR="00393D11" w:rsidRPr="005C2D3F" w:rsidRDefault="00393D11" w:rsidP="002E289D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 xml:space="preserve">ณ วันที่ซื้อธุรกิจ </w:t>
      </w:r>
      <w:r w:rsidRPr="005C2D3F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F6BFCC3" w14:textId="77777777" w:rsidR="00393D11" w:rsidRPr="005C2D3F" w:rsidRDefault="00393D11" w:rsidP="002E289D">
      <w:pPr>
        <w:pStyle w:val="BodyText2"/>
        <w:tabs>
          <w:tab w:val="left" w:pos="540"/>
        </w:tabs>
        <w:ind w:left="540" w:right="47"/>
        <w:rPr>
          <w:sz w:val="22"/>
          <w:szCs w:val="22"/>
        </w:rPr>
      </w:pPr>
    </w:p>
    <w:p w14:paraId="5CCC879A" w14:textId="77777777" w:rsidR="00056C1A" w:rsidRDefault="00393D11" w:rsidP="00F77992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D7B008A" w14:textId="3CA77FD2" w:rsidR="00B70C0E" w:rsidRDefault="00B70C0E">
      <w:pPr>
        <w:spacing w:line="240" w:lineRule="auto"/>
      </w:pPr>
      <w:r>
        <w:br w:type="page"/>
      </w:r>
    </w:p>
    <w:p w14:paraId="62D08B58" w14:textId="77777777" w:rsidR="00553244" w:rsidRPr="005C2D3F" w:rsidRDefault="00553244" w:rsidP="00553244">
      <w:pPr>
        <w:spacing w:line="240" w:lineRule="auto"/>
        <w:ind w:left="810" w:hanging="270"/>
        <w:rPr>
          <w:i/>
          <w:iCs/>
          <w:sz w:val="30"/>
          <w:szCs w:val="30"/>
          <w:cs/>
        </w:rPr>
      </w:pPr>
      <w:r w:rsidRPr="005C2D3F">
        <w:rPr>
          <w:i/>
          <w:iCs/>
          <w:sz w:val="30"/>
          <w:szCs w:val="30"/>
          <w:cs/>
        </w:rPr>
        <w:lastRenderedPageBreak/>
        <w:t>การสูญเสีย</w:t>
      </w:r>
      <w:r w:rsidRPr="005C2D3F">
        <w:rPr>
          <w:rFonts w:hint="cs"/>
          <w:i/>
          <w:iCs/>
          <w:sz w:val="30"/>
          <w:szCs w:val="30"/>
          <w:cs/>
        </w:rPr>
        <w:t>การ</w:t>
      </w:r>
      <w:r w:rsidRPr="005C2D3F">
        <w:rPr>
          <w:i/>
          <w:iCs/>
          <w:sz w:val="30"/>
          <w:szCs w:val="30"/>
          <w:cs/>
        </w:rPr>
        <w:t>ควบคุม</w:t>
      </w:r>
      <w:r w:rsidRPr="005C2D3F">
        <w:rPr>
          <w:i/>
          <w:iCs/>
          <w:sz w:val="30"/>
          <w:szCs w:val="30"/>
        </w:rPr>
        <w:t xml:space="preserve"> </w:t>
      </w:r>
    </w:p>
    <w:p w14:paraId="757E874E" w14:textId="77777777" w:rsidR="00553244" w:rsidRPr="005C2D3F" w:rsidRDefault="00553244" w:rsidP="00553244">
      <w:pPr>
        <w:pStyle w:val="BodyText2"/>
        <w:ind w:left="540" w:right="47"/>
        <w:rPr>
          <w:sz w:val="24"/>
          <w:szCs w:val="24"/>
        </w:rPr>
      </w:pPr>
    </w:p>
    <w:p w14:paraId="1219C176" w14:textId="14CAFA20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cs/>
        </w:rPr>
        <w:t>เมื่อ</w:t>
      </w:r>
      <w:r w:rsidRPr="005C2D3F">
        <w:rPr>
          <w:rFonts w:hint="cs"/>
          <w:cs/>
        </w:rPr>
        <w:t>กลุ่มบริษัท</w:t>
      </w:r>
      <w:r w:rsidRPr="005C2D3F">
        <w:rPr>
          <w:cs/>
        </w:rPr>
        <w:t>สูญเสีย</w:t>
      </w:r>
      <w:r w:rsidRPr="005C2D3F">
        <w:rPr>
          <w:rFonts w:hint="cs"/>
          <w:cs/>
        </w:rPr>
        <w:t xml:space="preserve">การควบคุมในบริษัทย่อย </w:t>
      </w:r>
      <w:r w:rsidRPr="005C2D3F">
        <w:rPr>
          <w:cs/>
        </w:rPr>
        <w:t>กลุ่มบริษัทตัดรายการสินทรัพย์และหนี้สินของบริษัทย่อย</w:t>
      </w:r>
      <w:r w:rsidRPr="005C2D3F">
        <w:rPr>
          <w:rFonts w:hint="cs"/>
          <w:cs/>
        </w:rPr>
        <w:t>นั้นออก</w:t>
      </w:r>
      <w:r w:rsidRPr="005C2D3F">
        <w:rPr>
          <w:cs/>
        </w:rPr>
        <w:t xml:space="preserve"> </w:t>
      </w:r>
      <w:r w:rsidRPr="005C2D3F">
        <w:rPr>
          <w:rFonts w:hint="cs"/>
          <w:cs/>
        </w:rPr>
        <w:t>รวมถึง</w:t>
      </w:r>
      <w:r w:rsidRPr="005C2D3F">
        <w:rPr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ควบคุมในบ</w:t>
      </w:r>
      <w:r w:rsidR="00D227BF">
        <w:rPr>
          <w:cs/>
        </w:rPr>
        <w:t>ริษัทย่อยรับรู้ในกำไรหรือขาดทุน</w:t>
      </w:r>
      <w:r w:rsidRPr="005C2D3F">
        <w:rPr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5C2D3F">
        <w:rPr>
          <w:rFonts w:hint="cs"/>
          <w:cs/>
        </w:rPr>
        <w:t>การ</w:t>
      </w:r>
      <w:r w:rsidRPr="005C2D3F">
        <w:rPr>
          <w:cs/>
        </w:rPr>
        <w:t>ควบคุม</w:t>
      </w:r>
    </w:p>
    <w:p w14:paraId="011F84BE" w14:textId="77777777" w:rsidR="00005884" w:rsidRPr="005C2D3F" w:rsidRDefault="0000588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31341B55" w14:textId="77777777" w:rsidR="00553244" w:rsidRPr="005C2D3F" w:rsidRDefault="00553244" w:rsidP="00553244">
      <w:pPr>
        <w:pStyle w:val="BodyText2"/>
        <w:tabs>
          <w:tab w:val="left" w:pos="540"/>
        </w:tabs>
        <w:ind w:left="540" w:right="47"/>
        <w:rPr>
          <w:i/>
          <w:iCs/>
          <w:cs/>
        </w:rPr>
      </w:pPr>
      <w:r w:rsidRPr="005C2D3F">
        <w:rPr>
          <w:rFonts w:hint="cs"/>
          <w:i/>
          <w:iCs/>
          <w:cs/>
        </w:rPr>
        <w:t xml:space="preserve">ส่วนได้เสียในเงินลงทุนที่บันทึกตามวิธีส่วนได้เสีย </w:t>
      </w:r>
    </w:p>
    <w:p w14:paraId="37094919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7A46126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</w:t>
      </w:r>
      <w:r w:rsidRPr="005C2D3F">
        <w:rPr>
          <w:rFonts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5C2D3F">
        <w:rPr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14:paraId="6D3D7C38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6AD3592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บริษัทร่วมเป็นกิจการที่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มีอิทธิพลอย่าง</w:t>
      </w:r>
      <w:r w:rsidRPr="005C2D3F">
        <w:rPr>
          <w:rFonts w:hint="cs"/>
          <w:sz w:val="30"/>
          <w:szCs w:val="30"/>
          <w:cs/>
        </w:rPr>
        <w:t>มีนัย</w:t>
      </w:r>
      <w:r w:rsidRPr="005C2D3F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5C2D3F">
        <w:rPr>
          <w:rFonts w:hint="cs"/>
          <w:sz w:val="30"/>
          <w:szCs w:val="30"/>
          <w:cs/>
        </w:rPr>
        <w:t>จ</w:t>
      </w:r>
      <w:r w:rsidRPr="005C2D3F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5C2D3F">
        <w:rPr>
          <w:rFonts w:hint="cs"/>
          <w:sz w:val="30"/>
          <w:szCs w:val="30"/>
          <w:cs/>
        </w:rPr>
        <w:t>หรือควบคุมร่วมใน</w:t>
      </w:r>
      <w:r w:rsidRPr="005C2D3F">
        <w:rPr>
          <w:sz w:val="30"/>
          <w:szCs w:val="30"/>
          <w:cs/>
        </w:rPr>
        <w:t>นโยบายดังกล่าว</w:t>
      </w:r>
      <w:r w:rsidRPr="005C2D3F">
        <w:rPr>
          <w:rFonts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910A4F5" w14:textId="77777777" w:rsidR="00553244" w:rsidRPr="005C2D3F" w:rsidRDefault="00553244" w:rsidP="00553244">
      <w:pPr>
        <w:pStyle w:val="BodyText"/>
        <w:spacing w:after="0"/>
        <w:ind w:left="540"/>
        <w:jc w:val="both"/>
      </w:pPr>
    </w:p>
    <w:p w14:paraId="1E9518DB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รับรู้รายการ</w:t>
      </w:r>
      <w:r w:rsidRPr="005C2D3F">
        <w:rPr>
          <w:rFonts w:hint="cs"/>
          <w:sz w:val="30"/>
          <w:szCs w:val="30"/>
          <w:cs/>
        </w:rPr>
        <w:t>เมื่อ</w:t>
      </w:r>
      <w:r w:rsidRPr="005C2D3F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ส่วนแบ่งกำไรหรือขาดทุนและกำไร</w:t>
      </w:r>
      <w:r w:rsidRPr="005C2D3F">
        <w:rPr>
          <w:rFonts w:hint="cs"/>
          <w:sz w:val="30"/>
          <w:szCs w:val="30"/>
          <w:cs/>
        </w:rPr>
        <w:t>ขาดทุน</w:t>
      </w:r>
      <w:r w:rsidRPr="005C2D3F">
        <w:rPr>
          <w:sz w:val="30"/>
          <w:szCs w:val="30"/>
          <w:cs/>
        </w:rPr>
        <w:t>เบ็ดเสร็จอื่น</w:t>
      </w:r>
      <w:r w:rsidRPr="005C2D3F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จะถูกบันทึกใน</w:t>
      </w:r>
      <w:r w:rsidRPr="005C2D3F">
        <w:rPr>
          <w:sz w:val="30"/>
          <w:szCs w:val="30"/>
          <w:cs/>
        </w:rPr>
        <w:t>งบการเงินรวมจนถึงวันที่</w:t>
      </w:r>
      <w:r w:rsidRPr="005C2D3F">
        <w:rPr>
          <w:rFonts w:hint="cs"/>
          <w:sz w:val="30"/>
          <w:szCs w:val="30"/>
          <w:cs/>
        </w:rPr>
        <w:t>กลุ่มบริษัท</w:t>
      </w:r>
      <w:r w:rsidRPr="005C2D3F">
        <w:rPr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5C2D3F">
        <w:rPr>
          <w:sz w:val="30"/>
          <w:szCs w:val="30"/>
        </w:rPr>
        <w:t xml:space="preserve"> </w:t>
      </w:r>
    </w:p>
    <w:p w14:paraId="58E758D5" w14:textId="77777777" w:rsidR="00553244" w:rsidRPr="005C2D3F" w:rsidRDefault="00553244" w:rsidP="00553244">
      <w:pPr>
        <w:spacing w:line="240" w:lineRule="auto"/>
        <w:ind w:left="547"/>
        <w:jc w:val="thaiDistribute"/>
      </w:pPr>
    </w:p>
    <w:p w14:paraId="3E47C3F6" w14:textId="115E40F6" w:rsidR="00553244" w:rsidRPr="005C2D3F" w:rsidRDefault="00553244" w:rsidP="00553244">
      <w:pPr>
        <w:pStyle w:val="BodyText2"/>
        <w:tabs>
          <w:tab w:val="left" w:pos="540"/>
        </w:tabs>
        <w:ind w:left="540" w:right="47"/>
      </w:pPr>
      <w:r w:rsidRPr="005C2D3F">
        <w:rPr>
          <w:rFonts w:hint="cs"/>
          <w:cs/>
        </w:rPr>
        <w:t>ในงบการเงินเฉพาะกิจการ เงินลงทุนในบริษัทร่วมและการร่วมค้าบันทึกบัญชีโดยใช้วิธีราคาทุนหักค่าเผื่อการ</w:t>
      </w:r>
      <w:r w:rsidR="006C25E4">
        <w:br/>
      </w:r>
      <w:r w:rsidRPr="005C2D3F">
        <w:rPr>
          <w:rFonts w:hint="cs"/>
          <w:cs/>
        </w:rPr>
        <w:t>ด้อยค่าสะสม</w:t>
      </w:r>
    </w:p>
    <w:p w14:paraId="62359360" w14:textId="77777777" w:rsidR="002E289D" w:rsidRPr="00A656DE" w:rsidRDefault="002E289D" w:rsidP="00A656DE">
      <w:pPr>
        <w:spacing w:line="240" w:lineRule="auto"/>
        <w:ind w:left="547"/>
        <w:jc w:val="thaiDistribute"/>
        <w:rPr>
          <w:rFonts w:eastAsia="EucrosiaUPCBold"/>
          <w:cs/>
        </w:rPr>
      </w:pPr>
    </w:p>
    <w:p w14:paraId="3C63B001" w14:textId="77777777" w:rsidR="00553244" w:rsidRPr="005C2D3F" w:rsidRDefault="00553244" w:rsidP="00553244">
      <w:pPr>
        <w:pStyle w:val="BodyText2"/>
        <w:tabs>
          <w:tab w:val="left" w:pos="540"/>
        </w:tabs>
        <w:ind w:left="540"/>
        <w:rPr>
          <w:i/>
          <w:iCs/>
        </w:rPr>
      </w:pPr>
      <w:r w:rsidRPr="005C2D3F">
        <w:rPr>
          <w:rFonts w:eastAsia="EucrosiaUPCBold" w:hint="cs"/>
          <w:i/>
          <w:iCs/>
          <w:cs/>
        </w:rPr>
        <w:t>การตัดรายการในงบการเงินรวม</w:t>
      </w:r>
      <w:r w:rsidRPr="005C2D3F">
        <w:rPr>
          <w:b/>
          <w:bCs/>
          <w:color w:val="0000FF"/>
        </w:rPr>
        <w:t xml:space="preserve"> </w:t>
      </w:r>
    </w:p>
    <w:p w14:paraId="5763DFF1" w14:textId="67B393F2" w:rsidR="00553244" w:rsidRPr="00A656DE" w:rsidRDefault="00553244" w:rsidP="00553244">
      <w:pPr>
        <w:pStyle w:val="BodyText2"/>
        <w:tabs>
          <w:tab w:val="left" w:pos="540"/>
        </w:tabs>
        <w:ind w:left="540" w:right="47"/>
        <w:rPr>
          <w:sz w:val="24"/>
          <w:szCs w:val="24"/>
        </w:rPr>
      </w:pPr>
    </w:p>
    <w:p w14:paraId="2D9308A1" w14:textId="5230482A" w:rsidR="00553244" w:rsidRDefault="00553244" w:rsidP="00553244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5C2D3F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8D14A1">
        <w:rPr>
          <w:rFonts w:hint="cs"/>
          <w:cs/>
        </w:rPr>
        <w:t xml:space="preserve">ัดรายการในการจัดทำงบการเงินรวม </w:t>
      </w:r>
      <w:r w:rsidRPr="005C2D3F">
        <w:rPr>
          <w:rFonts w:hint="cs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8D14A1">
        <w:rPr>
          <w:rFonts w:hint="cs"/>
          <w:cs/>
        </w:rPr>
        <w:t xml:space="preserve">ได้เสียในกิจการที่ถูกลงทุนนั้น </w:t>
      </w:r>
      <w:r w:rsidRPr="005C2D3F">
        <w:rPr>
          <w:rFonts w:hint="cs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C2D3F">
        <w:rPr>
          <w:rFonts w:eastAsia="EucrosiaUPCBold" w:hint="cs"/>
          <w:cs/>
        </w:rPr>
        <w:t>เมื่อไม่มีหลักฐานการด้อยค่าเกิดขึ้น</w:t>
      </w:r>
      <w:r w:rsidRPr="005C2D3F">
        <w:rPr>
          <w:b/>
          <w:bCs/>
          <w:color w:val="0000FF"/>
        </w:rPr>
        <w:t xml:space="preserve">   </w:t>
      </w:r>
    </w:p>
    <w:p w14:paraId="305FF25D" w14:textId="77777777" w:rsidR="00770124" w:rsidRDefault="00770124" w:rsidP="00BD71EA">
      <w:pPr>
        <w:pStyle w:val="BodyText2"/>
        <w:ind w:left="540" w:right="47"/>
        <w:rPr>
          <w:i/>
          <w:iCs/>
        </w:rPr>
      </w:pPr>
    </w:p>
    <w:p w14:paraId="7CBEC76D" w14:textId="6F3F9190" w:rsidR="00A656DE" w:rsidRDefault="00A656D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0DB6DD0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1D1079FD" w14:textId="77777777" w:rsidR="00553244" w:rsidRPr="005C2D3F" w:rsidRDefault="00553244" w:rsidP="004F2A34">
      <w:pPr>
        <w:pStyle w:val="AccPolicyalternative"/>
        <w:rPr>
          <w:rFonts w:eastAsia="EucrosiaUPCBold"/>
          <w:cs/>
        </w:rPr>
      </w:pPr>
    </w:p>
    <w:p w14:paraId="1C24A5F2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E234C9">
        <w:rPr>
          <w:i/>
          <w:iCs/>
          <w:cs/>
        </w:rPr>
        <w:t>รายการบัญชีที่เป็นเงินตราต่างประเทศ</w:t>
      </w:r>
    </w:p>
    <w:p w14:paraId="44FEEFE2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03458912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5C2D3F">
        <w:rPr>
          <w:rFonts w:hint="cs"/>
          <w:cs/>
        </w:rPr>
        <w:t>แต่ละบริษัทใน</w:t>
      </w:r>
      <w:r w:rsidRPr="005C2D3F">
        <w:rPr>
          <w:cs/>
        </w:rPr>
        <w:t>กลุ่มบริษัท โดยใช้อัตราแลกเปลี่ยน ณ วันที่เกิดรายการ</w:t>
      </w:r>
    </w:p>
    <w:p w14:paraId="1DA83475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sz w:val="30"/>
          <w:szCs w:val="30"/>
        </w:rPr>
      </w:pPr>
    </w:p>
    <w:p w14:paraId="58F139D5" w14:textId="30465758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EF23FD">
        <w:rPr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EF23FD">
        <w:rPr>
          <w:rFonts w:hint="cs"/>
          <w:cs/>
        </w:rPr>
        <w:t>รายงาน</w:t>
      </w:r>
      <w:r w:rsidRPr="00EF23FD">
        <w:rPr>
          <w:cs/>
        </w:rPr>
        <w:t xml:space="preserve"> แปลงค่าเป็น</w:t>
      </w:r>
      <w:r w:rsidRPr="00EF23FD">
        <w:rPr>
          <w:rFonts w:hint="cs"/>
          <w:cs/>
        </w:rPr>
        <w:t>สกุลเงินที่ใช้ในการดำเนินงาน</w:t>
      </w:r>
      <w:r w:rsidRPr="00EF23FD">
        <w:rPr>
          <w:cs/>
        </w:rPr>
        <w:t>โดยใช้อัตราแลกเปลี่ยน ณ วันนั้น</w:t>
      </w:r>
    </w:p>
    <w:p w14:paraId="39447C3E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35F2487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F2249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22493">
        <w:rPr>
          <w:rFonts w:hint="cs"/>
          <w:cs/>
        </w:rPr>
        <w:t>ซึ่ง</w:t>
      </w:r>
      <w:r w:rsidRPr="00F22493">
        <w:rPr>
          <w:cs/>
        </w:rPr>
        <w:t>บันทึกตามเกณฑ์ราคาทุนเดิม แปลงค่าเป็น</w:t>
      </w:r>
      <w:r w:rsidRPr="00F22493">
        <w:rPr>
          <w:rFonts w:hint="cs"/>
          <w:cs/>
        </w:rPr>
        <w:t>สกุลเงินที่ใช้ในการดำเนินงาน</w:t>
      </w:r>
      <w:r w:rsidRPr="00F22493">
        <w:rPr>
          <w:cs/>
        </w:rPr>
        <w:t xml:space="preserve">โดยใช้อัตราแลกเปลี่ยน ณ วันที่เกิดรายการ </w:t>
      </w:r>
    </w:p>
    <w:p w14:paraId="440905E4" w14:textId="77777777" w:rsidR="00553244" w:rsidRPr="00F22493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2933D42C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00" w:themeColor="text1"/>
        </w:rPr>
      </w:pPr>
      <w:r w:rsidRPr="00F22493">
        <w:rPr>
          <w:color w:val="000000" w:themeColor="text1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5C2D3F">
        <w:rPr>
          <w:color w:val="000000" w:themeColor="text1"/>
          <w:cs/>
        </w:rPr>
        <w:t xml:space="preserve"> </w:t>
      </w:r>
    </w:p>
    <w:p w14:paraId="12AAA77D" w14:textId="77777777" w:rsidR="009550BB" w:rsidRDefault="009550BB">
      <w:pPr>
        <w:spacing w:line="240" w:lineRule="auto"/>
        <w:rPr>
          <w:i/>
          <w:iCs/>
          <w:sz w:val="30"/>
          <w:szCs w:val="30"/>
        </w:rPr>
      </w:pPr>
    </w:p>
    <w:p w14:paraId="0118BBE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5C2D3F">
        <w:rPr>
          <w:i/>
          <w:iCs/>
          <w:cs/>
        </w:rPr>
        <w:t>หน่วยงานในต่างประเทศ</w:t>
      </w:r>
    </w:p>
    <w:p w14:paraId="2CECB8ED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07F1E30" w14:textId="515D991B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5C2D3F">
        <w:rPr>
          <w:rFonts w:hint="cs"/>
          <w:cs/>
        </w:rPr>
        <w:t>รายงาน</w:t>
      </w:r>
    </w:p>
    <w:p w14:paraId="77B5DE5B" w14:textId="77777777" w:rsidR="00386FED" w:rsidRPr="005C2D3F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1720331F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5C2D3F">
        <w:rPr>
          <w:cs/>
        </w:rPr>
        <w:t>รายได้และค่าใช้จ่ายของ</w:t>
      </w:r>
      <w:r w:rsidRPr="005C2D3F">
        <w:rPr>
          <w:rFonts w:hint="cs"/>
          <w:cs/>
        </w:rPr>
        <w:t>หน่วยงาน</w:t>
      </w:r>
      <w:r w:rsidRPr="005C2D3F">
        <w:rPr>
          <w:cs/>
        </w:rPr>
        <w:t>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955F744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77777777" w:rsidR="00553244" w:rsidRPr="005C2D3F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5C2D3F">
        <w:rPr>
          <w:cs/>
        </w:rPr>
        <w:t>ผลต่างจากอัตราแลกเปลี่ยนที่เกิดจากการแปลงค่า บันทึก</w:t>
      </w:r>
      <w:r w:rsidRPr="005C2D3F">
        <w:rPr>
          <w:rFonts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5C2D3F">
        <w:rPr>
          <w:cs/>
        </w:rPr>
        <w:t>จนกว่ามีการจำหน่ายเงินลงทุนนั้นออกไป</w:t>
      </w:r>
      <w:r w:rsidRPr="005C2D3F">
        <w:t xml:space="preserve"> </w:t>
      </w:r>
      <w:r w:rsidRPr="005C2D3F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5D52D832" w14:textId="4E3CD77F" w:rsidR="00D1661A" w:rsidRDefault="00553244" w:rsidP="00D1661A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เมื่อหน่วยงานต่างปร</w:t>
      </w:r>
      <w:r w:rsidRPr="005C2D3F">
        <w:rPr>
          <w:rFonts w:hint="cs"/>
          <w:sz w:val="30"/>
          <w:szCs w:val="30"/>
          <w:cs/>
        </w:rPr>
        <w:t>ะ</w:t>
      </w:r>
      <w:r w:rsidRPr="005C2D3F">
        <w:rPr>
          <w:sz w:val="30"/>
          <w:szCs w:val="30"/>
          <w:cs/>
        </w:rPr>
        <w:t>เทศถูกจำหน่ายส่วนได้เสียทั้งหมดหรือ</w:t>
      </w:r>
      <w:r w:rsidRPr="005C2D3F">
        <w:rPr>
          <w:rFonts w:hint="cs"/>
          <w:sz w:val="30"/>
          <w:szCs w:val="30"/>
          <w:cs/>
        </w:rPr>
        <w:t>เพียงบางส่วนที่ทำให้</w:t>
      </w:r>
      <w:r w:rsidRPr="005C2D3F">
        <w:rPr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 xml:space="preserve">หรือการควบคุมร่วมกัน </w:t>
      </w:r>
      <w:r w:rsidRPr="005C2D3F">
        <w:rPr>
          <w:rFonts w:hint="cs"/>
          <w:sz w:val="30"/>
          <w:szCs w:val="30"/>
          <w:cs/>
        </w:rPr>
        <w:t>ผล</w:t>
      </w:r>
      <w:r w:rsidRPr="005C2D3F">
        <w:rPr>
          <w:sz w:val="30"/>
          <w:szCs w:val="30"/>
          <w:cs/>
        </w:rPr>
        <w:t>สะสม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จัดประเภทเป็นกำไรหรือขาดทุน</w:t>
      </w:r>
      <w:r w:rsidRPr="005C2D3F">
        <w:rPr>
          <w:rFonts w:hint="cs"/>
          <w:sz w:val="30"/>
          <w:szCs w:val="30"/>
          <w:cs/>
        </w:rPr>
        <w:t>โดย</w:t>
      </w:r>
      <w:r w:rsidRPr="005C2D3F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5C2D3F">
        <w:rPr>
          <w:rFonts w:hint="cs"/>
          <w:sz w:val="30"/>
          <w:szCs w:val="30"/>
          <w:cs/>
        </w:rPr>
        <w:t>เพียงบางส่วน</w:t>
      </w:r>
      <w:r w:rsidRPr="005C2D3F">
        <w:rPr>
          <w:sz w:val="30"/>
          <w:szCs w:val="30"/>
          <w:cs/>
        </w:rPr>
        <w:t>แต่</w:t>
      </w:r>
      <w:r w:rsidRPr="005C2D3F">
        <w:rPr>
          <w:rFonts w:hint="cs"/>
          <w:sz w:val="30"/>
          <w:szCs w:val="30"/>
          <w:cs/>
        </w:rPr>
        <w:t>ยังคงมี</w:t>
      </w:r>
      <w:r w:rsidRPr="005C2D3F">
        <w:rPr>
          <w:sz w:val="30"/>
          <w:szCs w:val="30"/>
          <w:cs/>
        </w:rPr>
        <w:t xml:space="preserve">การควบคุม </w:t>
      </w:r>
      <w:r w:rsidRPr="005C2D3F">
        <w:rPr>
          <w:rFonts w:hint="cs"/>
          <w:sz w:val="30"/>
          <w:szCs w:val="30"/>
          <w:cs/>
        </w:rPr>
        <w:t>ผลสะสม</w:t>
      </w:r>
      <w:r w:rsidRPr="005C2D3F">
        <w:rPr>
          <w:sz w:val="30"/>
          <w:szCs w:val="30"/>
          <w:cs/>
        </w:rPr>
        <w:t>ต้อง</w:t>
      </w:r>
      <w:r w:rsidRPr="005C2D3F">
        <w:rPr>
          <w:rFonts w:hint="cs"/>
          <w:sz w:val="30"/>
          <w:szCs w:val="30"/>
          <w:cs/>
        </w:rPr>
        <w:t>ถูก</w:t>
      </w:r>
      <w:r w:rsidRPr="005C2D3F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5C2D3F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  <w:r w:rsidR="00D1661A">
        <w:rPr>
          <w:sz w:val="30"/>
          <w:szCs w:val="30"/>
          <w:cs/>
        </w:rPr>
        <w:br w:type="page"/>
      </w:r>
    </w:p>
    <w:p w14:paraId="32816BE6" w14:textId="77777777" w:rsidR="00553244" w:rsidRPr="005C2D3F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5C2D3F">
        <w:rPr>
          <w:rFonts w:hint="cs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A151EA3" w14:textId="77777777" w:rsidR="002E289D" w:rsidRPr="001B05B2" w:rsidRDefault="002E289D" w:rsidP="00553244">
      <w:pPr>
        <w:pStyle w:val="BodyText2"/>
        <w:tabs>
          <w:tab w:val="left" w:pos="540"/>
        </w:tabs>
        <w:spacing w:line="240" w:lineRule="auto"/>
        <w:ind w:left="540" w:right="47"/>
        <w:rPr>
          <w:sz w:val="24"/>
          <w:szCs w:val="24"/>
        </w:rPr>
      </w:pPr>
    </w:p>
    <w:p w14:paraId="0745230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1B05B2" w:rsidRDefault="00553244" w:rsidP="00553244">
      <w:pPr>
        <w:spacing w:line="240" w:lineRule="auto"/>
        <w:ind w:left="810"/>
        <w:jc w:val="thaiDistribute"/>
        <w:rPr>
          <w:cs/>
        </w:rPr>
      </w:pPr>
    </w:p>
    <w:p w14:paraId="657E14AF" w14:textId="248A9A41" w:rsidR="00553244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เงินสดและรายการเทียบเท่าเงินสด</w:t>
      </w:r>
      <w:r w:rsidRPr="005C2D3F">
        <w:rPr>
          <w:rFonts w:hint="cs"/>
          <w:sz w:val="30"/>
          <w:szCs w:val="30"/>
          <w:cs/>
        </w:rPr>
        <w:t>ในงบกระแสเงินสด</w:t>
      </w:r>
      <w:r w:rsidRPr="005C2D3F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D725525" w14:textId="77777777" w:rsidR="006E0CAD" w:rsidRPr="001B05B2" w:rsidRDefault="006E0CAD" w:rsidP="00665AD3">
      <w:pPr>
        <w:spacing w:line="240" w:lineRule="auto"/>
        <w:ind w:left="540"/>
        <w:jc w:val="thaiDistribute"/>
        <w:rPr>
          <w:cs/>
        </w:rPr>
      </w:pPr>
    </w:p>
    <w:p w14:paraId="30EC65CD" w14:textId="58E7C27D" w:rsidR="00553244" w:rsidRPr="00EF23FD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D6EBE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  <w:r w:rsidR="0030738D">
        <w:rPr>
          <w:rFonts w:eastAsia="EucrosiaUPCBold" w:hint="cs"/>
          <w:b/>
          <w:bCs/>
          <w:i/>
          <w:iCs/>
          <w:sz w:val="30"/>
          <w:szCs w:val="30"/>
          <w:cs/>
        </w:rPr>
        <w:t>และ</w:t>
      </w:r>
      <w:r w:rsidR="009D6EBE" w:rsidRPr="009D6E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</w:t>
      </w:r>
      <w:r w:rsidR="009D6EBE" w:rsidRPr="00EF23F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780A3659" w14:textId="77777777" w:rsidR="00553244" w:rsidRPr="001B05B2" w:rsidRDefault="00553244" w:rsidP="00553244">
      <w:pPr>
        <w:spacing w:line="240" w:lineRule="auto"/>
        <w:ind w:left="810"/>
        <w:jc w:val="thaiDistribute"/>
      </w:pPr>
    </w:p>
    <w:p w14:paraId="2747090F" w14:textId="62B6D58D" w:rsidR="00D7337C" w:rsidRPr="00EF23FD" w:rsidRDefault="00D7337C" w:rsidP="00D733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23FD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</w:t>
      </w:r>
      <w:r w:rsidR="00D1661A" w:rsidRPr="00EF23FD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F23FD">
        <w:rPr>
          <w:rFonts w:asciiTheme="majorBidi" w:hAnsiTheme="majorBidi" w:cstheme="majorBidi"/>
          <w:sz w:val="30"/>
          <w:szCs w:val="30"/>
          <w:cs/>
        </w:rPr>
        <w:t>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B99F031" w14:textId="2BA05188" w:rsidR="00E227A3" w:rsidRDefault="00E227A3" w:rsidP="00D733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1E44F" w14:textId="77777777" w:rsidR="00E227A3" w:rsidRPr="00E227A3" w:rsidRDefault="00E227A3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27A3">
        <w:rPr>
          <w:rFonts w:asciiTheme="majorBidi" w:hAnsiTheme="majorBidi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475F5211" w14:textId="77777777" w:rsidR="00553244" w:rsidRPr="001B05B2" w:rsidRDefault="00553244" w:rsidP="00D7337C">
      <w:pPr>
        <w:spacing w:line="240" w:lineRule="auto"/>
        <w:jc w:val="thaiDistribute"/>
        <w:rPr>
          <w:cs/>
        </w:rPr>
      </w:pPr>
    </w:p>
    <w:p w14:paraId="2EDC1F7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1B05B2" w:rsidRDefault="00553244" w:rsidP="00553244">
      <w:pPr>
        <w:spacing w:line="240" w:lineRule="auto"/>
        <w:ind w:left="540"/>
        <w:jc w:val="thaiDistribute"/>
      </w:pPr>
    </w:p>
    <w:p w14:paraId="645BCA2D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5C2D3F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0680EDE" w14:textId="77777777" w:rsidR="00553244" w:rsidRPr="001B05B2" w:rsidRDefault="00553244" w:rsidP="00553244">
      <w:pPr>
        <w:spacing w:line="240" w:lineRule="auto"/>
        <w:ind w:left="540"/>
        <w:jc w:val="thaiDistribute"/>
      </w:pPr>
    </w:p>
    <w:p w14:paraId="230F316B" w14:textId="1536F554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5C2D3F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ต้นทุนสินค้าประกอบด้วยต้นทุนที่ซื้อ </w:t>
      </w:r>
      <w:r w:rsidRPr="005C2D3F">
        <w:rPr>
          <w:sz w:val="30"/>
          <w:szCs w:val="30"/>
          <w:cs/>
        </w:rPr>
        <w:t>ต้นทุนแปลงสภาพ</w:t>
      </w:r>
      <w:r w:rsidRPr="005C2D3F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18E79663" w14:textId="77777777" w:rsidR="00553244" w:rsidRPr="001B05B2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cs/>
        </w:rPr>
      </w:pPr>
    </w:p>
    <w:p w14:paraId="3C0D3114" w14:textId="6120AF18" w:rsidR="00E227A3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  <w:r w:rsidR="00E227A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39F59E" w14:textId="77777777" w:rsidR="00FD1054" w:rsidRPr="005C2D3F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440F0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E90A1B6" w14:textId="77777777" w:rsidR="0082206A" w:rsidRPr="005C2D3F" w:rsidRDefault="0082206A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27D756" w14:textId="13893B51" w:rsidR="00553244" w:rsidRPr="00A656DE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656DE">
        <w:rPr>
          <w:rFonts w:eastAsia="EucrosiaUPCBold"/>
          <w:b/>
          <w:bCs/>
          <w:i/>
          <w:iCs/>
          <w:sz w:val="30"/>
          <w:szCs w:val="30"/>
          <w:cs/>
        </w:rPr>
        <w:t>เงินลงทุน</w:t>
      </w:r>
      <w:r w:rsidR="0096151E" w:rsidRPr="00A656DE">
        <w:rPr>
          <w:rFonts w:eastAsia="EucrosiaUPCBold" w:hint="cs"/>
          <w:b/>
          <w:bCs/>
          <w:i/>
          <w:iCs/>
          <w:sz w:val="30"/>
          <w:szCs w:val="30"/>
          <w:cs/>
        </w:rPr>
        <w:t>ในตราสารหนี้และตราสารทุน</w:t>
      </w:r>
    </w:p>
    <w:p w14:paraId="657CFDEB" w14:textId="77777777" w:rsidR="00553244" w:rsidRPr="00A656DE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7DCD6" w14:textId="15681127" w:rsidR="001176FE" w:rsidRDefault="004A5204" w:rsidP="001176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56DE">
        <w:rPr>
          <w:rFonts w:asciiTheme="majorBidi" w:hAnsiTheme="majorBidi" w:cstheme="majorBidi"/>
          <w:sz w:val="30"/>
          <w:szCs w:val="30"/>
          <w:cs/>
        </w:rPr>
        <w:t>ตราสารหนี้และ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นอกเหนือจากที่ถือไว้เพื่อค้าจัดประเภทเป็นเงินลงทุนเผื่อขาย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ขาดทุน เมื่อมีการตัดจำหน่ายเงินลงทุน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จะรับรู้ผลกำไรหรือขาดทุนสะสมที่เคยบันทึกในส่วนของ</w:t>
      </w:r>
      <w:r w:rsidR="009D7FF8">
        <w:rPr>
          <w:rFonts w:asciiTheme="majorBidi" w:hAnsiTheme="majorBidi" w:cstheme="majorBidi"/>
          <w:sz w:val="30"/>
          <w:szCs w:val="30"/>
        </w:rPr>
        <w:br/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ผู้ถือหุ้นโดยตรงเข้าในกำไร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553244" w:rsidRPr="00A656DE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553244" w:rsidRPr="00A656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76FE" w:rsidRPr="00A656DE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="001176FE" w:rsidRPr="00A656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1176FE" w:rsidRPr="00A656DE">
        <w:rPr>
          <w:rFonts w:asciiTheme="majorBidi" w:hAnsiTheme="majorBidi" w:cstheme="majorBidi"/>
          <w:sz w:val="30"/>
          <w:szCs w:val="30"/>
          <w:cs/>
        </w:rPr>
        <w:t>ขาดทุนโดยวิธีอัตราดอกเบี้ยที่แท้จริง</w:t>
      </w:r>
    </w:p>
    <w:p w14:paraId="331C26A4" w14:textId="77777777" w:rsidR="00D11CB7" w:rsidRPr="001176FE" w:rsidRDefault="00D11CB7" w:rsidP="001176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71268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ด้อยค่า</w:t>
      </w:r>
    </w:p>
    <w:p w14:paraId="4E9A042F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D404C" w14:textId="038CA22A" w:rsidR="0082206A" w:rsidRDefault="00553244" w:rsidP="00FF5281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ณ วันที่</w:t>
      </w:r>
      <w:r w:rsidRPr="005C2D3F">
        <w:rPr>
          <w:rFonts w:hint="cs"/>
          <w:sz w:val="30"/>
          <w:szCs w:val="30"/>
          <w:cs/>
        </w:rPr>
        <w:t>รายงาน</w:t>
      </w:r>
    </w:p>
    <w:p w14:paraId="03443DDF" w14:textId="77777777" w:rsidR="00FF5281" w:rsidRPr="00FF5281" w:rsidRDefault="00FF5281" w:rsidP="00FF52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8804C" w14:textId="77777777" w:rsidR="00553244" w:rsidRPr="005E07C2" w:rsidRDefault="00553244" w:rsidP="005E07C2">
      <w:pPr>
        <w:pStyle w:val="AccPolicyHeading"/>
      </w:pPr>
      <w:r w:rsidRPr="005E07C2">
        <w:rPr>
          <w:cs/>
        </w:rPr>
        <w:t>การจำหน่ายเงินลงทุน</w:t>
      </w:r>
    </w:p>
    <w:p w14:paraId="516EB189" w14:textId="77777777" w:rsidR="00005884" w:rsidRPr="005C2D3F" w:rsidRDefault="00005884" w:rsidP="005E07C2">
      <w:pPr>
        <w:pStyle w:val="AccPolicyHeading"/>
      </w:pPr>
    </w:p>
    <w:p w14:paraId="1E9DAB04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21B66E8E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07AEA" w14:textId="6C063846" w:rsidR="00D11CB7" w:rsidRDefault="00553244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5A9D256" w14:textId="77777777" w:rsidR="00FF5281" w:rsidRDefault="00FF5281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5C2D3F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415A1E3D" w14:textId="77777777" w:rsidR="00553244" w:rsidRPr="005C2D3F" w:rsidRDefault="00553244" w:rsidP="0055324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5C2D3F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5C2D3F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</w:p>
    <w:p w14:paraId="3946E007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F0D4C86" w14:textId="77777777" w:rsidR="00553244" w:rsidRPr="005C2D3F" w:rsidRDefault="00553244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94F7F7A" w14:textId="77777777" w:rsidR="00C85EBE" w:rsidRDefault="00C85EBE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6C3DA4AB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5C2D3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5C2D3F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แต่ละรายการ ประมาณการอายุการใช้งานของสินทรัพย์แสดงได้ดังนี้</w:t>
      </w:r>
    </w:p>
    <w:p w14:paraId="13E314DB" w14:textId="77777777" w:rsidR="00553244" w:rsidRPr="005C2D3F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850"/>
        <w:gridCol w:w="1890"/>
      </w:tblGrid>
      <w:tr w:rsidR="00553244" w:rsidRPr="00D17B7C" w14:paraId="43F9EDF3" w14:textId="77777777" w:rsidTr="00CA6B24">
        <w:tc>
          <w:tcPr>
            <w:tcW w:w="5850" w:type="dxa"/>
            <w:shd w:val="clear" w:color="auto" w:fill="auto"/>
          </w:tcPr>
          <w:p w14:paraId="09A3DC38" w14:textId="0160CC37" w:rsidR="00553244" w:rsidRPr="00D17B7C" w:rsidRDefault="00553244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B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90" w:type="dxa"/>
            <w:shd w:val="clear" w:color="auto" w:fill="auto"/>
          </w:tcPr>
          <w:p w14:paraId="6E440ED5" w14:textId="357C8246" w:rsidR="00553244" w:rsidRPr="00D17B7C" w:rsidRDefault="003C303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B92935" w14:paraId="53470046" w14:textId="77777777" w:rsidTr="00CA6B24">
        <w:tc>
          <w:tcPr>
            <w:tcW w:w="5850" w:type="dxa"/>
            <w:shd w:val="clear" w:color="auto" w:fill="auto"/>
          </w:tcPr>
          <w:p w14:paraId="662A64C2" w14:textId="4F245BC5" w:rsidR="00553244" w:rsidRPr="00D17B7C" w:rsidRDefault="00553244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3684C62" w14:textId="7779829A" w:rsidR="00553244" w:rsidRPr="006E0CAD" w:rsidRDefault="003C303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FC8E8C2" w14:textId="77777777" w:rsidR="007D5354" w:rsidRDefault="007D5354" w:rsidP="00CA6B24">
      <w:pPr>
        <w:pStyle w:val="BodyText2"/>
        <w:rPr>
          <w:rFonts w:asciiTheme="majorBidi" w:hAnsiTheme="majorBidi" w:cstheme="majorBidi"/>
        </w:rPr>
      </w:pPr>
    </w:p>
    <w:p w14:paraId="5DE7E486" w14:textId="31735AD0" w:rsidR="007D5354" w:rsidRPr="007D5354" w:rsidRDefault="007D5354" w:rsidP="007D535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D5354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กลุ่มบริษัทไม่คิดค่าเสื่อมราคาสำหรับที่ดิ</w:t>
      </w:r>
      <w:r w:rsidR="009C3F30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</w:p>
    <w:p w14:paraId="067514D2" w14:textId="7643BD7A" w:rsidR="00473A6A" w:rsidRDefault="00473A6A" w:rsidP="00CA6B24">
      <w:pPr>
        <w:pStyle w:val="BodyText2"/>
        <w:rPr>
          <w:rFonts w:asciiTheme="majorBidi" w:hAnsiTheme="majorBidi" w:cstheme="majorBidi"/>
        </w:rPr>
      </w:pPr>
      <w:r w:rsidRPr="00B92935">
        <w:rPr>
          <w:rFonts w:asciiTheme="majorBidi" w:hAnsiTheme="majorBidi" w:cstheme="majorBidi"/>
          <w:cs/>
        </w:rPr>
        <w:tab/>
      </w:r>
    </w:p>
    <w:p w14:paraId="54AC6CC4" w14:textId="77777777" w:rsidR="00473A6A" w:rsidRPr="00B92935" w:rsidRDefault="00473A6A" w:rsidP="00473A6A">
      <w:pPr>
        <w:pStyle w:val="BodyText2"/>
        <w:tabs>
          <w:tab w:val="left" w:pos="540"/>
        </w:tabs>
        <w:rPr>
          <w:i/>
          <w:iCs/>
        </w:rPr>
      </w:pPr>
      <w:r w:rsidRPr="00B92935">
        <w:rPr>
          <w:rFonts w:asciiTheme="majorBidi" w:hAnsiTheme="majorBidi" w:cstheme="majorBidi"/>
          <w:cs/>
        </w:rPr>
        <w:tab/>
      </w:r>
      <w:r w:rsidRPr="00B92935">
        <w:rPr>
          <w:rFonts w:asciiTheme="majorBidi" w:hAnsiTheme="majorBidi" w:cstheme="majorBidi" w:hint="cs"/>
          <w:cs/>
        </w:rPr>
        <w:t xml:space="preserve"> </w:t>
      </w:r>
      <w:r w:rsidRPr="00B92935">
        <w:rPr>
          <w:i/>
          <w:iCs/>
          <w:cs/>
        </w:rPr>
        <w:t>การจัดประเภทไปยังที่ดิน อาคารและอุปกรณ์</w:t>
      </w:r>
    </w:p>
    <w:p w14:paraId="75D5890C" w14:textId="77777777" w:rsidR="00473A6A" w:rsidRPr="00B92935" w:rsidRDefault="00473A6A" w:rsidP="00473A6A">
      <w:pPr>
        <w:pStyle w:val="BodyText2"/>
        <w:tabs>
          <w:tab w:val="left" w:pos="567"/>
        </w:tabs>
        <w:ind w:left="567"/>
      </w:pPr>
    </w:p>
    <w:p w14:paraId="1BF77624" w14:textId="77777777" w:rsidR="00804A8C" w:rsidRPr="005C2D3F" w:rsidRDefault="00473A6A" w:rsidP="00D9728B">
      <w:pPr>
        <w:pStyle w:val="BodyText2"/>
        <w:tabs>
          <w:tab w:val="left" w:pos="567"/>
        </w:tabs>
        <w:ind w:left="567" w:right="18"/>
      </w:pPr>
      <w:r w:rsidRPr="00B92935">
        <w:rPr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7F7C0264" w14:textId="77777777" w:rsidR="00BF1319" w:rsidRPr="005C2D3F" w:rsidRDefault="00BF1319" w:rsidP="00D403E8">
      <w:pPr>
        <w:pStyle w:val="BodyText2"/>
        <w:tabs>
          <w:tab w:val="left" w:pos="567"/>
        </w:tabs>
        <w:ind w:left="567"/>
      </w:pPr>
    </w:p>
    <w:p w14:paraId="5374A2D3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B7C6A" w14:textId="77777777" w:rsidR="00553244" w:rsidRPr="005C2D3F" w:rsidRDefault="00553244" w:rsidP="0055324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4C0A6EF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D0C9AF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DD61485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DDF2E7" w14:textId="77777777" w:rsidR="00492566" w:rsidRPr="005C2D3F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29646F" w:rsidRDefault="00492566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</w:rPr>
        <w:t xml:space="preserve"> </w:t>
      </w:r>
    </w:p>
    <w:p w14:paraId="4A4C3B20" w14:textId="3500DFD6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แ</w:t>
      </w:r>
      <w:r w:rsidR="008D14A1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Pr="005C2D3F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D14A1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5C2D3F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5C2D3F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5C2D3F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6985240C" w14:textId="77777777" w:rsidR="00553244" w:rsidRPr="0029646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C8291" w14:textId="4245DACE" w:rsidR="00553244" w:rsidRPr="001B05B2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lang w:eastAsia="en-GB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5C2D3F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="001B05B2">
        <w:rPr>
          <w:rFonts w:asciiTheme="majorBidi" w:hAnsiTheme="majorBidi" w:cstheme="majorBidi"/>
          <w:color w:val="000000"/>
          <w:sz w:val="30"/>
          <w:szCs w:val="30"/>
          <w:lang w:eastAsia="en-GB"/>
        </w:rPr>
        <w:br w:type="page"/>
      </w:r>
    </w:p>
    <w:p w14:paraId="03708935" w14:textId="667F46EA" w:rsidR="00963534" w:rsidRPr="00EB25A1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5C2D3F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608BF122" w14:textId="77777777" w:rsidR="0029646F" w:rsidRDefault="0029646F" w:rsidP="00B92935">
      <w:pPr>
        <w:pStyle w:val="Default"/>
        <w:jc w:val="thaiDistribute"/>
        <w:rPr>
          <w:rFonts w:asciiTheme="majorBidi" w:hAnsiTheme="majorBidi" w:cstheme="majorBidi"/>
          <w:color w:val="auto"/>
        </w:rPr>
      </w:pPr>
    </w:p>
    <w:p w14:paraId="1124B7DE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14:paraId="48AE7E10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927116A" w14:textId="49F32CEE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C2D3F">
        <w:rPr>
          <w:rFonts w:asciiTheme="majorBidi" w:hAnsiTheme="majorBidi" w:cstheme="majorBidi"/>
          <w:color w:val="000000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</w:t>
      </w:r>
      <w:r w:rsidR="008D14A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้จัดประเภทเป็นสัญญาเช่าการเงิน </w:t>
      </w:r>
      <w:r w:rsidRPr="005C2D3F">
        <w:rPr>
          <w:rFonts w:asciiTheme="majorBidi" w:hAnsiTheme="majorBidi" w:cstheme="majorBidi"/>
          <w:color w:val="000000"/>
          <w:sz w:val="30"/>
          <w:szCs w:val="30"/>
          <w:cs/>
        </w:rPr>
        <w:t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1AD3F50A" w14:textId="04D25878" w:rsidR="00A656DE" w:rsidRPr="002E65CB" w:rsidRDefault="00A656DE" w:rsidP="002E65CB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506C38D4" w14:textId="77777777" w:rsidR="00473A6A" w:rsidRPr="005C2D3F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CCFFB2" w14:textId="77777777" w:rsidR="00473A6A" w:rsidRPr="005C2D3F" w:rsidRDefault="00473A6A" w:rsidP="00473A6A">
      <w:pPr>
        <w:pStyle w:val="BodyText2"/>
        <w:tabs>
          <w:tab w:val="left" w:pos="567"/>
        </w:tabs>
        <w:ind w:left="567"/>
        <w:rPr>
          <w:sz w:val="24"/>
          <w:szCs w:val="24"/>
        </w:rPr>
      </w:pPr>
    </w:p>
    <w:p w14:paraId="6D7A31F8" w14:textId="77777777" w:rsidR="00473A6A" w:rsidRPr="005C2D3F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1B05B2" w:rsidRDefault="00056C1A" w:rsidP="00553244">
      <w:pPr>
        <w:spacing w:line="240" w:lineRule="auto"/>
        <w:ind w:left="540"/>
        <w:jc w:val="both"/>
        <w:rPr>
          <w:rFonts w:asciiTheme="majorBidi" w:hAnsiTheme="majorBidi" w:cstheme="majorBidi"/>
          <w:color w:val="000000"/>
        </w:rPr>
      </w:pPr>
    </w:p>
    <w:p w14:paraId="24B71DE1" w14:textId="77777777" w:rsidR="00553244" w:rsidRPr="005C2D3F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00219E8" w14:textId="77777777" w:rsidR="00553244" w:rsidRPr="001B05B2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0BA8929B" w14:textId="77777777" w:rsidR="0055324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AD3F92A" w14:textId="77777777" w:rsidR="0057166E" w:rsidRPr="001B05B2" w:rsidRDefault="0057166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</w:rPr>
      </w:pPr>
    </w:p>
    <w:p w14:paraId="55488EAA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B95FB34" w14:textId="77777777" w:rsidR="00553244" w:rsidRPr="001B05B2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3D2E5DD" w14:textId="77777777" w:rsidR="003E530D" w:rsidRPr="005C2D3F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D05E890" w14:textId="0CE7FACA" w:rsidR="0057166E" w:rsidRPr="001B05B2" w:rsidRDefault="0057166E" w:rsidP="001B05B2">
      <w:pPr>
        <w:spacing w:line="240" w:lineRule="auto"/>
        <w:rPr>
          <w:rFonts w:asciiTheme="majorBidi" w:hAnsiTheme="majorBidi" w:cstheme="majorBidi"/>
        </w:rPr>
      </w:pPr>
    </w:p>
    <w:p w14:paraId="7AC2F33C" w14:textId="3A8F2BC4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ค่าเสื่อมราคา</w:t>
      </w:r>
      <w:r w:rsidR="00D9728B" w:rsidRPr="00D9728B">
        <w:rPr>
          <w:rFonts w:asciiTheme="majorBidi" w:hAnsiTheme="majorBidi"/>
          <w:sz w:val="30"/>
          <w:szCs w:val="30"/>
          <w:cs/>
        </w:rPr>
        <w:t xml:space="preserve">จะบันทึกในกำไรหรือขาดทุน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คำนวณโดยวิธีเส้นตรงตามเกณฑ์อายุการให้ประโยชน์โดยประมาณของส่ว</w:t>
      </w:r>
      <w:r w:rsidR="008D14A1">
        <w:rPr>
          <w:rFonts w:asciiTheme="majorBidi" w:hAnsiTheme="majorBidi" w:cstheme="majorBidi"/>
          <w:sz w:val="30"/>
          <w:szCs w:val="30"/>
          <w:cs/>
        </w:rPr>
        <w:t xml:space="preserve">นประกอบของสินทรัพย์แต่ละรายการ </w:t>
      </w:r>
      <w:r w:rsidRPr="005C2D3F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5637633" w14:textId="13BA5494" w:rsidR="003E530D" w:rsidRPr="005C2D3F" w:rsidRDefault="001B05B2" w:rsidP="001B05B2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5C2D3F" w14:paraId="46C904FB" w14:textId="77777777" w:rsidTr="00553244">
        <w:tc>
          <w:tcPr>
            <w:tcW w:w="4770" w:type="dxa"/>
          </w:tcPr>
          <w:p w14:paraId="5391DE9C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2160" w:type="dxa"/>
          </w:tcPr>
          <w:p w14:paraId="1E15D640" w14:textId="1A8EF3FE" w:rsidR="00553244" w:rsidRPr="00D17B7C" w:rsidRDefault="003C303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D456F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B520D19" w14:textId="77777777" w:rsidTr="00553244">
        <w:tc>
          <w:tcPr>
            <w:tcW w:w="4770" w:type="dxa"/>
          </w:tcPr>
          <w:p w14:paraId="28D0DFB6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160" w:type="dxa"/>
          </w:tcPr>
          <w:p w14:paraId="70230A61" w14:textId="51B52E80" w:rsidR="00553244" w:rsidRPr="00D17B7C" w:rsidRDefault="003C303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7FAD4E77" w14:textId="77777777" w:rsidTr="00553244">
        <w:tc>
          <w:tcPr>
            <w:tcW w:w="4770" w:type="dxa"/>
          </w:tcPr>
          <w:p w14:paraId="65CD343F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160" w:type="dxa"/>
          </w:tcPr>
          <w:p w14:paraId="0C5A4F9F" w14:textId="766E1B62" w:rsidR="00553244" w:rsidRPr="00D17B7C" w:rsidRDefault="003C303F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2E69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00D29D8B" w14:textId="77777777" w:rsidTr="00553244">
        <w:tc>
          <w:tcPr>
            <w:tcW w:w="4770" w:type="dxa"/>
          </w:tcPr>
          <w:p w14:paraId="36A824EA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2160" w:type="dxa"/>
          </w:tcPr>
          <w:p w14:paraId="6B9CFE3F" w14:textId="7873ADE6" w:rsidR="00553244" w:rsidRPr="00D17B7C" w:rsidRDefault="003C303F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553244" w:rsidRPr="005C2D3F" w14:paraId="6D2FD130" w14:textId="77777777" w:rsidTr="00553244">
        <w:tc>
          <w:tcPr>
            <w:tcW w:w="4770" w:type="dxa"/>
          </w:tcPr>
          <w:p w14:paraId="2AF28B47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14:paraId="35D5FBF6" w14:textId="3877CAAC" w:rsidR="00553244" w:rsidRPr="00D17B7C" w:rsidRDefault="003C303F" w:rsidP="00B52030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0CAD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53244" w:rsidRPr="005C2D3F" w14:paraId="77AA76B4" w14:textId="77777777" w:rsidTr="00553244">
        <w:tc>
          <w:tcPr>
            <w:tcW w:w="4770" w:type="dxa"/>
          </w:tcPr>
          <w:p w14:paraId="5E79053D" w14:textId="77777777" w:rsidR="00553244" w:rsidRPr="005C2D3F" w:rsidRDefault="0055324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160" w:type="dxa"/>
          </w:tcPr>
          <w:p w14:paraId="63CAD717" w14:textId="78CAB6DB" w:rsidR="00553244" w:rsidRPr="00D17B7C" w:rsidRDefault="003C303F" w:rsidP="00553244">
            <w:pPr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456F" w:rsidRPr="00D17B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D17B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6198C010" w14:textId="77777777" w:rsidR="00DB629C" w:rsidRPr="005C2D3F" w:rsidRDefault="00DB629C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1C93" w14:textId="77777777" w:rsidR="00553244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B52030" w:rsidRPr="005C2D3F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Pr="005C2D3F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</w:p>
    <w:p w14:paraId="7AE8062E" w14:textId="77777777" w:rsidR="00A656DE" w:rsidRPr="005C2D3F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4F66BBE8" w:rsidR="00FF5281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E9C8022" w14:textId="77777777" w:rsidR="00757498" w:rsidRDefault="00757498" w:rsidP="00757498">
      <w:pPr>
        <w:pStyle w:val="Heading8"/>
        <w:keepNext/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</w:p>
    <w:p w14:paraId="7572E9D2" w14:textId="2A857897" w:rsidR="005E07C2" w:rsidRPr="00CD71CC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CD71CC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CD71CC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7F1EF177" w:rsidR="00D979A6" w:rsidRPr="001B05B2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612259D0" w14:textId="3E5C05C3" w:rsidR="00D979A6" w:rsidRPr="00D979A6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D979A6">
        <w:rPr>
          <w:rFonts w:eastAsia="EucrosiaUPCBold" w:hint="cs"/>
          <w:i/>
          <w:iCs/>
          <w:sz w:val="30"/>
          <w:szCs w:val="30"/>
          <w:cs/>
        </w:rPr>
        <w:t xml:space="preserve">ค่าความนิยม </w:t>
      </w:r>
    </w:p>
    <w:p w14:paraId="6B55E9F8" w14:textId="77777777" w:rsidR="00D979A6" w:rsidRPr="001B05B2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33696283" w14:textId="218ED473" w:rsidR="00CD71CC" w:rsidRPr="00D979A6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36876">
        <w:rPr>
          <w:rFonts w:asciiTheme="majorBidi" w:hAnsiTheme="majorBidi" w:cstheme="majorBidi"/>
          <w:sz w:val="30"/>
          <w:szCs w:val="30"/>
          <w:cs/>
        </w:rPr>
        <w:t xml:space="preserve">การรับรู้มูลค่าเริ่มแรกของค่าความนิยม ได้อธิบายในหมายเหตุข้อ </w:t>
      </w:r>
      <w:r w:rsidRPr="00F36876">
        <w:rPr>
          <w:rFonts w:asciiTheme="majorBidi" w:hAnsiTheme="majorBidi" w:cstheme="majorBidi"/>
          <w:sz w:val="30"/>
          <w:szCs w:val="30"/>
        </w:rPr>
        <w:t>3 (</w:t>
      </w:r>
      <w:r w:rsidRPr="00F36876">
        <w:rPr>
          <w:rFonts w:asciiTheme="majorBidi" w:hAnsiTheme="majorBidi" w:cstheme="majorBidi"/>
          <w:sz w:val="30"/>
          <w:szCs w:val="30"/>
          <w:cs/>
        </w:rPr>
        <w:t>ก) ภายหลัง</w:t>
      </w:r>
      <w:r w:rsidRPr="00D979A6">
        <w:rPr>
          <w:rFonts w:asciiTheme="majorBidi" w:hAnsiTheme="majorBidi" w:cstheme="majorBidi"/>
          <w:sz w:val="30"/>
          <w:szCs w:val="30"/>
          <w:cs/>
        </w:rPr>
        <w:t>จากการรับรู้เริ่มแรก ค่าความนิยม</w:t>
      </w:r>
      <w:r w:rsidR="00097C4B">
        <w:rPr>
          <w:rFonts w:asciiTheme="majorBidi" w:hAnsiTheme="majorBidi" w:cstheme="majorBidi"/>
          <w:sz w:val="30"/>
          <w:szCs w:val="30"/>
        </w:rPr>
        <w:br/>
      </w:r>
      <w:r w:rsidRPr="00D979A6">
        <w:rPr>
          <w:rFonts w:asciiTheme="majorBidi" w:hAnsiTheme="majorBidi" w:cstheme="majorBidi"/>
          <w:sz w:val="30"/>
          <w:szCs w:val="30"/>
          <w:cs/>
        </w:rPr>
        <w:t xml:space="preserve">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</w:t>
      </w:r>
      <w:r w:rsidR="00F315A7">
        <w:rPr>
          <w:rFonts w:asciiTheme="majorBidi" w:hAnsiTheme="majorBidi" w:cstheme="majorBidi"/>
          <w:sz w:val="30"/>
          <w:szCs w:val="30"/>
        </w:rPr>
        <w:br/>
      </w:r>
      <w:r w:rsidRPr="00D979A6">
        <w:rPr>
          <w:rFonts w:asciiTheme="majorBidi" w:hAnsiTheme="majorBidi" w:cstheme="majorBidi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D979A6">
        <w:rPr>
          <w:rFonts w:asciiTheme="majorBidi" w:hAnsiTheme="majorBidi" w:cstheme="majorBidi"/>
          <w:sz w:val="30"/>
          <w:szCs w:val="30"/>
        </w:rPr>
        <w:t xml:space="preserve"> </w:t>
      </w:r>
      <w:r w:rsidRPr="00D979A6">
        <w:rPr>
          <w:rFonts w:asciiTheme="majorBidi" w:hAnsiTheme="majorBidi" w:cstheme="majorBidi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D979A6">
        <w:rPr>
          <w:rFonts w:asciiTheme="majorBidi" w:hAnsiTheme="majorBidi" w:cstheme="majorBidi"/>
          <w:sz w:val="30"/>
          <w:szCs w:val="30"/>
        </w:rPr>
        <w:t xml:space="preserve"> </w:t>
      </w:r>
      <w:r w:rsidRPr="00D979A6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5597332A" w14:textId="0583D975" w:rsidR="00D76CB7" w:rsidRPr="001B05B2" w:rsidRDefault="00D76CB7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41916A02" w14:textId="5E7D71C2" w:rsidR="00D979A6" w:rsidRPr="00D979A6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D979A6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4211504" w14:textId="77777777" w:rsidR="00D979A6" w:rsidRPr="001B05B2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13DC6B2D" w14:textId="4F999AD6" w:rsidR="00553244" w:rsidRPr="00D979A6" w:rsidRDefault="00553244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79A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D979A6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D979A6">
        <w:rPr>
          <w:rFonts w:asciiTheme="majorBidi" w:hAnsiTheme="majorBidi" w:cstheme="majorBidi"/>
          <w:sz w:val="30"/>
          <w:szCs w:val="30"/>
          <w:cs/>
        </w:rPr>
        <w:t xml:space="preserve"> ที่กลุ่มบริษัทซื้อมาและมีอายุการใช้งานจำกัด </w:t>
      </w:r>
      <w:r w:rsidR="00CD71CC" w:rsidRPr="00D979A6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D979A6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ในราคาทุนหักค่าตัดจำหน่ายสะสมและผลขาดทุนจากการด้อยค่า</w:t>
      </w:r>
      <w:r w:rsidR="00CD71CC" w:rsidRPr="00D979A6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0A086B6D" w14:textId="77777777" w:rsidR="00D403E8" w:rsidRPr="001B05B2" w:rsidRDefault="00D403E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000DF26B" w14:textId="77777777" w:rsidR="00553244" w:rsidRPr="00D979A6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979A6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219A0BA" w14:textId="77777777" w:rsidR="00553244" w:rsidRPr="001B05B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DE72AC0" w14:textId="77777777" w:rsidR="00B361EC" w:rsidRDefault="00553244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0723D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B96EFE0" w14:textId="77777777" w:rsidR="00B361EC" w:rsidRDefault="00B361EC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128FB" w14:textId="0AC3FB93" w:rsidR="00D76CB7" w:rsidRPr="00D76CB7" w:rsidRDefault="00553244" w:rsidP="00D76CB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23D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757498" w:rsidRPr="000723D6">
        <w:rPr>
          <w:rFonts w:asciiTheme="majorBidi" w:hAnsiTheme="majorBidi" w:cstheme="majorBidi" w:hint="cs"/>
          <w:sz w:val="30"/>
          <w:szCs w:val="30"/>
          <w:cs/>
        </w:rPr>
        <w:t>ซึ่งไม่รวมค่าความนิยม</w:t>
      </w:r>
      <w:r w:rsidRPr="000723D6">
        <w:rPr>
          <w:rFonts w:asciiTheme="majorBidi" w:hAnsiTheme="majorBidi" w:cstheme="majorBidi"/>
          <w:sz w:val="30"/>
          <w:szCs w:val="30"/>
        </w:rPr>
        <w:t xml:space="preserve"> </w:t>
      </w:r>
      <w:r w:rsidRPr="000723D6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</w:t>
      </w:r>
      <w:r w:rsidR="00C51DB9" w:rsidRPr="000723D6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เมื่อสินทรัพย์นั้นพร้อมที่จะให้ประโยชน์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DF740C" w14:textId="0373E46D" w:rsidR="00D76CB7" w:rsidRDefault="001B05B2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ADAC98" w14:textId="15F7666D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DC31BC9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2063EE" w14:paraId="48FC3172" w14:textId="77777777" w:rsidTr="00553244">
        <w:tc>
          <w:tcPr>
            <w:tcW w:w="4770" w:type="dxa"/>
          </w:tcPr>
          <w:p w14:paraId="610DBC51" w14:textId="77777777" w:rsidR="00553244" w:rsidRPr="005C2D3F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160" w:type="dxa"/>
          </w:tcPr>
          <w:p w14:paraId="66FE6882" w14:textId="11F156DD" w:rsidR="00553244" w:rsidRPr="002063EE" w:rsidRDefault="003C303F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244" w:rsidRPr="00B30D7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53244" w:rsidRPr="00B30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0E01C3AD" w14:textId="77777777" w:rsidR="00553244" w:rsidRPr="005C2D3F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C6E7B" w14:textId="7CA8E7A4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FF036C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5C2D3F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6279F" w14:textId="77777777" w:rsidR="00D11CB7" w:rsidRPr="005C2D3F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EB4F1" w14:textId="77777777" w:rsidR="00553244" w:rsidRPr="005C2D3F" w:rsidRDefault="00553244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</w:p>
    <w:p w14:paraId="1350705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3048F281" w:rsidR="00450F04" w:rsidRPr="00C51DB9" w:rsidRDefault="00553244" w:rsidP="00C51DB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>
        <w:rPr>
          <w:rFonts w:asciiTheme="majorBidi" w:hAnsiTheme="majorBidi" w:cstheme="majorBidi"/>
          <w:sz w:val="30"/>
          <w:szCs w:val="30"/>
        </w:rPr>
        <w:t xml:space="preserve"> </w:t>
      </w:r>
      <w:r w:rsidR="006C25E4">
        <w:rPr>
          <w:rFonts w:asciiTheme="majorBidi" w:hAnsiTheme="majorBidi" w:cstheme="majorBidi"/>
          <w:sz w:val="30"/>
          <w:szCs w:val="30"/>
        </w:rPr>
        <w:br/>
      </w:r>
      <w:r w:rsidRPr="005C2D3F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623946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E93F24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623946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จะประมาณมูลค่าที่คาดว่าจะได้รับคืนทุกปี ในช่วงเวลาเดียวกัน</w:t>
      </w:r>
    </w:p>
    <w:p w14:paraId="0FF3B8DE" w14:textId="77777777" w:rsidR="0053400D" w:rsidRPr="005C2D3F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51437DC4" w:rsidR="00553244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ขาดทุนจากการด้อยค่าบันทึกในกำไรหรือขาดทุน </w:t>
      </w:r>
    </w:p>
    <w:p w14:paraId="253CA5F1" w14:textId="4113D53C" w:rsidR="00A656DE" w:rsidRDefault="00A656D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6C06DB" w14:textId="1ED103FC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</w:t>
      </w:r>
      <w:r w:rsidR="00E93F24">
        <w:rPr>
          <w:rFonts w:asciiTheme="majorBidi" w:hAnsiTheme="majorBidi" w:cstheme="majorBidi"/>
          <w:sz w:val="30"/>
          <w:szCs w:val="30"/>
          <w:cs/>
        </w:rPr>
        <w:t xml:space="preserve">าสินทรัพย์ดังกล่าวมีการด้อยค่า </w:t>
      </w:r>
      <w:r w:rsidRPr="005C2D3F">
        <w:rPr>
          <w:rFonts w:asciiTheme="majorBidi" w:hAnsiTheme="majorBidi" w:cstheme="majorBidi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7A5005C0" w14:textId="100EEAF0" w:rsidR="004D56EA" w:rsidRDefault="004D56EA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F9A33D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5F84B2F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A4D42" w14:textId="130744B4" w:rsidR="00323023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</w:t>
      </w:r>
      <w:r w:rsidR="00D9728B">
        <w:rPr>
          <w:rFonts w:asciiTheme="majorBidi" w:hAnsiTheme="majorBidi" w:cstheme="majorBidi" w:hint="cs"/>
          <w:sz w:val="30"/>
          <w:szCs w:val="30"/>
          <w:cs/>
        </w:rPr>
        <w:t>ม</w:t>
      </w:r>
    </w:p>
    <w:p w14:paraId="18E37699" w14:textId="77777777" w:rsidR="00323023" w:rsidRDefault="00323023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4EA41" w14:textId="7460E2D0" w:rsidR="00757498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พย์ที่ไม่ใช่สินทรัพย์ทางการเงิน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5C2D3F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>
        <w:rPr>
          <w:rFonts w:asciiTheme="majorBidi" w:hAnsiTheme="majorBidi" w:cstheme="majorBidi" w:hint="cs"/>
          <w:sz w:val="30"/>
          <w:szCs w:val="30"/>
          <w:cs/>
        </w:rPr>
        <w:t>์</w:t>
      </w:r>
      <w:r w:rsidR="00D9728B">
        <w:rPr>
          <w:rFonts w:asciiTheme="majorBidi" w:hAnsiTheme="majorBidi" w:cstheme="majorBidi"/>
          <w:sz w:val="30"/>
          <w:szCs w:val="30"/>
          <w:cs/>
        </w:rPr>
        <w:br/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DEF39AD" w14:textId="03CBA140" w:rsidR="00553244" w:rsidRPr="005C2D3F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0D84A5E0" w14:textId="77777777" w:rsidR="00553244" w:rsidRPr="005C2D3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DC37F3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่าที่เคยรับรู้ในกำไรหรือขาดทุน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 การกลับราย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 xml:space="preserve">การจะถูกบันทึกในกำไรหรือขาดทุน </w:t>
      </w:r>
      <w:r w:rsidRPr="005C2D3F">
        <w:rPr>
          <w:rFonts w:asciiTheme="majorBidi" w:hAnsiTheme="majorBidi" w:cstheme="majorBidi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656DEE86" w14:textId="77777777" w:rsidR="000D42E0" w:rsidRDefault="00553244" w:rsidP="000D42E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 w:rsidDel="00B77C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A169E1" w14:textId="41CE5420" w:rsidR="00553244" w:rsidRPr="00103626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1D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้อบ่งชี้เรื่องการด้อยค่าหรือไม่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</w:t>
      </w:r>
      <w:r w:rsidR="005A20A3" w:rsidRPr="005C2D3F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5C2D3F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7225797A" w14:textId="77777777" w:rsidR="00B87E39" w:rsidRPr="005C2D3F" w:rsidRDefault="00B87E39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267A318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6CE8BF0F" w14:textId="77777777" w:rsidR="00553244" w:rsidRPr="005C2D3F" w:rsidRDefault="00553244" w:rsidP="00553244">
      <w:pPr>
        <w:pStyle w:val="ListParagraph"/>
        <w:ind w:left="540" w:firstLine="0"/>
        <w:rPr>
          <w:rFonts w:asciiTheme="majorBidi" w:hAnsiTheme="majorBidi" w:cstheme="majorBidi"/>
          <w:sz w:val="24"/>
          <w:szCs w:val="24"/>
          <w:cs/>
        </w:rPr>
      </w:pPr>
    </w:p>
    <w:p w14:paraId="37F69F8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หนี้สินที่มีภาระดอกเบี้ยบันทึกในราคาทุน</w:t>
      </w:r>
    </w:p>
    <w:p w14:paraId="0FFA43F2" w14:textId="224B5056" w:rsidR="00553244" w:rsidRPr="00FF5281" w:rsidRDefault="00553244" w:rsidP="00FF5281">
      <w:pPr>
        <w:spacing w:line="240" w:lineRule="auto"/>
        <w:rPr>
          <w:rFonts w:asciiTheme="majorBidi" w:hAnsiTheme="majorBidi"/>
          <w:cs/>
        </w:rPr>
      </w:pPr>
    </w:p>
    <w:p w14:paraId="629E0D75" w14:textId="635DF593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bookmarkStart w:id="1" w:name="_Hlk23436229"/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bookmarkEnd w:id="1"/>
    <w:p w14:paraId="6477223C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944BE" w14:textId="5573A466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เจ้าหนี้การค้าและเจ้าหนี้</w:t>
      </w:r>
      <w:r w:rsidR="00FF5281">
        <w:rPr>
          <w:sz w:val="30"/>
          <w:szCs w:val="30"/>
          <w:cs/>
        </w:rPr>
        <w:t>อื่นแสดงในราคาทุ</w:t>
      </w:r>
      <w:r w:rsidR="00FF5281">
        <w:rPr>
          <w:rFonts w:hint="cs"/>
          <w:sz w:val="30"/>
          <w:szCs w:val="30"/>
          <w:cs/>
        </w:rPr>
        <w:t>น</w:t>
      </w:r>
    </w:p>
    <w:p w14:paraId="300A5591" w14:textId="4E1D141E" w:rsidR="00FF5281" w:rsidRPr="00023ED2" w:rsidRDefault="00FF5281" w:rsidP="001B05B2">
      <w:pPr>
        <w:spacing w:line="240" w:lineRule="auto"/>
        <w:rPr>
          <w:sz w:val="30"/>
          <w:szCs w:val="30"/>
          <w:cs/>
        </w:rPr>
      </w:pPr>
    </w:p>
    <w:p w14:paraId="32D256F9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5C2D3F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5C2D3F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5C2D3F" w:rsidRDefault="00056C1A" w:rsidP="00553244">
      <w:pPr>
        <w:pStyle w:val="ListParagraph"/>
        <w:ind w:left="540" w:firstLine="0"/>
        <w:rPr>
          <w:i w:val="0"/>
          <w:iCs w:val="0"/>
          <w:sz w:val="24"/>
          <w:szCs w:val="24"/>
          <w:cs/>
        </w:rPr>
      </w:pPr>
    </w:p>
    <w:p w14:paraId="4A44F0DE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51D9420C" w14:textId="77777777" w:rsidR="00553244" w:rsidRPr="005C2D3F" w:rsidRDefault="00553244" w:rsidP="00553244">
      <w:pPr>
        <w:tabs>
          <w:tab w:val="left" w:pos="720"/>
        </w:tabs>
        <w:ind w:left="540"/>
        <w:jc w:val="both"/>
        <w:rPr>
          <w:iCs/>
          <w:sz w:val="22"/>
          <w:szCs w:val="22"/>
        </w:rPr>
      </w:pPr>
    </w:p>
    <w:p w14:paraId="06FFCC2C" w14:textId="7BA4139B" w:rsidR="00E741AB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>
        <w:rPr>
          <w:rFonts w:hint="cs"/>
          <w:sz w:val="30"/>
          <w:szCs w:val="30"/>
          <w:cs/>
        </w:rPr>
        <w:t>ร</w:t>
      </w:r>
    </w:p>
    <w:p w14:paraId="3F88A904" w14:textId="78C8E507" w:rsidR="00E03C6A" w:rsidRPr="00103626" w:rsidRDefault="0030738D" w:rsidP="0030738D">
      <w:pPr>
        <w:spacing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E486A6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B26067E" w14:textId="77777777" w:rsidR="00553244" w:rsidRPr="00F36876" w:rsidRDefault="00553244" w:rsidP="00553244">
      <w:pPr>
        <w:spacing w:line="240" w:lineRule="auto"/>
        <w:ind w:left="540"/>
        <w:rPr>
          <w:i/>
          <w:sz w:val="30"/>
          <w:szCs w:val="30"/>
        </w:rPr>
      </w:pPr>
    </w:p>
    <w:p w14:paraId="5CD40842" w14:textId="16FAC025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="00E93F24">
        <w:rPr>
          <w:sz w:val="30"/>
          <w:szCs w:val="30"/>
          <w:cs/>
        </w:rPr>
        <w:t xml:space="preserve">ปัจจุบันและงวดก่อนๆ </w:t>
      </w:r>
      <w:r w:rsidRPr="005C2D3F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5C2D3F">
        <w:rPr>
          <w:rFonts w:hint="cs"/>
          <w:sz w:val="30"/>
          <w:szCs w:val="30"/>
          <w:cs/>
        </w:rPr>
        <w:t>ส</w:t>
      </w:r>
      <w:r w:rsidRPr="005C2D3F">
        <w:rPr>
          <w:sz w:val="30"/>
          <w:szCs w:val="30"/>
          <w:cs/>
        </w:rPr>
        <w:t xml:space="preserve">ดเพื่อให้เป็นมูลค่าปัจจุบัน </w:t>
      </w:r>
    </w:p>
    <w:p w14:paraId="4D4DA8D0" w14:textId="77777777" w:rsidR="00553244" w:rsidRPr="00F36876" w:rsidRDefault="00553244" w:rsidP="00553244">
      <w:pPr>
        <w:spacing w:line="240" w:lineRule="auto"/>
        <w:ind w:left="540"/>
        <w:jc w:val="thaiDistribute"/>
        <w:rPr>
          <w:i/>
          <w:sz w:val="30"/>
          <w:szCs w:val="30"/>
        </w:rPr>
      </w:pPr>
    </w:p>
    <w:p w14:paraId="37520F6D" w14:textId="45AA454F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5C2D3F">
        <w:rPr>
          <w:sz w:val="30"/>
          <w:szCs w:val="30"/>
          <w:cs/>
        </w:rPr>
        <w:t>การคำนวณ</w:t>
      </w:r>
      <w:r w:rsidRPr="005C2D3F">
        <w:rPr>
          <w:rFonts w:hint="cs"/>
          <w:sz w:val="30"/>
          <w:szCs w:val="30"/>
          <w:cs/>
        </w:rPr>
        <w:t>ภาระผูกพันของโครงการผลประโยชน์ที่กำหนดไว้</w:t>
      </w:r>
      <w:r w:rsidRPr="005C2D3F">
        <w:rPr>
          <w:sz w:val="30"/>
          <w:szCs w:val="30"/>
          <w:cs/>
        </w:rPr>
        <w:t>นั้นจัดทำโดยนักคณิตศาสตร์ประกัน</w:t>
      </w:r>
      <w:r w:rsidR="00736C2B">
        <w:rPr>
          <w:sz w:val="30"/>
          <w:szCs w:val="30"/>
          <w:cs/>
        </w:rPr>
        <w:t>ภัยที่ได้รับอนุญาตเป็นประจำ</w:t>
      </w:r>
      <w:r w:rsidRPr="005C2D3F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5C2D3F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F36876" w:rsidRDefault="0064187C">
      <w:pPr>
        <w:spacing w:line="240" w:lineRule="auto"/>
        <w:rPr>
          <w:sz w:val="30"/>
          <w:szCs w:val="30"/>
          <w:cs/>
        </w:rPr>
      </w:pPr>
    </w:p>
    <w:p w14:paraId="7D6C48CA" w14:textId="77777777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5C2D3F">
        <w:rPr>
          <w:rFonts w:hint="cs"/>
          <w:spacing w:val="-4"/>
          <w:sz w:val="30"/>
          <w:szCs w:val="30"/>
          <w:cs/>
        </w:rPr>
        <w:t>ใน</w:t>
      </w:r>
      <w:r w:rsidRPr="005C2D3F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spacing w:val="-4"/>
          <w:sz w:val="30"/>
          <w:szCs w:val="30"/>
          <w:cs/>
        </w:rPr>
        <w:t>กำไร</w:t>
      </w:r>
      <w:r w:rsidRPr="005C2D3F">
        <w:rPr>
          <w:rFonts w:hint="cs"/>
          <w:spacing w:val="-4"/>
          <w:sz w:val="30"/>
          <w:szCs w:val="30"/>
          <w:cs/>
        </w:rPr>
        <w:t>หรือ</w:t>
      </w:r>
      <w:r w:rsidRPr="005C2D3F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5C2D3F">
        <w:rPr>
          <w:rFonts w:hint="cs"/>
          <w:spacing w:val="-4"/>
          <w:sz w:val="30"/>
          <w:szCs w:val="30"/>
          <w:cs/>
        </w:rPr>
        <w:t>จะถูก</w:t>
      </w:r>
      <w:r w:rsidRPr="005C2D3F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5C2D3F">
        <w:rPr>
          <w:rFonts w:hint="cs"/>
          <w:spacing w:val="-4"/>
          <w:sz w:val="30"/>
          <w:szCs w:val="30"/>
          <w:cs/>
        </w:rPr>
        <w:t>ทันที</w:t>
      </w:r>
      <w:r w:rsidRPr="005C2D3F">
        <w:rPr>
          <w:spacing w:val="-4"/>
          <w:sz w:val="30"/>
          <w:szCs w:val="30"/>
        </w:rPr>
        <w:t xml:space="preserve"> </w:t>
      </w:r>
      <w:r w:rsidRPr="005C2D3F">
        <w:rPr>
          <w:rFonts w:hint="cs"/>
          <w:spacing w:val="-4"/>
          <w:sz w:val="30"/>
          <w:szCs w:val="30"/>
          <w:cs/>
        </w:rPr>
        <w:t>กลุ่มบริษัท</w:t>
      </w:r>
      <w:r w:rsidRPr="005C2D3F">
        <w:rPr>
          <w:spacing w:val="-4"/>
          <w:sz w:val="30"/>
          <w:szCs w:val="30"/>
          <w:cs/>
        </w:rPr>
        <w:t>กำหนดดอกเบี้ยจ่าย</w:t>
      </w:r>
      <w:r w:rsidRPr="005C2D3F">
        <w:rPr>
          <w:rFonts w:hint="cs"/>
          <w:spacing w:val="-4"/>
          <w:sz w:val="30"/>
          <w:szCs w:val="30"/>
          <w:cs/>
        </w:rPr>
        <w:t>ของ</w:t>
      </w:r>
      <w:r w:rsidRPr="005C2D3F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5C2D3F">
        <w:rPr>
          <w:rFonts w:hint="cs"/>
          <w:spacing w:val="-4"/>
          <w:sz w:val="30"/>
          <w:szCs w:val="30"/>
          <w:cs/>
        </w:rPr>
        <w:t xml:space="preserve"> </w:t>
      </w:r>
      <w:r w:rsidRPr="005C2D3F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F36876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60912ACD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เมื่อมีการ</w:t>
      </w:r>
      <w:r w:rsidRPr="005C2D3F">
        <w:rPr>
          <w:rFonts w:hint="cs"/>
          <w:sz w:val="30"/>
          <w:szCs w:val="30"/>
          <w:cs/>
        </w:rPr>
        <w:t>เปลี่ยนแปลง</w:t>
      </w:r>
      <w:r w:rsidRPr="005C2D3F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sz w:val="30"/>
          <w:szCs w:val="30"/>
          <w:cs/>
        </w:rPr>
        <w:t>กำไร</w:t>
      </w:r>
      <w:r w:rsidRPr="005C2D3F">
        <w:rPr>
          <w:rFonts w:hint="cs"/>
          <w:sz w:val="30"/>
          <w:szCs w:val="30"/>
          <w:cs/>
        </w:rPr>
        <w:t>หรือ</w:t>
      </w:r>
      <w:r w:rsidRPr="005C2D3F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5C2D3F">
        <w:rPr>
          <w:rFonts w:hint="cs"/>
          <w:sz w:val="30"/>
          <w:szCs w:val="30"/>
          <w:cs/>
        </w:rPr>
        <w:t xml:space="preserve"> กลุ่มบริษัท</w:t>
      </w:r>
      <w:r w:rsidRPr="005C2D3F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5C2D3F">
        <w:rPr>
          <w:rFonts w:hint="cs"/>
          <w:sz w:val="30"/>
          <w:szCs w:val="30"/>
          <w:cs/>
        </w:rPr>
        <w:t>พนักงาน</w:t>
      </w:r>
      <w:r w:rsidRPr="005C2D3F">
        <w:rPr>
          <w:sz w:val="30"/>
          <w:szCs w:val="30"/>
          <w:cs/>
        </w:rPr>
        <w:t>เมื่อเกิดขึ้น</w:t>
      </w:r>
      <w:r w:rsidRPr="005C2D3F">
        <w:rPr>
          <w:rFonts w:hint="cs"/>
          <w:sz w:val="30"/>
          <w:szCs w:val="30"/>
          <w:cs/>
        </w:rPr>
        <w:t xml:space="preserve"> </w:t>
      </w:r>
    </w:p>
    <w:p w14:paraId="3C23E04D" w14:textId="5C49BD57" w:rsidR="00E308AE" w:rsidRPr="00F36876" w:rsidRDefault="00E308AE">
      <w:pPr>
        <w:spacing w:line="240" w:lineRule="auto"/>
        <w:rPr>
          <w:sz w:val="30"/>
          <w:szCs w:val="30"/>
        </w:rPr>
      </w:pPr>
    </w:p>
    <w:p w14:paraId="3BF7EFB5" w14:textId="002A5C21" w:rsidR="00553244" w:rsidRPr="005C2D3F" w:rsidRDefault="00A656DE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31B3B55E" w14:textId="77777777" w:rsidR="00553244" w:rsidRPr="00F36876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6419CFB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5C2D3F">
        <w:rPr>
          <w:rFonts w:hint="cs"/>
          <w:sz w:val="30"/>
          <w:szCs w:val="30"/>
          <w:cs/>
        </w:rPr>
        <w:t>ของ</w:t>
      </w:r>
      <w:r w:rsidRPr="005C2D3F">
        <w:rPr>
          <w:sz w:val="30"/>
          <w:szCs w:val="30"/>
          <w:cs/>
        </w:rPr>
        <w:t>พนักงานใน</w:t>
      </w:r>
      <w:r w:rsidRPr="005C2D3F">
        <w:rPr>
          <w:rFonts w:hint="cs"/>
          <w:sz w:val="30"/>
          <w:szCs w:val="30"/>
          <w:cs/>
        </w:rPr>
        <w:t>งวด</w:t>
      </w:r>
      <w:r w:rsidRPr="005C2D3F">
        <w:rPr>
          <w:sz w:val="30"/>
          <w:szCs w:val="30"/>
          <w:cs/>
        </w:rPr>
        <w:t>ปัจจุบันและงวดก่อน</w:t>
      </w:r>
      <w:r w:rsidRPr="005C2D3F">
        <w:rPr>
          <w:rFonts w:hint="cs"/>
          <w:sz w:val="30"/>
          <w:szCs w:val="30"/>
          <w:cs/>
        </w:rPr>
        <w:t>ๆ</w:t>
      </w:r>
      <w:r w:rsidRPr="005C2D3F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5C2D3F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60D12EC" w14:textId="4E0730EF" w:rsidR="00D11CB7" w:rsidRPr="00F36876" w:rsidRDefault="00D11CB7" w:rsidP="001B05B2">
      <w:pPr>
        <w:spacing w:line="240" w:lineRule="auto"/>
        <w:rPr>
          <w:sz w:val="30"/>
          <w:szCs w:val="30"/>
        </w:rPr>
      </w:pPr>
    </w:p>
    <w:p w14:paraId="0965DBB7" w14:textId="26A305FC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23AAB268" w14:textId="77777777" w:rsidR="00553244" w:rsidRPr="00F36876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668AF8BA" w14:textId="75B0EDEC" w:rsidR="00970D57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5C2D3F">
        <w:rPr>
          <w:sz w:val="30"/>
          <w:szCs w:val="30"/>
          <w:cs/>
        </w:rPr>
        <w:t xml:space="preserve"> </w:t>
      </w:r>
      <w:r w:rsidRPr="005C2D3F">
        <w:rPr>
          <w:rFonts w:hint="cs"/>
          <w:sz w:val="30"/>
          <w:szCs w:val="30"/>
          <w:cs/>
        </w:rPr>
        <w:t>หรือเมื่อ</w:t>
      </w:r>
      <w:r w:rsidRPr="005C2D3F">
        <w:rPr>
          <w:sz w:val="30"/>
          <w:szCs w:val="30"/>
          <w:cs/>
        </w:rPr>
        <w:t>กลุ่มบริษัท</w:t>
      </w:r>
      <w:r w:rsidRPr="005C2D3F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5C2D3F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3C303F" w:rsidRPr="003C303F">
        <w:rPr>
          <w:sz w:val="30"/>
          <w:szCs w:val="30"/>
        </w:rPr>
        <w:t>12</w:t>
      </w:r>
      <w:r w:rsidRPr="005C2D3F">
        <w:rPr>
          <w:sz w:val="30"/>
          <w:szCs w:val="30"/>
        </w:rPr>
        <w:t xml:space="preserve"> </w:t>
      </w:r>
      <w:r w:rsidRPr="005C2D3F">
        <w:rPr>
          <w:sz w:val="30"/>
          <w:szCs w:val="30"/>
          <w:cs/>
        </w:rPr>
        <w:t>เดือนนับจากวัน</w:t>
      </w:r>
      <w:r w:rsidRPr="005C2D3F">
        <w:rPr>
          <w:rFonts w:hint="cs"/>
          <w:sz w:val="30"/>
          <w:szCs w:val="30"/>
          <w:cs/>
        </w:rPr>
        <w:t>สิ้นรอบระยะเวลา</w:t>
      </w:r>
      <w:r w:rsidRPr="005C2D3F">
        <w:rPr>
          <w:sz w:val="30"/>
          <w:szCs w:val="30"/>
          <w:cs/>
        </w:rPr>
        <w:t>รายงาน</w:t>
      </w:r>
      <w:r w:rsidRPr="005C2D3F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5924F8A" w14:textId="290215A9" w:rsidR="00103626" w:rsidRDefault="0030738D">
      <w:pPr>
        <w:spacing w:line="240" w:lineRule="auto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28D777B7" w14:textId="77777777" w:rsidR="00553244" w:rsidRPr="005C2D3F" w:rsidRDefault="00553244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2D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D186AD7" w14:textId="77777777" w:rsidR="00553244" w:rsidRPr="005C2D3F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71358934" w14:textId="77777777" w:rsidR="008D621D" w:rsidRPr="005C2D3F" w:rsidRDefault="008D621D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cs/>
        </w:rPr>
      </w:pPr>
    </w:p>
    <w:p w14:paraId="2DDD951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2" w:name="_Hlk31542707"/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2"/>
    <w:p w14:paraId="28AE51E1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37CF721" w14:textId="140AC73E" w:rsidR="004A0CCF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C2D3F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5C2D3F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5C2D3F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B629C" w:rsidRPr="005C2D3F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5C2D3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="00E93F2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C2D3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5C2D3F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7C8A4D57" w14:textId="77777777" w:rsidR="004A0CCF" w:rsidRPr="00F36876" w:rsidRDefault="004A0CCF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287F01B" w14:textId="5EE9FEC7" w:rsidR="004A0CCF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25E4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6C25E4" w:rsidRDefault="006C25E4" w:rsidP="006C25E4"/>
    <w:p w14:paraId="741318F1" w14:textId="77777777" w:rsidR="004A0CCF" w:rsidRPr="00AB7724" w:rsidRDefault="004A0CCF" w:rsidP="004A0CCF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lang w:bidi="th-TH"/>
        </w:rPr>
      </w:pPr>
      <w:r w:rsidRPr="00AB7724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AB7724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AB7724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AB77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B77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B7724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AB7724">
        <w:rPr>
          <w:rFonts w:asciiTheme="majorBidi" w:hAnsiTheme="majorBidi" w:cstheme="majorBidi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AB7724">
        <w:rPr>
          <w:rFonts w:asciiTheme="majorBidi" w:hAnsiTheme="majorBidi" w:cstheme="majorBidi"/>
          <w:color w:val="0000FF"/>
          <w:sz w:val="30"/>
          <w:szCs w:val="30"/>
          <w:cs/>
          <w:lang w:bidi="th-TH"/>
        </w:rPr>
        <w:t xml:space="preserve"> </w:t>
      </w:r>
    </w:p>
    <w:p w14:paraId="1BB0CD4A" w14:textId="77777777" w:rsidR="004A0CCF" w:rsidRPr="00F36876" w:rsidRDefault="004A0CCF" w:rsidP="004A0CCF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Cs w:val="24"/>
          <w:highlight w:val="green"/>
          <w:lang w:bidi="th-TH"/>
        </w:rPr>
      </w:pPr>
    </w:p>
    <w:p w14:paraId="68C04D8C" w14:textId="77777777" w:rsidR="004A0CCF" w:rsidRPr="00B15AF1" w:rsidRDefault="004A0CCF" w:rsidP="004A0CCF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5AF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br/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Pr="00B15AF1">
        <w:rPr>
          <w:rFonts w:asciiTheme="majorBidi" w:hAnsiTheme="majorBidi" w:cstheme="majorBidi" w:hint="cs"/>
          <w:sz w:val="30"/>
          <w:szCs w:val="30"/>
          <w:cs/>
          <w:lang w:bidi="th-TH"/>
        </w:rPr>
        <w:t>ลำ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46BE082" w14:textId="77777777" w:rsidR="004A0CCF" w:rsidRPr="00B15AF1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eastAsia="Calibri" w:hAnsiTheme="majorBidi" w:cstheme="majorBidi"/>
          <w:rtl/>
          <w:cs/>
        </w:rPr>
      </w:pPr>
    </w:p>
    <w:p w14:paraId="28BF504C" w14:textId="05EBB1D5" w:rsidR="001B05B2" w:rsidRDefault="004A0CCF" w:rsidP="001B05B2">
      <w:pPr>
        <w:pStyle w:val="BodyText"/>
        <w:shd w:val="clear" w:color="auto" w:fill="FFFFFF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B15AF1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B15AF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14:paraId="6AAD348E" w14:textId="11E50370" w:rsidR="0030738D" w:rsidRPr="00F36876" w:rsidRDefault="0030738D" w:rsidP="00F36876">
      <w:pPr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3F57BAFE" w14:textId="1BC228E7" w:rsidR="004A0CCF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5AF1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15AF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15AF1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15AF1">
        <w:rPr>
          <w:rFonts w:asciiTheme="majorBidi" w:hAnsiTheme="majorBidi" w:cstheme="majorBidi"/>
          <w:sz w:val="30"/>
          <w:szCs w:val="30"/>
        </w:rPr>
        <w:t xml:space="preserve"> </w:t>
      </w:r>
      <w:r w:rsidRPr="00B15AF1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2A7DFFE" w14:textId="77777777" w:rsidR="00F36876" w:rsidRPr="00F36876" w:rsidRDefault="00F36876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26713C" w14:textId="3003241C" w:rsidR="00F36876" w:rsidRDefault="004A0CCF" w:rsidP="004A0CCF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 xml:space="preserve">1  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348D6908" w14:textId="568256BD" w:rsidR="004A0CCF" w:rsidRPr="00B15AF1" w:rsidRDefault="00F36876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D2F57F" w14:textId="1BA2E2A0" w:rsidR="004A0CCF" w:rsidRPr="00B15AF1" w:rsidRDefault="004A0CCF" w:rsidP="004A0CCF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ข้อมูลระดับ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 หรือโดยอ้อม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5AF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15AF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77777777" w:rsidR="004A0CCF" w:rsidRPr="00B15AF1" w:rsidRDefault="004A0CCF" w:rsidP="004A0CCF">
      <w:pPr>
        <w:pStyle w:val="block"/>
        <w:numPr>
          <w:ilvl w:val="0"/>
          <w:numId w:val="19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B15AF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B15AF1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3  </w:t>
      </w:r>
      <w:r w:rsidRPr="00B15AF1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EB67940" w14:textId="77777777" w:rsidR="004A0CCF" w:rsidRPr="00F36876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69568867" w14:textId="77777777" w:rsidR="004A0CCF" w:rsidRPr="00B15AF1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5AF1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7BBD6DF" w14:textId="77777777" w:rsidR="004A0CCF" w:rsidRPr="00F36876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9C1D9" w14:textId="70704D5C" w:rsidR="004A0CCF" w:rsidRPr="004A0CCF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5AF1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9C13D15" w14:textId="77777777" w:rsidR="00B87E39" w:rsidRPr="00F36876" w:rsidRDefault="00B87E39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8E1986B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F36876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0C12DFE" w14:textId="1281F388" w:rsidR="00FA7D9F" w:rsidRPr="00996E40" w:rsidRDefault="00FA7D9F" w:rsidP="00103626">
      <w:pPr>
        <w:ind w:right="72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6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3C303F" w:rsidRPr="003C303F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7E0E3A7E" w14:textId="77777777" w:rsidR="00FA7D9F" w:rsidRPr="00F36876" w:rsidRDefault="00FA7D9F" w:rsidP="00FA7D9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2E6F015" w14:textId="31AEF80E" w:rsidR="00FA7D9F" w:rsidRPr="00996E40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96E40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="00A7115A" w:rsidRPr="00996E40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หรือภาษีขายอื่นๆ </w:t>
      </w:r>
      <w:r w:rsidRPr="00996E40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3041B808" w14:textId="77777777" w:rsidR="00B15AF1" w:rsidRPr="00F36876" w:rsidRDefault="00B15AF1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EBE21E5" w14:textId="229E5C25" w:rsidR="00553244" w:rsidRPr="00996E40" w:rsidRDefault="0057166E" w:rsidP="00553244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="00683173" w:rsidRPr="00996E40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4F271FCA" w14:textId="77777777" w:rsidR="00553244" w:rsidRPr="00F36876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58D9D58" w14:textId="5F6131C4" w:rsidR="00103626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6E40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EBF193A" w14:textId="77777777" w:rsidR="001B05B2" w:rsidRPr="00F36876" w:rsidRDefault="001B05B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3FCDBE2" w14:textId="6BFDDB34" w:rsidR="004049C2" w:rsidRPr="00ED2179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2179">
        <w:rPr>
          <w:rFonts w:asciiTheme="majorBidi" w:hAnsi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068C4765" w14:textId="77777777" w:rsidR="004049C2" w:rsidRPr="00F36876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CF4830" w14:textId="2FF05CDF" w:rsidR="004049C2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2179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ED2179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ED21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2179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ED217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D2179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5D10CB93" w14:textId="685E9D64" w:rsidR="004049C2" w:rsidRPr="001B05B2" w:rsidRDefault="0030738D" w:rsidP="0030738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14C832" w14:textId="25F86EFF" w:rsidR="002D436B" w:rsidRPr="00996E40" w:rsidRDefault="002D436B" w:rsidP="002D436B">
      <w:pPr>
        <w:ind w:right="72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6E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="003C303F" w:rsidRPr="003C303F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330426CB" w14:textId="01C439F6" w:rsidR="002D436B" w:rsidRPr="001B05B2" w:rsidRDefault="002D436B" w:rsidP="002D436B">
      <w:pPr>
        <w:ind w:right="72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0037D1F6" w14:textId="77777777" w:rsidR="005C2999" w:rsidRPr="005C2D3F" w:rsidRDefault="005C2999" w:rsidP="005C29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ตามปริมาณ</w:t>
      </w:r>
    </w:p>
    <w:p w14:paraId="787E76CC" w14:textId="429394AB" w:rsidR="005C2999" w:rsidRPr="001B05B2" w:rsidRDefault="005C2999" w:rsidP="005C2999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6A0654D" w14:textId="77777777" w:rsidR="005C2999" w:rsidRPr="00642569" w:rsidRDefault="005C2999" w:rsidP="005C299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56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การขายสินค้าและให้บริการ</w:t>
      </w:r>
      <w:r w:rsidRPr="00642569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725B0021" w14:textId="77777777" w:rsidR="005C2999" w:rsidRPr="001B05B2" w:rsidRDefault="005C2999" w:rsidP="005C29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820E4EE" w14:textId="77777777" w:rsidR="005C2999" w:rsidRDefault="005C2999" w:rsidP="005C29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569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Pr="00642569">
        <w:rPr>
          <w:rFonts w:asciiTheme="majorBidi" w:hAnsiTheme="majorBidi" w:cstheme="majorBidi"/>
          <w:sz w:val="30"/>
          <w:szCs w:val="30"/>
        </w:rPr>
        <w:t xml:space="preserve"> </w:t>
      </w:r>
      <w:r w:rsidRPr="00642569">
        <w:rPr>
          <w:rFonts w:asciiTheme="majorBidi" w:hAnsiTheme="majorBidi" w:cstheme="majorBidi"/>
          <w:sz w:val="30"/>
          <w:szCs w:val="30"/>
          <w:cs/>
        </w:rPr>
        <w:t>รายได้จากการให้บ</w:t>
      </w:r>
      <w:r>
        <w:rPr>
          <w:rFonts w:asciiTheme="majorBidi" w:hAnsiTheme="majorBidi" w:cstheme="majorBidi"/>
          <w:sz w:val="30"/>
          <w:szCs w:val="30"/>
          <w:cs/>
        </w:rPr>
        <w:t>ริการรับรู้เมื่อมีการให้บริการ</w:t>
      </w:r>
    </w:p>
    <w:p w14:paraId="10FB4A84" w14:textId="77777777" w:rsidR="005C2999" w:rsidRPr="001B05B2" w:rsidRDefault="005C2999" w:rsidP="005C29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66B72" w14:textId="77777777" w:rsidR="005C2999" w:rsidRPr="005C2D3F" w:rsidRDefault="005C2999" w:rsidP="005C299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256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รายได้จากการให้บริการโฆษณารับรู้เป็นรายได้ในกำไรหรือขาดทุนตามเกณฑ์คงค้างหรือรับรู้เมื่อสามารถระบุความสำเร็จของการให้บริการได้อย่างน่าเชื่อถือและระดับความสำเร็จของการให้บริการนั้นพิจารณาจากงานที่ได้ให้บริการแล้ว</w:t>
      </w:r>
    </w:p>
    <w:p w14:paraId="1DA55E06" w14:textId="43D1363C" w:rsidR="002D436B" w:rsidRPr="001B05B2" w:rsidRDefault="002D436B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B5392A" w14:textId="68C9160F" w:rsidR="00A54000" w:rsidRPr="00996E40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96E4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Pr="00996E4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ค่าเช่า</w:t>
      </w:r>
    </w:p>
    <w:p w14:paraId="4C1A7988" w14:textId="574CAB4C" w:rsidR="00A54000" w:rsidRPr="001B05B2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E9C840" w14:textId="03733BAB" w:rsidR="001B05B2" w:rsidRDefault="00A54000" w:rsidP="00A5400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6E40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996E40">
        <w:rPr>
          <w:rFonts w:asciiTheme="majorBidi" w:hAnsiTheme="majorBidi" w:cstheme="majorBidi"/>
          <w:sz w:val="30"/>
          <w:szCs w:val="30"/>
        </w:rPr>
        <w:t xml:space="preserve"> </w:t>
      </w:r>
      <w:r w:rsidRPr="00996E40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E587AFE" w14:textId="7437848F" w:rsidR="00A54000" w:rsidRPr="00996E40" w:rsidRDefault="00A54000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A7A1E5" w14:textId="654ED537" w:rsidR="00A54000" w:rsidRPr="00996E40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96E40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Pr="00996E40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6C25E4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6E066E" w14:textId="15035AFB" w:rsidR="00A54000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96E40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รายได้จากการลงทุนประกอบด้วย</w:t>
      </w:r>
      <w:r w:rsidR="008D5FC0" w:rsidRPr="00996E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6E40">
        <w:rPr>
          <w:rFonts w:asciiTheme="majorBidi" w:hAnsiTheme="majorBidi" w:cstheme="majorBidi" w:hint="cs"/>
          <w:i/>
          <w:sz w:val="30"/>
          <w:szCs w:val="30"/>
          <w:cs/>
        </w:rPr>
        <w:t>เงินปันผลและดอกเบี้ยรับจากการลงทุนและเงินฝากธนาคาร โดยเงินปันผลรับบันทึกในกำไรหรือขาดทุนใน</w:t>
      </w:r>
      <w:r w:rsidRPr="00996E40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996E40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 และดอกเบี้ยรับบันทึกใน</w:t>
      </w:r>
      <w:r w:rsidRPr="008F6742">
        <w:rPr>
          <w:rFonts w:asciiTheme="majorBidi" w:hAnsiTheme="majorBidi" w:cstheme="majorBidi" w:hint="cs"/>
          <w:i/>
          <w:sz w:val="30"/>
          <w:szCs w:val="30"/>
          <w:cs/>
        </w:rPr>
        <w:t>กำไร</w:t>
      </w:r>
      <w:r w:rsidR="004D1EC1" w:rsidRPr="008F6742">
        <w:rPr>
          <w:rFonts w:asciiTheme="majorBidi" w:hAnsiTheme="majorBidi" w:cstheme="majorBidi" w:hint="cs"/>
          <w:i/>
          <w:sz w:val="30"/>
          <w:szCs w:val="30"/>
          <w:cs/>
        </w:rPr>
        <w:t>หรือ</w:t>
      </w:r>
      <w:r w:rsidRPr="008F6742">
        <w:rPr>
          <w:rFonts w:asciiTheme="majorBidi" w:hAnsiTheme="majorBidi" w:cstheme="majorBidi" w:hint="cs"/>
          <w:i/>
          <w:sz w:val="30"/>
          <w:szCs w:val="30"/>
          <w:cs/>
        </w:rPr>
        <w:t>ขาดทุน</w:t>
      </w:r>
      <w:r w:rsidRPr="00996E40">
        <w:rPr>
          <w:rFonts w:asciiTheme="majorBidi" w:hAnsiTheme="majorBidi" w:cstheme="majorBidi" w:hint="cs"/>
          <w:i/>
          <w:sz w:val="30"/>
          <w:szCs w:val="30"/>
          <w:cs/>
        </w:rPr>
        <w:t>ตามเกณฑ์คงค้าง</w:t>
      </w:r>
    </w:p>
    <w:p w14:paraId="480225CC" w14:textId="10C9011D" w:rsidR="00553244" w:rsidRPr="006C25E4" w:rsidRDefault="00553244" w:rsidP="00FF5281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1D039C5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C44F289" w14:textId="77777777" w:rsidR="00553244" w:rsidRPr="006C25E4" w:rsidRDefault="00553244" w:rsidP="00553244">
      <w:pPr>
        <w:pStyle w:val="ListParagraph"/>
        <w:ind w:left="540" w:firstLine="0"/>
        <w:rPr>
          <w:rFonts w:asciiTheme="majorBidi" w:hAnsiTheme="majorBidi" w:cstheme="majorBidi"/>
          <w:sz w:val="28"/>
          <w:szCs w:val="28"/>
          <w:cs/>
        </w:rPr>
      </w:pPr>
    </w:p>
    <w:p w14:paraId="28CD2865" w14:textId="22BEA80A" w:rsidR="00174545" w:rsidRPr="006C25E4" w:rsidRDefault="00A34B46" w:rsidP="008D5FC0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sz w:val="28"/>
          <w:szCs w:val="28"/>
          <w:cs/>
          <w:lang w:val="en-US"/>
        </w:rPr>
      </w:pPr>
      <w:r w:rsidRPr="005C2D3F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30738D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br w:type="page"/>
      </w:r>
    </w:p>
    <w:p w14:paraId="1A7805CD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สัญญาเช่าดำเนินงาน</w:t>
      </w:r>
    </w:p>
    <w:p w14:paraId="0983408C" w14:textId="77777777" w:rsidR="00553244" w:rsidRPr="006C25E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</w:p>
    <w:p w14:paraId="2B43AB36" w14:textId="77777777" w:rsidR="009D04AA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</w:t>
      </w:r>
      <w:r w:rsidR="00970D57" w:rsidRPr="005C2D3F">
        <w:rPr>
          <w:rFonts w:asciiTheme="majorBidi" w:hAnsiTheme="majorBidi" w:cstheme="majorBidi"/>
          <w:sz w:val="30"/>
          <w:szCs w:val="30"/>
          <w:cs/>
        </w:rPr>
        <w:t>โดยวิธีเส้นตรงตลอดอายุสัญญาเช่า</w:t>
      </w:r>
      <w:r w:rsidR="00970D57"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940D91E" w14:textId="77777777" w:rsidR="004D1EC1" w:rsidRPr="006C25E4" w:rsidRDefault="004D1EC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BFEC06" w14:textId="09D941EA" w:rsidR="004D1EC1" w:rsidRPr="00A11CE9" w:rsidRDefault="004D1EC1" w:rsidP="004D1E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1CE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11C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5CE9232" w14:textId="77777777" w:rsidR="004D1EC1" w:rsidRPr="006C25E4" w:rsidRDefault="004D1EC1" w:rsidP="004D1E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CB7749" w14:textId="38408F68" w:rsidR="004D1EC1" w:rsidRPr="002F15A8" w:rsidRDefault="004D1EC1" w:rsidP="004D1E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F15A8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8ABED61" w14:textId="77777777" w:rsidR="004D1EC1" w:rsidRPr="006C25E4" w:rsidRDefault="004D1EC1" w:rsidP="004D1E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E957B" w14:textId="06BF51B9" w:rsidR="004D1EC1" w:rsidRPr="004D1EC1" w:rsidRDefault="004D1EC1" w:rsidP="004D1EC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F15A8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70F5E11A" w14:textId="27A7F321" w:rsidR="002F15A8" w:rsidRPr="006C25E4" w:rsidRDefault="002F15A8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4BF34E14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6C25E4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FF4617B" w14:textId="77777777" w:rsidR="00553244" w:rsidRPr="00A4670E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</w:t>
      </w:r>
      <w:r w:rsidRPr="00A4670E">
        <w:rPr>
          <w:rFonts w:asciiTheme="majorBidi" w:hAnsiTheme="majorBidi" w:cstheme="majorBidi"/>
          <w:sz w:val="30"/>
          <w:szCs w:val="30"/>
          <w:cs/>
        </w:rPr>
        <w:t>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D4C7364" w14:textId="77777777" w:rsidR="00553244" w:rsidRPr="00A4670E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F396A7" w14:textId="77777777" w:rsidR="0064187C" w:rsidRPr="00A4670E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46D4FF" w14:textId="07413B43" w:rsidR="0029540E" w:rsidRPr="00A4670E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24667C62" w:rsidR="00553244" w:rsidRPr="00A4670E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A4670E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A4670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A4670E">
        <w:rPr>
          <w:rFonts w:asciiTheme="majorBidi" w:hAnsiTheme="majorBidi" w:cstheme="majorBidi"/>
          <w:sz w:val="30"/>
          <w:szCs w:val="30"/>
          <w:cs/>
        </w:rPr>
        <w:t xml:space="preserve">ลแตกต่างชั่วคราวต่อไปนี้ การรับรู้ค่าความนิยมในครั้งแรก </w:t>
      </w:r>
      <w:r w:rsidRPr="00A4670E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64FAA779" w14:textId="7EF7B5DA" w:rsidR="00553244" w:rsidRPr="00A4670E" w:rsidRDefault="00F36876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AABAB4" w14:textId="77777777" w:rsidR="00553244" w:rsidRPr="00A4670E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4670E">
        <w:rPr>
          <w:rFonts w:asciiTheme="majorBidi" w:hAnsiTheme="majorBidi" w:cstheme="majorBidi"/>
          <w:sz w:val="30"/>
          <w:szCs w:val="30"/>
        </w:rPr>
        <w:t xml:space="preserve"> </w:t>
      </w:r>
    </w:p>
    <w:p w14:paraId="6D0B1C9C" w14:textId="77777777" w:rsidR="00E93F24" w:rsidRPr="00A4670E" w:rsidRDefault="00E93F2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A0402" w14:textId="77777777" w:rsidR="00503D96" w:rsidRPr="00A4670E" w:rsidRDefault="00553244" w:rsidP="00BF131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99892A1" w14:textId="77777777" w:rsidR="0069060D" w:rsidRPr="00A4670E" w:rsidRDefault="0069060D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DE30F" w14:textId="2304F0A8" w:rsidR="00553244" w:rsidRPr="00A4670E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</w:t>
      </w:r>
      <w:r w:rsidR="00E93F24" w:rsidRPr="00A4670E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</w:t>
      </w:r>
      <w:r w:rsidRPr="00A4670E">
        <w:rPr>
          <w:rFonts w:asciiTheme="majorBidi" w:hAnsiTheme="majorBidi" w:cstheme="majorBidi"/>
          <w:sz w:val="30"/>
          <w:szCs w:val="30"/>
          <w:cs/>
        </w:rPr>
        <w:t xml:space="preserve"> การประเมินนี้อยู่บนพ</w:t>
      </w:r>
      <w:r w:rsidR="00A34B46" w:rsidRPr="00A4670E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A4670E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</w:t>
      </w:r>
      <w:r w:rsidR="00E93F24" w:rsidRPr="00A4670E">
        <w:rPr>
          <w:rFonts w:asciiTheme="majorBidi" w:hAnsiTheme="majorBidi" w:cstheme="majorBidi"/>
          <w:sz w:val="30"/>
          <w:szCs w:val="30"/>
          <w:cs/>
        </w:rPr>
        <w:t>ดสินใจเกี่ยวกับเหตุการณ์ในอนาคต</w:t>
      </w:r>
      <w:r w:rsidRPr="00A4670E">
        <w:rPr>
          <w:rFonts w:asciiTheme="majorBidi" w:hAnsiTheme="majorBidi" w:cstheme="majorBidi"/>
          <w:sz w:val="30"/>
          <w:szCs w:val="30"/>
          <w:cs/>
        </w:rPr>
        <w:t xml:space="preserve"> ข้อมูลใหม่ๆ</w:t>
      </w:r>
      <w:r w:rsidRPr="00A467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4670E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</w:t>
      </w:r>
      <w:r w:rsidR="00E93F24" w:rsidRPr="00A4670E">
        <w:rPr>
          <w:rFonts w:asciiTheme="majorBidi" w:hAnsiTheme="majorBidi" w:cstheme="majorBidi"/>
          <w:sz w:val="30"/>
          <w:szCs w:val="30"/>
          <w:cs/>
        </w:rPr>
        <w:t xml:space="preserve">องภาษีเงินได้ค้างจ่ายที่มีอยู่ </w:t>
      </w:r>
      <w:r w:rsidRPr="00A4670E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A9D33B8" w14:textId="58DC89FF" w:rsidR="00553244" w:rsidRPr="00A4670E" w:rsidRDefault="00553244" w:rsidP="006C25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444F5F" w14:textId="77777777" w:rsidR="00553244" w:rsidRPr="005C2D3F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4670E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</w:t>
      </w:r>
      <w:r w:rsidRPr="005C2D3F">
        <w:rPr>
          <w:rFonts w:asciiTheme="majorBidi" w:hAnsiTheme="majorBidi" w:cstheme="majorBidi"/>
          <w:sz w:val="30"/>
          <w:szCs w:val="30"/>
          <w:cs/>
        </w:rPr>
        <w:t>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C2D3F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4A5D736" w14:textId="77777777" w:rsidR="00553244" w:rsidRPr="00D13A37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53D35" w14:textId="3452E1BD" w:rsidR="00633BAB" w:rsidRPr="009D596A" w:rsidRDefault="009D04AA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A11D60">
        <w:rPr>
          <w:sz w:val="30"/>
          <w:szCs w:val="30"/>
          <w:cs/>
        </w:rPr>
        <w:t>สินทรัพย์ภาษีเงินได้รอการตัดบัญชีจะบันทึก</w:t>
      </w:r>
      <w:r w:rsidRPr="006F5CF0">
        <w:rPr>
          <w:sz w:val="30"/>
          <w:szCs w:val="30"/>
          <w:cs/>
        </w:rPr>
        <w:t>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>
        <w:rPr>
          <w:sz w:val="30"/>
          <w:szCs w:val="30"/>
          <w:cs/>
        </w:rPr>
        <w:t>ชน์จากผลแตกต่างชั่วคราวดังกล่าว</w:t>
      </w:r>
      <w:r w:rsidRPr="006F5CF0">
        <w:rPr>
          <w:sz w:val="30"/>
          <w:szCs w:val="30"/>
          <w:cs/>
        </w:rPr>
        <w:t xml:space="preserve"> </w:t>
      </w:r>
      <w:r w:rsidRPr="006F5CF0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6F5CF0">
        <w:rPr>
          <w:sz w:val="30"/>
          <w:szCs w:val="30"/>
          <w:cs/>
        </w:rPr>
        <w:t>สินท</w:t>
      </w:r>
      <w:r w:rsidRPr="00A11D60">
        <w:rPr>
          <w:sz w:val="30"/>
          <w:szCs w:val="30"/>
          <w:cs/>
        </w:rPr>
        <w:t>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1B05B2">
        <w:rPr>
          <w:sz w:val="30"/>
          <w:szCs w:val="30"/>
          <w:cs/>
        </w:rPr>
        <w:br w:type="page"/>
      </w:r>
    </w:p>
    <w:p w14:paraId="6AE4FFBA" w14:textId="77777777" w:rsidR="00683173" w:rsidRPr="00A73C1B" w:rsidRDefault="00683173" w:rsidP="00683173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A73C1B">
        <w:rPr>
          <w:rFonts w:hint="cs"/>
          <w:b/>
          <w:bCs/>
          <w:i/>
          <w:iCs/>
          <w:sz w:val="30"/>
          <w:szCs w:val="30"/>
          <w:cs/>
          <w:lang w:val="th-TH"/>
        </w:rPr>
        <w:lastRenderedPageBreak/>
        <w:t>การดำเนินงานที่ยกเลิก</w:t>
      </w:r>
    </w:p>
    <w:p w14:paraId="4E5272E9" w14:textId="77777777" w:rsidR="00A73C1B" w:rsidRPr="00FE7A2E" w:rsidRDefault="00A73C1B" w:rsidP="00A73C1B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0CB9319B" w14:textId="586DB61C" w:rsidR="00683173" w:rsidRPr="00A73C1B" w:rsidRDefault="00683173" w:rsidP="00A73C1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73C1B">
        <w:rPr>
          <w:rFonts w:asciiTheme="majorBidi" w:hAnsiTheme="majorBidi" w:cstheme="majorBidi" w:hint="cs"/>
          <w:sz w:val="30"/>
          <w:szCs w:val="30"/>
          <w:cs/>
        </w:rPr>
        <w:t>การดำเนินงานที่ยกเลิกเป็นส่วนประกอบของธุรกิจของกลุ่มบริษัท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เป็นสายงานธุรกิจที่สำคัญหรือเขตภูมิศาสตร์ที่แยกต่างหากที่ยกเลิกหรือถือไว้เพื่อขาย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หรือเป็นบริษัทย่อยที่ซื้อมาเพื่อขายต่อ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โดยจัดประเภทเป็นการดำเนินงานที่ยกเลิกเมื่อมีการขาย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หรือเมื่อเข้าเงื่อนไขของการถือไว้เพื่อขาย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แล้วแต่เวลาใดจะเกิดขึ้นก่อน</w:t>
      </w:r>
      <w:r w:rsidR="008D14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เมื่อมีการจัดประเภทเป็นการดำเนินงานที่ยกเลิก</w:t>
      </w:r>
      <w:r w:rsidRPr="00A73C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งบกำไรขาดทุนที่แสดงเปรียบเทียบจะถูกปรับปรุงใหม่เสมือนว่าส่วนงานนั้นได้</w:t>
      </w:r>
      <w:r w:rsidR="00890E9B">
        <w:rPr>
          <w:rFonts w:asciiTheme="majorBidi" w:hAnsiTheme="majorBidi" w:cstheme="majorBidi"/>
          <w:sz w:val="30"/>
          <w:szCs w:val="30"/>
        </w:rPr>
        <w:br/>
      </w:r>
      <w:r w:rsidRPr="00A73C1B">
        <w:rPr>
          <w:rFonts w:asciiTheme="majorBidi" w:hAnsiTheme="majorBidi" w:cstheme="majorBidi" w:hint="cs"/>
          <w:sz w:val="30"/>
          <w:szCs w:val="30"/>
          <w:cs/>
        </w:rPr>
        <w:t>ถูกยกเลิกตั้งแต่ต้นงวดที่นำมาเปรียบเทียบ</w:t>
      </w:r>
    </w:p>
    <w:p w14:paraId="4F29AC06" w14:textId="77777777" w:rsidR="00683173" w:rsidRDefault="00683173" w:rsidP="00A73C1B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</w:rPr>
      </w:pPr>
    </w:p>
    <w:p w14:paraId="420C6FDF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FE7A2E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</w:rPr>
      </w:pPr>
    </w:p>
    <w:p w14:paraId="31C7CF05" w14:textId="4449BA87" w:rsidR="00553244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2D3F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B85B485" w14:textId="72A50159" w:rsidR="008D5FC0" w:rsidRDefault="008D5FC0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FAE4D06" w14:textId="77777777" w:rsidR="00EE3100" w:rsidRPr="00996E40" w:rsidRDefault="00EE3100" w:rsidP="00EE3100">
      <w:pPr>
        <w:pStyle w:val="Heading8"/>
        <w:keepNext/>
        <w:numPr>
          <w:ilvl w:val="1"/>
          <w:numId w:val="7"/>
        </w:numPr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996E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CCD9847" w14:textId="77777777" w:rsidR="00EE3100" w:rsidRPr="00996E40" w:rsidRDefault="00EE3100" w:rsidP="00EE310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95DAEAF" w14:textId="39F2037E" w:rsidR="00EB25C9" w:rsidRDefault="00EE3100" w:rsidP="006C25E4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color w:val="0000FF"/>
        </w:rPr>
      </w:pPr>
      <w:r w:rsidRPr="00996E4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47CC2F5" w14:textId="77777777" w:rsidR="001B05B2" w:rsidRDefault="001B05B2" w:rsidP="006C25E4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color w:val="0000FF"/>
        </w:rPr>
      </w:pPr>
    </w:p>
    <w:p w14:paraId="7A034E6E" w14:textId="77777777" w:rsidR="00553244" w:rsidRPr="005C2D3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BE4D083" w14:textId="77777777" w:rsidR="00553244" w:rsidRPr="00FE7A2E" w:rsidRDefault="00553244" w:rsidP="00553244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</w:p>
    <w:p w14:paraId="442029DA" w14:textId="3E0658D8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9D04AA">
        <w:rPr>
          <w:rFonts w:asciiTheme="majorBidi" w:hAnsiTheme="majorBidi" w:cstheme="majorBidi"/>
          <w:sz w:val="30"/>
          <w:szCs w:val="30"/>
          <w:cs/>
        </w:rPr>
        <w:t>ได้รับการปันส่วนอย่างสมเหตุสมผล</w:t>
      </w:r>
    </w:p>
    <w:p w14:paraId="3FFA5FFF" w14:textId="0341864B" w:rsidR="00B32586" w:rsidRDefault="001B05B2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8F4A666" w14:textId="426D76CC" w:rsidR="0094560A" w:rsidRPr="00ED2179" w:rsidRDefault="0094560A" w:rsidP="0094560A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ED2179">
        <w:rPr>
          <w:rFonts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1A2814F7" w14:textId="77777777" w:rsidR="00A6482D" w:rsidRPr="00ED2179" w:rsidRDefault="00A6482D" w:rsidP="0094560A">
      <w:pPr>
        <w:tabs>
          <w:tab w:val="left" w:pos="540"/>
        </w:tabs>
        <w:jc w:val="both"/>
        <w:rPr>
          <w:rFonts w:asciiTheme="majorBidi" w:hAnsiTheme="majorBidi" w:cstheme="majorBidi"/>
          <w:cs/>
        </w:rPr>
      </w:pPr>
    </w:p>
    <w:p w14:paraId="0EB913C9" w14:textId="723218CC" w:rsidR="00A6482D" w:rsidRPr="00CF27DA" w:rsidRDefault="00A6482D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/>
          <w:b w:val="0"/>
          <w:bCs w:val="0"/>
          <w:cs/>
        </w:rPr>
      </w:pPr>
      <w:r w:rsidRPr="00CF27DA">
        <w:rPr>
          <w:rFonts w:asciiTheme="majorBidi" w:hAnsiTheme="majorBidi" w:cstheme="majorBidi" w:hint="cs"/>
          <w:b w:val="0"/>
          <w:bCs w:val="0"/>
          <w:cs/>
        </w:rPr>
        <w:t>การซื้อบริษัท</w:t>
      </w:r>
      <w:r w:rsidR="00996E40" w:rsidRPr="00CF27DA">
        <w:rPr>
          <w:rFonts w:asciiTheme="majorBidi" w:hAnsiTheme="majorBidi" w:cstheme="majorBidi" w:hint="cs"/>
          <w:b w:val="0"/>
          <w:bCs w:val="0"/>
          <w:cs/>
        </w:rPr>
        <w:t xml:space="preserve"> เอเชีย เวนดิ้ง แมชชีน โอเปอร์เรชั่น จำกัด</w:t>
      </w:r>
      <w:r w:rsidRPr="00CF27DA">
        <w:rPr>
          <w:rFonts w:asciiTheme="majorBidi" w:hAnsiTheme="majorBidi" w:cstheme="majorBidi" w:hint="cs"/>
          <w:b w:val="0"/>
          <w:bCs w:val="0"/>
          <w:cs/>
        </w:rPr>
        <w:t xml:space="preserve"> </w:t>
      </w:r>
    </w:p>
    <w:p w14:paraId="6D38C781" w14:textId="77777777" w:rsidR="00A6482D" w:rsidRPr="00ED2179" w:rsidRDefault="00A6482D" w:rsidP="00A6482D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64A96A0" w14:textId="3D59B689" w:rsidR="00A6482D" w:rsidRPr="00ED2179" w:rsidRDefault="00B5342C" w:rsidP="00583414">
      <w:pPr>
        <w:pStyle w:val="BodyText2"/>
        <w:tabs>
          <w:tab w:val="left" w:pos="540"/>
        </w:tabs>
        <w:ind w:left="540" w:right="9"/>
        <w:rPr>
          <w:rFonts w:asciiTheme="majorBidi" w:hAnsiTheme="majorBidi" w:cstheme="majorBidi"/>
          <w:b/>
          <w:bCs/>
          <w:color w:val="0000FF"/>
          <w:spacing w:val="2"/>
          <w:cs/>
        </w:rPr>
      </w:pPr>
      <w:r w:rsidRPr="00ED2179">
        <w:rPr>
          <w:rFonts w:asciiTheme="majorBidi" w:hAnsiTheme="majorBidi" w:cstheme="majorBidi" w:hint="cs"/>
          <w:spacing w:val="2"/>
          <w:cs/>
        </w:rPr>
        <w:t xml:space="preserve">เมื่อวันที่ </w:t>
      </w:r>
      <w:r w:rsidR="003C303F" w:rsidRPr="00ED2179">
        <w:rPr>
          <w:rFonts w:asciiTheme="majorBidi" w:hAnsiTheme="majorBidi" w:cstheme="majorBidi" w:hint="cs"/>
          <w:spacing w:val="2"/>
        </w:rPr>
        <w:t>1</w:t>
      </w:r>
      <w:r w:rsidR="00A6482D" w:rsidRPr="00ED2179">
        <w:rPr>
          <w:rFonts w:asciiTheme="majorBidi" w:hAnsiTheme="majorBidi" w:cstheme="majorBidi" w:hint="cs"/>
          <w:spacing w:val="2"/>
        </w:rPr>
        <w:t xml:space="preserve"> </w:t>
      </w:r>
      <w:r w:rsidRPr="00ED2179">
        <w:rPr>
          <w:rFonts w:asciiTheme="majorBidi" w:hAnsiTheme="majorBidi" w:cstheme="majorBidi" w:hint="cs"/>
          <w:spacing w:val="2"/>
          <w:cs/>
        </w:rPr>
        <w:t>ตุลาคม</w:t>
      </w:r>
      <w:r w:rsidR="00A6482D" w:rsidRPr="00ED2179">
        <w:rPr>
          <w:rFonts w:asciiTheme="majorBidi" w:hAnsiTheme="majorBidi" w:cstheme="majorBidi" w:hint="cs"/>
          <w:spacing w:val="2"/>
          <w:cs/>
        </w:rPr>
        <w:t xml:space="preserve"> </w:t>
      </w:r>
      <w:r w:rsidR="003C303F" w:rsidRPr="00ED2179">
        <w:rPr>
          <w:rFonts w:asciiTheme="majorBidi" w:hAnsiTheme="majorBidi" w:cstheme="majorBidi" w:hint="cs"/>
          <w:spacing w:val="2"/>
        </w:rPr>
        <w:t>2562</w:t>
      </w:r>
      <w:r w:rsidR="00A6482D" w:rsidRPr="00ED2179">
        <w:rPr>
          <w:rFonts w:asciiTheme="majorBidi" w:hAnsiTheme="majorBidi" w:cstheme="majorBidi" w:hint="cs"/>
          <w:spacing w:val="2"/>
        </w:rPr>
        <w:t xml:space="preserve"> </w:t>
      </w:r>
      <w:r w:rsidR="00A6482D" w:rsidRPr="00ED2179">
        <w:rPr>
          <w:rFonts w:asciiTheme="majorBidi" w:hAnsiTheme="majorBidi" w:cstheme="majorBidi" w:hint="cs"/>
          <w:spacing w:val="2"/>
          <w:cs/>
        </w:rPr>
        <w:t>กลุ่มบริษัทได้</w:t>
      </w:r>
      <w:r w:rsidR="00DE5985" w:rsidRPr="00ED2179">
        <w:rPr>
          <w:rFonts w:asciiTheme="majorBidi" w:hAnsiTheme="majorBidi" w:cstheme="majorBidi" w:hint="cs"/>
          <w:spacing w:val="2"/>
          <w:cs/>
        </w:rPr>
        <w:t>เข้าซื้อหุ้น</w:t>
      </w:r>
      <w:r w:rsidR="00A6482D" w:rsidRPr="00ED2179">
        <w:rPr>
          <w:rFonts w:asciiTheme="majorBidi" w:hAnsiTheme="majorBidi" w:cstheme="majorBidi" w:hint="cs"/>
          <w:spacing w:val="2"/>
          <w:cs/>
        </w:rPr>
        <w:t>ใน</w:t>
      </w:r>
      <w:r w:rsidRPr="00ED2179">
        <w:rPr>
          <w:rFonts w:asciiTheme="majorBidi" w:hAnsiTheme="majorBidi" w:cstheme="majorBidi" w:hint="cs"/>
          <w:spacing w:val="2"/>
          <w:cs/>
        </w:rPr>
        <w:t xml:space="preserve">บริษัท เอเชีย เวนดิ้ง แมชชีน โอเปอร์เรชั่น จำกัด </w:t>
      </w:r>
      <w:r w:rsidR="00A6482D" w:rsidRPr="00ED2179">
        <w:rPr>
          <w:rFonts w:asciiTheme="majorBidi" w:hAnsiTheme="majorBidi" w:cstheme="majorBidi" w:hint="cs"/>
          <w:spacing w:val="2"/>
          <w:cs/>
        </w:rPr>
        <w:t>ซึ่ง</w:t>
      </w:r>
      <w:r w:rsidR="000723D6" w:rsidRPr="00ED2179">
        <w:rPr>
          <w:rFonts w:asciiTheme="majorBidi" w:hAnsiTheme="majorBidi" w:cstheme="majorBidi" w:hint="cs"/>
          <w:spacing w:val="2"/>
          <w:cs/>
        </w:rPr>
        <w:t>ประกอบ</w:t>
      </w:r>
      <w:r w:rsidR="000723D6" w:rsidRPr="00ED2179">
        <w:rPr>
          <w:rFonts w:asciiTheme="majorBidi" w:hAnsiTheme="majorBidi" w:cstheme="majorBidi" w:hint="cs"/>
          <w:cs/>
        </w:rPr>
        <w:t>ธุรกิจ</w:t>
      </w:r>
      <w:r w:rsidRPr="00ED2179">
        <w:rPr>
          <w:rFonts w:asciiTheme="majorBidi" w:hAnsiTheme="majorBidi" w:cstheme="majorBidi" w:hint="cs"/>
          <w:cs/>
        </w:rPr>
        <w:t>จำหน่ายเครื่องดื่ม อาหารและสินค้าอื่นๆ</w:t>
      </w:r>
      <w:r w:rsidR="00A6482D" w:rsidRPr="00ED2179">
        <w:rPr>
          <w:rFonts w:asciiTheme="majorBidi" w:hAnsiTheme="majorBidi" w:cstheme="majorBidi" w:hint="cs"/>
          <w:spacing w:val="2"/>
          <w:cs/>
        </w:rPr>
        <w:t xml:space="preserve"> </w:t>
      </w:r>
      <w:r w:rsidR="00D13A37" w:rsidRPr="00ED2179">
        <w:rPr>
          <w:rFonts w:asciiTheme="majorBidi" w:hAnsiTheme="majorBidi" w:cstheme="majorBidi" w:hint="cs"/>
          <w:cs/>
        </w:rPr>
        <w:t>ผ่านตู้จำหน่ายสินค้าอัตโนมัติ</w:t>
      </w:r>
      <w:r w:rsidR="000723D6" w:rsidRPr="00ED2179">
        <w:rPr>
          <w:rFonts w:asciiTheme="majorBidi" w:hAnsiTheme="majorBidi" w:cstheme="majorBidi" w:hint="cs"/>
          <w:cs/>
        </w:rPr>
        <w:t>ในสัดส่วน</w:t>
      </w:r>
      <w:r w:rsidR="00A6482D" w:rsidRPr="00ED2179">
        <w:rPr>
          <w:rFonts w:asciiTheme="majorBidi" w:hAnsiTheme="majorBidi" w:cstheme="majorBidi" w:hint="cs"/>
          <w:cs/>
        </w:rPr>
        <w:t xml:space="preserve">ร้อยละ </w:t>
      </w:r>
      <w:r w:rsidR="003C303F" w:rsidRPr="00ED2179">
        <w:rPr>
          <w:rFonts w:asciiTheme="majorBidi" w:hAnsiTheme="majorBidi" w:cstheme="majorBidi"/>
        </w:rPr>
        <w:t>51</w:t>
      </w:r>
      <w:r w:rsidR="00A6482D" w:rsidRPr="00ED2179">
        <w:rPr>
          <w:rFonts w:asciiTheme="majorBidi" w:hAnsiTheme="majorBidi" w:cstheme="majorBidi" w:hint="cs"/>
          <w:cs/>
        </w:rPr>
        <w:t xml:space="preserve"> </w:t>
      </w:r>
      <w:r w:rsidR="000723D6" w:rsidRPr="00ED2179">
        <w:rPr>
          <w:rFonts w:asciiTheme="majorBidi" w:hAnsiTheme="majorBidi" w:cstheme="majorBidi" w:hint="cs"/>
          <w:cs/>
        </w:rPr>
        <w:t>คิดเป็นจำนวนเงิน</w:t>
      </w:r>
      <w:r w:rsidR="000723D6" w:rsidRPr="00ED2179">
        <w:rPr>
          <w:rFonts w:asciiTheme="majorBidi" w:hAnsiTheme="majorBidi" w:cstheme="majorBidi" w:hint="cs"/>
          <w:spacing w:val="2"/>
          <w:cs/>
        </w:rPr>
        <w:t xml:space="preserve"> </w:t>
      </w:r>
      <w:r w:rsidR="000723D6" w:rsidRPr="00ED2179">
        <w:rPr>
          <w:rFonts w:asciiTheme="majorBidi" w:hAnsiTheme="majorBidi" w:cstheme="majorBidi"/>
          <w:spacing w:val="2"/>
        </w:rPr>
        <w:t xml:space="preserve">25.5 </w:t>
      </w:r>
      <w:r w:rsidR="000723D6" w:rsidRPr="00ED2179">
        <w:rPr>
          <w:rFonts w:asciiTheme="majorBidi" w:hAnsiTheme="majorBidi" w:cstheme="majorBidi" w:hint="cs"/>
          <w:spacing w:val="2"/>
          <w:cs/>
        </w:rPr>
        <w:t>ล้านบาท</w:t>
      </w:r>
      <w:r w:rsidR="00D13A37" w:rsidRPr="00ED2179">
        <w:rPr>
          <w:rFonts w:asciiTheme="majorBidi" w:hAnsiTheme="majorBidi" w:hint="cs"/>
          <w:spacing w:val="2"/>
          <w:cs/>
        </w:rPr>
        <w:t xml:space="preserve"> </w:t>
      </w:r>
      <w:r w:rsidR="00577648" w:rsidRPr="00ED2179">
        <w:rPr>
          <w:rFonts w:asciiTheme="majorBidi" w:hAnsiTheme="majorBidi"/>
          <w:spacing w:val="2"/>
          <w:cs/>
        </w:rPr>
        <w:t xml:space="preserve">โดยกลุ่มบริษัทได้มีการประเมินมูลค่ายุติธรรมของเงินลงทุนในบริษัท เอเชีย เวนดิ้ง แมชชีน </w:t>
      </w:r>
      <w:r w:rsidR="00D13A37" w:rsidRPr="00ED2179">
        <w:rPr>
          <w:rFonts w:asciiTheme="majorBidi" w:hAnsiTheme="majorBidi"/>
          <w:spacing w:val="2"/>
          <w:cs/>
        </w:rPr>
        <w:br/>
      </w:r>
      <w:r w:rsidR="00577648" w:rsidRPr="00ED2179">
        <w:rPr>
          <w:rFonts w:asciiTheme="majorBidi" w:hAnsiTheme="majorBidi"/>
          <w:spacing w:val="2"/>
          <w:cs/>
        </w:rPr>
        <w:t>โอเปอร์เรชั่น จำกัด</w:t>
      </w:r>
      <w:r w:rsidR="00577648" w:rsidRPr="00ED2179">
        <w:rPr>
          <w:rFonts w:asciiTheme="majorBidi" w:hAnsiTheme="majorBidi" w:hint="cs"/>
          <w:spacing w:val="2"/>
          <w:cs/>
        </w:rPr>
        <w:t xml:space="preserve"> ณ วันที่ซื้อธุรกิจ ดังนี้</w:t>
      </w:r>
    </w:p>
    <w:p w14:paraId="66814E37" w14:textId="77777777" w:rsidR="00A6482D" w:rsidRPr="00ED2179" w:rsidRDefault="00A6482D" w:rsidP="00A6482D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A6482D" w:rsidRPr="00ED2179" w14:paraId="27297351" w14:textId="77777777" w:rsidTr="00583414">
        <w:trPr>
          <w:tblHeader/>
        </w:trPr>
        <w:tc>
          <w:tcPr>
            <w:tcW w:w="5703" w:type="dxa"/>
            <w:hideMark/>
          </w:tcPr>
          <w:p w14:paraId="49F95C5B" w14:textId="77777777" w:rsidR="00A6482D" w:rsidRPr="00ED2179" w:rsidRDefault="00A6482D">
            <w:pPr>
              <w:tabs>
                <w:tab w:val="left" w:pos="720"/>
              </w:tabs>
              <w:rPr>
                <w:rFonts w:asciiTheme="majorBidi" w:hAnsiTheme="majorBidi" w:cstheme="majorBidi"/>
                <w:color w:val="0000FF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7E58F781" w14:textId="7777777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61C1802" w14:textId="7777777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ED1E036" w14:textId="7777777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04936F82" w14:textId="7777777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A6482D" w:rsidRPr="00ED2179" w14:paraId="3E83255F" w14:textId="77777777" w:rsidTr="00583414">
        <w:trPr>
          <w:tblHeader/>
        </w:trPr>
        <w:tc>
          <w:tcPr>
            <w:tcW w:w="5703" w:type="dxa"/>
            <w:hideMark/>
          </w:tcPr>
          <w:p w14:paraId="7C39C0E4" w14:textId="4BC4A561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EA9DC32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  <w:hideMark/>
          </w:tcPr>
          <w:p w14:paraId="65713D42" w14:textId="7777777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69" w:type="dxa"/>
          </w:tcPr>
          <w:p w14:paraId="4447F7AD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17F57481" w14:textId="7B4B00C2" w:rsidR="00A6482D" w:rsidRPr="00ED2179" w:rsidRDefault="00A6482D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577648"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ED2179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ED2179" w14:paraId="6F9B8823" w14:textId="77777777" w:rsidTr="00583414">
        <w:tc>
          <w:tcPr>
            <w:tcW w:w="5703" w:type="dxa"/>
            <w:hideMark/>
          </w:tcPr>
          <w:p w14:paraId="483D834E" w14:textId="498F8496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7AE32059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65CEE70" w14:textId="2BAB4B3C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634457B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7E5A7731" w14:textId="75F5063B" w:rsidR="00A6482D" w:rsidRPr="00ED2179" w:rsidRDefault="0057764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9,899</w:t>
            </w:r>
          </w:p>
        </w:tc>
      </w:tr>
      <w:tr w:rsidR="00577648" w:rsidRPr="00ED2179" w14:paraId="2B2C1A41" w14:textId="77777777" w:rsidTr="00583414">
        <w:tc>
          <w:tcPr>
            <w:tcW w:w="5703" w:type="dxa"/>
          </w:tcPr>
          <w:p w14:paraId="49228DF7" w14:textId="27CA745A" w:rsidR="00577648" w:rsidRPr="00ED2179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4DAD0735" w14:textId="77777777" w:rsidR="00577648" w:rsidRPr="00ED2179" w:rsidRDefault="0057764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01FA6B3A" w14:textId="77777777" w:rsidR="00577648" w:rsidRPr="00ED2179" w:rsidRDefault="005776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EF043EB" w14:textId="77777777" w:rsidR="00577648" w:rsidRPr="00ED2179" w:rsidRDefault="00577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626A82E3" w14:textId="3935F5AF" w:rsidR="00577648" w:rsidRPr="00ED2179" w:rsidRDefault="0057764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29</w:t>
            </w: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9A1F5C" w:rsidRPr="00ED217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6</w:t>
            </w:r>
            <w:r w:rsidR="009A1F5C" w:rsidRPr="00ED2179">
              <w:rPr>
                <w:rFonts w:asciiTheme="majorBidi" w:hAnsiTheme="majorBidi"/>
                <w:sz w:val="30"/>
                <w:szCs w:val="30"/>
                <w:lang w:eastAsia="en-GB"/>
              </w:rPr>
              <w:t>55</w:t>
            </w:r>
          </w:p>
        </w:tc>
      </w:tr>
      <w:tr w:rsidR="00A6482D" w:rsidRPr="00ED2179" w14:paraId="287658D7" w14:textId="77777777" w:rsidTr="00583414">
        <w:tc>
          <w:tcPr>
            <w:tcW w:w="5703" w:type="dxa"/>
            <w:hideMark/>
          </w:tcPr>
          <w:p w14:paraId="683F73DB" w14:textId="77777777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654C79AA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41E4582F" w14:textId="65721788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017CC5A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5C078B42" w14:textId="0B8FE1A5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12,630</w:t>
            </w:r>
          </w:p>
        </w:tc>
      </w:tr>
      <w:tr w:rsidR="00577648" w:rsidRPr="00ED2179" w14:paraId="1DE4794A" w14:textId="77777777" w:rsidTr="00583414">
        <w:tc>
          <w:tcPr>
            <w:tcW w:w="5703" w:type="dxa"/>
          </w:tcPr>
          <w:p w14:paraId="6C079EA4" w14:textId="1D6C7D48" w:rsidR="00577648" w:rsidRPr="00ED2179" w:rsidRDefault="00577648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7B5DFA3A" w14:textId="77777777" w:rsidR="00577648" w:rsidRPr="00ED2179" w:rsidRDefault="00577648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F557EA0" w14:textId="77777777" w:rsidR="00577648" w:rsidRPr="00ED2179" w:rsidRDefault="0057764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DE7AE31" w14:textId="77777777" w:rsidR="00577648" w:rsidRPr="00ED2179" w:rsidRDefault="0057764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6C12877B" w14:textId="09BF99EB" w:rsidR="00577648" w:rsidRPr="00ED2179" w:rsidRDefault="0057764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183</w:t>
            </w:r>
          </w:p>
        </w:tc>
      </w:tr>
      <w:tr w:rsidR="00A6482D" w:rsidRPr="00ED2179" w14:paraId="023B5635" w14:textId="77777777" w:rsidTr="00583414">
        <w:tc>
          <w:tcPr>
            <w:tcW w:w="5703" w:type="dxa"/>
            <w:hideMark/>
          </w:tcPr>
          <w:p w14:paraId="5F3AFF3A" w14:textId="77777777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55E4D14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3DBFDF84" w14:textId="528470DA" w:rsidR="00A6482D" w:rsidRPr="00ED2179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16</w:t>
            </w:r>
          </w:p>
        </w:tc>
        <w:tc>
          <w:tcPr>
            <w:tcW w:w="269" w:type="dxa"/>
          </w:tcPr>
          <w:p w14:paraId="04EEB07C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53F53D3E" w14:textId="2257325E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256,125</w:t>
            </w:r>
          </w:p>
        </w:tc>
      </w:tr>
      <w:tr w:rsidR="00A6482D" w:rsidRPr="00ED2179" w14:paraId="0FDEE6E2" w14:textId="77777777" w:rsidTr="00583414">
        <w:tc>
          <w:tcPr>
            <w:tcW w:w="5703" w:type="dxa"/>
            <w:hideMark/>
          </w:tcPr>
          <w:p w14:paraId="3966EB33" w14:textId="7CF6C31D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สินทรัพย์ไม่มีตัวตน</w:t>
            </w:r>
            <w:r w:rsidR="000F27A8"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อื่น</w:t>
            </w:r>
          </w:p>
        </w:tc>
        <w:tc>
          <w:tcPr>
            <w:tcW w:w="269" w:type="dxa"/>
          </w:tcPr>
          <w:p w14:paraId="3C59C2FF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A9A7558" w14:textId="3DEA4E83" w:rsidR="00A6482D" w:rsidRPr="00ED2179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17</w:t>
            </w:r>
          </w:p>
        </w:tc>
        <w:tc>
          <w:tcPr>
            <w:tcW w:w="269" w:type="dxa"/>
          </w:tcPr>
          <w:p w14:paraId="7294A076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4ADCB37F" w14:textId="5FDE2401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1,057</w:t>
            </w:r>
          </w:p>
        </w:tc>
      </w:tr>
      <w:tr w:rsidR="009A1F5C" w:rsidRPr="00ED2179" w14:paraId="34F09E97" w14:textId="77777777" w:rsidTr="00583414">
        <w:tc>
          <w:tcPr>
            <w:tcW w:w="5703" w:type="dxa"/>
          </w:tcPr>
          <w:p w14:paraId="5DAE64ED" w14:textId="427D5826" w:rsidR="009A1F5C" w:rsidRPr="00ED2179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0662C499" w14:textId="77777777" w:rsidR="009A1F5C" w:rsidRPr="00ED2179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61CD5A9" w14:textId="77777777" w:rsidR="009A1F5C" w:rsidRPr="00ED2179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B3D7116" w14:textId="77777777" w:rsidR="009A1F5C" w:rsidRPr="00ED2179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2F2837C7" w14:textId="293A02E7" w:rsidR="009A1F5C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2</w:t>
            </w: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ED217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27</w:t>
            </w:r>
            <w:r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9A1F5C" w:rsidRPr="00ED2179" w14:paraId="2C90CE62" w14:textId="77777777" w:rsidTr="00583414">
        <w:tc>
          <w:tcPr>
            <w:tcW w:w="5703" w:type="dxa"/>
          </w:tcPr>
          <w:p w14:paraId="37F4FC2E" w14:textId="6825D986" w:rsidR="009A1F5C" w:rsidRPr="00ED2179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4C7B49A6" w14:textId="77777777" w:rsidR="009A1F5C" w:rsidRPr="00ED2179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0C55673" w14:textId="77777777" w:rsidR="009A1F5C" w:rsidRPr="00ED2179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1D9237E5" w14:textId="77777777" w:rsidR="009A1F5C" w:rsidRPr="00ED2179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0D7715ED" w14:textId="70F46DAE" w:rsidR="009A1F5C" w:rsidRPr="00ED2179" w:rsidRDefault="009A1F5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lang w:eastAsia="en-GB"/>
              </w:rPr>
              <w:t>(84,000)</w:t>
            </w:r>
          </w:p>
        </w:tc>
      </w:tr>
      <w:tr w:rsidR="009A1F5C" w:rsidRPr="00ED2179" w14:paraId="5D95A76A" w14:textId="77777777" w:rsidTr="00583414">
        <w:tc>
          <w:tcPr>
            <w:tcW w:w="5703" w:type="dxa"/>
          </w:tcPr>
          <w:p w14:paraId="5BC90F77" w14:textId="045C8296" w:rsidR="009A1F5C" w:rsidRPr="00ED2179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เงินกู้ยืมจากกิจการอื่น</w:t>
            </w:r>
          </w:p>
        </w:tc>
        <w:tc>
          <w:tcPr>
            <w:tcW w:w="269" w:type="dxa"/>
          </w:tcPr>
          <w:p w14:paraId="4B6332EE" w14:textId="77777777" w:rsidR="009A1F5C" w:rsidRPr="00ED2179" w:rsidRDefault="009A1F5C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7A5A11D" w14:textId="77777777" w:rsidR="009A1F5C" w:rsidRPr="00ED2179" w:rsidRDefault="009A1F5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822A867" w14:textId="77777777" w:rsidR="009A1F5C" w:rsidRPr="00ED2179" w:rsidRDefault="009A1F5C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</w:tcPr>
          <w:p w14:paraId="14A37394" w14:textId="47B042F3" w:rsidR="009A1F5C" w:rsidRPr="00ED2179" w:rsidRDefault="009A1F5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(56,000)</w:t>
            </w:r>
          </w:p>
        </w:tc>
      </w:tr>
      <w:tr w:rsidR="00A6482D" w:rsidRPr="00ED2179" w14:paraId="283EACD6" w14:textId="77777777" w:rsidTr="00583414">
        <w:tc>
          <w:tcPr>
            <w:tcW w:w="5703" w:type="dxa"/>
            <w:hideMark/>
          </w:tcPr>
          <w:p w14:paraId="754C141C" w14:textId="77777777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02AC763A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2D4052E2" w14:textId="6703C737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17B86A58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18D46BF7" w14:textId="1F70DB6E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(28,275)</w:t>
            </w:r>
          </w:p>
        </w:tc>
      </w:tr>
      <w:tr w:rsidR="00A6482D" w:rsidRPr="00ED2179" w14:paraId="6BFE7211" w14:textId="77777777" w:rsidTr="00583414">
        <w:tc>
          <w:tcPr>
            <w:tcW w:w="5703" w:type="dxa"/>
            <w:hideMark/>
          </w:tcPr>
          <w:p w14:paraId="077959E0" w14:textId="738CE2F2" w:rsidR="00A6482D" w:rsidRPr="00ED2179" w:rsidRDefault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269" w:type="dxa"/>
          </w:tcPr>
          <w:p w14:paraId="55798877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2752FDF" w14:textId="16FE7734" w:rsidR="00A6482D" w:rsidRPr="00ED2179" w:rsidRDefault="00A6482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4BA5467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0B44DDD2" w14:textId="48A174E9" w:rsidR="00A6482D" w:rsidRPr="00ED2179" w:rsidRDefault="00A6482D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="009A1F5C" w:rsidRPr="00ED21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242,395</w:t>
            </w:r>
            <w:r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ED2179" w14:paraId="6B432C7E" w14:textId="77777777" w:rsidTr="00583414">
        <w:tc>
          <w:tcPr>
            <w:tcW w:w="5703" w:type="dxa"/>
            <w:hideMark/>
          </w:tcPr>
          <w:p w14:paraId="1B6AD989" w14:textId="6E5FEDFC" w:rsidR="00A6482D" w:rsidRPr="00ED2179" w:rsidRDefault="00A6482D" w:rsidP="009A1F5C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ประมาณการ</w:t>
            </w:r>
            <w:r w:rsidR="009A1F5C"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หนี้สินสำหรับผลประโยชน์พนักงาน</w:t>
            </w:r>
          </w:p>
        </w:tc>
        <w:tc>
          <w:tcPr>
            <w:tcW w:w="269" w:type="dxa"/>
          </w:tcPr>
          <w:p w14:paraId="6D280AD9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34351BDF" w14:textId="4E029D83" w:rsidR="00A6482D" w:rsidRPr="00ED2179" w:rsidRDefault="006B26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21</w:t>
            </w:r>
          </w:p>
        </w:tc>
        <w:tc>
          <w:tcPr>
            <w:tcW w:w="269" w:type="dxa"/>
          </w:tcPr>
          <w:p w14:paraId="747B095C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2F22F5F9" w14:textId="77540350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</w:t>
            </w:r>
            <w:r w:rsidRPr="00ED217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655</w:t>
            </w:r>
            <w:r w:rsidR="00A6482D"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ED2179" w14:paraId="0599B3E1" w14:textId="77777777" w:rsidTr="00583414">
        <w:tc>
          <w:tcPr>
            <w:tcW w:w="5703" w:type="dxa"/>
            <w:hideMark/>
          </w:tcPr>
          <w:p w14:paraId="0B0ED237" w14:textId="77777777" w:rsidR="00A6482D" w:rsidRPr="00ED2179" w:rsidRDefault="00A6482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52A345F2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5CBF3712" w14:textId="0314BF7C" w:rsidR="00A6482D" w:rsidRPr="00ED2179" w:rsidRDefault="006B26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D217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28</w:t>
            </w:r>
          </w:p>
        </w:tc>
        <w:tc>
          <w:tcPr>
            <w:tcW w:w="269" w:type="dxa"/>
          </w:tcPr>
          <w:p w14:paraId="2EB0856E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44FBA946" w14:textId="1B7EF6B1" w:rsidR="00A6482D" w:rsidRPr="00ED2179" w:rsidRDefault="009A1F5C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(7,644</w:t>
            </w:r>
            <w:r w:rsidR="00A6482D" w:rsidRPr="00ED2179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</w:tr>
      <w:tr w:rsidR="00A6482D" w:rsidRPr="00ED2179" w14:paraId="0A70758D" w14:textId="77777777" w:rsidTr="00583414">
        <w:tc>
          <w:tcPr>
            <w:tcW w:w="5703" w:type="dxa"/>
            <w:hideMark/>
          </w:tcPr>
          <w:p w14:paraId="3E48D8C4" w14:textId="40557235" w:rsidR="00A6482D" w:rsidRPr="00435C5B" w:rsidRDefault="00A6482D" w:rsidP="00473C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0464E3"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สุทธิที่ระบุได้</w:t>
            </w:r>
            <w:r w:rsidR="00F414D6" w:rsidRPr="00435C5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และหนี้สินที่รับมา</w:t>
            </w:r>
            <w:r w:rsidR="00E87B12" w:rsidRPr="00435C5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269" w:type="dxa"/>
          </w:tcPr>
          <w:p w14:paraId="0BB09FF6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1F56228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DC35E71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0ADA96" w14:textId="504358DC" w:rsidR="00A6482D" w:rsidRPr="00ED2179" w:rsidRDefault="00473C79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(107,145)</w:t>
            </w:r>
          </w:p>
        </w:tc>
      </w:tr>
      <w:tr w:rsidR="00A6482D" w:rsidRPr="00ED2179" w14:paraId="741DFB1D" w14:textId="77777777" w:rsidTr="00583414">
        <w:tc>
          <w:tcPr>
            <w:tcW w:w="5703" w:type="dxa"/>
            <w:hideMark/>
          </w:tcPr>
          <w:p w14:paraId="175A5986" w14:textId="1B22914A" w:rsidR="00A6482D" w:rsidRPr="00435C5B" w:rsidRDefault="000464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35C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หัก</w:t>
            </w:r>
            <w:r w:rsidRPr="00435C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A6482D" w:rsidRPr="00435C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ส่วนได้เสียที่ไม่มีอำนาจควบคุม (ร้อยละ </w:t>
            </w:r>
            <w:r w:rsidR="00473C79" w:rsidRPr="00435C5B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49</w:t>
            </w:r>
            <w:r w:rsidR="00A6482D" w:rsidRPr="00435C5B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9" w:type="dxa"/>
          </w:tcPr>
          <w:p w14:paraId="00291F1C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449B15D7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0CA1BA71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7A410A" w14:textId="7C39E6AE" w:rsidR="00A6482D" w:rsidRPr="00ED2179" w:rsidRDefault="00473C79" w:rsidP="001B05B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52,501</w:t>
            </w:r>
          </w:p>
        </w:tc>
      </w:tr>
      <w:tr w:rsidR="00A6482D" w:rsidRPr="00ED2179" w14:paraId="22E5F3A4" w14:textId="77777777" w:rsidTr="00583414">
        <w:tc>
          <w:tcPr>
            <w:tcW w:w="5703" w:type="dxa"/>
            <w:hideMark/>
          </w:tcPr>
          <w:p w14:paraId="3D37899C" w14:textId="3FBC637C" w:rsidR="00A6482D" w:rsidRPr="00435C5B" w:rsidRDefault="00A6482D" w:rsidP="00473C7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  <w:r w:rsidR="000464E3"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435C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สุทธิที่ระบุได้ที่ได้รับ</w:t>
            </w:r>
            <w:r w:rsidR="00E87B12" w:rsidRPr="00435C5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และหนี้สินที่รับมา</w:t>
            </w:r>
            <w:r w:rsidR="00E87B12" w:rsidRPr="00435C5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269" w:type="dxa"/>
          </w:tcPr>
          <w:p w14:paraId="16A70C1A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</w:tcPr>
          <w:p w14:paraId="2188008A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79895F5C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hideMark/>
          </w:tcPr>
          <w:p w14:paraId="261C333A" w14:textId="3B28D925" w:rsidR="00A6482D" w:rsidRPr="00ED2179" w:rsidRDefault="00473C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(54,644)</w:t>
            </w:r>
          </w:p>
        </w:tc>
      </w:tr>
      <w:tr w:rsidR="00A6482D" w:rsidRPr="00ED2179" w14:paraId="4025D999" w14:textId="77777777" w:rsidTr="00583414">
        <w:tc>
          <w:tcPr>
            <w:tcW w:w="5703" w:type="dxa"/>
            <w:hideMark/>
          </w:tcPr>
          <w:p w14:paraId="6AC09D90" w14:textId="77777777" w:rsidR="00A6482D" w:rsidRPr="00ED2179" w:rsidRDefault="00A6482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ค่าความนิยมจากการซื้อธุรกิจ</w:t>
            </w:r>
          </w:p>
        </w:tc>
        <w:tc>
          <w:tcPr>
            <w:tcW w:w="269" w:type="dxa"/>
          </w:tcPr>
          <w:p w14:paraId="7A6985FC" w14:textId="77777777" w:rsidR="00A6482D" w:rsidRPr="00ED2179" w:rsidRDefault="00A6482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1" w:type="dxa"/>
            <w:hideMark/>
          </w:tcPr>
          <w:p w14:paraId="3D460B3C" w14:textId="3453B545" w:rsidR="00A6482D" w:rsidRPr="00ED2179" w:rsidRDefault="00A6482D" w:rsidP="00DC3DAC">
            <w:pPr>
              <w:tabs>
                <w:tab w:val="decimal" w:pos="228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329CBD9" w14:textId="77777777" w:rsidR="00A6482D" w:rsidRPr="00ED2179" w:rsidRDefault="00A6482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E0F83" w14:textId="5EF53141" w:rsidR="00A6482D" w:rsidRPr="00ED2179" w:rsidRDefault="00473C79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80,144</w:t>
            </w:r>
          </w:p>
        </w:tc>
      </w:tr>
      <w:tr w:rsidR="00CD686D" w:rsidRPr="00ED2179" w14:paraId="461A51BB" w14:textId="77777777" w:rsidTr="00583414">
        <w:trPr>
          <w:trHeight w:val="397"/>
        </w:trPr>
        <w:tc>
          <w:tcPr>
            <w:tcW w:w="5703" w:type="dxa"/>
            <w:hideMark/>
          </w:tcPr>
          <w:p w14:paraId="0B4FCCD5" w14:textId="178B2116" w:rsidR="00CD686D" w:rsidRPr="00ED2179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269" w:type="dxa"/>
          </w:tcPr>
          <w:p w14:paraId="0F71B7DC" w14:textId="77777777" w:rsidR="00CD686D" w:rsidRPr="00ED2179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18A73A68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62786632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F571C4" w14:textId="4F811891" w:rsidR="00CD686D" w:rsidRPr="00ED2179" w:rsidRDefault="00CD686D" w:rsidP="00CD686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25,500</w:t>
            </w:r>
          </w:p>
        </w:tc>
      </w:tr>
      <w:tr w:rsidR="00CD686D" w:rsidRPr="00ED2179" w14:paraId="601B7513" w14:textId="77777777" w:rsidTr="00583414">
        <w:trPr>
          <w:trHeight w:val="397"/>
        </w:trPr>
        <w:tc>
          <w:tcPr>
            <w:tcW w:w="5703" w:type="dxa"/>
          </w:tcPr>
          <w:p w14:paraId="4BDFBCF8" w14:textId="77777777" w:rsidR="00CD686D" w:rsidRPr="00ED2179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9" w:type="dxa"/>
          </w:tcPr>
          <w:p w14:paraId="616147EA" w14:textId="77777777" w:rsidR="00CD686D" w:rsidRPr="00ED2179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6C10C355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5A228039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</w:tcPr>
          <w:p w14:paraId="789DFDB8" w14:textId="77777777" w:rsidR="00CD686D" w:rsidRPr="00ED2179" w:rsidRDefault="00CD686D" w:rsidP="00CD686D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</w:p>
        </w:tc>
      </w:tr>
      <w:tr w:rsidR="00CD686D" w:rsidRPr="00ED2179" w14:paraId="773E8160" w14:textId="77777777" w:rsidTr="00583414">
        <w:trPr>
          <w:trHeight w:val="397"/>
        </w:trPr>
        <w:tc>
          <w:tcPr>
            <w:tcW w:w="5703" w:type="dxa"/>
            <w:hideMark/>
          </w:tcPr>
          <w:p w14:paraId="7ABE517D" w14:textId="77777777" w:rsidR="00CD686D" w:rsidRPr="00ED2179" w:rsidRDefault="00CD686D" w:rsidP="00CD686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72493174" w14:textId="77777777" w:rsidR="00CD686D" w:rsidRPr="00ED2179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CFB1185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6DC0830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hideMark/>
          </w:tcPr>
          <w:p w14:paraId="0232F06F" w14:textId="48C6C987" w:rsidR="00CD686D" w:rsidRPr="00ED2179" w:rsidRDefault="00CD686D" w:rsidP="007C727C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9,899</w:t>
            </w:r>
          </w:p>
        </w:tc>
      </w:tr>
      <w:tr w:rsidR="00CD686D" w:rsidRPr="00ED2179" w14:paraId="123FA670" w14:textId="77777777" w:rsidTr="00583414">
        <w:trPr>
          <w:trHeight w:val="397"/>
        </w:trPr>
        <w:tc>
          <w:tcPr>
            <w:tcW w:w="5703" w:type="dxa"/>
            <w:hideMark/>
          </w:tcPr>
          <w:p w14:paraId="33F642C7" w14:textId="77777777" w:rsidR="00CD686D" w:rsidRPr="00ED2179" w:rsidRDefault="00CD686D" w:rsidP="00CD686D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เงินสดที่จ่าย</w:t>
            </w:r>
          </w:p>
        </w:tc>
        <w:tc>
          <w:tcPr>
            <w:tcW w:w="269" w:type="dxa"/>
          </w:tcPr>
          <w:p w14:paraId="096CA34A" w14:textId="77777777" w:rsidR="00CD686D" w:rsidRPr="00ED2179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27C0FCF1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31B45FBA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9228E" w14:textId="4A190AB0" w:rsidR="00CD686D" w:rsidRPr="00ED2179" w:rsidRDefault="008D1A4F" w:rsidP="00A05347">
            <w:pPr>
              <w:tabs>
                <w:tab w:val="decimal" w:pos="1062"/>
              </w:tabs>
              <w:rPr>
                <w:rFonts w:asciiTheme="majorBidi" w:hAnsiTheme="majorBidi"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(</w:t>
            </w:r>
            <w:r w:rsidR="00A05347"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25,500</w:t>
            </w:r>
            <w:r w:rsidRPr="00ED2179">
              <w:rPr>
                <w:rFonts w:asciiTheme="majorBidi" w:hAnsi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CD686D" w:rsidRPr="00ED2179" w14:paraId="46976D8A" w14:textId="77777777" w:rsidTr="00583414">
        <w:trPr>
          <w:trHeight w:val="397"/>
        </w:trPr>
        <w:tc>
          <w:tcPr>
            <w:tcW w:w="5703" w:type="dxa"/>
            <w:hideMark/>
          </w:tcPr>
          <w:p w14:paraId="2EE0CC1D" w14:textId="77777777" w:rsidR="00CD686D" w:rsidRPr="00ED2179" w:rsidRDefault="00CD686D" w:rsidP="00CD68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01033B92" w14:textId="77777777" w:rsidR="00CD686D" w:rsidRPr="00ED2179" w:rsidRDefault="00CD686D" w:rsidP="00CD686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74110B01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14:paraId="4CE023B1" w14:textId="77777777" w:rsidR="00CD686D" w:rsidRPr="00ED2179" w:rsidRDefault="00CD686D" w:rsidP="00CD686D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C62C1F" w14:textId="6D1E999D" w:rsidR="00CD686D" w:rsidRPr="00ED2179" w:rsidRDefault="008D1A4F" w:rsidP="00CD686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CD686D" w:rsidRPr="00ED2179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>15,601</w:t>
            </w:r>
            <w:r w:rsidRPr="00ED21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</w:tr>
    </w:tbl>
    <w:p w14:paraId="22090512" w14:textId="090F3812" w:rsidR="00481B82" w:rsidRPr="00481B82" w:rsidRDefault="00481B82" w:rsidP="00583414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35C5B">
        <w:rPr>
          <w:rFonts w:asciiTheme="majorBidi" w:hAnsiTheme="majorBidi"/>
          <w:sz w:val="30"/>
          <w:szCs w:val="30"/>
          <w:cs/>
          <w:lang w:val="th-TH"/>
        </w:rPr>
        <w:lastRenderedPageBreak/>
        <w:t>ค่าความนิยมส่วนใหญ่เนื่องมาจากทักษะและความสามารถทางเทคนิคในการทำงานของบริษัท เอเชีย เวนดิ้ง แมชชีน โอเปอร์เรชั่น จำกัด และการร่วมมือกันซึ่งคาดว่าจะสำเร็จจากการรวมบริษัทสู่การดำเนิน</w:t>
      </w:r>
      <w:r w:rsidR="00800464" w:rsidRPr="00435C5B">
        <w:rPr>
          <w:rFonts w:asciiTheme="majorBidi" w:hAnsiTheme="majorBidi"/>
          <w:sz w:val="30"/>
          <w:szCs w:val="30"/>
          <w:cs/>
          <w:lang w:val="th-TH"/>
        </w:rPr>
        <w:t>ธุรกิจจำหน่ายเครื่องดื่ม อาหารและสินค้าอื่นๆ ผ่านตู้จำหน่ายสินค้าอัตโนมัติ</w:t>
      </w:r>
    </w:p>
    <w:p w14:paraId="1D980499" w14:textId="77777777" w:rsidR="00481B82" w:rsidRPr="00481B82" w:rsidRDefault="00481B82" w:rsidP="00481B82">
      <w:pPr>
        <w:spacing w:line="240" w:lineRule="auto"/>
        <w:ind w:left="540" w:right="-43"/>
        <w:rPr>
          <w:rFonts w:asciiTheme="majorBidi" w:hAnsiTheme="majorBidi"/>
          <w:sz w:val="30"/>
          <w:szCs w:val="30"/>
          <w:cs/>
          <w:lang w:val="th-TH"/>
        </w:rPr>
      </w:pPr>
    </w:p>
    <w:p w14:paraId="1B3CCD4F" w14:textId="551F04D3" w:rsidR="00C954AB" w:rsidRPr="00B67DFA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B67DF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B67DFA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28C29FBA" w14:textId="6C06117B" w:rsidR="009935E2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B67DFA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3C303F" w:rsidRPr="003C303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="00194FFC">
        <w:rPr>
          <w:rFonts w:asciiTheme="majorBidi" w:hAnsiTheme="majorBidi" w:hint="cs"/>
          <w:b w:val="0"/>
          <w:bCs w:val="0"/>
          <w:i w:val="0"/>
          <w:iCs w:val="0"/>
          <w:cs/>
        </w:rPr>
        <w:t>1</w:t>
      </w:r>
      <w:r w:rsidRPr="00B67DFA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B67DFA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3C303F" w:rsidRPr="003C303F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="00194FFC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2</w:t>
      </w:r>
      <w:r w:rsidRPr="00B67DFA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</w:t>
      </w:r>
      <w:r w:rsidR="008D5FC0" w:rsidRPr="00B67DFA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B67DFA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2B8C443B" w14:textId="77777777" w:rsidR="009B0D0C" w:rsidRPr="009B0D0C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5C2D3F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77777777" w:rsidR="00BB479B" w:rsidRPr="005C2D3F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1B12C0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/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5C2D3F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5C2D3F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5C2D3F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77777777" w:rsidR="00A72395" w:rsidRPr="005C2D3F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5C2D3F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4E71FD">
              <w:rPr>
                <w:rFonts w:hint="cs"/>
                <w:sz w:val="30"/>
                <w:szCs w:val="30"/>
                <w:cs/>
              </w:rPr>
              <w:t>ีอำนาจและความรับผิดชอบการวางแผน</w:t>
            </w:r>
            <w:r w:rsidR="004E71FD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5C2D3F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5C2D3F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57824B8C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334431C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อิเซตัน (ประเทศไทย)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6FF3D1A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8D7BD35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5C2D3F" w14:paraId="00B3B26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5F46C93" w14:textId="77777777" w:rsidR="002E0B19" w:rsidRPr="005C2D3F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มีนบุรีเวชกิจ จำกัด</w:t>
            </w:r>
          </w:p>
        </w:tc>
        <w:tc>
          <w:tcPr>
            <w:tcW w:w="1418" w:type="dxa"/>
            <w:shd w:val="clear" w:color="auto" w:fill="auto"/>
          </w:tcPr>
          <w:p w14:paraId="1CF62DCE" w14:textId="77777777" w:rsidR="002E0B19" w:rsidRPr="005C2D3F" w:rsidRDefault="002E0B19" w:rsidP="002E0B19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B47E89E" w14:textId="77777777" w:rsidR="002E0B19" w:rsidRPr="005C2D3F" w:rsidRDefault="002E0B19" w:rsidP="002E0B19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3EC1CC0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3C2B4AC" w14:textId="78A183F9" w:rsidR="0044116A" w:rsidRPr="005C2D3F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มีนบุรี การแพทย์ จำกัด</w:t>
            </w:r>
          </w:p>
        </w:tc>
        <w:tc>
          <w:tcPr>
            <w:tcW w:w="1418" w:type="dxa"/>
            <w:shd w:val="clear" w:color="auto" w:fill="auto"/>
          </w:tcPr>
          <w:p w14:paraId="0F9A205A" w14:textId="6750F25F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6D7C588" w14:textId="276F1DB9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D7EBB66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E5E6E88" w14:textId="77777777" w:rsidR="0044116A" w:rsidRPr="005C2D3F" w:rsidRDefault="0044116A" w:rsidP="00ED28AC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ดิ แอดไวเซอร์ จำกัด</w:t>
            </w:r>
          </w:p>
        </w:tc>
        <w:tc>
          <w:tcPr>
            <w:tcW w:w="1418" w:type="dxa"/>
            <w:shd w:val="clear" w:color="auto" w:fill="auto"/>
          </w:tcPr>
          <w:p w14:paraId="67C3500A" w14:textId="77777777" w:rsidR="0044116A" w:rsidRPr="005C2D3F" w:rsidRDefault="0044116A" w:rsidP="00ED28AC">
            <w:pPr>
              <w:jc w:val="center"/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AE27A68" w14:textId="77777777" w:rsidR="0044116A" w:rsidRPr="005C2D3F" w:rsidRDefault="0044116A" w:rsidP="00ED28AC"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19F553D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136E107" w14:textId="6CD41BAB" w:rsidR="0044116A" w:rsidRPr="005C2D3F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418" w:type="dxa"/>
            <w:shd w:val="clear" w:color="auto" w:fill="auto"/>
          </w:tcPr>
          <w:p w14:paraId="41639D9D" w14:textId="20366AAE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5A2623C" w14:textId="62A75CEA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5ED6A1F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5F92FE7" w14:textId="77777777" w:rsidR="0044116A" w:rsidRPr="005C2D3F" w:rsidRDefault="0044116A" w:rsidP="0044116A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18" w:type="dxa"/>
            <w:shd w:val="clear" w:color="auto" w:fill="auto"/>
          </w:tcPr>
          <w:p w14:paraId="33AF84C4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6F85107E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144F790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B0F713E" w14:textId="77777777" w:rsidR="0044116A" w:rsidRPr="005C2D3F" w:rsidRDefault="0044116A" w:rsidP="0044116A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Pr="005C2D3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18" w:type="dxa"/>
            <w:shd w:val="clear" w:color="auto" w:fill="auto"/>
          </w:tcPr>
          <w:p w14:paraId="4A78376E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0F363FC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6BC44545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47E33AD7" w14:textId="77777777" w:rsidR="0044116A" w:rsidRPr="005C2D3F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418" w:type="dxa"/>
            <w:shd w:val="clear" w:color="auto" w:fill="auto"/>
          </w:tcPr>
          <w:p w14:paraId="73553703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72C5BA3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42CE934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3A245BA" w14:textId="77777777" w:rsidR="0044116A" w:rsidRPr="005C2D3F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418" w:type="dxa"/>
            <w:shd w:val="clear" w:color="auto" w:fill="auto"/>
          </w:tcPr>
          <w:p w14:paraId="6359CC81" w14:textId="77777777" w:rsidR="0044116A" w:rsidRPr="005C2D3F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7076C33" w14:textId="77777777" w:rsidR="0044116A" w:rsidRPr="005C2D3F" w:rsidRDefault="0044116A" w:rsidP="0044116A">
            <w:pPr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5C2D3F" w14:paraId="2A2C788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7216A234" w14:textId="1DABDF27" w:rsidR="0044116A" w:rsidRPr="004E71FD" w:rsidRDefault="0044116A" w:rsidP="0044116A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="00E75EB3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4E71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95998E1" w14:textId="73D68C6A" w:rsidR="0044116A" w:rsidRPr="004E71FD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D4AD079" w14:textId="08D5A623" w:rsidR="0044116A" w:rsidRPr="004E71FD" w:rsidRDefault="0044116A" w:rsidP="0044116A">
            <w:pPr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40EB5" w:rsidRPr="005C2D3F" w14:paraId="51294378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9C5CC63" w14:textId="21DD2E51" w:rsidR="00040EB5" w:rsidRPr="004E71FD" w:rsidRDefault="00040EB5" w:rsidP="00040EB5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1366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แจ้งวัฒนะ อเวนิว จำกัด</w:t>
            </w:r>
          </w:p>
        </w:tc>
        <w:tc>
          <w:tcPr>
            <w:tcW w:w="1418" w:type="dxa"/>
            <w:shd w:val="clear" w:color="auto" w:fill="auto"/>
          </w:tcPr>
          <w:p w14:paraId="143EE1D6" w14:textId="3D46AE05" w:rsidR="00040EB5" w:rsidRPr="004E71FD" w:rsidRDefault="00040EB5" w:rsidP="00040EB5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6A897C" w14:textId="5B8ED26D" w:rsidR="00040EB5" w:rsidRPr="004E71FD" w:rsidRDefault="00040EB5" w:rsidP="00040EB5">
            <w:pPr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040EB5" w:rsidRPr="005C2D3F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040EB5" w:rsidRPr="00FC6318" w:rsidRDefault="00040EB5" w:rsidP="00040EB5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FC631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040EB5" w:rsidRPr="00FC6318" w:rsidRDefault="00040EB5" w:rsidP="00040EB5">
            <w:pPr>
              <w:jc w:val="center"/>
              <w:rPr>
                <w:sz w:val="30"/>
                <w:szCs w:val="30"/>
                <w:cs/>
              </w:rPr>
            </w:pPr>
            <w:r w:rsidRPr="00FC631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040EB5" w:rsidRPr="00FC6318" w:rsidRDefault="00040EB5" w:rsidP="00040EB5">
            <w:pPr>
              <w:ind w:left="176" w:hanging="176"/>
              <w:rPr>
                <w:spacing w:val="-10"/>
                <w:sz w:val="30"/>
                <w:szCs w:val="30"/>
                <w:highlight w:val="yellow"/>
                <w:cs/>
              </w:rPr>
            </w:pPr>
            <w:r w:rsidRPr="00FC6318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  <w:tr w:rsidR="00040EB5" w:rsidRPr="005C2D3F" w14:paraId="5413C530" w14:textId="77777777" w:rsidTr="00E75EB3">
        <w:trPr>
          <w:trHeight w:val="434"/>
        </w:trPr>
        <w:tc>
          <w:tcPr>
            <w:tcW w:w="3519" w:type="dxa"/>
            <w:shd w:val="clear" w:color="auto" w:fill="auto"/>
          </w:tcPr>
          <w:p w14:paraId="7553FFC0" w14:textId="0222C002" w:rsidR="00040EB5" w:rsidRPr="004E71FD" w:rsidRDefault="00040EB5" w:rsidP="00040EB5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lastRenderedPageBreak/>
              <w:t>บริษัท ไอ-ดีเอซี (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แบงค็อก</w:t>
            </w: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1418" w:type="dxa"/>
            <w:shd w:val="clear" w:color="auto" w:fill="auto"/>
          </w:tcPr>
          <w:p w14:paraId="3287552C" w14:textId="2108DB82" w:rsidR="00040EB5" w:rsidRPr="004E71FD" w:rsidRDefault="00040EB5" w:rsidP="00040EB5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CDB4C88" w14:textId="359E5E05" w:rsidR="00040EB5" w:rsidRPr="00AE4357" w:rsidRDefault="00040EB5" w:rsidP="00040EB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40EB5" w:rsidRPr="005C2D3F" w14:paraId="3914C131" w14:textId="77777777" w:rsidTr="00E75EB3">
        <w:trPr>
          <w:trHeight w:val="434"/>
        </w:trPr>
        <w:tc>
          <w:tcPr>
            <w:tcW w:w="3519" w:type="dxa"/>
            <w:shd w:val="clear" w:color="auto" w:fill="auto"/>
          </w:tcPr>
          <w:p w14:paraId="3C1D355C" w14:textId="1C9A498E" w:rsidR="00040EB5" w:rsidRPr="004E71FD" w:rsidRDefault="00040EB5" w:rsidP="00040EB5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มีเดีย อินไซต์ จำกัด</w:t>
            </w:r>
          </w:p>
        </w:tc>
        <w:tc>
          <w:tcPr>
            <w:tcW w:w="1418" w:type="dxa"/>
            <w:shd w:val="clear" w:color="auto" w:fill="auto"/>
          </w:tcPr>
          <w:p w14:paraId="4794D354" w14:textId="66049843" w:rsidR="00040EB5" w:rsidRPr="004E71FD" w:rsidRDefault="00040EB5" w:rsidP="00040EB5">
            <w:pPr>
              <w:jc w:val="center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337C0D3E" w14:textId="44284D2E" w:rsidR="00040EB5" w:rsidRPr="00AE4357" w:rsidRDefault="00040EB5" w:rsidP="00040EB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1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E71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7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</w:tbl>
    <w:p w14:paraId="2F6F650B" w14:textId="77777777" w:rsidR="008D5FC0" w:rsidRDefault="008D5FC0" w:rsidP="0044116A">
      <w:pPr>
        <w:pStyle w:val="BodyText2"/>
        <w:tabs>
          <w:tab w:val="clear" w:pos="4962"/>
          <w:tab w:val="clear" w:pos="6237"/>
        </w:tabs>
        <w:ind w:right="18" w:firstLine="432"/>
        <w:rPr>
          <w:sz w:val="20"/>
          <w:szCs w:val="20"/>
        </w:rPr>
      </w:pPr>
    </w:p>
    <w:p w14:paraId="704A5BC0" w14:textId="43C31E54" w:rsidR="00BB479B" w:rsidRPr="005C2D3F" w:rsidRDefault="00BB479B" w:rsidP="0044116A">
      <w:pPr>
        <w:pStyle w:val="BodyText2"/>
        <w:tabs>
          <w:tab w:val="clear" w:pos="4962"/>
          <w:tab w:val="clear" w:pos="6237"/>
        </w:tabs>
        <w:ind w:right="18" w:firstLine="432"/>
      </w:pPr>
      <w:r w:rsidRPr="005C2D3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FAEC597" w14:textId="77777777" w:rsidR="00D90001" w:rsidRPr="003170E1" w:rsidRDefault="00D90001" w:rsidP="0059601A">
      <w:pPr>
        <w:pStyle w:val="NoSpacing"/>
        <w:rPr>
          <w:rFonts w:ascii="Angsana New" w:hAnsi="Angsana New"/>
          <w:sz w:val="20"/>
          <w:szCs w:val="20"/>
        </w:rPr>
      </w:pPr>
    </w:p>
    <w:p w14:paraId="1EDF20FA" w14:textId="77777777" w:rsidR="00BB479B" w:rsidRPr="005C2D3F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5C2D3F" w14:paraId="4450E9B4" w14:textId="77777777" w:rsidTr="00CC1CA8">
        <w:trPr>
          <w:tblHeader/>
        </w:trPr>
        <w:tc>
          <w:tcPr>
            <w:tcW w:w="3510" w:type="dxa"/>
          </w:tcPr>
          <w:p w14:paraId="7100D8AE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14:paraId="48857E73" w14:textId="77777777" w:rsidR="002F02AF" w:rsidRPr="005C2D3F" w:rsidRDefault="002F02AF" w:rsidP="00FB07D3">
            <w:pPr>
              <w:pStyle w:val="block"/>
              <w:spacing w:after="0"/>
              <w:ind w:left="0" w:right="-45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5C2D3F" w14:paraId="2E99DBE2" w14:textId="77777777" w:rsidTr="00F51EBA">
        <w:tc>
          <w:tcPr>
            <w:tcW w:w="3510" w:type="dxa"/>
          </w:tcPr>
          <w:p w14:paraId="6F2275C1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14:paraId="180C6560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5C2D3F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2F02AF" w:rsidRPr="005C2D3F" w14:paraId="71C847EA" w14:textId="77777777" w:rsidTr="00F51EBA">
        <w:tc>
          <w:tcPr>
            <w:tcW w:w="3510" w:type="dxa"/>
          </w:tcPr>
          <w:p w14:paraId="5F9535EE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14:paraId="7A42DA94" w14:textId="77777777" w:rsidR="002F02AF" w:rsidRPr="005C2D3F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1850C0" w:rsidRPr="005C2D3F" w14:paraId="0D57FE03" w14:textId="77777777" w:rsidTr="00F51EBA">
        <w:tc>
          <w:tcPr>
            <w:tcW w:w="3510" w:type="dxa"/>
          </w:tcPr>
          <w:p w14:paraId="2B7BC86E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14:paraId="46C4F782" w14:textId="77777777" w:rsidR="001850C0" w:rsidRPr="005C2D3F" w:rsidRDefault="001850C0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293B14" w:rsidRPr="005C2D3F" w14:paraId="549E5311" w14:textId="77777777" w:rsidTr="00F51EBA">
        <w:tc>
          <w:tcPr>
            <w:tcW w:w="3510" w:type="dxa"/>
          </w:tcPr>
          <w:p w14:paraId="03B86D05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14:paraId="553B0792" w14:textId="77777777" w:rsidR="00293B14" w:rsidRPr="005C2D3F" w:rsidRDefault="00293B14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5C2D3F" w14:paraId="0CC684AF" w14:textId="77777777" w:rsidTr="00F51EBA">
        <w:tc>
          <w:tcPr>
            <w:tcW w:w="3510" w:type="dxa"/>
          </w:tcPr>
          <w:p w14:paraId="58E583A6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14:paraId="77F8544A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5C2D3F" w14:paraId="3274200E" w14:textId="77777777" w:rsidTr="00F51EBA">
        <w:tc>
          <w:tcPr>
            <w:tcW w:w="3510" w:type="dxa"/>
          </w:tcPr>
          <w:p w14:paraId="15C7B85B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14:paraId="29F83774" w14:textId="77777777" w:rsidR="00FB2238" w:rsidRPr="005C2D3F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B2238" w:rsidRPr="005C2D3F" w14:paraId="410F8875" w14:textId="77777777" w:rsidTr="00F51EBA">
        <w:tc>
          <w:tcPr>
            <w:tcW w:w="3510" w:type="dxa"/>
          </w:tcPr>
          <w:p w14:paraId="2BFE746E" w14:textId="4DAE5DE3" w:rsidR="00FB2238" w:rsidRPr="004E71FD" w:rsidRDefault="009A64D9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FB2238" w:rsidRPr="004E71FD">
              <w:rPr>
                <w:rFonts w:cs="Angsana New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5733" w:type="dxa"/>
          </w:tcPr>
          <w:p w14:paraId="5BC57467" w14:textId="77777777" w:rsidR="00FB2238" w:rsidRPr="004E71FD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7B71A77D" w14:textId="77777777" w:rsidTr="00F51EBA">
        <w:tc>
          <w:tcPr>
            <w:tcW w:w="3510" w:type="dxa"/>
          </w:tcPr>
          <w:p w14:paraId="0BF2BFB5" w14:textId="6A62172C" w:rsidR="00F51EBA" w:rsidRPr="004E71FD" w:rsidRDefault="009A64D9" w:rsidP="009A64D9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</w:t>
            </w:r>
            <w:r w:rsidR="00F51EBA"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5733" w:type="dxa"/>
          </w:tcPr>
          <w:p w14:paraId="7AB13600" w14:textId="77777777" w:rsidR="00F51EBA" w:rsidRPr="004E71FD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51EBA" w:rsidRPr="005C2D3F" w14:paraId="188DE8C1" w14:textId="77777777" w:rsidTr="00F51EBA">
        <w:tc>
          <w:tcPr>
            <w:tcW w:w="3510" w:type="dxa"/>
          </w:tcPr>
          <w:p w14:paraId="06B86F01" w14:textId="77777777" w:rsidR="00F51EBA" w:rsidRPr="004E71FD" w:rsidRDefault="00F51EBA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14:paraId="6C872B1D" w14:textId="77777777" w:rsidR="00F51EBA" w:rsidRPr="004E71FD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3170E1" w:rsidRPr="005C2D3F" w14:paraId="0E516DE1" w14:textId="77777777" w:rsidTr="00F51EBA">
        <w:tc>
          <w:tcPr>
            <w:tcW w:w="3510" w:type="dxa"/>
          </w:tcPr>
          <w:p w14:paraId="07F25229" w14:textId="78B5F900" w:rsidR="003170E1" w:rsidRPr="004E71FD" w:rsidRDefault="003170E1" w:rsidP="00F51EB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ค่าวิจัยและพัฒนา</w:t>
            </w:r>
          </w:p>
        </w:tc>
        <w:tc>
          <w:tcPr>
            <w:tcW w:w="5733" w:type="dxa"/>
          </w:tcPr>
          <w:p w14:paraId="76469F12" w14:textId="516E2C7D" w:rsidR="003170E1" w:rsidRPr="004E71FD" w:rsidRDefault="003170E1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5C2D3F" w14:paraId="28A50EBB" w14:textId="77777777" w:rsidTr="00F51EBA">
        <w:tc>
          <w:tcPr>
            <w:tcW w:w="3510" w:type="dxa"/>
          </w:tcPr>
          <w:p w14:paraId="13AB8D18" w14:textId="2A453ACF" w:rsidR="001B7F6A" w:rsidRPr="00126F0A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26F0A">
              <w:rPr>
                <w:rFonts w:cs="Angsana New" w:hint="cs"/>
                <w:sz w:val="30"/>
                <w:szCs w:val="30"/>
                <w:cs/>
                <w:lang w:bidi="th-TH"/>
              </w:rPr>
              <w:t>ค่าสิทธิ</w:t>
            </w:r>
            <w:r w:rsidR="00D13A37" w:rsidRPr="00126F0A">
              <w:rPr>
                <w:rFonts w:cs="Angsana New" w:hint="cs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5733" w:type="dxa"/>
          </w:tcPr>
          <w:p w14:paraId="37508FAF" w14:textId="2CBF8451" w:rsidR="001B7F6A" w:rsidRPr="00126F0A" w:rsidRDefault="001B7F6A" w:rsidP="001B7F6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26F0A">
              <w:rPr>
                <w:rFonts w:cs="Angsana New" w:hint="cs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5C2D3F" w14:paraId="4A72E3A1" w14:textId="77777777" w:rsidTr="00F51EBA">
        <w:tc>
          <w:tcPr>
            <w:tcW w:w="3510" w:type="dxa"/>
          </w:tcPr>
          <w:p w14:paraId="7C88C7D1" w14:textId="05F1CF0D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14:paraId="2666A273" w14:textId="28A0CB43" w:rsidR="001B7F6A" w:rsidRPr="005C2D3F" w:rsidRDefault="001B7F6A" w:rsidP="001B7F6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E71FD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1B7F6A" w:rsidRPr="005C2D3F" w14:paraId="21ED7BA2" w14:textId="77777777" w:rsidTr="00F51EBA">
        <w:tc>
          <w:tcPr>
            <w:tcW w:w="3510" w:type="dxa"/>
          </w:tcPr>
          <w:p w14:paraId="1726F946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14:paraId="4D35BF02" w14:textId="77777777" w:rsidR="001B7F6A" w:rsidRPr="005C2D3F" w:rsidRDefault="001B7F6A" w:rsidP="001B7F6A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1B7F6A" w:rsidRPr="005C2D3F" w14:paraId="5C5AEDB7" w14:textId="77777777" w:rsidTr="00F51EBA">
        <w:tc>
          <w:tcPr>
            <w:tcW w:w="3510" w:type="dxa"/>
          </w:tcPr>
          <w:p w14:paraId="2EACA967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14:paraId="30EBAD0F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1B7F6A" w:rsidRPr="005C2D3F" w14:paraId="130CAAAE" w14:textId="77777777" w:rsidTr="00F51EBA">
        <w:tc>
          <w:tcPr>
            <w:tcW w:w="3510" w:type="dxa"/>
          </w:tcPr>
          <w:p w14:paraId="275E7A72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733" w:type="dxa"/>
          </w:tcPr>
          <w:p w14:paraId="6E8C2FA4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1B7F6A" w:rsidRPr="005C2D3F" w14:paraId="1E171CB8" w14:textId="77777777" w:rsidTr="00F51EBA">
        <w:trPr>
          <w:trHeight w:val="95"/>
        </w:trPr>
        <w:tc>
          <w:tcPr>
            <w:tcW w:w="3510" w:type="dxa"/>
          </w:tcPr>
          <w:p w14:paraId="1DBAFF5F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14:paraId="29E3AAAB" w14:textId="72DE80D8" w:rsidR="001B7F6A" w:rsidRPr="003170E1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</w:t>
            </w:r>
            <w:r w:rsidR="00EF47D7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26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>ต่อปี</w:t>
            </w:r>
          </w:p>
        </w:tc>
      </w:tr>
      <w:tr w:rsidR="001B7F6A" w:rsidRPr="005C2D3F" w14:paraId="27ECF2DA" w14:textId="77777777" w:rsidTr="00F51EBA">
        <w:trPr>
          <w:trHeight w:val="95"/>
        </w:trPr>
        <w:tc>
          <w:tcPr>
            <w:tcW w:w="3510" w:type="dxa"/>
          </w:tcPr>
          <w:p w14:paraId="77B573F7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14:paraId="072EC29F" w14:textId="2B806CEE" w:rsidR="001B7F6A" w:rsidRPr="003170E1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อัตราดอกเบี้ยร้อยละ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EF47D7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ถึง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3170E1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EF47D7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3170E1"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 ต่อปี</w:t>
            </w:r>
          </w:p>
        </w:tc>
      </w:tr>
      <w:tr w:rsidR="001B7F6A" w:rsidRPr="005C2D3F" w14:paraId="2ED0C2DD" w14:textId="77777777" w:rsidTr="00F51EBA">
        <w:tc>
          <w:tcPr>
            <w:tcW w:w="3510" w:type="dxa"/>
          </w:tcPr>
          <w:p w14:paraId="482D6BAA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14:paraId="118823C4" w14:textId="77777777" w:rsidR="001B7F6A" w:rsidRPr="005C2D3F" w:rsidRDefault="001B7F6A" w:rsidP="001B7F6A">
            <w:pPr>
              <w:pStyle w:val="block"/>
              <w:spacing w:after="0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ตามที่ได้รับอนุมัติโดยกรรมการและ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/</w:t>
            </w: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หรือผู้ถือหุ้น</w:t>
            </w:r>
          </w:p>
        </w:tc>
      </w:tr>
    </w:tbl>
    <w:p w14:paraId="2BD03843" w14:textId="77777777" w:rsidR="00040EB5" w:rsidRDefault="00040EB5">
      <w:pPr>
        <w:spacing w:line="240" w:lineRule="auto"/>
        <w:rPr>
          <w:sz w:val="30"/>
          <w:szCs w:val="30"/>
          <w:cs/>
        </w:rPr>
      </w:pPr>
      <w:r>
        <w:rPr>
          <w:cs/>
        </w:rPr>
        <w:br w:type="page"/>
      </w:r>
    </w:p>
    <w:p w14:paraId="141A998D" w14:textId="184BB7A0" w:rsidR="00281090" w:rsidRDefault="00F51EBA" w:rsidP="00F47950">
      <w:pPr>
        <w:pStyle w:val="BodyText2"/>
        <w:ind w:left="540" w:right="18"/>
      </w:pPr>
      <w:r w:rsidRPr="005C2D3F">
        <w:rPr>
          <w:cs/>
        </w:rPr>
        <w:lastRenderedPageBreak/>
        <w:t>รายการที่สำคัญกับบุคคลหรือกิจการที่เกี่ยวข้องกัน</w:t>
      </w:r>
      <w:r w:rsidR="00190A3F" w:rsidRPr="005C2D3F">
        <w:rPr>
          <w:cs/>
        </w:rPr>
        <w:t>สำหรับแต่ละปีสิ้นสุดว</w:t>
      </w:r>
      <w:r w:rsidR="00FC5B80" w:rsidRPr="005C2D3F">
        <w:rPr>
          <w:cs/>
        </w:rPr>
        <w:t xml:space="preserve">ันที่ </w:t>
      </w:r>
      <w:r w:rsidR="003C303F" w:rsidRPr="003C303F">
        <w:t>31</w:t>
      </w:r>
      <w:r w:rsidR="00190A3F" w:rsidRPr="005C2D3F">
        <w:rPr>
          <w:cs/>
        </w:rPr>
        <w:t xml:space="preserve"> ธันวาคม สรุปได้ดังนี</w:t>
      </w:r>
      <w:r w:rsidR="00190A3F" w:rsidRPr="005C2D3F">
        <w:rPr>
          <w:rFonts w:hint="cs"/>
          <w:cs/>
        </w:rPr>
        <w:t>้</w:t>
      </w:r>
      <w:r w:rsidR="00BB479B" w:rsidRPr="005C2D3F">
        <w:rPr>
          <w:cs/>
        </w:rPr>
        <w:t xml:space="preserve">  </w:t>
      </w:r>
    </w:p>
    <w:p w14:paraId="00939A6B" w14:textId="77777777" w:rsidR="00F47950" w:rsidRPr="00F47950" w:rsidRDefault="00F47950" w:rsidP="00F47950">
      <w:pPr>
        <w:pStyle w:val="BodyText2"/>
        <w:ind w:left="540" w:right="18"/>
        <w:rPr>
          <w:sz w:val="28"/>
          <w:szCs w:val="28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0"/>
        <w:gridCol w:w="1171"/>
        <w:gridCol w:w="270"/>
        <w:gridCol w:w="1172"/>
        <w:gridCol w:w="271"/>
        <w:gridCol w:w="1172"/>
        <w:gridCol w:w="271"/>
        <w:gridCol w:w="1172"/>
      </w:tblGrid>
      <w:tr w:rsidR="00F51EBA" w:rsidRPr="005C2D3F" w14:paraId="0FFCBB41" w14:textId="77777777" w:rsidTr="00646B99">
        <w:trPr>
          <w:tblHeader/>
        </w:trPr>
        <w:tc>
          <w:tcPr>
            <w:tcW w:w="2034" w:type="pct"/>
          </w:tcPr>
          <w:p w14:paraId="5B81692C" w14:textId="77777777" w:rsidR="00F51EBA" w:rsidRPr="005C2D3F" w:rsidRDefault="00F51EBA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0EACAA9C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19CC2F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pct"/>
            <w:gridSpan w:val="3"/>
          </w:tcPr>
          <w:p w14:paraId="25BAF2AE" w14:textId="77777777" w:rsidR="00F51EBA" w:rsidRPr="005C2D3F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2CD" w:rsidRPr="005C2D3F" w14:paraId="56311D44" w14:textId="77777777" w:rsidTr="00646B99">
        <w:trPr>
          <w:tblHeader/>
        </w:trPr>
        <w:tc>
          <w:tcPr>
            <w:tcW w:w="2034" w:type="pct"/>
          </w:tcPr>
          <w:p w14:paraId="6DA86F5F" w14:textId="72E13962" w:rsidR="00E002CD" w:rsidRPr="005C2D3F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C303F" w:rsidRPr="003C303F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6BD1E6B8" w:rsidR="00E002CD" w:rsidRPr="005C2D3F" w:rsidRDefault="003C303F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23E5BC7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D53BD3A" w14:textId="35063474" w:rsidR="00E002CD" w:rsidRPr="005C2D3F" w:rsidRDefault="003C303F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408F5567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5CC29A8" w14:textId="758022DA" w:rsidR="00E002CD" w:rsidRPr="005C2D3F" w:rsidRDefault="003C303F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466F8B0" w14:textId="77777777" w:rsidR="00E002CD" w:rsidRPr="005C2D3F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D5F2591" w14:textId="78124B18" w:rsidR="00E002CD" w:rsidRPr="005C2D3F" w:rsidRDefault="003C303F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E002CD" w:rsidRPr="005C2D3F" w14:paraId="22BCC775" w14:textId="77777777" w:rsidTr="00646B99">
        <w:trPr>
          <w:trHeight w:val="345"/>
          <w:tblHeader/>
        </w:trPr>
        <w:tc>
          <w:tcPr>
            <w:tcW w:w="2034" w:type="pct"/>
          </w:tcPr>
          <w:p w14:paraId="353CA1A1" w14:textId="103275AD" w:rsidR="00E002CD" w:rsidRPr="005C2D3F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721174DA" w14:textId="77777777" w:rsidR="00E002CD" w:rsidRPr="005C2D3F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2CD" w:rsidRPr="005C2D3F" w14:paraId="2AB064E3" w14:textId="77777777" w:rsidTr="00646B99">
        <w:tc>
          <w:tcPr>
            <w:tcW w:w="2034" w:type="pct"/>
          </w:tcPr>
          <w:p w14:paraId="3F3C9B83" w14:textId="0BB28C21" w:rsidR="00E002CD" w:rsidRPr="004E71FD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E71FD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32" w:type="pct"/>
          </w:tcPr>
          <w:p w14:paraId="1326B96C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FA42CFD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85ECE0F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81401B9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292DBBD" w14:textId="77777777" w:rsidR="00E002CD" w:rsidRPr="005C2D3F" w:rsidRDefault="00E002CD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04D114" w14:textId="77777777" w:rsidR="00E002CD" w:rsidRPr="005C2D3F" w:rsidRDefault="00E002CD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3ED5C9ED" w14:textId="77777777" w:rsidR="00E002CD" w:rsidRPr="005C2D3F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9A64D9" w:rsidRPr="005C2D3F" w14:paraId="005ED541" w14:textId="77777777" w:rsidTr="00646B99">
        <w:tc>
          <w:tcPr>
            <w:tcW w:w="2034" w:type="pct"/>
          </w:tcPr>
          <w:p w14:paraId="6ABDDB70" w14:textId="74DE7302" w:rsidR="009A64D9" w:rsidRPr="005C2D3F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7450EC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B513B70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61F907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9B4401" w14:textId="77777777" w:rsidR="009A64D9" w:rsidRPr="005C2D3F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A8CB8A0" w14:textId="77777777" w:rsidR="009A64D9" w:rsidRPr="005C2D3F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39398EE" w14:textId="77777777" w:rsidR="009A64D9" w:rsidRPr="005C2D3F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646B99" w:rsidRPr="005C2D3F" w14:paraId="37E6521E" w14:textId="77777777" w:rsidTr="00646B99">
        <w:tc>
          <w:tcPr>
            <w:tcW w:w="2034" w:type="pct"/>
          </w:tcPr>
          <w:p w14:paraId="4C1B1F7F" w14:textId="77777777" w:rsidR="00646B99" w:rsidRPr="005C2D3F" w:rsidRDefault="00646B99" w:rsidP="00646B99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52949A31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7ACF90" w14:textId="77777777" w:rsidR="00646B99" w:rsidRPr="005C2D3F" w:rsidRDefault="00646B99" w:rsidP="00646B99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479843A" w14:textId="22021E41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D298C2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3B35B3" w14:textId="37B80538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11,380,682</w:t>
            </w:r>
          </w:p>
        </w:tc>
        <w:tc>
          <w:tcPr>
            <w:tcW w:w="146" w:type="pct"/>
          </w:tcPr>
          <w:p w14:paraId="5087EB2B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955B3FB" w14:textId="632626F2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078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913</w:t>
            </w:r>
          </w:p>
        </w:tc>
      </w:tr>
      <w:tr w:rsidR="00646B99" w:rsidRPr="005C2D3F" w14:paraId="04231EC3" w14:textId="77777777" w:rsidTr="00646B99">
        <w:tc>
          <w:tcPr>
            <w:tcW w:w="2034" w:type="pct"/>
          </w:tcPr>
          <w:p w14:paraId="19E909A4" w14:textId="77777777" w:rsidR="00646B99" w:rsidRPr="005C2D3F" w:rsidRDefault="00646B99" w:rsidP="00646B99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29EC358D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A64CAE6" w14:textId="77777777" w:rsidR="00646B99" w:rsidRPr="005C2D3F" w:rsidRDefault="00646B99" w:rsidP="00646B99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7C89D5E" w14:textId="6EFD65CE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9E162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B585C51" w14:textId="0AB556DA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4,893,003</w:t>
            </w:r>
          </w:p>
        </w:tc>
        <w:tc>
          <w:tcPr>
            <w:tcW w:w="146" w:type="pct"/>
          </w:tcPr>
          <w:p w14:paraId="37DA88F6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5C510D2" w14:textId="1AF07128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621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863</w:t>
            </w:r>
          </w:p>
        </w:tc>
      </w:tr>
      <w:tr w:rsidR="00646B99" w:rsidRPr="005C2D3F" w14:paraId="2AEBCFF5" w14:textId="77777777" w:rsidTr="00646B99">
        <w:tc>
          <w:tcPr>
            <w:tcW w:w="2034" w:type="pct"/>
          </w:tcPr>
          <w:p w14:paraId="79E2E06B" w14:textId="77777777" w:rsidR="00646B99" w:rsidRPr="005C2D3F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65CF1D57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820F09" w14:textId="77777777" w:rsidR="00646B99" w:rsidRPr="005C2D3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3878177" w14:textId="10D9FE98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7EB116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5C6067" w14:textId="7C0D5361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1,311,988</w:t>
            </w:r>
          </w:p>
        </w:tc>
        <w:tc>
          <w:tcPr>
            <w:tcW w:w="146" w:type="pct"/>
          </w:tcPr>
          <w:p w14:paraId="7DEB06DD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C733602" w14:textId="23767B1B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495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526</w:t>
            </w:r>
          </w:p>
        </w:tc>
      </w:tr>
      <w:tr w:rsidR="00646B99" w:rsidRPr="005C2D3F" w14:paraId="7E6009F2" w14:textId="77777777" w:rsidTr="00646B99">
        <w:tc>
          <w:tcPr>
            <w:tcW w:w="2034" w:type="pct"/>
          </w:tcPr>
          <w:p w14:paraId="558AB4F9" w14:textId="29D942FE" w:rsidR="00646B99" w:rsidRPr="004E71FD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4E71FD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55A57882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028F29" w14:textId="77777777" w:rsidR="00646B99" w:rsidRPr="004E71FD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3C3AF9D4" w14:textId="674B700D" w:rsidR="00646B99" w:rsidRPr="004E71FD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4E71FD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8EFD01" w14:textId="77777777" w:rsidR="00646B99" w:rsidRPr="004E71FD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8CD1AD" w14:textId="340AAA1E" w:rsidR="00646B99" w:rsidRPr="004E71FD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105,444</w:t>
            </w:r>
          </w:p>
        </w:tc>
        <w:tc>
          <w:tcPr>
            <w:tcW w:w="146" w:type="pct"/>
          </w:tcPr>
          <w:p w14:paraId="0254AA2D" w14:textId="77777777" w:rsidR="00646B99" w:rsidRPr="004E71FD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511290A" w14:textId="312DA528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75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360</w:t>
            </w:r>
          </w:p>
        </w:tc>
      </w:tr>
      <w:tr w:rsidR="00646B99" w:rsidRPr="005C2D3F" w14:paraId="52249DBA" w14:textId="77777777" w:rsidTr="00646B99">
        <w:tc>
          <w:tcPr>
            <w:tcW w:w="2034" w:type="pct"/>
          </w:tcPr>
          <w:p w14:paraId="6681663E" w14:textId="77777777" w:rsidR="00646B99" w:rsidRPr="005C2D3F" w:rsidRDefault="00646B99" w:rsidP="00646B99">
            <w:pPr>
              <w:ind w:right="160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480CEE44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2B4288" w14:textId="77777777" w:rsidR="00646B99" w:rsidRPr="005C2D3F" w:rsidRDefault="00646B99" w:rsidP="00646B99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8A44B59" w14:textId="01C3234D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EB7D68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36E416" w14:textId="26DDFF74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11,940</w:t>
            </w:r>
          </w:p>
        </w:tc>
        <w:tc>
          <w:tcPr>
            <w:tcW w:w="146" w:type="pct"/>
          </w:tcPr>
          <w:p w14:paraId="2ED8E9A6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2884DFC" w14:textId="05C3B102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714</w:t>
            </w:r>
          </w:p>
        </w:tc>
      </w:tr>
      <w:tr w:rsidR="00646B99" w:rsidRPr="005C2D3F" w14:paraId="099E7235" w14:textId="77777777" w:rsidTr="00646B99">
        <w:tc>
          <w:tcPr>
            <w:tcW w:w="2034" w:type="pct"/>
          </w:tcPr>
          <w:p w14:paraId="2058BDFA" w14:textId="77777777" w:rsidR="00646B99" w:rsidRPr="005C2D3F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0C15DA7A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89335B" w14:textId="77777777" w:rsidR="00646B99" w:rsidRPr="005C2D3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39841A01" w14:textId="0F2DD7D8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E65A14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F1A7034" w14:textId="680F5494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19,423</w:t>
            </w:r>
          </w:p>
        </w:tc>
        <w:tc>
          <w:tcPr>
            <w:tcW w:w="146" w:type="pct"/>
          </w:tcPr>
          <w:p w14:paraId="644F6AE8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5C53566" w14:textId="32FA848F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061</w:t>
            </w:r>
          </w:p>
        </w:tc>
      </w:tr>
      <w:tr w:rsidR="00646B99" w:rsidRPr="005C2D3F" w14:paraId="79BE0D66" w14:textId="77777777" w:rsidTr="00646B99">
        <w:tc>
          <w:tcPr>
            <w:tcW w:w="2034" w:type="pct"/>
          </w:tcPr>
          <w:p w14:paraId="69B40AEF" w14:textId="77777777" w:rsidR="00646B99" w:rsidRPr="005C2D3F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52F1267B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68C96E" w14:textId="77777777" w:rsidR="00646B99" w:rsidRPr="005C2D3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A0436FC" w14:textId="50D43AE3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BE39F5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2C27918" w14:textId="42078BEB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256,753</w:t>
            </w:r>
          </w:p>
        </w:tc>
        <w:tc>
          <w:tcPr>
            <w:tcW w:w="146" w:type="pct"/>
          </w:tcPr>
          <w:p w14:paraId="59AC68C1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63BA88D" w14:textId="2B07EDBD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231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127</w:t>
            </w:r>
          </w:p>
        </w:tc>
      </w:tr>
      <w:tr w:rsidR="00646B99" w:rsidRPr="005C2D3F" w14:paraId="023CE9E7" w14:textId="77777777" w:rsidTr="00646B99">
        <w:tc>
          <w:tcPr>
            <w:tcW w:w="2034" w:type="pct"/>
          </w:tcPr>
          <w:p w14:paraId="5FF5CB7C" w14:textId="3F810059" w:rsidR="00646B99" w:rsidRPr="000F23BF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0F23BF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085E1840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9ADA2F" w14:textId="77777777" w:rsidR="00646B99" w:rsidRPr="000F23B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0B12D65" w14:textId="26DDA313" w:rsidR="00646B99" w:rsidRPr="000F23B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0F23B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2739E2" w14:textId="77777777" w:rsidR="00646B99" w:rsidRPr="000F23B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3E463CE" w14:textId="46086895" w:rsidR="00646B99" w:rsidRPr="000F23B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137,610</w:t>
            </w:r>
          </w:p>
        </w:tc>
        <w:tc>
          <w:tcPr>
            <w:tcW w:w="146" w:type="pct"/>
          </w:tcPr>
          <w:p w14:paraId="6BD58680" w14:textId="77777777" w:rsidR="00646B99" w:rsidRPr="000F23B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995C895" w14:textId="36C124E3" w:rsidR="00646B99" w:rsidRPr="000F23BF" w:rsidRDefault="00646B99" w:rsidP="00646B99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0F23BF">
              <w:rPr>
                <w:sz w:val="30"/>
                <w:szCs w:val="30"/>
              </w:rPr>
              <w:t>-</w:t>
            </w:r>
          </w:p>
        </w:tc>
      </w:tr>
      <w:tr w:rsidR="001B7F6A" w:rsidRPr="005C2D3F" w14:paraId="44F46BF4" w14:textId="77777777" w:rsidTr="00646B99">
        <w:tc>
          <w:tcPr>
            <w:tcW w:w="2034" w:type="pct"/>
          </w:tcPr>
          <w:p w14:paraId="49E42ECC" w14:textId="3CEDEAE5" w:rsidR="001B7F6A" w:rsidRPr="000F23BF" w:rsidRDefault="001B7F6A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2360D2">
              <w:rPr>
                <w:rFonts w:hint="cs"/>
                <w:sz w:val="30"/>
                <w:szCs w:val="30"/>
                <w:cs/>
              </w:rPr>
              <w:t>ค่าสิทธิ</w:t>
            </w:r>
            <w:r w:rsidR="00D13A37" w:rsidRPr="002360D2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2" w:type="pct"/>
          </w:tcPr>
          <w:p w14:paraId="51E41D74" w14:textId="2AE7452E" w:rsidR="001B7F6A" w:rsidRPr="00406EB7" w:rsidRDefault="001B7F6A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AC0B6" w14:textId="77777777" w:rsidR="001B7F6A" w:rsidRPr="000F23BF" w:rsidRDefault="001B7F6A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9CFCA3A" w14:textId="0555B554" w:rsidR="001B7F6A" w:rsidRPr="000F23BF" w:rsidRDefault="001B7F6A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8DF12E" w14:textId="77777777" w:rsidR="001B7F6A" w:rsidRPr="000F23BF" w:rsidRDefault="001B7F6A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76A50F2" w14:textId="743E99C1" w:rsidR="001B7F6A" w:rsidRPr="00646B99" w:rsidRDefault="00040EB5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20,300</w:t>
            </w:r>
          </w:p>
        </w:tc>
        <w:tc>
          <w:tcPr>
            <w:tcW w:w="146" w:type="pct"/>
          </w:tcPr>
          <w:p w14:paraId="04B02896" w14:textId="77777777" w:rsidR="001B7F6A" w:rsidRPr="000F23BF" w:rsidRDefault="001B7F6A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11BFB5" w14:textId="500E9C3B" w:rsidR="001B7F6A" w:rsidRPr="000F23BF" w:rsidRDefault="001B7F6A" w:rsidP="00646B99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46B99" w:rsidRPr="005C2D3F" w14:paraId="43E38D18" w14:textId="77777777" w:rsidTr="00646B99">
        <w:tc>
          <w:tcPr>
            <w:tcW w:w="2034" w:type="pct"/>
          </w:tcPr>
          <w:p w14:paraId="0B14FCA4" w14:textId="77777777" w:rsidR="00646B99" w:rsidRPr="005C2D3F" w:rsidRDefault="00646B99" w:rsidP="00646B99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2" w:type="pct"/>
          </w:tcPr>
          <w:p w14:paraId="3F2CD959" w14:textId="1CD50161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69B06E5" w14:textId="77777777" w:rsidR="00646B99" w:rsidRPr="005C2D3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46457AE" w14:textId="05715D89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849BE8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5DEA20" w14:textId="4A5588D2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513</w:t>
            </w:r>
          </w:p>
        </w:tc>
        <w:tc>
          <w:tcPr>
            <w:tcW w:w="146" w:type="pct"/>
          </w:tcPr>
          <w:p w14:paraId="07EB951C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3C41196" w14:textId="6EA75876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901</w:t>
            </w:r>
          </w:p>
        </w:tc>
      </w:tr>
      <w:tr w:rsidR="00646B99" w:rsidRPr="005C2D3F" w14:paraId="5F0B7FF3" w14:textId="77777777" w:rsidTr="00646B99">
        <w:tc>
          <w:tcPr>
            <w:tcW w:w="2034" w:type="pct"/>
          </w:tcPr>
          <w:p w14:paraId="4411E1BB" w14:textId="77777777" w:rsidR="00646B99" w:rsidRPr="005C2D3F" w:rsidRDefault="00646B99" w:rsidP="00646B99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7D0D8ED5" w14:textId="32A2AD92" w:rsidR="00646B99" w:rsidRPr="00406EB7" w:rsidRDefault="00646B99" w:rsidP="00646B99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2D81A9" w14:textId="77777777" w:rsidR="00646B99" w:rsidRPr="005C2D3F" w:rsidRDefault="00646B99" w:rsidP="00646B99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48D3E2AC" w14:textId="792473DE" w:rsidR="00646B99" w:rsidRPr="005C2D3F" w:rsidRDefault="00646B99" w:rsidP="00646B99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ABB5C2" w14:textId="77777777" w:rsidR="00646B99" w:rsidRPr="005C2D3F" w:rsidRDefault="00646B99" w:rsidP="00646B99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687BB6" w14:textId="34C68FE8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39,285</w:t>
            </w:r>
          </w:p>
        </w:tc>
        <w:tc>
          <w:tcPr>
            <w:tcW w:w="146" w:type="pct"/>
          </w:tcPr>
          <w:p w14:paraId="5C5EE3B6" w14:textId="77777777" w:rsidR="00646B99" w:rsidRPr="005C2D3F" w:rsidRDefault="00646B99" w:rsidP="00646B9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F529ADA" w14:textId="037F63DC" w:rsidR="00646B99" w:rsidRPr="005C2D3F" w:rsidRDefault="00646B99" w:rsidP="00646B99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36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585</w:t>
            </w:r>
          </w:p>
        </w:tc>
      </w:tr>
      <w:tr w:rsidR="001B7F6A" w:rsidRPr="005C2D3F" w14:paraId="4E8BD312" w14:textId="77777777" w:rsidTr="00646B99">
        <w:tc>
          <w:tcPr>
            <w:tcW w:w="2034" w:type="pct"/>
          </w:tcPr>
          <w:p w14:paraId="7DD17225" w14:textId="77777777" w:rsidR="001B7F6A" w:rsidRPr="005C2D3F" w:rsidRDefault="001B7F6A" w:rsidP="001B7F6A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52439406" w:rsidR="001B7F6A" w:rsidRPr="00406EB7" w:rsidRDefault="001B7F6A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A1BB5C" w14:textId="77777777" w:rsidR="001B7F6A" w:rsidRPr="005C2D3F" w:rsidRDefault="001B7F6A" w:rsidP="001B7F6A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769D89A4" w14:textId="2BB94608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B654E3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E34921" w14:textId="1B185468" w:rsidR="001B7F6A" w:rsidRPr="005C2D3F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9,590</w:t>
            </w:r>
          </w:p>
        </w:tc>
        <w:tc>
          <w:tcPr>
            <w:tcW w:w="146" w:type="pct"/>
          </w:tcPr>
          <w:p w14:paraId="77794775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2B756DB" w14:textId="65840FF5" w:rsidR="001B7F6A" w:rsidRPr="005C2D3F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323</w:t>
            </w:r>
          </w:p>
        </w:tc>
      </w:tr>
      <w:tr w:rsidR="001B7F6A" w:rsidRPr="005C2D3F" w14:paraId="690741AB" w14:textId="77777777" w:rsidTr="00646B99">
        <w:tc>
          <w:tcPr>
            <w:tcW w:w="2034" w:type="pct"/>
          </w:tcPr>
          <w:p w14:paraId="65148E52" w14:textId="77777777" w:rsidR="001B7F6A" w:rsidRPr="005C2D3F" w:rsidRDefault="001B7F6A" w:rsidP="001B7F6A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ค่าเช่า</w:t>
            </w:r>
            <w:r w:rsidRPr="005C2D3F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2" w:type="pct"/>
          </w:tcPr>
          <w:p w14:paraId="60A4C29E" w14:textId="05929D59" w:rsidR="001B7F6A" w:rsidRPr="00406EB7" w:rsidRDefault="001B7F6A" w:rsidP="001B7F6A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CB17A4" w14:textId="77777777" w:rsidR="001B7F6A" w:rsidRPr="005C2D3F" w:rsidRDefault="001B7F6A" w:rsidP="001B7F6A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956CC2A" w14:textId="5999C0EE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E33C15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584966C" w14:textId="4E6EBCD3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8B67D5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11B227F" w14:textId="08EF3248" w:rsidR="001B7F6A" w:rsidRPr="005C2D3F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766</w:t>
            </w:r>
          </w:p>
        </w:tc>
      </w:tr>
      <w:tr w:rsidR="001B7F6A" w:rsidRPr="005C2D3F" w14:paraId="346FC14C" w14:textId="77777777" w:rsidTr="00646B99">
        <w:tc>
          <w:tcPr>
            <w:tcW w:w="2034" w:type="pct"/>
          </w:tcPr>
          <w:p w14:paraId="652D2644" w14:textId="1C924EF2" w:rsidR="001B7F6A" w:rsidRPr="005C2D3F" w:rsidRDefault="001B7F6A" w:rsidP="001B7F6A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1021EF8C" w14:textId="64AB19C6" w:rsidR="001B7F6A" w:rsidRPr="00406EB7" w:rsidRDefault="001B7F6A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EF9678" w14:textId="77777777" w:rsidR="001B7F6A" w:rsidRPr="005C2D3F" w:rsidRDefault="001B7F6A" w:rsidP="001B7F6A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26C2D73" w14:textId="50685A5D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B183C92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BD856F6" w14:textId="1EE79307" w:rsidR="001B7F6A" w:rsidRPr="005C2D3F" w:rsidRDefault="00040EB5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2,958</w:t>
            </w:r>
          </w:p>
        </w:tc>
        <w:tc>
          <w:tcPr>
            <w:tcW w:w="146" w:type="pct"/>
          </w:tcPr>
          <w:p w14:paraId="758CE31E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8F1EF22" w14:textId="4CAE9F62" w:rsidR="001B7F6A" w:rsidRPr="005C2D3F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500</w:t>
            </w:r>
          </w:p>
        </w:tc>
      </w:tr>
      <w:tr w:rsidR="001B7F6A" w:rsidRPr="005C2D3F" w14:paraId="0184C811" w14:textId="77777777" w:rsidTr="00646B99">
        <w:tc>
          <w:tcPr>
            <w:tcW w:w="2034" w:type="pct"/>
          </w:tcPr>
          <w:p w14:paraId="3EBF3085" w14:textId="5DFBF30A" w:rsidR="001B7F6A" w:rsidRPr="005C2D3F" w:rsidRDefault="001B7F6A" w:rsidP="001B7F6A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47B52161" w14:textId="1308B4D9" w:rsidR="001B7F6A" w:rsidRPr="00406EB7" w:rsidRDefault="001B7F6A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CE4F86" w14:textId="77777777" w:rsidR="001B7F6A" w:rsidRPr="005C2D3F" w:rsidRDefault="001B7F6A" w:rsidP="001B7F6A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27CD6D85" w14:textId="3E8F8C63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EF56BE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EDF7F2F" w14:textId="32278B6A" w:rsidR="001B7F6A" w:rsidRPr="00D66E3E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46B99">
              <w:rPr>
                <w:sz w:val="30"/>
                <w:szCs w:val="30"/>
              </w:rPr>
              <w:t>6,102</w:t>
            </w:r>
          </w:p>
        </w:tc>
        <w:tc>
          <w:tcPr>
            <w:tcW w:w="146" w:type="pct"/>
          </w:tcPr>
          <w:p w14:paraId="2F1EDE7B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49D532" w14:textId="4A62CEB3" w:rsidR="001B7F6A" w:rsidRPr="005C2D3F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15</w:t>
            </w:r>
            <w:r w:rsidRPr="00D66E3E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311</w:t>
            </w:r>
          </w:p>
        </w:tc>
      </w:tr>
      <w:tr w:rsidR="001B7F6A" w:rsidRPr="005C2D3F" w14:paraId="23FC2CE2" w14:textId="77777777" w:rsidTr="00646B99">
        <w:tc>
          <w:tcPr>
            <w:tcW w:w="2034" w:type="pct"/>
          </w:tcPr>
          <w:p w14:paraId="3E574133" w14:textId="77777777" w:rsidR="001B7F6A" w:rsidRPr="005C2D3F" w:rsidRDefault="001B7F6A" w:rsidP="001B7F6A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4981CE81" w:rsidR="001B7F6A" w:rsidRPr="00406EB7" w:rsidRDefault="00040EB5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4D1303" w14:textId="77777777" w:rsidR="001B7F6A" w:rsidRPr="005C2D3F" w:rsidRDefault="001B7F6A" w:rsidP="001B7F6A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65DF4383" w14:textId="1AF50A27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2DE83C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9331200" w14:textId="0CCBF9E1" w:rsidR="001B7F6A" w:rsidRPr="00D66E3E" w:rsidRDefault="002A59C2" w:rsidP="002A59C2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46596C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0E172C1" w14:textId="177FDB64" w:rsidR="001B7F6A" w:rsidRPr="005C2D3F" w:rsidRDefault="001B7F6A" w:rsidP="001B7F6A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790</w:t>
            </w:r>
          </w:p>
        </w:tc>
      </w:tr>
      <w:tr w:rsidR="001B7F6A" w:rsidRPr="005C2D3F" w14:paraId="135A920E" w14:textId="77777777" w:rsidTr="00646B99">
        <w:tc>
          <w:tcPr>
            <w:tcW w:w="2034" w:type="pct"/>
          </w:tcPr>
          <w:p w14:paraId="35A08140" w14:textId="77777777" w:rsidR="001B7F6A" w:rsidRPr="005C2D3F" w:rsidRDefault="001B7F6A" w:rsidP="001B7F6A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98B42FF" w14:textId="77777777" w:rsidR="001B7F6A" w:rsidRPr="008C35B2" w:rsidRDefault="001B7F6A" w:rsidP="001B7F6A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1E962D2B" w14:textId="77777777" w:rsidR="001B7F6A" w:rsidRPr="005C2D3F" w:rsidRDefault="001B7F6A" w:rsidP="001B7F6A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24FA01E" w14:textId="77777777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3BE5C0A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8DDCDDD" w14:textId="77777777" w:rsidR="001B7F6A" w:rsidRPr="00D66E3E" w:rsidRDefault="001B7F6A" w:rsidP="001B7F6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702F8D25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B46BA00" w14:textId="77777777" w:rsidR="001B7F6A" w:rsidRPr="003C303F" w:rsidRDefault="001B7F6A" w:rsidP="001B7F6A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1B7F6A" w:rsidRPr="005C2D3F" w14:paraId="342CEA4E" w14:textId="77777777" w:rsidTr="00646B99">
        <w:tc>
          <w:tcPr>
            <w:tcW w:w="2034" w:type="pct"/>
          </w:tcPr>
          <w:p w14:paraId="2F0AD67A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CB224CB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93A5218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D6C2E18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A314495" w14:textId="77777777" w:rsidR="001B7F6A" w:rsidRPr="005C2D3F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20D740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EEAB42" w14:textId="77777777" w:rsidR="001B7F6A" w:rsidRPr="005C2D3F" w:rsidRDefault="001B7F6A" w:rsidP="001B7F6A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7F6A" w:rsidRPr="005C2D3F" w14:paraId="2469044D" w14:textId="77777777" w:rsidTr="00646B99">
        <w:tc>
          <w:tcPr>
            <w:tcW w:w="2034" w:type="pct"/>
          </w:tcPr>
          <w:p w14:paraId="3A257852" w14:textId="2BE286E5" w:rsidR="001B7F6A" w:rsidRPr="00A27CA0" w:rsidRDefault="001B7F6A" w:rsidP="001B7F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7CA0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14:paraId="4A85AE4A" w14:textId="7122A4A5" w:rsidR="001B7F6A" w:rsidRPr="005C2D3F" w:rsidRDefault="00AF5A24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553,635</w:t>
            </w:r>
          </w:p>
        </w:tc>
        <w:tc>
          <w:tcPr>
            <w:tcW w:w="146" w:type="pct"/>
          </w:tcPr>
          <w:p w14:paraId="057C382F" w14:textId="77777777" w:rsidR="001B7F6A" w:rsidRPr="005C2D3F" w:rsidRDefault="001B7F6A" w:rsidP="001B7F6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9841AC0" w14:textId="4F3D3FE0" w:rsidR="001B7F6A" w:rsidRPr="00A27CA0" w:rsidRDefault="001B7F6A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516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097</w:t>
            </w:r>
          </w:p>
        </w:tc>
        <w:tc>
          <w:tcPr>
            <w:tcW w:w="146" w:type="pct"/>
          </w:tcPr>
          <w:p w14:paraId="2C02E9A7" w14:textId="77777777" w:rsidR="001B7F6A" w:rsidRPr="005C2D3F" w:rsidRDefault="001B7F6A" w:rsidP="001B7F6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6CA8476" w14:textId="4056CB31" w:rsidR="001B7F6A" w:rsidRPr="005C2D3F" w:rsidRDefault="00273BDF" w:rsidP="001B7F6A">
            <w:pPr>
              <w:jc w:val="right"/>
              <w:rPr>
                <w:sz w:val="30"/>
                <w:szCs w:val="30"/>
              </w:rPr>
            </w:pPr>
            <w:r w:rsidRPr="00273BDF">
              <w:rPr>
                <w:sz w:val="30"/>
                <w:szCs w:val="30"/>
              </w:rPr>
              <w:t>3,820,060</w:t>
            </w:r>
          </w:p>
        </w:tc>
        <w:tc>
          <w:tcPr>
            <w:tcW w:w="146" w:type="pct"/>
          </w:tcPr>
          <w:p w14:paraId="22485FB6" w14:textId="77777777" w:rsidR="001B7F6A" w:rsidRPr="005C2D3F" w:rsidRDefault="001B7F6A" w:rsidP="001B7F6A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D8C8F79" w14:textId="1E537498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537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432</w:t>
            </w:r>
          </w:p>
        </w:tc>
      </w:tr>
      <w:tr w:rsidR="001B7F6A" w:rsidRPr="005C2D3F" w14:paraId="1BF0264B" w14:textId="77777777" w:rsidTr="00646B99">
        <w:tc>
          <w:tcPr>
            <w:tcW w:w="2034" w:type="pct"/>
          </w:tcPr>
          <w:p w14:paraId="6107F306" w14:textId="77777777" w:rsidR="001B7F6A" w:rsidRPr="00A27CA0" w:rsidRDefault="001B7F6A" w:rsidP="001B7F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CA0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vAlign w:val="bottom"/>
          </w:tcPr>
          <w:p w14:paraId="09032A9D" w14:textId="3AFA66D4" w:rsidR="001B7F6A" w:rsidRPr="005C2D3F" w:rsidRDefault="00273BDF" w:rsidP="001433D4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273BDF">
              <w:rPr>
                <w:sz w:val="30"/>
                <w:szCs w:val="30"/>
              </w:rPr>
              <w:t>1,</w:t>
            </w:r>
            <w:r w:rsidR="001433D4">
              <w:rPr>
                <w:sz w:val="30"/>
                <w:szCs w:val="30"/>
              </w:rPr>
              <w:t>406,949</w:t>
            </w:r>
          </w:p>
        </w:tc>
        <w:tc>
          <w:tcPr>
            <w:tcW w:w="146" w:type="pct"/>
          </w:tcPr>
          <w:p w14:paraId="59867F0F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7C53ADE" w14:textId="4F84391B" w:rsidR="001B7F6A" w:rsidRPr="00A27CA0" w:rsidRDefault="001B7F6A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189</w:t>
            </w:r>
          </w:p>
        </w:tc>
        <w:tc>
          <w:tcPr>
            <w:tcW w:w="146" w:type="pct"/>
          </w:tcPr>
          <w:p w14:paraId="04701704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B2FA90D" w14:textId="5C720540" w:rsidR="001B7F6A" w:rsidRPr="005C2D3F" w:rsidRDefault="001433D4" w:rsidP="001B7F6A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374,470</w:t>
            </w:r>
          </w:p>
        </w:tc>
        <w:tc>
          <w:tcPr>
            <w:tcW w:w="146" w:type="pct"/>
          </w:tcPr>
          <w:p w14:paraId="4E754531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3EC511B" w14:textId="21AA6C0D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296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679</w:t>
            </w:r>
          </w:p>
        </w:tc>
      </w:tr>
      <w:tr w:rsidR="001B7F6A" w:rsidRPr="005C2D3F" w14:paraId="248A3BDF" w14:textId="77777777" w:rsidTr="00646B99">
        <w:tc>
          <w:tcPr>
            <w:tcW w:w="2034" w:type="pct"/>
          </w:tcPr>
          <w:p w14:paraId="10A284F0" w14:textId="0B9E6706" w:rsidR="001B7F6A" w:rsidRPr="00B4040E" w:rsidRDefault="001B7F6A" w:rsidP="001B7F6A">
            <w:pPr>
              <w:jc w:val="thaiDistribute"/>
              <w:rPr>
                <w:sz w:val="30"/>
                <w:szCs w:val="30"/>
                <w:highlight w:val="green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  <w:vAlign w:val="bottom"/>
          </w:tcPr>
          <w:p w14:paraId="45D2B4C4" w14:textId="5B97E37F" w:rsidR="001B7F6A" w:rsidRPr="005C2D3F" w:rsidRDefault="00AF5A24" w:rsidP="00E227A3">
            <w:pPr>
              <w:pStyle w:val="BodyText"/>
              <w:tabs>
                <w:tab w:val="decimal" w:pos="630"/>
              </w:tabs>
              <w:spacing w:after="0"/>
              <w:ind w:left="-108"/>
              <w:rPr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6DAB47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50A818" w14:textId="3F401125" w:rsidR="001B7F6A" w:rsidRPr="00A27CA0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7CA0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D90BC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CB66B6B" w14:textId="04AE9BD6" w:rsidR="001B7F6A" w:rsidRPr="005C2D3F" w:rsidRDefault="00040EB5" w:rsidP="001B7F6A">
            <w:pPr>
              <w:jc w:val="right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73,430</w:t>
            </w:r>
          </w:p>
        </w:tc>
        <w:tc>
          <w:tcPr>
            <w:tcW w:w="146" w:type="pct"/>
          </w:tcPr>
          <w:p w14:paraId="1D43A9A9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7D07E4D" w14:textId="2FA446C9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120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000</w:t>
            </w:r>
          </w:p>
        </w:tc>
      </w:tr>
      <w:tr w:rsidR="001B7F6A" w:rsidRPr="005C2D3F" w14:paraId="3E524AE1" w14:textId="77777777" w:rsidTr="00646B99">
        <w:tc>
          <w:tcPr>
            <w:tcW w:w="2034" w:type="pct"/>
          </w:tcPr>
          <w:p w14:paraId="6BD6D4AA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  <w:vAlign w:val="bottom"/>
          </w:tcPr>
          <w:p w14:paraId="2BA95DAB" w14:textId="357B7081" w:rsidR="001B7F6A" w:rsidRPr="005C2D3F" w:rsidRDefault="00AF5A24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1B7B2FC8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FE4CA25" w14:textId="7E71AA4D" w:rsidR="001B7F6A" w:rsidRPr="00A27CA0" w:rsidRDefault="001B7F6A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620</w:t>
            </w:r>
          </w:p>
        </w:tc>
        <w:tc>
          <w:tcPr>
            <w:tcW w:w="146" w:type="pct"/>
          </w:tcPr>
          <w:p w14:paraId="672BDA03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8578680" w14:textId="1DD9A3D6" w:rsidR="001B7F6A" w:rsidRPr="005C2D3F" w:rsidRDefault="00040EB5" w:rsidP="001B7F6A">
            <w:pPr>
              <w:jc w:val="right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1,620</w:t>
            </w:r>
          </w:p>
        </w:tc>
        <w:tc>
          <w:tcPr>
            <w:tcW w:w="146" w:type="pct"/>
          </w:tcPr>
          <w:p w14:paraId="70CF9511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696B2B2" w14:textId="2042A033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620</w:t>
            </w:r>
          </w:p>
        </w:tc>
      </w:tr>
      <w:tr w:rsidR="001B7F6A" w:rsidRPr="005C2D3F" w14:paraId="5A8DCE40" w14:textId="77777777" w:rsidTr="00646B99">
        <w:tc>
          <w:tcPr>
            <w:tcW w:w="2034" w:type="pct"/>
          </w:tcPr>
          <w:p w14:paraId="25A5B1D5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vAlign w:val="bottom"/>
          </w:tcPr>
          <w:p w14:paraId="60A40E78" w14:textId="3247B105" w:rsidR="001B7F6A" w:rsidRPr="005C2D3F" w:rsidRDefault="00AF5A24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29,665</w:t>
            </w:r>
          </w:p>
        </w:tc>
        <w:tc>
          <w:tcPr>
            <w:tcW w:w="146" w:type="pct"/>
          </w:tcPr>
          <w:p w14:paraId="10CC067C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E21844E" w14:textId="269E186C" w:rsidR="001B7F6A" w:rsidRPr="00A27CA0" w:rsidRDefault="001B7F6A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337</w:t>
            </w:r>
          </w:p>
        </w:tc>
        <w:tc>
          <w:tcPr>
            <w:tcW w:w="146" w:type="pct"/>
          </w:tcPr>
          <w:p w14:paraId="66DDAC8E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131A61D" w14:textId="2F01F0CD" w:rsidR="001B7F6A" w:rsidRPr="005C2D3F" w:rsidRDefault="00040EB5" w:rsidP="001B7F6A">
            <w:pPr>
              <w:jc w:val="right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19,015</w:t>
            </w:r>
          </w:p>
        </w:tc>
        <w:tc>
          <w:tcPr>
            <w:tcW w:w="146" w:type="pct"/>
          </w:tcPr>
          <w:p w14:paraId="48BEA144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3D9BC6" w14:textId="7558595D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809</w:t>
            </w:r>
          </w:p>
        </w:tc>
      </w:tr>
      <w:tr w:rsidR="001B7F6A" w:rsidRPr="005C2D3F" w14:paraId="7EB5B534" w14:textId="77777777" w:rsidTr="00646B99">
        <w:tc>
          <w:tcPr>
            <w:tcW w:w="2034" w:type="pct"/>
          </w:tcPr>
          <w:p w14:paraId="659498DD" w14:textId="74EAE1FA" w:rsidR="001B7F6A" w:rsidRPr="005C2D3F" w:rsidRDefault="00173B14" w:rsidP="00173B1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vAlign w:val="bottom"/>
          </w:tcPr>
          <w:p w14:paraId="10B93A52" w14:textId="5676815E" w:rsidR="001B7F6A" w:rsidRPr="005C2D3F" w:rsidRDefault="00AF5A24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422</w:t>
            </w:r>
          </w:p>
        </w:tc>
        <w:tc>
          <w:tcPr>
            <w:tcW w:w="146" w:type="pct"/>
          </w:tcPr>
          <w:p w14:paraId="2CFF072D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C30357" w14:textId="5C971D06" w:rsidR="001B7F6A" w:rsidRPr="00A27CA0" w:rsidRDefault="001B7F6A" w:rsidP="001B7F6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2A641113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BEFD207" w14:textId="3D24D811" w:rsidR="001B7F6A" w:rsidRPr="005C2D3F" w:rsidRDefault="00040EB5" w:rsidP="001B7F6A">
            <w:pPr>
              <w:jc w:val="right"/>
              <w:rPr>
                <w:sz w:val="30"/>
                <w:szCs w:val="30"/>
              </w:rPr>
            </w:pPr>
            <w:r w:rsidRPr="00040EB5">
              <w:rPr>
                <w:sz w:val="30"/>
                <w:szCs w:val="30"/>
              </w:rPr>
              <w:t>412</w:t>
            </w:r>
          </w:p>
        </w:tc>
        <w:tc>
          <w:tcPr>
            <w:tcW w:w="146" w:type="pct"/>
          </w:tcPr>
          <w:p w14:paraId="1A59455D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DC6CD0F" w14:textId="60BD696D" w:rsidR="001B7F6A" w:rsidRPr="005C2D3F" w:rsidRDefault="001B7F6A" w:rsidP="001B7F6A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64</w:t>
            </w:r>
          </w:p>
        </w:tc>
      </w:tr>
      <w:tr w:rsidR="001B7F6A" w:rsidRPr="007539A1" w14:paraId="10C0B8F5" w14:textId="77777777" w:rsidTr="00646B99">
        <w:tc>
          <w:tcPr>
            <w:tcW w:w="2034" w:type="pct"/>
          </w:tcPr>
          <w:p w14:paraId="5675A4B5" w14:textId="77777777" w:rsidR="001B7F6A" w:rsidRPr="007539A1" w:rsidRDefault="001B7F6A" w:rsidP="001B7F6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vAlign w:val="bottom"/>
          </w:tcPr>
          <w:p w14:paraId="7A3C88F2" w14:textId="77777777" w:rsidR="001B7F6A" w:rsidRPr="007539A1" w:rsidRDefault="001B7F6A" w:rsidP="001B7F6A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7F5E99E8" w14:textId="77777777" w:rsidR="001B7F6A" w:rsidRPr="007539A1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6B434BFF" w14:textId="77777777" w:rsidR="001B7F6A" w:rsidRPr="007539A1" w:rsidRDefault="001B7F6A" w:rsidP="001B7F6A">
            <w:pPr>
              <w:pStyle w:val="BodyText"/>
              <w:tabs>
                <w:tab w:val="decimal" w:pos="612"/>
              </w:tabs>
              <w:spacing w:after="0"/>
              <w:ind w:left="-108"/>
              <w:jc w:val="right"/>
            </w:pPr>
          </w:p>
        </w:tc>
        <w:tc>
          <w:tcPr>
            <w:tcW w:w="146" w:type="pct"/>
          </w:tcPr>
          <w:p w14:paraId="0FC75313" w14:textId="77777777" w:rsidR="001B7F6A" w:rsidRPr="007539A1" w:rsidRDefault="001B7F6A" w:rsidP="001B7F6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</w:rPr>
            </w:pPr>
          </w:p>
        </w:tc>
        <w:tc>
          <w:tcPr>
            <w:tcW w:w="632" w:type="pct"/>
            <w:vAlign w:val="bottom"/>
          </w:tcPr>
          <w:p w14:paraId="6CCAC6DB" w14:textId="77777777" w:rsidR="001B7F6A" w:rsidRPr="007539A1" w:rsidRDefault="001B7F6A" w:rsidP="001B7F6A">
            <w:pPr>
              <w:pStyle w:val="BodyText"/>
              <w:tabs>
                <w:tab w:val="decimal" w:pos="612"/>
              </w:tabs>
              <w:spacing w:after="0"/>
              <w:ind w:left="-108"/>
            </w:pPr>
          </w:p>
        </w:tc>
        <w:tc>
          <w:tcPr>
            <w:tcW w:w="146" w:type="pct"/>
          </w:tcPr>
          <w:p w14:paraId="3A3BC049" w14:textId="77777777" w:rsidR="001B7F6A" w:rsidRPr="007539A1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  <w:vAlign w:val="bottom"/>
          </w:tcPr>
          <w:p w14:paraId="214C8CC2" w14:textId="77777777" w:rsidR="001B7F6A" w:rsidRPr="007539A1" w:rsidRDefault="001B7F6A" w:rsidP="001B7F6A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</w:pPr>
          </w:p>
        </w:tc>
      </w:tr>
      <w:tr w:rsidR="001B7F6A" w:rsidRPr="005C2D3F" w14:paraId="2A28500C" w14:textId="77777777" w:rsidTr="00646B99">
        <w:tc>
          <w:tcPr>
            <w:tcW w:w="2034" w:type="pct"/>
          </w:tcPr>
          <w:p w14:paraId="14D966C9" w14:textId="77777777" w:rsidR="001B7F6A" w:rsidRPr="005C2D3F" w:rsidRDefault="001B7F6A" w:rsidP="001B7F6A">
            <w:pPr>
              <w:tabs>
                <w:tab w:val="center" w:pos="277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32" w:type="pct"/>
          </w:tcPr>
          <w:p w14:paraId="7348F699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2933A8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AF9969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F9D21C4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254720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26782E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DD6995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F6A" w:rsidRPr="005C2D3F" w14:paraId="209ABEFA" w14:textId="77777777" w:rsidTr="00646B99">
        <w:tc>
          <w:tcPr>
            <w:tcW w:w="2034" w:type="pct"/>
            <w:shd w:val="clear" w:color="auto" w:fill="auto"/>
          </w:tcPr>
          <w:p w14:paraId="52157D34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E0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D711CDE" w14:textId="1FD42AF8" w:rsidR="001B7F6A" w:rsidRPr="00406EB7" w:rsidRDefault="001D00A3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6D367C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3CFF19C" w14:textId="335254A5" w:rsidR="001B7F6A" w:rsidRPr="005C2D3F" w:rsidRDefault="001B7F6A" w:rsidP="001B7F6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339</w:t>
            </w:r>
          </w:p>
        </w:tc>
        <w:tc>
          <w:tcPr>
            <w:tcW w:w="146" w:type="pct"/>
          </w:tcPr>
          <w:p w14:paraId="6B74E135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F0B1E6" w14:textId="4EF852D2" w:rsidR="001B7F6A" w:rsidRPr="005C2D3F" w:rsidRDefault="00AF5A24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E5CA4E" w14:textId="77777777" w:rsidR="001B7F6A" w:rsidRPr="005C2D3F" w:rsidRDefault="001B7F6A" w:rsidP="001B7F6A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8ECEA8" w14:textId="6D16B26C" w:rsidR="001B7F6A" w:rsidRPr="005C2D3F" w:rsidRDefault="001B7F6A" w:rsidP="001B7F6A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7F6A" w:rsidRPr="005C2D3F" w14:paraId="44187B86" w14:textId="77777777" w:rsidTr="00646B99">
        <w:tc>
          <w:tcPr>
            <w:tcW w:w="2034" w:type="pct"/>
            <w:shd w:val="clear" w:color="auto" w:fill="auto"/>
          </w:tcPr>
          <w:p w14:paraId="005C2B52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6AF695D2" w14:textId="29811E99" w:rsidR="001B7F6A" w:rsidRPr="00406EB7" w:rsidRDefault="001D00A3" w:rsidP="00E227A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DE7980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E7EE0E" w14:textId="697C9A03" w:rsidR="001B7F6A" w:rsidRPr="005C2D3F" w:rsidRDefault="001B7F6A" w:rsidP="001B7F6A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A45EA8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D04F7D" w14:textId="278E27F8" w:rsidR="001B7F6A" w:rsidRPr="005C2D3F" w:rsidRDefault="00AF5A24" w:rsidP="00AF5A24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863D03" w14:textId="77777777" w:rsidR="001B7F6A" w:rsidRPr="005C2D3F" w:rsidRDefault="001B7F6A" w:rsidP="001B7F6A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DF6451" w14:textId="738D7BF0" w:rsidR="001B7F6A" w:rsidRPr="005C2D3F" w:rsidRDefault="001B7F6A" w:rsidP="001B7F6A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1B7F6A" w:rsidRPr="00B4040E" w14:paraId="739A3D35" w14:textId="77777777" w:rsidTr="00646B99">
        <w:tc>
          <w:tcPr>
            <w:tcW w:w="2034" w:type="pct"/>
            <w:shd w:val="clear" w:color="auto" w:fill="auto"/>
          </w:tcPr>
          <w:p w14:paraId="4181D367" w14:textId="77777777" w:rsidR="001B7F6A" w:rsidRPr="007539A1" w:rsidRDefault="001B7F6A" w:rsidP="001B7F6A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2" w:type="pct"/>
          </w:tcPr>
          <w:p w14:paraId="2C97F9ED" w14:textId="77777777" w:rsidR="001B7F6A" w:rsidRPr="00406EB7" w:rsidRDefault="001B7F6A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5BCBF8" w14:textId="77777777" w:rsidR="001B7F6A" w:rsidRPr="007539A1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</w:tcPr>
          <w:p w14:paraId="25ACBEE3" w14:textId="77777777" w:rsidR="001B7F6A" w:rsidRPr="007539A1" w:rsidRDefault="001B7F6A" w:rsidP="001B7F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6F23E37A" w14:textId="77777777" w:rsidR="001B7F6A" w:rsidRPr="007539A1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</w:tcPr>
          <w:p w14:paraId="4EDAB76E" w14:textId="77777777" w:rsidR="001B7F6A" w:rsidRPr="007539A1" w:rsidRDefault="001B7F6A" w:rsidP="001B7F6A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7BBD765" w14:textId="77777777" w:rsidR="001B7F6A" w:rsidRPr="007539A1" w:rsidRDefault="001B7F6A" w:rsidP="001B7F6A">
            <w:pPr>
              <w:pStyle w:val="BodyText"/>
              <w:tabs>
                <w:tab w:val="decimal" w:pos="626"/>
                <w:tab w:val="decimal" w:pos="892"/>
              </w:tabs>
              <w:spacing w:after="0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</w:tcPr>
          <w:p w14:paraId="3C430EC4" w14:textId="77777777" w:rsidR="001B7F6A" w:rsidRPr="007539A1" w:rsidRDefault="001B7F6A" w:rsidP="001B7F6A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7F6A" w:rsidRPr="005C2D3F" w14:paraId="04DB1C35" w14:textId="77777777" w:rsidTr="00646B99">
        <w:tc>
          <w:tcPr>
            <w:tcW w:w="2034" w:type="pct"/>
            <w:shd w:val="clear" w:color="auto" w:fill="FFFFFF"/>
          </w:tcPr>
          <w:p w14:paraId="7F2B0972" w14:textId="77777777" w:rsidR="001B7F6A" w:rsidRPr="005C2D3F" w:rsidRDefault="001B7F6A" w:rsidP="001B7F6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1B7F6A" w:rsidRPr="005C2D3F" w:rsidRDefault="001B7F6A" w:rsidP="00406EB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F0FCEA2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76E9BA" w14:textId="77777777" w:rsidR="001B7F6A" w:rsidRPr="005C2D3F" w:rsidRDefault="001B7F6A" w:rsidP="001B7F6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F16C58" w14:textId="77777777" w:rsidR="001B7F6A" w:rsidRPr="005C2D3F" w:rsidRDefault="001B7F6A" w:rsidP="001B7F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D65BC3" w14:textId="77777777" w:rsidR="001B7F6A" w:rsidRPr="005C2D3F" w:rsidRDefault="001B7F6A" w:rsidP="001B7F6A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8B21FA" w14:textId="77777777" w:rsidR="001B7F6A" w:rsidRPr="005C2D3F" w:rsidRDefault="001B7F6A" w:rsidP="001B7F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6A3615E" w14:textId="77777777" w:rsidR="001B7F6A" w:rsidRPr="005C2D3F" w:rsidRDefault="001B7F6A" w:rsidP="001B7F6A">
            <w:pPr>
              <w:pStyle w:val="BodyText"/>
              <w:tabs>
                <w:tab w:val="decimal" w:pos="73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DF" w:rsidRPr="005C2D3F" w14:paraId="3BAC0673" w14:textId="77777777" w:rsidTr="00646B99">
        <w:tc>
          <w:tcPr>
            <w:tcW w:w="2034" w:type="pct"/>
            <w:shd w:val="clear" w:color="auto" w:fill="FFFFFF"/>
          </w:tcPr>
          <w:p w14:paraId="1A8BA2E6" w14:textId="14EE90BB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545E0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632" w:type="pct"/>
          </w:tcPr>
          <w:p w14:paraId="79F50793" w14:textId="1D74CE98" w:rsidR="00273BDF" w:rsidRPr="00273BDF" w:rsidRDefault="00C3459F" w:rsidP="00C3459F">
            <w:pPr>
              <w:spacing w:line="240" w:lineRule="auto"/>
              <w:jc w:val="right"/>
            </w:pPr>
            <w:r w:rsidRPr="00C3459F">
              <w:rPr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4830912E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A3E7871" w14:textId="79936D83" w:rsidR="00273BDF" w:rsidRPr="005C2D3F" w:rsidRDefault="00273BDF" w:rsidP="00273BD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199F3BA7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C03CC7" w14:textId="767DCFAF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E8603B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C08B46" w14:textId="5543ECDD" w:rsidR="00273BDF" w:rsidRPr="005C2D3F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5125B0B9" w14:textId="77777777" w:rsidTr="00646B99">
        <w:tc>
          <w:tcPr>
            <w:tcW w:w="2034" w:type="pct"/>
            <w:shd w:val="clear" w:color="auto" w:fill="FFFFFF"/>
          </w:tcPr>
          <w:p w14:paraId="64D5D48D" w14:textId="77777777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2" w:type="pct"/>
            <w:vAlign w:val="bottom"/>
          </w:tcPr>
          <w:p w14:paraId="7A480102" w14:textId="68272D7D" w:rsidR="00273BDF" w:rsidRPr="005C2D3F" w:rsidRDefault="00DF6D6A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9,700</w:t>
            </w:r>
          </w:p>
        </w:tc>
        <w:tc>
          <w:tcPr>
            <w:tcW w:w="146" w:type="pct"/>
          </w:tcPr>
          <w:p w14:paraId="375B971F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FC16198" w14:textId="3F108E48" w:rsidR="00273BDF" w:rsidRPr="005C2D3F" w:rsidRDefault="00273BDF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10</w:t>
            </w:r>
            <w:r w:rsidRPr="005C2D3F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48C9DC2F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10DA5C" w14:textId="1E6582C0" w:rsidR="00273BDF" w:rsidRPr="005C2D3F" w:rsidRDefault="00DF6D6A" w:rsidP="00273B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9,700</w:t>
            </w:r>
          </w:p>
        </w:tc>
        <w:tc>
          <w:tcPr>
            <w:tcW w:w="146" w:type="pct"/>
          </w:tcPr>
          <w:p w14:paraId="3895A263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8374D3" w14:textId="4AAD0C71" w:rsidR="00273BDF" w:rsidRPr="005C2D3F" w:rsidRDefault="00273BDF" w:rsidP="00273BD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273BDF" w:rsidRPr="005C2D3F" w14:paraId="1A223690" w14:textId="77777777" w:rsidTr="00646B99">
        <w:tc>
          <w:tcPr>
            <w:tcW w:w="2034" w:type="pct"/>
            <w:shd w:val="clear" w:color="auto" w:fill="FFFFFF"/>
          </w:tcPr>
          <w:p w14:paraId="2DF97C87" w14:textId="77777777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32" w:type="pct"/>
            <w:vAlign w:val="bottom"/>
          </w:tcPr>
          <w:p w14:paraId="572B2048" w14:textId="3330A397" w:rsidR="00273BDF" w:rsidRPr="005C2D3F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8250CF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E62E932" w14:textId="38627A48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288</w:t>
            </w:r>
          </w:p>
        </w:tc>
        <w:tc>
          <w:tcPr>
            <w:tcW w:w="146" w:type="pct"/>
          </w:tcPr>
          <w:p w14:paraId="5398EE64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FE5A41" w14:textId="539570BF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D946FB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E84DD15" w14:textId="762D8B71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273BDF" w:rsidRPr="005C2D3F" w14:paraId="649E9BB0" w14:textId="77777777" w:rsidTr="00646B99">
        <w:tc>
          <w:tcPr>
            <w:tcW w:w="2034" w:type="pct"/>
            <w:shd w:val="clear" w:color="auto" w:fill="FFFFFF"/>
          </w:tcPr>
          <w:p w14:paraId="1800FF21" w14:textId="77777777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273BDF" w:rsidRPr="005C2D3F" w:rsidRDefault="00273BDF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5B4A787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E8BE126" w14:textId="77777777" w:rsidR="00273BDF" w:rsidRPr="005C2D3F" w:rsidRDefault="00273BDF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749595B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3F5B6C7" w14:textId="77777777" w:rsidR="00273BDF" w:rsidRPr="005C2D3F" w:rsidRDefault="00273BDF" w:rsidP="00273BD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1A50B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D56C0B" w14:textId="77777777" w:rsidR="00273BDF" w:rsidRPr="005C2D3F" w:rsidRDefault="00273BDF" w:rsidP="00273BDF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DF" w:rsidRPr="005C2D3F" w14:paraId="13CFC47F" w14:textId="77777777" w:rsidTr="00A579C5">
        <w:tc>
          <w:tcPr>
            <w:tcW w:w="2034" w:type="pct"/>
            <w:shd w:val="clear" w:color="auto" w:fill="FFFFFF"/>
          </w:tcPr>
          <w:p w14:paraId="33C7A9E5" w14:textId="77777777" w:rsidR="00273BDF" w:rsidRPr="005C2D3F" w:rsidRDefault="00273BDF" w:rsidP="00273BDF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DCD92CE" w14:textId="49A2928C" w:rsidR="00273BDF" w:rsidRPr="00A579C5" w:rsidRDefault="008A6573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579C5">
              <w:rPr>
                <w:sz w:val="30"/>
                <w:szCs w:val="30"/>
              </w:rPr>
              <w:t>230,08</w:t>
            </w:r>
            <w:r w:rsidR="00663607">
              <w:rPr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285AFCC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DB5D91B" w14:textId="52408940" w:rsidR="00273BDF" w:rsidRPr="005C2D3F" w:rsidRDefault="00273BDF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197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479</w:t>
            </w:r>
          </w:p>
        </w:tc>
        <w:tc>
          <w:tcPr>
            <w:tcW w:w="146" w:type="pct"/>
            <w:shd w:val="clear" w:color="auto" w:fill="auto"/>
          </w:tcPr>
          <w:p w14:paraId="4456E342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4593DF5" w14:textId="2E32C941" w:rsidR="00273BDF" w:rsidRPr="00A579C5" w:rsidRDefault="008A6573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579C5">
              <w:rPr>
                <w:sz w:val="30"/>
                <w:szCs w:val="30"/>
              </w:rPr>
              <w:t>207,063</w:t>
            </w:r>
          </w:p>
        </w:tc>
        <w:tc>
          <w:tcPr>
            <w:tcW w:w="146" w:type="pct"/>
            <w:shd w:val="clear" w:color="auto" w:fill="auto"/>
          </w:tcPr>
          <w:p w14:paraId="7EAAB7D1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65AC8A1" w14:textId="03E8AFEA" w:rsidR="00273BDF" w:rsidRPr="005C2D3F" w:rsidRDefault="00273BDF" w:rsidP="00273BD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184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171</w:t>
            </w:r>
          </w:p>
        </w:tc>
      </w:tr>
      <w:tr w:rsidR="00273BDF" w:rsidRPr="005C2D3F" w14:paraId="0AABE67C" w14:textId="77777777" w:rsidTr="00A579C5">
        <w:tc>
          <w:tcPr>
            <w:tcW w:w="2034" w:type="pct"/>
            <w:shd w:val="clear" w:color="auto" w:fill="FFFFFF"/>
          </w:tcPr>
          <w:p w14:paraId="24B2074B" w14:textId="77777777" w:rsidR="00273BDF" w:rsidRPr="005C2D3F" w:rsidRDefault="00273BDF" w:rsidP="00273BDF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5A5C34C0" w:rsidR="00273BDF" w:rsidRPr="00A579C5" w:rsidRDefault="00CF18D7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579C5">
              <w:rPr>
                <w:sz w:val="30"/>
                <w:szCs w:val="30"/>
              </w:rPr>
              <w:t>10,967</w:t>
            </w:r>
          </w:p>
        </w:tc>
        <w:tc>
          <w:tcPr>
            <w:tcW w:w="146" w:type="pct"/>
            <w:shd w:val="clear" w:color="auto" w:fill="auto"/>
          </w:tcPr>
          <w:p w14:paraId="797E4D97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7E408D92" w:rsidR="00273BDF" w:rsidRPr="005C2D3F" w:rsidRDefault="00273BDF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770</w:t>
            </w:r>
          </w:p>
        </w:tc>
        <w:tc>
          <w:tcPr>
            <w:tcW w:w="146" w:type="pct"/>
            <w:shd w:val="clear" w:color="auto" w:fill="auto"/>
          </w:tcPr>
          <w:p w14:paraId="55AAF17A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9FEABDD" w14:textId="599BEF9F" w:rsidR="00273BDF" w:rsidRPr="00A579C5" w:rsidRDefault="00A579C5" w:rsidP="00273BDF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579C5">
              <w:rPr>
                <w:sz w:val="30"/>
                <w:szCs w:val="30"/>
              </w:rPr>
              <w:t>9,551</w:t>
            </w:r>
          </w:p>
        </w:tc>
        <w:tc>
          <w:tcPr>
            <w:tcW w:w="146" w:type="pct"/>
            <w:shd w:val="clear" w:color="auto" w:fill="auto"/>
          </w:tcPr>
          <w:p w14:paraId="5A140F41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E9A25E0" w14:textId="7EC39E39" w:rsidR="00273BDF" w:rsidRPr="005C2D3F" w:rsidRDefault="00273BDF" w:rsidP="00273BDF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128</w:t>
            </w:r>
          </w:p>
        </w:tc>
      </w:tr>
      <w:tr w:rsidR="00273BDF" w:rsidRPr="005C2D3F" w14:paraId="3C96B3E1" w14:textId="77777777" w:rsidTr="00A579C5">
        <w:tc>
          <w:tcPr>
            <w:tcW w:w="2034" w:type="pct"/>
            <w:shd w:val="clear" w:color="auto" w:fill="FFFFFF"/>
          </w:tcPr>
          <w:p w14:paraId="7FB5C9EE" w14:textId="77777777" w:rsidR="00273BDF" w:rsidRPr="005C2D3F" w:rsidRDefault="00273BDF" w:rsidP="00273BDF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0BA13" w14:textId="3C556B86" w:rsidR="00273BDF" w:rsidRPr="00A579C5" w:rsidRDefault="008A6573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79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CF18D7" w:rsidRPr="00A579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41,05</w:t>
            </w:r>
            <w:r w:rsidR="00DF6D6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8BF6C9B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639F8" w14:textId="38E7955B" w:rsidR="00273BDF" w:rsidRPr="005C2D3F" w:rsidRDefault="00273BDF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249</w:t>
            </w:r>
          </w:p>
        </w:tc>
        <w:tc>
          <w:tcPr>
            <w:tcW w:w="146" w:type="pct"/>
            <w:shd w:val="clear" w:color="auto" w:fill="auto"/>
          </w:tcPr>
          <w:p w14:paraId="33DAB9C2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151912" w14:textId="08154C8F" w:rsidR="00273BDF" w:rsidRPr="00A579C5" w:rsidRDefault="008A6573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79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A579C5" w:rsidRPr="00A579C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16,614</w:t>
            </w:r>
          </w:p>
        </w:tc>
        <w:tc>
          <w:tcPr>
            <w:tcW w:w="146" w:type="pct"/>
            <w:shd w:val="clear" w:color="auto" w:fill="auto"/>
          </w:tcPr>
          <w:p w14:paraId="696FC052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32027F" w14:textId="7C948920" w:rsidR="00273BDF" w:rsidRPr="005C2D3F" w:rsidRDefault="00273BDF" w:rsidP="00273BDF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299</w:t>
            </w:r>
          </w:p>
        </w:tc>
      </w:tr>
      <w:tr w:rsidR="00273BDF" w:rsidRPr="007539A1" w14:paraId="4A057F3D" w14:textId="77777777" w:rsidTr="00646B99">
        <w:trPr>
          <w:trHeight w:val="167"/>
        </w:trPr>
        <w:tc>
          <w:tcPr>
            <w:tcW w:w="2034" w:type="pct"/>
            <w:shd w:val="clear" w:color="auto" w:fill="FFFFFF"/>
          </w:tcPr>
          <w:p w14:paraId="62D74971" w14:textId="77777777" w:rsidR="00273BDF" w:rsidRPr="007539A1" w:rsidRDefault="00273BDF" w:rsidP="00273BDF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273BDF" w:rsidRPr="007539A1" w:rsidRDefault="00273BDF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67134DAA" w14:textId="77777777" w:rsidR="00273BDF" w:rsidRPr="007539A1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6A976F5C" w14:textId="77777777" w:rsidR="00273BDF" w:rsidRPr="007539A1" w:rsidRDefault="00273BDF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4E981F3F" w14:textId="77777777" w:rsidR="00273BDF" w:rsidRPr="007539A1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273BDF" w:rsidRPr="007539A1" w:rsidRDefault="00273BDF" w:rsidP="00273BD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6" w:type="pct"/>
          </w:tcPr>
          <w:p w14:paraId="6765A0AC" w14:textId="77777777" w:rsidR="00273BDF" w:rsidRPr="007539A1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40D1C1D2" w14:textId="77777777" w:rsidR="00273BDF" w:rsidRPr="007539A1" w:rsidRDefault="00273BDF" w:rsidP="00273BDF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273BDF" w:rsidRPr="005C2D3F" w14:paraId="6C8BB40B" w14:textId="77777777" w:rsidTr="00646B99">
        <w:tc>
          <w:tcPr>
            <w:tcW w:w="2034" w:type="pct"/>
          </w:tcPr>
          <w:p w14:paraId="7C7F8E62" w14:textId="04BF8951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77777777" w:rsidR="00273BDF" w:rsidRPr="005C2D3F" w:rsidRDefault="00273BDF" w:rsidP="00273BD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AC5C18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5FAA7" w14:textId="77777777" w:rsidR="00273BDF" w:rsidRPr="005C2D3F" w:rsidRDefault="00273BDF" w:rsidP="00273BD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7DD546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6BBAE5" w14:textId="77777777" w:rsidR="00273BDF" w:rsidRPr="005C2D3F" w:rsidRDefault="00273BDF" w:rsidP="00273BD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ED9C36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8EA63A" w14:textId="77777777" w:rsidR="00273BDF" w:rsidRPr="005C2D3F" w:rsidRDefault="00273BDF" w:rsidP="00273BD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DF" w:rsidRPr="005C2D3F" w14:paraId="44A6F677" w14:textId="77777777" w:rsidTr="00646B99">
        <w:tc>
          <w:tcPr>
            <w:tcW w:w="2034" w:type="pct"/>
          </w:tcPr>
          <w:p w14:paraId="4686F3F2" w14:textId="6DF9F47D" w:rsidR="00273BDF" w:rsidRPr="005C2D3F" w:rsidRDefault="00273BDF" w:rsidP="00273B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E0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vAlign w:val="bottom"/>
          </w:tcPr>
          <w:p w14:paraId="42495EC2" w14:textId="1E588F3E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1D00A3">
              <w:rPr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14:paraId="13C51C22" w14:textId="77777777" w:rsidR="00273BDF" w:rsidRPr="005C2D3F" w:rsidRDefault="00273BDF" w:rsidP="00273BD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BD50E29" w14:textId="5DDCB46A" w:rsidR="00273BDF" w:rsidRPr="00545E09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553</w:t>
            </w:r>
          </w:p>
        </w:tc>
        <w:tc>
          <w:tcPr>
            <w:tcW w:w="146" w:type="pct"/>
          </w:tcPr>
          <w:p w14:paraId="078CEB27" w14:textId="77777777" w:rsidR="00273BDF" w:rsidRPr="005C2D3F" w:rsidRDefault="00273BDF" w:rsidP="00273BD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425E9BF" w14:textId="45AE97EA" w:rsidR="00273BDF" w:rsidRPr="005C2D3F" w:rsidRDefault="00273BDF" w:rsidP="00273BDF">
            <w:pPr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81</w:t>
            </w:r>
          </w:p>
        </w:tc>
        <w:tc>
          <w:tcPr>
            <w:tcW w:w="146" w:type="pct"/>
          </w:tcPr>
          <w:p w14:paraId="7D850F29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4A3A2BC" w14:textId="455BE8D5" w:rsidR="00273BDF" w:rsidRPr="005C2D3F" w:rsidRDefault="00273BDF" w:rsidP="00273BDF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93</w:t>
            </w:r>
          </w:p>
        </w:tc>
      </w:tr>
      <w:tr w:rsidR="00273BDF" w:rsidRPr="005C2D3F" w14:paraId="648DC11E" w14:textId="77777777" w:rsidTr="005900CC">
        <w:tc>
          <w:tcPr>
            <w:tcW w:w="2034" w:type="pct"/>
          </w:tcPr>
          <w:p w14:paraId="3FDA7FEF" w14:textId="28311AD1" w:rsidR="00273BDF" w:rsidRPr="00545E09" w:rsidRDefault="00273BDF" w:rsidP="00273B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3C6ACCEA" w14:textId="7EDE9718" w:rsidR="00273BDF" w:rsidRPr="001D00A3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1D00A3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684405B9" w14:textId="77777777" w:rsidR="00273BDF" w:rsidRPr="005C2D3F" w:rsidRDefault="00273BDF" w:rsidP="00273BD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49C6672" w14:textId="3C576563" w:rsidR="00273BDF" w:rsidRPr="003C30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4F12EDE4" w14:textId="77777777" w:rsidR="00273BDF" w:rsidRPr="005C2D3F" w:rsidRDefault="00273BDF" w:rsidP="00273BD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43D32CD" w14:textId="7FD94F91" w:rsidR="00273BDF" w:rsidRPr="00AF5A24" w:rsidRDefault="00273BDF" w:rsidP="00273BDF">
            <w:pPr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5AD29652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BDDBC4D" w14:textId="4ECE6E41" w:rsidR="00273BDF" w:rsidRPr="003C303F" w:rsidRDefault="00273BDF" w:rsidP="00273BDF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165</w:t>
            </w:r>
          </w:p>
        </w:tc>
      </w:tr>
      <w:tr w:rsidR="00273BDF" w:rsidRPr="005C2D3F" w14:paraId="7C1B4AB3" w14:textId="77777777" w:rsidTr="00646B99">
        <w:tc>
          <w:tcPr>
            <w:tcW w:w="2034" w:type="pct"/>
            <w:shd w:val="clear" w:color="auto" w:fill="auto"/>
          </w:tcPr>
          <w:p w14:paraId="48DFDBB6" w14:textId="77777777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32" w:type="pct"/>
          </w:tcPr>
          <w:p w14:paraId="4EFCA24B" w14:textId="517CAB5B" w:rsidR="00273BDF" w:rsidRPr="005C2D3F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sz w:val="30"/>
                <w:szCs w:val="30"/>
              </w:rPr>
            </w:pPr>
            <w:r w:rsidRPr="00406E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EAF488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B3E4B6" w14:textId="17DE19C6" w:rsidR="00273BDF" w:rsidRPr="00545E09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034</w:t>
            </w:r>
          </w:p>
        </w:tc>
        <w:tc>
          <w:tcPr>
            <w:tcW w:w="146" w:type="pct"/>
          </w:tcPr>
          <w:p w14:paraId="4C5A1C1E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7F58A6F" w14:textId="5606CEEA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CC8E80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F83BDF5" w14:textId="0086566E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273BDF" w:rsidRPr="005C2D3F" w14:paraId="2A7D7014" w14:textId="77777777" w:rsidTr="00646B99">
        <w:tc>
          <w:tcPr>
            <w:tcW w:w="2034" w:type="pct"/>
          </w:tcPr>
          <w:p w14:paraId="68742C9C" w14:textId="71EC3212" w:rsidR="00273BDF" w:rsidRPr="005C2D3F" w:rsidRDefault="00273BDF" w:rsidP="00273BD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vAlign w:val="bottom"/>
          </w:tcPr>
          <w:p w14:paraId="4BE03C6E" w14:textId="535E1600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1D00A3">
              <w:rPr>
                <w:sz w:val="30"/>
                <w:szCs w:val="30"/>
              </w:rPr>
              <w:t>4,682</w:t>
            </w:r>
          </w:p>
        </w:tc>
        <w:tc>
          <w:tcPr>
            <w:tcW w:w="146" w:type="pct"/>
          </w:tcPr>
          <w:p w14:paraId="747B270B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395BE18" w14:textId="03D78D50" w:rsidR="00273BDF" w:rsidRPr="00545E09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547</w:t>
            </w:r>
          </w:p>
        </w:tc>
        <w:tc>
          <w:tcPr>
            <w:tcW w:w="146" w:type="pct"/>
          </w:tcPr>
          <w:p w14:paraId="12AA642E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DD1FACD" w14:textId="329AE5DF" w:rsidR="00273BDF" w:rsidRPr="005C2D3F" w:rsidRDefault="00273BDF" w:rsidP="00273BDF">
            <w:pPr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4,432</w:t>
            </w:r>
          </w:p>
        </w:tc>
        <w:tc>
          <w:tcPr>
            <w:tcW w:w="146" w:type="pct"/>
          </w:tcPr>
          <w:p w14:paraId="6B8F45E3" w14:textId="77777777" w:rsidR="00273BDF" w:rsidRPr="005C2D3F" w:rsidRDefault="00273BDF" w:rsidP="00273BD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279173D" w14:textId="06641664" w:rsidR="00273BDF" w:rsidRPr="005C2D3F" w:rsidRDefault="00273BDF" w:rsidP="00273BDF">
            <w:pPr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309</w:t>
            </w:r>
          </w:p>
        </w:tc>
      </w:tr>
      <w:tr w:rsidR="00273BDF" w:rsidRPr="005C2D3F" w14:paraId="29F9B1E7" w14:textId="77777777" w:rsidTr="00646B99">
        <w:tc>
          <w:tcPr>
            <w:tcW w:w="2034" w:type="pct"/>
            <w:shd w:val="clear" w:color="auto" w:fill="auto"/>
          </w:tcPr>
          <w:p w14:paraId="29417EEB" w14:textId="77777777" w:rsidR="00273BDF" w:rsidRPr="005C2D3F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470CCF62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1D00A3">
              <w:rPr>
                <w:sz w:val="30"/>
                <w:szCs w:val="30"/>
              </w:rPr>
              <w:t>3,218</w:t>
            </w:r>
          </w:p>
        </w:tc>
        <w:tc>
          <w:tcPr>
            <w:tcW w:w="146" w:type="pct"/>
          </w:tcPr>
          <w:p w14:paraId="593EE0F1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48658D" w14:textId="22DA116D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800</w:t>
            </w:r>
          </w:p>
        </w:tc>
        <w:tc>
          <w:tcPr>
            <w:tcW w:w="146" w:type="pct"/>
          </w:tcPr>
          <w:p w14:paraId="606CB08E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BE2BBA" w14:textId="5361D601" w:rsidR="00273BDF" w:rsidRPr="005C2D3F" w:rsidRDefault="00273BDF" w:rsidP="00273BDF">
            <w:pPr>
              <w:jc w:val="right"/>
              <w:rPr>
                <w:sz w:val="30"/>
                <w:szCs w:val="30"/>
              </w:rPr>
            </w:pPr>
            <w:r w:rsidRPr="00AF5A24">
              <w:rPr>
                <w:sz w:val="30"/>
                <w:szCs w:val="30"/>
              </w:rPr>
              <w:t>518</w:t>
            </w:r>
          </w:p>
        </w:tc>
        <w:tc>
          <w:tcPr>
            <w:tcW w:w="146" w:type="pct"/>
          </w:tcPr>
          <w:p w14:paraId="4EA046E0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CBE413" w14:textId="19083256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100</w:t>
            </w:r>
          </w:p>
        </w:tc>
      </w:tr>
      <w:tr w:rsidR="00273BDF" w:rsidRPr="005C2D3F" w14:paraId="68D87796" w14:textId="77777777" w:rsidTr="00646B99">
        <w:tc>
          <w:tcPr>
            <w:tcW w:w="2034" w:type="pct"/>
            <w:shd w:val="clear" w:color="auto" w:fill="auto"/>
          </w:tcPr>
          <w:p w14:paraId="023D401C" w14:textId="77777777" w:rsidR="00273BDF" w:rsidRPr="005C2D3F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13370" w14:textId="77777777" w:rsidR="00273BDF" w:rsidRPr="001D00A3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EAF0B2F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4CDD18" w14:textId="77777777" w:rsidR="00273BDF" w:rsidRPr="003C30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7BCA9770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620ACF5" w14:textId="77777777" w:rsidR="00273BDF" w:rsidRPr="00AF5A24" w:rsidRDefault="00273BDF" w:rsidP="00273BD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E9803DA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D89BA9" w14:textId="77777777" w:rsidR="00273BDF" w:rsidRPr="003C30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273BDF" w:rsidRPr="005C2D3F" w14:paraId="3E39BA4B" w14:textId="77777777" w:rsidTr="00646B99">
        <w:tc>
          <w:tcPr>
            <w:tcW w:w="2034" w:type="pct"/>
            <w:shd w:val="clear" w:color="auto" w:fill="auto"/>
          </w:tcPr>
          <w:p w14:paraId="114ADBEE" w14:textId="328B4EAA" w:rsidR="00273BDF" w:rsidRPr="005C2D3F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32" w:type="pct"/>
          </w:tcPr>
          <w:p w14:paraId="7FE3F16E" w14:textId="77777777" w:rsidR="00273BD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6B1FD19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4796E6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674E832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DFC9C8F" w14:textId="77777777" w:rsidR="00273BDF" w:rsidRDefault="00273BDF" w:rsidP="00273BD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1F0EDDFD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866E3B1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273BDF" w:rsidRPr="005C2D3F" w14:paraId="373E1381" w14:textId="77777777" w:rsidTr="00646B99">
        <w:tc>
          <w:tcPr>
            <w:tcW w:w="2034" w:type="pct"/>
            <w:shd w:val="clear" w:color="auto" w:fill="auto"/>
          </w:tcPr>
          <w:p w14:paraId="55DC90FA" w14:textId="2555AE9E" w:rsidR="00273BDF" w:rsidRPr="005C2D3F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09B2AB27" w14:textId="77777777" w:rsidR="00273BD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65CB2F6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4A5F42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935434A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B633F54" w14:textId="77777777" w:rsidR="00273BDF" w:rsidRDefault="00273BDF" w:rsidP="00273BDF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981645D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F41E60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273BDF" w:rsidRPr="005C2D3F" w14:paraId="72322A35" w14:textId="77777777" w:rsidTr="00646B99">
        <w:tc>
          <w:tcPr>
            <w:tcW w:w="2034" w:type="pct"/>
            <w:shd w:val="clear" w:color="auto" w:fill="auto"/>
          </w:tcPr>
          <w:p w14:paraId="31DFE6D4" w14:textId="7C47A287" w:rsidR="00273BDF" w:rsidRPr="00545E09" w:rsidRDefault="00273BDF" w:rsidP="00173B14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</w:t>
            </w:r>
            <w:r w:rsidR="00173B14">
              <w:rPr>
                <w:rFonts w:hint="cs"/>
                <w:sz w:val="30"/>
                <w:szCs w:val="30"/>
                <w:cs/>
              </w:rPr>
              <w:t>ค่า</w:t>
            </w:r>
            <w:r w:rsidRPr="00545E09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32" w:type="pct"/>
          </w:tcPr>
          <w:p w14:paraId="75A71985" w14:textId="3510C7DC" w:rsidR="00273BDF" w:rsidRPr="00AF5A24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68B0099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DA2BC08" w14:textId="4F6D112C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686</w:t>
            </w:r>
          </w:p>
        </w:tc>
        <w:tc>
          <w:tcPr>
            <w:tcW w:w="146" w:type="pct"/>
          </w:tcPr>
          <w:p w14:paraId="27145F91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3A2FD4A" w14:textId="10835D70" w:rsidR="00273BDF" w:rsidRPr="00AF5A24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DBE1E4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75B1C8" w14:textId="2638B155" w:rsidR="00273BDF" w:rsidRPr="00AE1BD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68F82FA4" w14:textId="77777777" w:rsidTr="00646B99">
        <w:tc>
          <w:tcPr>
            <w:tcW w:w="2034" w:type="pct"/>
            <w:shd w:val="clear" w:color="auto" w:fill="auto"/>
          </w:tcPr>
          <w:p w14:paraId="6973B60C" w14:textId="29E8328A" w:rsidR="00273BDF" w:rsidRPr="00545E09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171BCE51" w14:textId="5FD01963" w:rsidR="00273BDF" w:rsidRPr="00AF5A24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0C6B8BE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AA1729" w14:textId="4BE78FCE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97</w:t>
            </w:r>
          </w:p>
        </w:tc>
        <w:tc>
          <w:tcPr>
            <w:tcW w:w="146" w:type="pct"/>
          </w:tcPr>
          <w:p w14:paraId="524733F8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0A19428" w14:textId="1AA45B92" w:rsidR="00273BDF" w:rsidRPr="00AF5A24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BD6B98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D56E5F" w14:textId="0D84AA1B" w:rsidR="00273BDF" w:rsidRPr="00AE1BD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17B9C70C" w14:textId="77777777" w:rsidTr="00646B99">
        <w:tc>
          <w:tcPr>
            <w:tcW w:w="2034" w:type="pct"/>
            <w:shd w:val="clear" w:color="auto" w:fill="auto"/>
          </w:tcPr>
          <w:p w14:paraId="0160E2D5" w14:textId="59EA1435" w:rsidR="00273BDF" w:rsidRPr="00545E09" w:rsidRDefault="00173B14" w:rsidP="00273BDF">
            <w:pPr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7CEAC956" w14:textId="4D6ADC55" w:rsidR="00273BDF" w:rsidRPr="00AF5A24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3ADEC7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816B4F" w14:textId="03A56731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991</w:t>
            </w:r>
          </w:p>
        </w:tc>
        <w:tc>
          <w:tcPr>
            <w:tcW w:w="146" w:type="pct"/>
          </w:tcPr>
          <w:p w14:paraId="1EFE8892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5CA1ED5" w14:textId="2E59A743" w:rsidR="00273BDF" w:rsidRPr="00AF5A24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60DAA65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4EB670" w14:textId="3D7198E6" w:rsidR="00273BDF" w:rsidRPr="007B797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22D376EE" w14:textId="77777777" w:rsidTr="00646B99">
        <w:tc>
          <w:tcPr>
            <w:tcW w:w="2034" w:type="pct"/>
            <w:shd w:val="clear" w:color="auto" w:fill="auto"/>
          </w:tcPr>
          <w:p w14:paraId="70C3D874" w14:textId="4A037636" w:rsidR="00273BDF" w:rsidRPr="00545E09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453C9C9" w14:textId="31816D23" w:rsidR="00273BDF" w:rsidRPr="00AF5A24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70F05F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0C249E0" w14:textId="01DADA7A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898D64A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A61AC67" w14:textId="25087253" w:rsidR="00273BDF" w:rsidRPr="005C2D3F" w:rsidRDefault="00273BDF" w:rsidP="00273BD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01FA4E3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057E85" w14:textId="43FC1A2A" w:rsidR="00273BDF" w:rsidRPr="007B797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BDF" w:rsidRPr="005C2D3F" w14:paraId="37E0FE1D" w14:textId="77777777" w:rsidTr="00646B99">
        <w:trPr>
          <w:tblHeader/>
        </w:trPr>
        <w:tc>
          <w:tcPr>
            <w:tcW w:w="2034" w:type="pct"/>
            <w:shd w:val="clear" w:color="auto" w:fill="auto"/>
          </w:tcPr>
          <w:p w14:paraId="1B3CA177" w14:textId="5D2252A9" w:rsidR="00273BDF" w:rsidRPr="005C2D3F" w:rsidRDefault="00273BDF" w:rsidP="00273BD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45E09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2" w:type="pct"/>
          </w:tcPr>
          <w:p w14:paraId="000B01E4" w14:textId="08CA06E6" w:rsidR="00273BDF" w:rsidRPr="00AF5A24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542906" w14:textId="77777777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4B69090" w14:textId="49774F70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AD4D36E" w14:textId="77777777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1C00B1C" w14:textId="012F6A23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F771D98" w14:textId="77777777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7B723B1" w14:textId="13076A27" w:rsidR="00273BDF" w:rsidRPr="005C2D3F" w:rsidRDefault="00273BDF" w:rsidP="00273BD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273BDF" w:rsidRPr="005C2D3F" w14:paraId="521CB281" w14:textId="77777777" w:rsidTr="00646B99">
        <w:tc>
          <w:tcPr>
            <w:tcW w:w="2034" w:type="pct"/>
            <w:shd w:val="clear" w:color="auto" w:fill="auto"/>
          </w:tcPr>
          <w:p w14:paraId="6815C385" w14:textId="4F5EDB76" w:rsidR="00273BDF" w:rsidRPr="00545E09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45E09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32" w:type="pct"/>
          </w:tcPr>
          <w:p w14:paraId="25FAA800" w14:textId="17937BE7" w:rsidR="00273BDF" w:rsidRPr="00AF5A24" w:rsidRDefault="00273BDF" w:rsidP="00E227A3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C0BC3F2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A68DA62" w14:textId="089C6870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738E8F4E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F1C9BE5" w14:textId="40728A29" w:rsidR="00273BDF" w:rsidRPr="005C2D3F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958412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F8853F" w14:textId="2B14166B" w:rsidR="00273BDF" w:rsidRPr="005C2D3F" w:rsidRDefault="00273BDF" w:rsidP="00E227A3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7B7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2EF6550E" w14:textId="77777777" w:rsidTr="00646B99">
        <w:tc>
          <w:tcPr>
            <w:tcW w:w="2034" w:type="pct"/>
            <w:shd w:val="clear" w:color="auto" w:fill="auto"/>
          </w:tcPr>
          <w:p w14:paraId="292651C8" w14:textId="77777777" w:rsidR="00273BDF" w:rsidRPr="00545E09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E1C403F" w14:textId="77777777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5CD97B84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E644D7F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8FDD31D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C98A813" w14:textId="77777777" w:rsidR="00273BDF" w:rsidRPr="005C2D3F" w:rsidRDefault="00273BDF" w:rsidP="00273BD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57749EA4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FF6ED32" w14:textId="77777777" w:rsidR="00273BDF" w:rsidRPr="005C2D3F" w:rsidRDefault="00273BDF" w:rsidP="00273BD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273BDF" w:rsidRPr="005C2D3F" w14:paraId="20920288" w14:textId="77777777" w:rsidTr="00646B99">
        <w:tc>
          <w:tcPr>
            <w:tcW w:w="2034" w:type="pct"/>
            <w:shd w:val="clear" w:color="auto" w:fill="auto"/>
          </w:tcPr>
          <w:p w14:paraId="5A831C08" w14:textId="633319F7" w:rsidR="00273BDF" w:rsidRPr="00545E09" w:rsidRDefault="00273BDF" w:rsidP="00273BDF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5B4E9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72D73A64" w14:textId="465C7D59" w:rsidR="00273BDF" w:rsidRPr="005C2D3F" w:rsidRDefault="00273BDF" w:rsidP="00273B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45E80637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143376E" w14:textId="5ACA351B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3AB273CB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B10FDE6" w14:textId="0B552152" w:rsidR="00273BDF" w:rsidRPr="005C2D3F" w:rsidRDefault="00273BDF" w:rsidP="00273BDF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5E94184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831A3A" w14:textId="1A642F6B" w:rsidR="00273BDF" w:rsidRPr="005C2D3F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</w:tr>
      <w:tr w:rsidR="00273BDF" w:rsidRPr="005C2D3F" w14:paraId="4CE83BB8" w14:textId="77777777" w:rsidTr="00646B99">
        <w:tc>
          <w:tcPr>
            <w:tcW w:w="2034" w:type="pct"/>
            <w:shd w:val="clear" w:color="auto" w:fill="auto"/>
          </w:tcPr>
          <w:p w14:paraId="62D45DA3" w14:textId="0222A0CA" w:rsidR="00273BDF" w:rsidRPr="00545E09" w:rsidRDefault="00273BDF" w:rsidP="00173B14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rFonts w:hint="cs"/>
                <w:sz w:val="30"/>
                <w:szCs w:val="30"/>
                <w:cs/>
              </w:rPr>
              <w:t>รายได้</w:t>
            </w:r>
            <w:r w:rsidR="00173B14">
              <w:rPr>
                <w:rFonts w:hint="cs"/>
                <w:sz w:val="30"/>
                <w:szCs w:val="30"/>
                <w:cs/>
              </w:rPr>
              <w:t>ค่า</w:t>
            </w:r>
            <w:r w:rsidRPr="005B4E9A">
              <w:rPr>
                <w:rFonts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32" w:type="pct"/>
          </w:tcPr>
          <w:p w14:paraId="08192E68" w14:textId="36E557BE" w:rsidR="00273BDF" w:rsidRPr="001D00A3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15FD62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BA67BE1" w14:textId="7907D86A" w:rsidR="00273BD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516</w:t>
            </w:r>
          </w:p>
        </w:tc>
        <w:tc>
          <w:tcPr>
            <w:tcW w:w="146" w:type="pct"/>
          </w:tcPr>
          <w:p w14:paraId="6CEB5A6D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BF8F2D3" w14:textId="3FC34D6A" w:rsidR="00273BDF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E227A3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88396E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101450" w14:textId="3D065491" w:rsidR="00273BDF" w:rsidRPr="00AE1BD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3BDF" w:rsidRPr="005C2D3F" w14:paraId="3CE0ACCF" w14:textId="77777777" w:rsidTr="00646B99">
        <w:tc>
          <w:tcPr>
            <w:tcW w:w="2034" w:type="pct"/>
            <w:shd w:val="clear" w:color="auto" w:fill="auto"/>
          </w:tcPr>
          <w:p w14:paraId="2E6EFBE5" w14:textId="057F0A2D" w:rsidR="00273BDF" w:rsidRPr="005C2D3F" w:rsidRDefault="00273BDF" w:rsidP="00173B14">
            <w:pPr>
              <w:jc w:val="thaiDistribute"/>
              <w:rPr>
                <w:sz w:val="30"/>
                <w:szCs w:val="30"/>
                <w:cs/>
              </w:rPr>
            </w:pPr>
            <w:r w:rsidRPr="005B4E9A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72C243C6" w14:textId="1763F4C2" w:rsidR="00273BDF" w:rsidRPr="001D00A3" w:rsidRDefault="00273BDF" w:rsidP="00273BDF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AEFCFD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2C4BB4" w14:textId="2A01EA6C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943</w:t>
            </w:r>
          </w:p>
        </w:tc>
        <w:tc>
          <w:tcPr>
            <w:tcW w:w="146" w:type="pct"/>
          </w:tcPr>
          <w:p w14:paraId="2B611168" w14:textId="77777777" w:rsidR="00273BDF" w:rsidRPr="005C2D3F" w:rsidRDefault="00273BDF" w:rsidP="00273BD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5E59487" w14:textId="427DA90F" w:rsidR="00273BDF" w:rsidRPr="00E227A3" w:rsidRDefault="00273BDF" w:rsidP="00E227A3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 w:rsidRPr="00E227A3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37FDF67" w14:textId="77777777" w:rsidR="00273BDF" w:rsidRPr="005C2D3F" w:rsidRDefault="00273BDF" w:rsidP="00273BDF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AA3C86" w14:textId="268AEB3B" w:rsidR="00273BDF" w:rsidRPr="00AE1BDB" w:rsidRDefault="00273BDF" w:rsidP="00273BDF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3C4C9C2" w14:textId="77777777" w:rsidR="0074483D" w:rsidRDefault="0074483D" w:rsidP="00AE32E7">
      <w:pPr>
        <w:pStyle w:val="BodyText2"/>
        <w:tabs>
          <w:tab w:val="left" w:pos="540"/>
        </w:tabs>
        <w:ind w:left="540" w:right="18"/>
      </w:pPr>
    </w:p>
    <w:p w14:paraId="5F6CBEF2" w14:textId="17A80497" w:rsidR="00B67D8D" w:rsidRPr="005C2D3F" w:rsidRDefault="00B67D8D" w:rsidP="00AE32E7">
      <w:pPr>
        <w:pStyle w:val="BodyText2"/>
        <w:tabs>
          <w:tab w:val="left" w:pos="540"/>
        </w:tabs>
        <w:ind w:left="540" w:right="18"/>
      </w:pPr>
      <w:r w:rsidRPr="005C2D3F">
        <w:rPr>
          <w:cs/>
        </w:rPr>
        <w:t>ยอดคงเหลือกับบุคคลหรือกิจการที่เกี่ยวข้องกัน ณ วันที่</w:t>
      </w:r>
      <w:r w:rsidRPr="005C2D3F">
        <w:t xml:space="preserve"> </w:t>
      </w:r>
      <w:r w:rsidR="003C303F" w:rsidRPr="003C303F">
        <w:t>31</w:t>
      </w:r>
      <w:r w:rsidR="00190A3F" w:rsidRPr="005C2D3F">
        <w:t xml:space="preserve"> </w:t>
      </w:r>
      <w:r w:rsidR="00190A3F" w:rsidRPr="005C2D3F">
        <w:rPr>
          <w:cs/>
        </w:rPr>
        <w:t xml:space="preserve">ธันวาคม </w:t>
      </w:r>
      <w:r w:rsidRPr="005C2D3F">
        <w:rPr>
          <w:cs/>
        </w:rPr>
        <w:t>มีดังนี้</w:t>
      </w:r>
    </w:p>
    <w:p w14:paraId="69E62C25" w14:textId="77777777" w:rsidR="00AE32E7" w:rsidRPr="005C2D3F" w:rsidRDefault="00AE32E7" w:rsidP="00AE32E7">
      <w:pPr>
        <w:pStyle w:val="BodyText2"/>
        <w:tabs>
          <w:tab w:val="left" w:pos="540"/>
        </w:tabs>
        <w:ind w:left="540" w:right="18"/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02"/>
        <w:gridCol w:w="1059"/>
        <w:gridCol w:w="263"/>
        <w:gridCol w:w="1175"/>
        <w:gridCol w:w="271"/>
        <w:gridCol w:w="1170"/>
        <w:gridCol w:w="269"/>
        <w:gridCol w:w="1261"/>
      </w:tblGrid>
      <w:tr w:rsidR="00176DB0" w:rsidRPr="005C2D3F" w14:paraId="64981033" w14:textId="77777777" w:rsidTr="00406EB7">
        <w:tc>
          <w:tcPr>
            <w:tcW w:w="2051" w:type="pct"/>
            <w:vMerge w:val="restart"/>
          </w:tcPr>
          <w:p w14:paraId="3E38664D" w14:textId="0810BDF0" w:rsidR="00176DB0" w:rsidRPr="005C2D3F" w:rsidRDefault="00176DB0" w:rsidP="00173B1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1347" w:type="pct"/>
            <w:gridSpan w:val="3"/>
          </w:tcPr>
          <w:p w14:paraId="14B9702B" w14:textId="77777777" w:rsidR="00176DB0" w:rsidRPr="005C2D3F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910CD15" w14:textId="77777777" w:rsidR="00176DB0" w:rsidRPr="005C2D3F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</w:tcPr>
          <w:p w14:paraId="04985F98" w14:textId="77777777" w:rsidR="00176DB0" w:rsidRPr="005C2D3F" w:rsidRDefault="00176DB0" w:rsidP="00742FF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DB0" w:rsidRPr="005C2D3F" w14:paraId="722F2E03" w14:textId="77777777" w:rsidTr="00176DB0">
        <w:tc>
          <w:tcPr>
            <w:tcW w:w="2051" w:type="pct"/>
            <w:vMerge/>
          </w:tcPr>
          <w:p w14:paraId="38B26765" w14:textId="77777777" w:rsidR="00176DB0" w:rsidRPr="005C2D3F" w:rsidRDefault="00176DB0" w:rsidP="00130BFF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2F3552A0" w14:textId="07D4AF04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2BAFA229" w14:textId="77777777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BECD72A" w14:textId="241323EB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180718B0" w14:textId="77777777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34AD4C7" w14:textId="2EB7F3BF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48D1C304" w14:textId="77777777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3233396F" w14:textId="6B1C60CD" w:rsidR="00176DB0" w:rsidRPr="005C2D3F" w:rsidRDefault="00176DB0" w:rsidP="00130BFF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549AA" w:rsidRPr="005C2D3F" w14:paraId="629AD8E7" w14:textId="77777777" w:rsidTr="00176DB0">
        <w:trPr>
          <w:trHeight w:val="290"/>
        </w:trPr>
        <w:tc>
          <w:tcPr>
            <w:tcW w:w="2051" w:type="pct"/>
          </w:tcPr>
          <w:p w14:paraId="17052F5D" w14:textId="77777777" w:rsidR="000549AA" w:rsidRPr="005C2D3F" w:rsidRDefault="000549AA" w:rsidP="000549AA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</w:tcPr>
          <w:p w14:paraId="3CF6C971" w14:textId="77777777" w:rsidR="000549AA" w:rsidRPr="005C2D3F" w:rsidRDefault="000549AA" w:rsidP="00AE32E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EA9" w:rsidRPr="005C2D3F" w14:paraId="2BFDC12B" w14:textId="77777777" w:rsidTr="00176DB0">
        <w:tc>
          <w:tcPr>
            <w:tcW w:w="2051" w:type="pct"/>
          </w:tcPr>
          <w:p w14:paraId="6980027D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EEC56D0" w14:textId="6E530FB5" w:rsidR="00177EA9" w:rsidRPr="005C2D3F" w:rsidRDefault="00406EB7" w:rsidP="00406EB7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CB6EDB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668CD28" w14:textId="0E1DA5A9" w:rsidR="00177EA9" w:rsidRPr="005C2D3F" w:rsidRDefault="00177EA9" w:rsidP="00177EA9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934C47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6E203FA" w14:textId="33DED538" w:rsidR="00177EA9" w:rsidRPr="005C2D3F" w:rsidRDefault="0059221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259,741</w:t>
            </w:r>
          </w:p>
        </w:tc>
        <w:tc>
          <w:tcPr>
            <w:tcW w:w="145" w:type="pct"/>
          </w:tcPr>
          <w:p w14:paraId="37BF72E6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46A7BCAB" w14:textId="711AD5D5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494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162</w:t>
            </w:r>
          </w:p>
        </w:tc>
      </w:tr>
      <w:tr w:rsidR="00177EA9" w:rsidRPr="005C2D3F" w14:paraId="6C3B3612" w14:textId="77777777" w:rsidTr="00176DB0">
        <w:tc>
          <w:tcPr>
            <w:tcW w:w="2051" w:type="pct"/>
          </w:tcPr>
          <w:p w14:paraId="61DBBE57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4621FD9A" w14:textId="265F0021" w:rsidR="00177EA9" w:rsidRPr="005C2D3F" w:rsidRDefault="00A03D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881,043</w:t>
            </w:r>
          </w:p>
        </w:tc>
        <w:tc>
          <w:tcPr>
            <w:tcW w:w="142" w:type="pct"/>
          </w:tcPr>
          <w:p w14:paraId="210AC94D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35D945F9" w14:textId="2D13489A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670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6B5E215E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15331108" w14:textId="72B19198" w:rsidR="00177EA9" w:rsidRPr="005C2D3F" w:rsidRDefault="00EA60F1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842,395</w:t>
            </w:r>
          </w:p>
        </w:tc>
        <w:tc>
          <w:tcPr>
            <w:tcW w:w="145" w:type="pct"/>
          </w:tcPr>
          <w:p w14:paraId="63211960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7D75DEE" w14:textId="234A41DC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636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129</w:t>
            </w:r>
          </w:p>
        </w:tc>
      </w:tr>
      <w:tr w:rsidR="00177EA9" w:rsidRPr="005C2D3F" w14:paraId="41DE2FE5" w14:textId="77777777" w:rsidTr="00176DB0">
        <w:tc>
          <w:tcPr>
            <w:tcW w:w="2051" w:type="pct"/>
          </w:tcPr>
          <w:p w14:paraId="36963CBD" w14:textId="74D15F4F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A4DD3A" w14:textId="2046939E" w:rsidR="00177EA9" w:rsidRPr="005C2D3F" w:rsidRDefault="00406EB7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73</w:t>
            </w:r>
          </w:p>
        </w:tc>
        <w:tc>
          <w:tcPr>
            <w:tcW w:w="142" w:type="pct"/>
          </w:tcPr>
          <w:p w14:paraId="1BC7C740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A33992C" w14:textId="4AC3872E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90</w:t>
            </w:r>
          </w:p>
        </w:tc>
        <w:tc>
          <w:tcPr>
            <w:tcW w:w="146" w:type="pct"/>
          </w:tcPr>
          <w:p w14:paraId="08880C4C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64C74E2" w14:textId="0BBAB3DB" w:rsidR="00177EA9" w:rsidRPr="005C2D3F" w:rsidRDefault="008B2ADC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1E2CE190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AD61486" w14:textId="759DCABD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24</w:t>
            </w:r>
          </w:p>
        </w:tc>
      </w:tr>
      <w:tr w:rsidR="00177EA9" w:rsidRPr="005C2D3F" w14:paraId="0E52532F" w14:textId="77777777" w:rsidTr="00176DB0">
        <w:tc>
          <w:tcPr>
            <w:tcW w:w="2051" w:type="pct"/>
          </w:tcPr>
          <w:p w14:paraId="03E04E85" w14:textId="77777777" w:rsidR="00177EA9" w:rsidRPr="005C2D3F" w:rsidRDefault="00177EA9" w:rsidP="00177EA9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F30EE20" w14:textId="7BEDED1A" w:rsidR="00177EA9" w:rsidRPr="005C2D3F" w:rsidRDefault="00A03D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42" w:type="pct"/>
          </w:tcPr>
          <w:p w14:paraId="232C291A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</w:tcPr>
          <w:p w14:paraId="70319E5D" w14:textId="6490A71A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671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46" w:type="pct"/>
          </w:tcPr>
          <w:p w14:paraId="3A954069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AD4C1E8" w14:textId="1A382F54" w:rsidR="00177EA9" w:rsidRPr="005C2D3F" w:rsidRDefault="008B2ADC" w:rsidP="00EA60F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</w:t>
            </w:r>
            <w:r w:rsidR="00EA60F1">
              <w:rPr>
                <w:b/>
                <w:bCs/>
                <w:sz w:val="30"/>
                <w:szCs w:val="30"/>
              </w:rPr>
              <w:t>102,146</w:t>
            </w:r>
          </w:p>
        </w:tc>
        <w:tc>
          <w:tcPr>
            <w:tcW w:w="145" w:type="pct"/>
          </w:tcPr>
          <w:p w14:paraId="1F1F98E1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</w:tcPr>
          <w:p w14:paraId="1A38C10A" w14:textId="775FDE3D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130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315</w:t>
            </w:r>
          </w:p>
        </w:tc>
      </w:tr>
      <w:tr w:rsidR="00177EA9" w:rsidRPr="005C2D3F" w14:paraId="0C47D1D8" w14:textId="77777777" w:rsidTr="00176DB0">
        <w:tc>
          <w:tcPr>
            <w:tcW w:w="2051" w:type="pct"/>
          </w:tcPr>
          <w:p w14:paraId="074DEE8C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3C51460" w14:textId="7D64A4BB" w:rsidR="00177EA9" w:rsidRPr="005C2D3F" w:rsidRDefault="00406EB7" w:rsidP="00406EB7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AAB8476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310577B0" w14:textId="6D55D000" w:rsidR="00177EA9" w:rsidRPr="005C2D3F" w:rsidRDefault="00177EA9" w:rsidP="00177EA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CD6617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7D26151" w14:textId="58F8027D" w:rsidR="00177EA9" w:rsidRPr="005C2D3F" w:rsidRDefault="008B2ADC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(9,204)</w:t>
            </w:r>
          </w:p>
        </w:tc>
        <w:tc>
          <w:tcPr>
            <w:tcW w:w="145" w:type="pct"/>
          </w:tcPr>
          <w:p w14:paraId="7CEC158C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80393C0" w14:textId="4B72C9FF" w:rsidR="00177EA9" w:rsidRPr="005C2D3F" w:rsidRDefault="00177EA9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10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137</w:t>
            </w:r>
            <w:r>
              <w:rPr>
                <w:sz w:val="30"/>
                <w:szCs w:val="30"/>
              </w:rPr>
              <w:t>)</w:t>
            </w:r>
          </w:p>
        </w:tc>
      </w:tr>
      <w:tr w:rsidR="00177EA9" w:rsidRPr="005C2D3F" w14:paraId="2D7DE5B8" w14:textId="77777777" w:rsidTr="00176DB0">
        <w:tc>
          <w:tcPr>
            <w:tcW w:w="2051" w:type="pct"/>
          </w:tcPr>
          <w:p w14:paraId="3A49FB93" w14:textId="77777777" w:rsidR="00177EA9" w:rsidRPr="005C2D3F" w:rsidRDefault="00177EA9" w:rsidP="00177EA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3450168" w14:textId="44DB9A7A" w:rsidR="00177EA9" w:rsidRPr="005C2D3F" w:rsidRDefault="00A03D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42" w:type="pct"/>
          </w:tcPr>
          <w:p w14:paraId="4953C5CD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DD82D34" w14:textId="018B5246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671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46" w:type="pct"/>
          </w:tcPr>
          <w:p w14:paraId="594AF4A9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B98F041" w14:textId="052ED1A2" w:rsidR="00177EA9" w:rsidRPr="005C2D3F" w:rsidRDefault="00EA60F1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1,092,942</w:t>
            </w:r>
          </w:p>
        </w:tc>
        <w:tc>
          <w:tcPr>
            <w:tcW w:w="145" w:type="pct"/>
          </w:tcPr>
          <w:p w14:paraId="2545C6EE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0ED5FB9" w14:textId="716BEBCB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120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178</w:t>
            </w:r>
          </w:p>
        </w:tc>
      </w:tr>
      <w:tr w:rsidR="00177EA9" w:rsidRPr="002C69F2" w14:paraId="25A85F54" w14:textId="77777777" w:rsidTr="00176DB0">
        <w:tc>
          <w:tcPr>
            <w:tcW w:w="2051" w:type="pct"/>
          </w:tcPr>
          <w:p w14:paraId="51E28F72" w14:textId="77777777" w:rsidR="00177EA9" w:rsidRPr="002C69F2" w:rsidRDefault="00177EA9" w:rsidP="00177EA9">
            <w:pPr>
              <w:spacing w:line="340" w:lineRule="exact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BA5F851" w14:textId="77777777" w:rsidR="00177EA9" w:rsidRPr="002C69F2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934332A" w14:textId="77777777" w:rsidR="00177EA9" w:rsidRPr="002C69F2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529B8FEC" w14:textId="77777777" w:rsidR="00177EA9" w:rsidRPr="002C69F2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34ED3D62" w14:textId="77777777" w:rsidR="00177EA9" w:rsidRPr="002C69F2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C589A9E" w14:textId="77777777" w:rsidR="00177EA9" w:rsidRPr="002C69F2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3E3053D9" w14:textId="77777777" w:rsidR="00177EA9" w:rsidRPr="002C69F2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5F0D8B5D" w14:textId="77777777" w:rsidR="00177EA9" w:rsidRPr="002C69F2" w:rsidRDefault="00177EA9" w:rsidP="00177EA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77EA9" w:rsidRPr="005C2D3F" w14:paraId="0E4F1EA3" w14:textId="77777777" w:rsidTr="00AC7826">
        <w:tc>
          <w:tcPr>
            <w:tcW w:w="2051" w:type="pct"/>
            <w:vAlign w:val="bottom"/>
          </w:tcPr>
          <w:p w14:paraId="5D06C792" w14:textId="17C5B5DC" w:rsidR="00177EA9" w:rsidRPr="005C2D3F" w:rsidRDefault="00AE1BDB" w:rsidP="00AC7826">
            <w:pPr>
              <w:spacing w:line="340" w:lineRule="exact"/>
              <w:ind w:left="162" w:hanging="16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กลับรายการหนี้สูญและหนี้สงสัยจะสูญ</w:t>
            </w:r>
            <w:r w:rsidR="00177EA9"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6823061A" w14:textId="72E9054D" w:rsidR="00177EA9" w:rsidRPr="005C2D3F" w:rsidRDefault="00406EB7" w:rsidP="00406EB7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ADFA06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075D8536" w14:textId="1FCAF5E0" w:rsidR="00177EA9" w:rsidRPr="005C2D3F" w:rsidRDefault="00177EA9" w:rsidP="00177EA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9CC119B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350ABA0" w14:textId="77777777" w:rsidR="00177EA9" w:rsidRPr="00D41F36" w:rsidRDefault="00177EA9" w:rsidP="00D41F3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CC2880" w14:textId="20D07914" w:rsidR="00406EB7" w:rsidRPr="00D41F36" w:rsidRDefault="00D41F36" w:rsidP="00D41F3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F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3A6B06" w14:textId="77777777" w:rsidR="00177EA9" w:rsidRPr="005C2D3F" w:rsidRDefault="00177EA9" w:rsidP="00177EA9">
            <w:pPr>
              <w:pStyle w:val="BodyText"/>
              <w:tabs>
                <w:tab w:val="decimal" w:pos="892"/>
                <w:tab w:val="decimal" w:pos="1045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16DE8820" w14:textId="77777777" w:rsidR="00AE1BDB" w:rsidRDefault="00AE1BDB" w:rsidP="00AC7826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  <w:p w14:paraId="1728ABAF" w14:textId="60FE3001" w:rsidR="00177EA9" w:rsidRPr="005C2D3F" w:rsidRDefault="00177EA9" w:rsidP="00AC7826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b/>
                <w:bCs/>
                <w:sz w:val="30"/>
                <w:szCs w:val="30"/>
              </w:rPr>
              <w:t>474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D20CC1" w:rsidRPr="005C2D3F" w14:paraId="0FC69AE8" w14:textId="77777777" w:rsidTr="00406EB7">
        <w:tc>
          <w:tcPr>
            <w:tcW w:w="2051" w:type="pct"/>
            <w:shd w:val="clear" w:color="auto" w:fill="auto"/>
          </w:tcPr>
          <w:p w14:paraId="51E3FF6C" w14:textId="77777777" w:rsidR="00D20CC1" w:rsidRPr="005C2D3F" w:rsidRDefault="00D20CC1" w:rsidP="007E2956">
            <w:pPr>
              <w:pStyle w:val="BodyText"/>
              <w:spacing w:after="0"/>
              <w:ind w:right="-131"/>
              <w:jc w:val="both"/>
            </w:pPr>
          </w:p>
        </w:tc>
        <w:tc>
          <w:tcPr>
            <w:tcW w:w="1347" w:type="pct"/>
            <w:gridSpan w:val="3"/>
            <w:vAlign w:val="bottom"/>
          </w:tcPr>
          <w:p w14:paraId="32CAAA34" w14:textId="77777777" w:rsidR="00D20CC1" w:rsidRPr="005C2D3F" w:rsidRDefault="00D20CC1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3F049CF" w14:textId="77777777" w:rsidR="00D20CC1" w:rsidRPr="005C2D3F" w:rsidRDefault="00D20CC1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44C5786" w14:textId="77777777" w:rsidR="00D20CC1" w:rsidRPr="005C2D3F" w:rsidRDefault="00D20CC1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</w:tbl>
    <w:p w14:paraId="748B0F02" w14:textId="77777777" w:rsidR="00406EB7" w:rsidRDefault="00406EB7">
      <w:r>
        <w:br w:type="page"/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02"/>
        <w:gridCol w:w="1059"/>
        <w:gridCol w:w="263"/>
        <w:gridCol w:w="1175"/>
        <w:gridCol w:w="271"/>
        <w:gridCol w:w="1170"/>
        <w:gridCol w:w="269"/>
        <w:gridCol w:w="1261"/>
      </w:tblGrid>
      <w:tr w:rsidR="007E2956" w:rsidRPr="005C2D3F" w14:paraId="26053275" w14:textId="77777777" w:rsidTr="00406EB7">
        <w:tc>
          <w:tcPr>
            <w:tcW w:w="2051" w:type="pct"/>
            <w:shd w:val="clear" w:color="auto" w:fill="auto"/>
          </w:tcPr>
          <w:p w14:paraId="65F860AC" w14:textId="69614B0E" w:rsidR="007E2956" w:rsidRPr="005C2D3F" w:rsidRDefault="007E2956" w:rsidP="007A011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lastRenderedPageBreak/>
              <w:br w:type="page"/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47" w:type="pct"/>
            <w:gridSpan w:val="3"/>
            <w:vAlign w:val="bottom"/>
          </w:tcPr>
          <w:p w14:paraId="04A196F5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628DAC5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285D8006" w14:textId="77777777" w:rsidR="007E2956" w:rsidRPr="005C2D3F" w:rsidRDefault="007E2956" w:rsidP="007E295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EA9" w:rsidRPr="005C2D3F" w14:paraId="2BA73FFA" w14:textId="77777777" w:rsidTr="00176DB0">
        <w:tc>
          <w:tcPr>
            <w:tcW w:w="2051" w:type="pct"/>
          </w:tcPr>
          <w:p w14:paraId="306D88E6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7529A396" w14:textId="1FF1B397" w:rsidR="00177EA9" w:rsidRPr="005C2D3F" w:rsidRDefault="003C303F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5975AEFF" w14:textId="77777777" w:rsidR="00177EA9" w:rsidRPr="005C2D3F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12C75012" w14:textId="4BBD763C" w:rsidR="00177EA9" w:rsidRPr="005C2D3F" w:rsidRDefault="003C303F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03577771" w14:textId="77777777" w:rsidR="00177EA9" w:rsidRPr="005C2D3F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D8DE6AB" w14:textId="13C6A9E8" w:rsidR="00177EA9" w:rsidRPr="005C2D3F" w:rsidRDefault="003C303F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57D705F0" w14:textId="77777777" w:rsidR="00177EA9" w:rsidRPr="005C2D3F" w:rsidRDefault="00177EA9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6F0B9D87" w14:textId="4E3F6241" w:rsidR="00177EA9" w:rsidRPr="005C2D3F" w:rsidRDefault="003C303F" w:rsidP="00177EA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7E2956" w:rsidRPr="005C2D3F" w14:paraId="323EC10E" w14:textId="77777777" w:rsidTr="00176DB0">
        <w:trPr>
          <w:trHeight w:val="425"/>
        </w:trPr>
        <w:tc>
          <w:tcPr>
            <w:tcW w:w="2051" w:type="pct"/>
          </w:tcPr>
          <w:p w14:paraId="4A4E1E14" w14:textId="77777777" w:rsidR="007E2956" w:rsidRPr="005C2D3F" w:rsidRDefault="007E2956" w:rsidP="007E2956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7"/>
          </w:tcPr>
          <w:p w14:paraId="31E4D150" w14:textId="77777777" w:rsidR="007E2956" w:rsidRPr="005C2D3F" w:rsidRDefault="007E2956" w:rsidP="007E2956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EA9" w:rsidRPr="005C2D3F" w14:paraId="31167F6D" w14:textId="77777777" w:rsidTr="00176DB0">
        <w:tc>
          <w:tcPr>
            <w:tcW w:w="2051" w:type="pct"/>
          </w:tcPr>
          <w:p w14:paraId="2C810B81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DA33066" w14:textId="0BACA614" w:rsidR="00177EA9" w:rsidRPr="005C2D3F" w:rsidRDefault="004D2B03" w:rsidP="00177EA9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49F69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02E4376B" w14:textId="524BCFFB" w:rsidR="00177EA9" w:rsidRPr="005C2D3F" w:rsidRDefault="00177EA9" w:rsidP="00177EA9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2EC729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059B27B9" w14:textId="06AD999F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99,559</w:t>
            </w:r>
          </w:p>
        </w:tc>
        <w:tc>
          <w:tcPr>
            <w:tcW w:w="145" w:type="pct"/>
          </w:tcPr>
          <w:p w14:paraId="2C4F94AE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04078F70" w14:textId="5005785B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52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677</w:t>
            </w:r>
          </w:p>
        </w:tc>
      </w:tr>
      <w:tr w:rsidR="00177EA9" w:rsidRPr="005C2D3F" w14:paraId="5DB1DF59" w14:textId="77777777" w:rsidTr="00176DB0">
        <w:tc>
          <w:tcPr>
            <w:tcW w:w="2051" w:type="pct"/>
          </w:tcPr>
          <w:p w14:paraId="472333DE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2C899920" w14:textId="796C14BE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133,819</w:t>
            </w:r>
          </w:p>
        </w:tc>
        <w:tc>
          <w:tcPr>
            <w:tcW w:w="142" w:type="pct"/>
          </w:tcPr>
          <w:p w14:paraId="35C4336C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4" w:type="pct"/>
          </w:tcPr>
          <w:p w14:paraId="42F5850F" w14:textId="7AE2C04B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156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685</w:t>
            </w:r>
          </w:p>
        </w:tc>
        <w:tc>
          <w:tcPr>
            <w:tcW w:w="146" w:type="pct"/>
          </w:tcPr>
          <w:p w14:paraId="5FFE6D95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3EBEE4DD" w14:textId="4CEB2BE6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39,342</w:t>
            </w:r>
          </w:p>
        </w:tc>
        <w:tc>
          <w:tcPr>
            <w:tcW w:w="145" w:type="pct"/>
          </w:tcPr>
          <w:p w14:paraId="3C5ED62A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</w:tcPr>
          <w:p w14:paraId="1D4AE7F8" w14:textId="30C88AD5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27</w:t>
            </w:r>
            <w:r w:rsidR="00177EA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558</w:t>
            </w:r>
          </w:p>
        </w:tc>
      </w:tr>
      <w:tr w:rsidR="00177EA9" w:rsidRPr="005C2D3F" w14:paraId="3E0934B1" w14:textId="77777777" w:rsidTr="00176DB0">
        <w:tc>
          <w:tcPr>
            <w:tcW w:w="2051" w:type="pct"/>
          </w:tcPr>
          <w:p w14:paraId="0D9AD697" w14:textId="77777777" w:rsidR="00177EA9" w:rsidRPr="005C2D3F" w:rsidRDefault="00177EA9" w:rsidP="00177EA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82716E8" w14:textId="4264C82A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133,819</w:t>
            </w:r>
          </w:p>
        </w:tc>
        <w:tc>
          <w:tcPr>
            <w:tcW w:w="142" w:type="pct"/>
          </w:tcPr>
          <w:p w14:paraId="5EA670A9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23CEDF2" w14:textId="6E7D5D14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156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46" w:type="pct"/>
          </w:tcPr>
          <w:p w14:paraId="66811BA1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20DCA9B" w14:textId="5868EB52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138,901</w:t>
            </w:r>
          </w:p>
        </w:tc>
        <w:tc>
          <w:tcPr>
            <w:tcW w:w="145" w:type="pct"/>
          </w:tcPr>
          <w:p w14:paraId="66224AFD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CA3ABF8" w14:textId="7CD783B1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80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235</w:t>
            </w:r>
          </w:p>
        </w:tc>
      </w:tr>
      <w:tr w:rsidR="00177EA9" w:rsidRPr="005C2D3F" w14:paraId="433F1E29" w14:textId="77777777" w:rsidTr="00176DB0">
        <w:tc>
          <w:tcPr>
            <w:tcW w:w="2051" w:type="pct"/>
          </w:tcPr>
          <w:p w14:paraId="02373DDA" w14:textId="77777777" w:rsidR="00177EA9" w:rsidRPr="005C2D3F" w:rsidRDefault="00177EA9" w:rsidP="00177EA9">
            <w:pPr>
              <w:spacing w:line="34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C4C759E" w14:textId="5494653A" w:rsidR="00177EA9" w:rsidRPr="005C2D3F" w:rsidRDefault="004D2B03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(19,465)</w:t>
            </w:r>
          </w:p>
        </w:tc>
        <w:tc>
          <w:tcPr>
            <w:tcW w:w="142" w:type="pct"/>
          </w:tcPr>
          <w:p w14:paraId="3C48E254" w14:textId="77777777" w:rsidR="00177EA9" w:rsidRPr="005C2D3F" w:rsidRDefault="00177EA9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531F7646" w14:textId="2752F0A7" w:rsidR="00177EA9" w:rsidRPr="005C2D3F" w:rsidRDefault="00177EA9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20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964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9093963" w14:textId="77777777" w:rsidR="00177EA9" w:rsidRPr="005C2D3F" w:rsidRDefault="00177EA9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1EB829F" w14:textId="7FF4DAE3" w:rsidR="00177EA9" w:rsidRPr="005C2D3F" w:rsidRDefault="004D2B03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(38,541)</w:t>
            </w:r>
          </w:p>
        </w:tc>
        <w:tc>
          <w:tcPr>
            <w:tcW w:w="145" w:type="pct"/>
          </w:tcPr>
          <w:p w14:paraId="72FF111C" w14:textId="77777777" w:rsidR="00177EA9" w:rsidRPr="005C2D3F" w:rsidRDefault="00177EA9" w:rsidP="00177EA9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E40490C" w14:textId="4248DEB6" w:rsidR="00177EA9" w:rsidRPr="005C2D3F" w:rsidRDefault="00177EA9" w:rsidP="00177EA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39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427</w:t>
            </w:r>
            <w:r>
              <w:rPr>
                <w:sz w:val="30"/>
                <w:szCs w:val="30"/>
              </w:rPr>
              <w:t>)</w:t>
            </w:r>
          </w:p>
        </w:tc>
      </w:tr>
      <w:tr w:rsidR="00177EA9" w:rsidRPr="005C2D3F" w14:paraId="42AE7999" w14:textId="77777777" w:rsidTr="00176DB0">
        <w:tc>
          <w:tcPr>
            <w:tcW w:w="2051" w:type="pct"/>
          </w:tcPr>
          <w:p w14:paraId="6774EBB3" w14:textId="77777777" w:rsidR="00177EA9" w:rsidRPr="005C2D3F" w:rsidRDefault="00177EA9" w:rsidP="00177EA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B8325F2" w14:textId="02C67C5F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114,354</w:t>
            </w:r>
          </w:p>
        </w:tc>
        <w:tc>
          <w:tcPr>
            <w:tcW w:w="142" w:type="pct"/>
          </w:tcPr>
          <w:p w14:paraId="41536851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37D5B621" w14:textId="7AE88849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135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46" w:type="pct"/>
          </w:tcPr>
          <w:p w14:paraId="1CB8ED80" w14:textId="77777777" w:rsidR="00177EA9" w:rsidRPr="005C2D3F" w:rsidRDefault="00177EA9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D7C1559" w14:textId="5694206C" w:rsidR="00177EA9" w:rsidRPr="005C2D3F" w:rsidRDefault="004D2B03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100,360</w:t>
            </w:r>
          </w:p>
        </w:tc>
        <w:tc>
          <w:tcPr>
            <w:tcW w:w="145" w:type="pct"/>
          </w:tcPr>
          <w:p w14:paraId="1C4BECF9" w14:textId="77777777" w:rsidR="00177EA9" w:rsidRPr="005C2D3F" w:rsidRDefault="00177EA9" w:rsidP="00177EA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27CEC6D4" w14:textId="124D8C57" w:rsidR="00177EA9" w:rsidRPr="005C2D3F" w:rsidRDefault="003C303F" w:rsidP="00177EA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40</w:t>
            </w:r>
            <w:r w:rsidR="00177EA9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808</w:t>
            </w:r>
          </w:p>
        </w:tc>
      </w:tr>
      <w:tr w:rsidR="009B7303" w:rsidRPr="002C69F2" w14:paraId="0E858FC5" w14:textId="77777777" w:rsidTr="00176DB0">
        <w:trPr>
          <w:trHeight w:val="333"/>
        </w:trPr>
        <w:tc>
          <w:tcPr>
            <w:tcW w:w="2051" w:type="pct"/>
          </w:tcPr>
          <w:p w14:paraId="3A7BC078" w14:textId="77777777" w:rsidR="009B7303" w:rsidRPr="002C69F2" w:rsidRDefault="009B7303" w:rsidP="009B7303">
            <w:pPr>
              <w:spacing w:line="340" w:lineRule="exact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949" w:type="pct"/>
            <w:gridSpan w:val="7"/>
          </w:tcPr>
          <w:p w14:paraId="389385EC" w14:textId="77777777" w:rsidR="009B7303" w:rsidRPr="002C69F2" w:rsidRDefault="009B7303" w:rsidP="009B7303">
            <w:pPr>
              <w:pStyle w:val="BodyText"/>
              <w:spacing w:after="0"/>
              <w:ind w:left="-108" w:right="-110"/>
              <w:jc w:val="center"/>
              <w:rPr>
                <w:sz w:val="20"/>
                <w:szCs w:val="20"/>
                <w:cs/>
              </w:rPr>
            </w:pPr>
          </w:p>
        </w:tc>
      </w:tr>
      <w:tr w:rsidR="009B7303" w:rsidRPr="005C2D3F" w14:paraId="719538B7" w14:textId="77777777" w:rsidTr="00176DB0">
        <w:trPr>
          <w:trHeight w:val="752"/>
        </w:trPr>
        <w:tc>
          <w:tcPr>
            <w:tcW w:w="2051" w:type="pct"/>
          </w:tcPr>
          <w:p w14:paraId="34E934A9" w14:textId="493FBFDB" w:rsidR="009B7303" w:rsidRPr="005C2D3F" w:rsidRDefault="00E83FFC" w:rsidP="009B7303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9B7303" w:rsidRPr="005C2D3F">
              <w:rPr>
                <w:rFonts w:hint="cs"/>
                <w:sz w:val="30"/>
                <w:szCs w:val="30"/>
                <w:cs/>
              </w:rPr>
              <w:t>หนี้สูญและหนี้สงสัยจะสูญ</w:t>
            </w:r>
          </w:p>
          <w:p w14:paraId="719604CB" w14:textId="77777777" w:rsidR="009B7303" w:rsidRPr="005C2D3F" w:rsidRDefault="009B7303" w:rsidP="009B7303">
            <w:pPr>
              <w:spacing w:line="340" w:lineRule="exact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2342D1F0" w14:textId="50971092" w:rsidR="009B7303" w:rsidRPr="005C2D3F" w:rsidRDefault="004D2B03" w:rsidP="009B7303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7CB722" w14:textId="77777777" w:rsidR="009B7303" w:rsidRPr="005C2D3F" w:rsidRDefault="009B7303" w:rsidP="00F25356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2C8A701D" w14:textId="313A9924" w:rsidR="009B7303" w:rsidRPr="005C2D3F" w:rsidRDefault="00F25356" w:rsidP="000924D6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FBDD6E" w14:textId="77777777" w:rsidR="009B7303" w:rsidRPr="005C2D3F" w:rsidRDefault="009B7303" w:rsidP="009B730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3A6A9715" w14:textId="0A99FD4C" w:rsidR="009B7303" w:rsidRPr="004D2B03" w:rsidRDefault="004D2B03" w:rsidP="004D2B03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B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32DD78" w14:textId="77777777" w:rsidR="009B7303" w:rsidRPr="005C2D3F" w:rsidRDefault="009B7303" w:rsidP="009B73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0866FA19" w14:textId="638FBB4C" w:rsidR="009B7303" w:rsidRPr="005C2D3F" w:rsidRDefault="00177EA9" w:rsidP="009B7303">
            <w:pPr>
              <w:pStyle w:val="BodyText"/>
              <w:tabs>
                <w:tab w:val="decimal" w:pos="104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b/>
                <w:bCs/>
                <w:sz w:val="30"/>
                <w:szCs w:val="30"/>
              </w:rPr>
              <w:t>913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6E79DF58" w14:textId="77777777" w:rsidR="009B0D0C" w:rsidRPr="0074483D" w:rsidRDefault="009B0D0C" w:rsidP="0066417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21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7A4540" w:rsidRPr="006709F9" w14:paraId="02811978" w14:textId="77777777" w:rsidTr="00766490">
        <w:trPr>
          <w:tblHeader/>
        </w:trPr>
        <w:tc>
          <w:tcPr>
            <w:tcW w:w="2610" w:type="dxa"/>
          </w:tcPr>
          <w:p w14:paraId="547A1C64" w14:textId="4DCF629F" w:rsidR="007A4540" w:rsidRPr="004D6DE4" w:rsidRDefault="007A4540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6BA0180B" w14:textId="399108AF" w:rsidR="007A4540" w:rsidRPr="004D6DE4" w:rsidRDefault="007A4540" w:rsidP="007A4540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6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7C75787" w14:textId="77777777" w:rsidR="007A4540" w:rsidRPr="006709F9" w:rsidRDefault="007A4540" w:rsidP="007A45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3575C7DC" w14:textId="734208E4" w:rsidR="007A4540" w:rsidRPr="006709F9" w:rsidRDefault="007A4540" w:rsidP="007A45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709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12519" w:rsidRPr="006709F9" w14:paraId="1D728B70" w14:textId="77777777" w:rsidTr="00766490">
        <w:trPr>
          <w:tblHeader/>
        </w:trPr>
        <w:tc>
          <w:tcPr>
            <w:tcW w:w="2610" w:type="dxa"/>
          </w:tcPr>
          <w:p w14:paraId="2DBABC34" w14:textId="521D6B99" w:rsidR="00C12519" w:rsidRPr="004D6DE4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6DE4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21" w:type="dxa"/>
            <w:vAlign w:val="bottom"/>
          </w:tcPr>
          <w:p w14:paraId="6FD2E5CA" w14:textId="3854E2BF" w:rsidR="00C12519" w:rsidRPr="004D6DE4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8C6717E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FFCB309" w14:textId="77777777" w:rsidR="00C12519" w:rsidRPr="00AE1BDB" w:rsidRDefault="00C12519" w:rsidP="00C12519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5C6D25F4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255D8A1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649446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8F79B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5FB54D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CBB0318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12519" w:rsidRPr="006709F9" w14:paraId="4C4A4FD6" w14:textId="77777777" w:rsidTr="00766490">
        <w:trPr>
          <w:tblHeader/>
        </w:trPr>
        <w:tc>
          <w:tcPr>
            <w:tcW w:w="2610" w:type="dxa"/>
          </w:tcPr>
          <w:p w14:paraId="4E5BF864" w14:textId="4DB5AD8A" w:rsidR="00C12519" w:rsidRPr="004D6DE4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D6DE4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ให้กู้ยืมระยะสั้น</w:t>
            </w:r>
          </w:p>
        </w:tc>
        <w:tc>
          <w:tcPr>
            <w:tcW w:w="1321" w:type="dxa"/>
            <w:vAlign w:val="bottom"/>
          </w:tcPr>
          <w:p w14:paraId="3954F0B7" w14:textId="27C14860" w:rsidR="00C12519" w:rsidRPr="004D6DE4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6D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D6DE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0AA374E6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BC85BEB" w14:textId="69FF06AB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07B2156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EBAA759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9B2E9A2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9BFB3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FBF352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3B25A97" w14:textId="20EF21E3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B0D0C" w:rsidRPr="006709F9" w14:paraId="2D2EA0EB" w14:textId="77777777" w:rsidTr="00766490">
        <w:trPr>
          <w:tblHeader/>
        </w:trPr>
        <w:tc>
          <w:tcPr>
            <w:tcW w:w="2610" w:type="dxa"/>
          </w:tcPr>
          <w:p w14:paraId="59E59DAE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58DF0D5A" w14:textId="77777777" w:rsidR="009B0D0C" w:rsidRPr="00546C04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6C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101A2E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4C8FA15" w14:textId="08D44804" w:rsidR="009B0D0C" w:rsidRPr="006709F9" w:rsidRDefault="000F23BF" w:rsidP="00E717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9B0D0C"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D0C" w:rsidRPr="006709F9" w14:paraId="685CA1F3" w14:textId="77777777" w:rsidTr="00766490">
        <w:tc>
          <w:tcPr>
            <w:tcW w:w="2610" w:type="dxa"/>
            <w:vAlign w:val="bottom"/>
          </w:tcPr>
          <w:p w14:paraId="70E01BB9" w14:textId="4B88E1B8" w:rsidR="009B0D0C" w:rsidRPr="006709F9" w:rsidRDefault="003C303F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21" w:type="dxa"/>
            <w:vAlign w:val="bottom"/>
          </w:tcPr>
          <w:p w14:paraId="6094735A" w14:textId="77777777" w:rsidR="009B0D0C" w:rsidRPr="006709F9" w:rsidRDefault="009B0D0C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A1A3A4F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3BB0C8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9B874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6262524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6B983D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C44E9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C75F0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35431D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D0C" w:rsidRPr="006709F9" w14:paraId="3CD886B8" w14:textId="77777777" w:rsidTr="00766490">
        <w:tc>
          <w:tcPr>
            <w:tcW w:w="2610" w:type="dxa"/>
          </w:tcPr>
          <w:p w14:paraId="477F3B49" w14:textId="57A008AC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21" w:type="dxa"/>
          </w:tcPr>
          <w:p w14:paraId="7712342F" w14:textId="3BF46A9C" w:rsidR="009B0D0C" w:rsidRPr="004E4FAE" w:rsidRDefault="00E77C9C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F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4FAE" w:rsidRPr="004E4FAE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4E4FAE">
              <w:rPr>
                <w:rFonts w:asciiTheme="majorBidi" w:hAnsiTheme="majorBidi" w:cstheme="majorBidi"/>
                <w:sz w:val="30"/>
                <w:szCs w:val="30"/>
              </w:rPr>
              <w:t xml:space="preserve"> - 6.26</w:t>
            </w:r>
          </w:p>
        </w:tc>
        <w:tc>
          <w:tcPr>
            <w:tcW w:w="236" w:type="dxa"/>
          </w:tcPr>
          <w:p w14:paraId="1068F905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25F7BB" w14:textId="33B638C8" w:rsidR="009B0D0C" w:rsidRPr="006709F9" w:rsidRDefault="003C303F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7B797B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36" w:type="dxa"/>
          </w:tcPr>
          <w:p w14:paraId="199D7C48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9B5843D" w14:textId="77FE2A56" w:rsidR="009B0D0C" w:rsidRPr="006709F9" w:rsidRDefault="003113F3" w:rsidP="003113F3">
            <w:pPr>
              <w:spacing w:line="240" w:lineRule="auto"/>
              <w:ind w:right="-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9EE6D6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A6EF2" w14:textId="7036FB97" w:rsidR="009B0D0C" w:rsidRPr="006709F9" w:rsidRDefault="005C67DA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(4,328)</w:t>
            </w:r>
          </w:p>
        </w:tc>
        <w:tc>
          <w:tcPr>
            <w:tcW w:w="236" w:type="dxa"/>
          </w:tcPr>
          <w:p w14:paraId="354EED2A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D4764" w14:textId="46232844" w:rsidR="009B0D0C" w:rsidRPr="006709F9" w:rsidRDefault="005C67DA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56,206</w:t>
            </w:r>
          </w:p>
        </w:tc>
      </w:tr>
      <w:tr w:rsidR="009B0D0C" w:rsidRPr="006709F9" w14:paraId="15552AF0" w14:textId="77777777" w:rsidTr="00766490">
        <w:tc>
          <w:tcPr>
            <w:tcW w:w="2610" w:type="dxa"/>
          </w:tcPr>
          <w:p w14:paraId="4897DC10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1" w:type="dxa"/>
          </w:tcPr>
          <w:p w14:paraId="04E23698" w14:textId="77777777" w:rsidR="009B0D0C" w:rsidRPr="004E4FAE" w:rsidRDefault="009B0D0C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552475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648208" w14:textId="3EB716A3" w:rsidR="009B0D0C" w:rsidRPr="006709F9" w:rsidRDefault="003C303F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76649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36" w:type="dxa"/>
          </w:tcPr>
          <w:p w14:paraId="50DD4B8A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4A7D6C8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794D7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5E24E" w14:textId="77777777" w:rsidR="009B0D0C" w:rsidRPr="006709F9" w:rsidRDefault="009B0D0C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07C13F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8D71D7" w14:textId="4DCC9E28" w:rsidR="009B0D0C" w:rsidRPr="006709F9" w:rsidRDefault="005C67DA" w:rsidP="00E7173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56,206</w:t>
            </w:r>
          </w:p>
        </w:tc>
      </w:tr>
      <w:tr w:rsidR="007B797B" w:rsidRPr="006709F9" w14:paraId="6FA71DDE" w14:textId="77777777" w:rsidTr="00766490">
        <w:tc>
          <w:tcPr>
            <w:tcW w:w="2610" w:type="dxa"/>
          </w:tcPr>
          <w:p w14:paraId="7F5CE6E4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21" w:type="dxa"/>
          </w:tcPr>
          <w:p w14:paraId="2A12B164" w14:textId="77777777" w:rsidR="007B797B" w:rsidRPr="004E4FAE" w:rsidRDefault="007B797B" w:rsidP="007B79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2C06D9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60F6B2D" w14:textId="51618FEF" w:rsidR="007B797B" w:rsidRPr="006709F9" w:rsidRDefault="007B797B" w:rsidP="00766490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88F8DF7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64616DF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83032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DB712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4FD42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864D75F" w14:textId="796E3FBE" w:rsidR="007B797B" w:rsidRPr="006709F9" w:rsidRDefault="005C67DA" w:rsidP="005C67DA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(56,206)</w:t>
            </w:r>
          </w:p>
        </w:tc>
      </w:tr>
      <w:tr w:rsidR="007B797B" w:rsidRPr="006709F9" w14:paraId="1C402E87" w14:textId="77777777" w:rsidTr="00766490">
        <w:tc>
          <w:tcPr>
            <w:tcW w:w="2610" w:type="dxa"/>
          </w:tcPr>
          <w:p w14:paraId="7931BCFD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1" w:type="dxa"/>
            <w:vAlign w:val="bottom"/>
          </w:tcPr>
          <w:p w14:paraId="042C331F" w14:textId="77777777" w:rsidR="007B797B" w:rsidRPr="004E4FAE" w:rsidRDefault="007B797B" w:rsidP="007B79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B1CD75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623C6E2" w14:textId="03571D2E" w:rsidR="007B797B" w:rsidRPr="006709F9" w:rsidRDefault="007B797B" w:rsidP="00766490">
            <w:pPr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1D3F2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67CD0E4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69CD6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B87B3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B19C38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1C2E10B" w14:textId="0582F8EA" w:rsidR="007B797B" w:rsidRPr="006709F9" w:rsidRDefault="005C67DA" w:rsidP="005C67DA">
            <w:pPr>
              <w:spacing w:line="240" w:lineRule="auto"/>
              <w:ind w:right="-4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B797B" w:rsidRPr="006709F9" w14:paraId="204304E3" w14:textId="77777777" w:rsidTr="00766490">
        <w:tc>
          <w:tcPr>
            <w:tcW w:w="2610" w:type="dxa"/>
          </w:tcPr>
          <w:p w14:paraId="6545A81D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14:paraId="3C4F4DC8" w14:textId="77777777" w:rsidR="007B797B" w:rsidRPr="004E4FAE" w:rsidRDefault="007B797B" w:rsidP="007B79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67C50D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2CFF63EF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A983FD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E397BA4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930A6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23B3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26A3C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34C26254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797B" w:rsidRPr="006709F9" w14:paraId="6C64D349" w14:textId="77777777" w:rsidTr="00766490">
        <w:tc>
          <w:tcPr>
            <w:tcW w:w="2610" w:type="dxa"/>
          </w:tcPr>
          <w:p w14:paraId="461F402C" w14:textId="50C6A53E" w:rsidR="007B797B" w:rsidRPr="006709F9" w:rsidRDefault="003C303F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21" w:type="dxa"/>
            <w:vAlign w:val="bottom"/>
          </w:tcPr>
          <w:p w14:paraId="37EDAB4E" w14:textId="77777777" w:rsidR="007B797B" w:rsidRPr="004E4FAE" w:rsidRDefault="007B797B" w:rsidP="007B79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D1A894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CF60F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84B14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7252FDC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9CC7D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8869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C1C67" w14:textId="77777777" w:rsidR="007B797B" w:rsidRPr="006709F9" w:rsidRDefault="007B797B" w:rsidP="007B79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05A89CA" w14:textId="77777777" w:rsidR="007B797B" w:rsidRPr="006709F9" w:rsidRDefault="007B797B" w:rsidP="007B797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6490" w:rsidRPr="006709F9" w14:paraId="552BDEE8" w14:textId="77777777" w:rsidTr="00FA3924">
        <w:tc>
          <w:tcPr>
            <w:tcW w:w="2610" w:type="dxa"/>
          </w:tcPr>
          <w:p w14:paraId="7FF365AB" w14:textId="77B44B8F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21" w:type="dxa"/>
          </w:tcPr>
          <w:p w14:paraId="37904230" w14:textId="0C059707" w:rsidR="00766490" w:rsidRPr="004E4FAE" w:rsidRDefault="003C303F" w:rsidP="007664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FA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4FAE" w:rsidRPr="004E4FAE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E77C9C" w:rsidRPr="004E4FA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1079B3" w:rsidRPr="004E4F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4FA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079B3" w:rsidRPr="004E4FA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E4FA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34480906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F0000" w14:textId="5F2A1821" w:rsidR="00766490" w:rsidRPr="006709F9" w:rsidRDefault="003C303F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E15092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6AFFCB27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221781F" w14:textId="66C40785" w:rsidR="00766490" w:rsidRPr="006709F9" w:rsidRDefault="00766490" w:rsidP="00FA3924">
            <w:pPr>
              <w:spacing w:line="240" w:lineRule="auto"/>
              <w:ind w:right="-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A3F44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9CCDF" w14:textId="5EC7FA83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3A5778F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E855AE" w14:textId="79E12985" w:rsidR="00766490" w:rsidRPr="006709F9" w:rsidRDefault="003C303F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E15092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766490" w:rsidRPr="006709F9" w14:paraId="7978B1F7" w14:textId="77777777" w:rsidTr="000F23BF">
        <w:tc>
          <w:tcPr>
            <w:tcW w:w="2610" w:type="dxa"/>
          </w:tcPr>
          <w:p w14:paraId="718577F4" w14:textId="55D55F39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1" w:type="dxa"/>
          </w:tcPr>
          <w:p w14:paraId="2857CCAB" w14:textId="77777777" w:rsidR="00766490" w:rsidRPr="006709F9" w:rsidRDefault="00766490" w:rsidP="007664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B538DDE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F765E01" w14:textId="4A367A6B" w:rsidR="00766490" w:rsidRPr="006709F9" w:rsidRDefault="003C303F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76649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6" w:type="dxa"/>
          </w:tcPr>
          <w:p w14:paraId="5B013CD4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59878381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CDAAF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EE37DA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E17C96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7570E5" w14:textId="5E379C59" w:rsidR="00766490" w:rsidRPr="006709F9" w:rsidRDefault="003C303F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76649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</w:tr>
      <w:tr w:rsidR="00766490" w:rsidRPr="006709F9" w14:paraId="2F257ED2" w14:textId="77777777" w:rsidTr="000F23BF">
        <w:tc>
          <w:tcPr>
            <w:tcW w:w="2610" w:type="dxa"/>
          </w:tcPr>
          <w:p w14:paraId="39202718" w14:textId="75B2FED9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21" w:type="dxa"/>
          </w:tcPr>
          <w:p w14:paraId="2188A2CE" w14:textId="77777777" w:rsidR="00766490" w:rsidRPr="006709F9" w:rsidRDefault="00766490" w:rsidP="007664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DA7F92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65CC980" w14:textId="40F2FCD3" w:rsidR="00766490" w:rsidRPr="006709F9" w:rsidRDefault="00766490" w:rsidP="00766490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965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AAF597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99C5D46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321D7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62605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D83D3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073915" w14:textId="55F34A9F" w:rsidR="00766490" w:rsidRPr="006709F9" w:rsidRDefault="00766490" w:rsidP="00766490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6490" w:rsidRPr="006709F9" w14:paraId="501C02EB" w14:textId="77777777" w:rsidTr="00E372FF">
        <w:tc>
          <w:tcPr>
            <w:tcW w:w="2610" w:type="dxa"/>
          </w:tcPr>
          <w:p w14:paraId="50C8E188" w14:textId="6EE7AF4F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1" w:type="dxa"/>
            <w:vAlign w:val="bottom"/>
          </w:tcPr>
          <w:p w14:paraId="4580EEA8" w14:textId="77777777" w:rsidR="00766490" w:rsidRPr="006709F9" w:rsidRDefault="00766490" w:rsidP="0076649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506B1C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E2A0755" w14:textId="504AC795" w:rsidR="00766490" w:rsidRPr="006709F9" w:rsidRDefault="00766490" w:rsidP="00766490">
            <w:pPr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6832F3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017783DA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09E110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C1CB9" w14:textId="77777777" w:rsidR="00766490" w:rsidRPr="006709F9" w:rsidRDefault="00766490" w:rsidP="0076649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6B875" w14:textId="77777777" w:rsidR="00766490" w:rsidRPr="006709F9" w:rsidRDefault="00766490" w:rsidP="007664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6CF0C6A" w14:textId="1E6A66D6" w:rsidR="00766490" w:rsidRPr="006709F9" w:rsidRDefault="00766490" w:rsidP="00766490">
            <w:pPr>
              <w:spacing w:line="240" w:lineRule="auto"/>
              <w:ind w:right="-4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512AC8" w14:textId="77777777" w:rsidR="009B0D0C" w:rsidRDefault="009B0D0C" w:rsidP="009B0D0C">
      <w:pPr>
        <w:spacing w:line="240" w:lineRule="auto"/>
        <w:ind w:left="540"/>
        <w:jc w:val="thaiDistribute"/>
        <w:rPr>
          <w:rFonts w:asciiTheme="majorBidi" w:hAnsiTheme="majorBidi" w:cstheme="majorBidi"/>
          <w:highlight w:val="cyan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9"/>
        <w:gridCol w:w="1415"/>
        <w:gridCol w:w="236"/>
        <w:gridCol w:w="1109"/>
        <w:gridCol w:w="236"/>
        <w:gridCol w:w="1009"/>
        <w:gridCol w:w="236"/>
        <w:gridCol w:w="1141"/>
        <w:gridCol w:w="236"/>
        <w:gridCol w:w="1194"/>
      </w:tblGrid>
      <w:tr w:rsidR="0066417B" w:rsidRPr="006709F9" w14:paraId="50A9C569" w14:textId="77777777" w:rsidTr="000E17C1">
        <w:trPr>
          <w:tblHeader/>
        </w:trPr>
        <w:tc>
          <w:tcPr>
            <w:tcW w:w="2449" w:type="dxa"/>
          </w:tcPr>
          <w:p w14:paraId="40E30AC1" w14:textId="79C4070E" w:rsidR="0066417B" w:rsidRPr="003E53D6" w:rsidRDefault="0066417B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61206E9F" w14:textId="1B012E82" w:rsidR="0066417B" w:rsidRPr="0066417B" w:rsidRDefault="0066417B" w:rsidP="0066417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3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440A1CE" w14:textId="77777777" w:rsidR="0066417B" w:rsidRPr="006709F9" w:rsidRDefault="0066417B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</w:tcPr>
          <w:p w14:paraId="2E8C1FB9" w14:textId="6432B384" w:rsidR="0066417B" w:rsidRPr="006709F9" w:rsidRDefault="0066417B" w:rsidP="006641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6709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C12519" w:rsidRPr="006709F9" w14:paraId="2E4110E7" w14:textId="77777777" w:rsidTr="000E17C1">
        <w:trPr>
          <w:tblHeader/>
        </w:trPr>
        <w:tc>
          <w:tcPr>
            <w:tcW w:w="2449" w:type="dxa"/>
          </w:tcPr>
          <w:p w14:paraId="1C0738BE" w14:textId="3F60F864" w:rsidR="00C12519" w:rsidRPr="003E53D6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53D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415" w:type="dxa"/>
            <w:vAlign w:val="bottom"/>
          </w:tcPr>
          <w:p w14:paraId="5C18A491" w14:textId="1761DFAF" w:rsidR="00C12519" w:rsidRPr="003E53D6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3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86E3CD2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8201E93" w14:textId="77777777" w:rsidR="00C12519" w:rsidRPr="00AE1BDB" w:rsidRDefault="00C12519" w:rsidP="00C12519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341E8E3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2900D22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47B77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31151DB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7E1F4B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138346D5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12519" w:rsidRPr="006709F9" w14:paraId="3B0AE723" w14:textId="77777777" w:rsidTr="000E17C1">
        <w:trPr>
          <w:tblHeader/>
        </w:trPr>
        <w:tc>
          <w:tcPr>
            <w:tcW w:w="2449" w:type="dxa"/>
          </w:tcPr>
          <w:p w14:paraId="11323840" w14:textId="0625F8BC" w:rsidR="00C12519" w:rsidRPr="006709F9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E53D6"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3E53D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ให้กู้ยืมระยะสั้น</w:t>
            </w:r>
          </w:p>
        </w:tc>
        <w:tc>
          <w:tcPr>
            <w:tcW w:w="1415" w:type="dxa"/>
            <w:vAlign w:val="bottom"/>
          </w:tcPr>
          <w:p w14:paraId="4EA4A9EB" w14:textId="20CF07BB" w:rsidR="00C12519" w:rsidRPr="003E53D6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3D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E53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1E177ED4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669586C" w14:textId="7E07B4F5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271CCB4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2C6C1F9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0C4A39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8881B3E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889C548" w14:textId="77777777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86237FF" w14:textId="41504254" w:rsidR="00C12519" w:rsidRPr="00AE1BDB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1B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E1B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B0D0C" w:rsidRPr="006709F9" w14:paraId="40326B54" w14:textId="77777777" w:rsidTr="000E17C1">
        <w:trPr>
          <w:tblHeader/>
        </w:trPr>
        <w:tc>
          <w:tcPr>
            <w:tcW w:w="2449" w:type="dxa"/>
          </w:tcPr>
          <w:p w14:paraId="2C51F7B7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5F9904B1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C55D2A5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1" w:type="dxa"/>
            <w:gridSpan w:val="7"/>
          </w:tcPr>
          <w:p w14:paraId="537EBD56" w14:textId="49AB6E6A" w:rsidR="009B0D0C" w:rsidRPr="006709F9" w:rsidRDefault="000F23BF" w:rsidP="00E717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</w:t>
            </w:r>
            <w:r w:rsidR="009B0D0C"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D0C" w:rsidRPr="006709F9" w14:paraId="163A4FC1" w14:textId="77777777" w:rsidTr="000E17C1">
        <w:tc>
          <w:tcPr>
            <w:tcW w:w="2449" w:type="dxa"/>
            <w:vAlign w:val="bottom"/>
          </w:tcPr>
          <w:p w14:paraId="694C3C3F" w14:textId="3CB70B7C" w:rsidR="009B0D0C" w:rsidRPr="006709F9" w:rsidRDefault="003C303F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15" w:type="dxa"/>
            <w:vAlign w:val="bottom"/>
          </w:tcPr>
          <w:p w14:paraId="2CB028B6" w14:textId="77777777" w:rsidR="009B0D0C" w:rsidRPr="006709F9" w:rsidRDefault="009B0D0C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D169033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6FCAC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82DF9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487AFA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2BAA4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8DED5B0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86593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81DB1CA" w14:textId="77777777" w:rsidR="009B0D0C" w:rsidRPr="006709F9" w:rsidRDefault="009B0D0C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8B0" w:rsidRPr="006709F9" w14:paraId="6EF2B28C" w14:textId="77777777" w:rsidTr="000E17C1">
        <w:tc>
          <w:tcPr>
            <w:tcW w:w="2449" w:type="dxa"/>
          </w:tcPr>
          <w:p w14:paraId="4F865918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5" w:type="dxa"/>
          </w:tcPr>
          <w:p w14:paraId="7014CD53" w14:textId="1957638D" w:rsidR="00B258B0" w:rsidRPr="006709F9" w:rsidRDefault="004E4FAE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E4FAE">
              <w:rPr>
                <w:rFonts w:asciiTheme="majorBidi" w:hAnsiTheme="majorBidi" w:cstheme="majorBidi"/>
                <w:sz w:val="30"/>
                <w:szCs w:val="30"/>
              </w:rPr>
              <w:t>2.00 - 2.40</w:t>
            </w:r>
          </w:p>
        </w:tc>
        <w:tc>
          <w:tcPr>
            <w:tcW w:w="236" w:type="dxa"/>
          </w:tcPr>
          <w:p w14:paraId="6915E0A9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758A8D0" w14:textId="23C37669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6F50D8E0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CF4C0" w14:textId="56FD3289" w:rsidR="00B258B0" w:rsidRPr="006709F9" w:rsidRDefault="009A7EEB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4,704,594</w:t>
            </w:r>
          </w:p>
        </w:tc>
        <w:tc>
          <w:tcPr>
            <w:tcW w:w="236" w:type="dxa"/>
          </w:tcPr>
          <w:p w14:paraId="1F662878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D2B3858" w14:textId="30F36A21" w:rsidR="00B258B0" w:rsidRPr="006709F9" w:rsidRDefault="009A7EEB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(5,005,803)</w:t>
            </w:r>
          </w:p>
        </w:tc>
        <w:tc>
          <w:tcPr>
            <w:tcW w:w="236" w:type="dxa"/>
          </w:tcPr>
          <w:p w14:paraId="6E1D5D03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861C25" w14:textId="5EDDAA08" w:rsidR="00B258B0" w:rsidRPr="006709F9" w:rsidRDefault="009A7EEB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1,069,333</w:t>
            </w:r>
          </w:p>
        </w:tc>
      </w:tr>
      <w:tr w:rsidR="00B258B0" w:rsidRPr="006709F9" w14:paraId="79E075C6" w14:textId="77777777" w:rsidTr="000E17C1">
        <w:tc>
          <w:tcPr>
            <w:tcW w:w="2449" w:type="dxa"/>
          </w:tcPr>
          <w:p w14:paraId="5770B147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5" w:type="dxa"/>
          </w:tcPr>
          <w:p w14:paraId="194DCAA2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58637A86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B604011" w14:textId="1ABC3099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3686C0C4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A9DEAF4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B84FB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3739721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D9CAB2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B41E450" w14:textId="202193EE" w:rsidR="00B258B0" w:rsidRPr="009A7EEB" w:rsidRDefault="009A7EEB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</w:t>
            </w:r>
            <w:r w:rsidRPr="009A7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9,333</w:t>
            </w:r>
          </w:p>
        </w:tc>
      </w:tr>
      <w:tr w:rsidR="00B258B0" w:rsidRPr="006709F9" w14:paraId="29AFE1A3" w14:textId="77777777" w:rsidTr="000E17C1">
        <w:tc>
          <w:tcPr>
            <w:tcW w:w="2449" w:type="dxa"/>
          </w:tcPr>
          <w:p w14:paraId="33132D48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15" w:type="dxa"/>
          </w:tcPr>
          <w:p w14:paraId="01BD02D8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4B22CA39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0B4B791" w14:textId="5EFADAC1" w:rsidR="00B258B0" w:rsidRPr="006709F9" w:rsidRDefault="00B258B0" w:rsidP="00B258B0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FF2EB65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53D8AF6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08D037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E28A77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AC959B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FF44962" w14:textId="46956D12" w:rsidR="00B258B0" w:rsidRPr="006709F9" w:rsidRDefault="009A7EEB" w:rsidP="009A7EEB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B258B0" w:rsidRPr="006709F9" w14:paraId="4F3822E0" w14:textId="77777777" w:rsidTr="000E17C1">
        <w:tc>
          <w:tcPr>
            <w:tcW w:w="2449" w:type="dxa"/>
          </w:tcPr>
          <w:p w14:paraId="5B6FE40F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5" w:type="dxa"/>
            <w:vAlign w:val="bottom"/>
          </w:tcPr>
          <w:p w14:paraId="6E8CF5FA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0C5728E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21C87972" w14:textId="21A15C1C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36" w:type="dxa"/>
          </w:tcPr>
          <w:p w14:paraId="22E7C54F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8938B3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0EC1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0A7D152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05B5E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1DE10D2" w14:textId="746F3DD3" w:rsidR="00B258B0" w:rsidRPr="006709F9" w:rsidRDefault="009A7EEB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7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1,029,333</w:t>
            </w:r>
          </w:p>
        </w:tc>
      </w:tr>
      <w:tr w:rsidR="00B258B0" w:rsidRPr="006709F9" w14:paraId="0AE11C0F" w14:textId="77777777" w:rsidTr="000E17C1">
        <w:tc>
          <w:tcPr>
            <w:tcW w:w="2449" w:type="dxa"/>
          </w:tcPr>
          <w:p w14:paraId="379EDC5E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6478D8B0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0B1DD047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11CBDC55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0669E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FDAF03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FEA57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D3E0D27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B939F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5AAF762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8B0" w:rsidRPr="006709F9" w14:paraId="13709996" w14:textId="77777777" w:rsidTr="000E17C1">
        <w:tc>
          <w:tcPr>
            <w:tcW w:w="2449" w:type="dxa"/>
          </w:tcPr>
          <w:p w14:paraId="78FE25EC" w14:textId="20E4903F" w:rsidR="00B258B0" w:rsidRPr="006709F9" w:rsidRDefault="003C303F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15" w:type="dxa"/>
            <w:vAlign w:val="bottom"/>
          </w:tcPr>
          <w:p w14:paraId="4901D1B1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65D64233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B682A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E4E1A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2C71FB4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7F137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D8DA6FE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C3A36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D61FE96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8B0" w:rsidRPr="006709F9" w14:paraId="00A35601" w14:textId="77777777" w:rsidTr="000E17C1">
        <w:tc>
          <w:tcPr>
            <w:tcW w:w="2449" w:type="dxa"/>
          </w:tcPr>
          <w:p w14:paraId="2C859510" w14:textId="1BDE73A9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5" w:type="dxa"/>
          </w:tcPr>
          <w:p w14:paraId="1BB45245" w14:textId="35F412D5" w:rsidR="00B258B0" w:rsidRPr="006709F9" w:rsidRDefault="003C303F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C67D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FC4D12B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994FFC" w14:textId="5BF826CB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509E700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93BC122" w14:textId="689FEB4A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36" w:type="dxa"/>
          </w:tcPr>
          <w:p w14:paraId="346D2F56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BBDC4FE" w14:textId="3F7BE450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584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A3B1A72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72368B" w14:textId="70FF6F3F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="00B258B0"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B258B0" w:rsidRPr="006709F9" w14:paraId="5CB78FFB" w14:textId="77777777" w:rsidTr="000E17C1">
        <w:tc>
          <w:tcPr>
            <w:tcW w:w="2449" w:type="dxa"/>
          </w:tcPr>
          <w:p w14:paraId="4FBEA89A" w14:textId="61222ACD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5" w:type="dxa"/>
          </w:tcPr>
          <w:p w14:paraId="60570644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98553E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00AECA3" w14:textId="108D1AD5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7E24FD22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6C0FEBF9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C9B94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F495ACD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D42BE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F662574" w14:textId="661AD2ED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  <w:tr w:rsidR="00B258B0" w:rsidRPr="006709F9" w14:paraId="6DE00E76" w14:textId="77777777" w:rsidTr="000E17C1">
        <w:tc>
          <w:tcPr>
            <w:tcW w:w="2449" w:type="dxa"/>
          </w:tcPr>
          <w:p w14:paraId="38C863CB" w14:textId="76D0E086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15" w:type="dxa"/>
          </w:tcPr>
          <w:p w14:paraId="7AA940C7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2710EC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57C106AC" w14:textId="42D95E77" w:rsidR="00B258B0" w:rsidRPr="006709F9" w:rsidRDefault="00B258B0" w:rsidP="00B258B0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29E5A1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95B0F9B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27709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34D8A49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EC937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23A33BF" w14:textId="19C4A1CB" w:rsidR="00B258B0" w:rsidRPr="006709F9" w:rsidRDefault="00B258B0" w:rsidP="00B258B0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6709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58B0" w:rsidRPr="006709F9" w14:paraId="70923480" w14:textId="77777777" w:rsidTr="000E17C1">
        <w:tc>
          <w:tcPr>
            <w:tcW w:w="2449" w:type="dxa"/>
          </w:tcPr>
          <w:p w14:paraId="31A16404" w14:textId="46425DA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5" w:type="dxa"/>
            <w:vAlign w:val="bottom"/>
          </w:tcPr>
          <w:p w14:paraId="1786BC0E" w14:textId="77777777" w:rsidR="00B258B0" w:rsidRPr="006709F9" w:rsidRDefault="00B258B0" w:rsidP="00B258B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E92D52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A7C5A29" w14:textId="1C8B5253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36" w:type="dxa"/>
          </w:tcPr>
          <w:p w14:paraId="6F9BB9A6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442DFE94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C558C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29BAB746" w14:textId="77777777" w:rsidR="00B258B0" w:rsidRPr="006709F9" w:rsidRDefault="00B258B0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15C2FB" w14:textId="77777777" w:rsidR="00B258B0" w:rsidRPr="006709F9" w:rsidRDefault="00B258B0" w:rsidP="00B258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CE60D20" w14:textId="0C7875AF" w:rsidR="00B258B0" w:rsidRPr="006709F9" w:rsidRDefault="003C303F" w:rsidP="00B258B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  <w:r w:rsidR="00B258B0" w:rsidRPr="006709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  <w:tr w:rsidR="00D20CC1" w:rsidRPr="006709F9" w14:paraId="505D8ED6" w14:textId="77777777" w:rsidTr="000E17C1">
        <w:tc>
          <w:tcPr>
            <w:tcW w:w="2449" w:type="dxa"/>
          </w:tcPr>
          <w:p w14:paraId="652CCDE4" w14:textId="77777777" w:rsidR="00D20CC1" w:rsidRPr="006709F9" w:rsidRDefault="00D20CC1" w:rsidP="000E17C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415" w:type="dxa"/>
            <w:vAlign w:val="bottom"/>
          </w:tcPr>
          <w:p w14:paraId="02E39CC4" w14:textId="77777777" w:rsidR="00D20CC1" w:rsidRPr="006709F9" w:rsidRDefault="00D20CC1" w:rsidP="000E17C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01C51F" w14:textId="77777777" w:rsidR="00D20CC1" w:rsidRPr="006709F9" w:rsidRDefault="00D20CC1" w:rsidP="000E17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6BF41FC3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73632B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8B02EAE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B9CAE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4B6A663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1A0273" w14:textId="77777777" w:rsidR="00D20CC1" w:rsidRPr="006709F9" w:rsidRDefault="00D20CC1" w:rsidP="000E17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6DCD17E" w14:textId="77777777" w:rsidR="00D20CC1" w:rsidRPr="006709F9" w:rsidRDefault="00D20CC1" w:rsidP="000E17C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7"/>
        <w:gridCol w:w="83"/>
        <w:gridCol w:w="187"/>
        <w:gridCol w:w="52"/>
        <w:gridCol w:w="1101"/>
        <w:gridCol w:w="240"/>
        <w:gridCol w:w="1236"/>
        <w:gridCol w:w="61"/>
        <w:gridCol w:w="209"/>
        <w:gridCol w:w="31"/>
        <w:gridCol w:w="1183"/>
      </w:tblGrid>
      <w:tr w:rsidR="00511997" w:rsidRPr="005C2D3F" w14:paraId="6AF403E0" w14:textId="77777777" w:rsidTr="00511997">
        <w:trPr>
          <w:trHeight w:val="578"/>
        </w:trPr>
        <w:tc>
          <w:tcPr>
            <w:tcW w:w="1948" w:type="pct"/>
            <w:vAlign w:val="bottom"/>
          </w:tcPr>
          <w:p w14:paraId="71AC9D38" w14:textId="59265587" w:rsidR="00511997" w:rsidRPr="005C2D3F" w:rsidRDefault="00511997" w:rsidP="00511997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450" w:type="pct"/>
            <w:gridSpan w:val="5"/>
            <w:vAlign w:val="bottom"/>
          </w:tcPr>
          <w:p w14:paraId="061853ED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E5851D5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5"/>
            <w:vAlign w:val="bottom"/>
          </w:tcPr>
          <w:p w14:paraId="4D48550F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997" w:rsidRPr="005C2D3F" w14:paraId="4132C8D2" w14:textId="77777777" w:rsidTr="00511997">
        <w:tc>
          <w:tcPr>
            <w:tcW w:w="1948" w:type="pct"/>
          </w:tcPr>
          <w:p w14:paraId="2E45AA01" w14:textId="77777777" w:rsidR="00511997" w:rsidRPr="005C2D3F" w:rsidRDefault="00511997" w:rsidP="00511997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197A521" w14:textId="0E6BFCA5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71A6C8BD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266FEE20" w14:textId="17E8D654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14:paraId="2F0F1805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71193BD9" w14:textId="0A42CA3C" w:rsidR="00511997" w:rsidRPr="005C2D3F" w:rsidRDefault="003C303F" w:rsidP="00511997">
            <w:pPr>
              <w:pStyle w:val="BodyText"/>
              <w:spacing w:after="0"/>
              <w:ind w:left="-1023" w:right="-110" w:firstLine="915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6" w:type="pct"/>
            <w:gridSpan w:val="2"/>
          </w:tcPr>
          <w:p w14:paraId="7019F156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2E4C53AC" w14:textId="3C4767D2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511997" w:rsidRPr="005C2D3F" w14:paraId="37433C47" w14:textId="77777777" w:rsidTr="00511997">
        <w:tc>
          <w:tcPr>
            <w:tcW w:w="1948" w:type="pct"/>
          </w:tcPr>
          <w:p w14:paraId="544F0A3D" w14:textId="77777777" w:rsidR="00511997" w:rsidRPr="005C2D3F" w:rsidRDefault="00511997" w:rsidP="00511997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774899DA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997" w:rsidRPr="005C2D3F" w14:paraId="2ADA73D6" w14:textId="77777777" w:rsidTr="00511997">
        <w:tc>
          <w:tcPr>
            <w:tcW w:w="1948" w:type="pct"/>
          </w:tcPr>
          <w:p w14:paraId="296C41D7" w14:textId="77777777" w:rsidR="00511997" w:rsidRPr="005C2D3F" w:rsidRDefault="00511997" w:rsidP="00511997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0" w:type="pct"/>
          </w:tcPr>
          <w:p w14:paraId="3926AAF9" w14:textId="70BB7E1D" w:rsidR="00511997" w:rsidRPr="005C2D3F" w:rsidRDefault="009A7EEB" w:rsidP="00E227A3">
            <w:pPr>
              <w:pStyle w:val="BodyText"/>
              <w:tabs>
                <w:tab w:val="decimal" w:pos="798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B79F271" w14:textId="77777777" w:rsidR="00511997" w:rsidRPr="005C2D3F" w:rsidRDefault="00511997" w:rsidP="0051199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056A6AE" w14:textId="5AAAE307" w:rsidR="00511997" w:rsidRPr="005C2D3F" w:rsidRDefault="00511997" w:rsidP="00511997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7451B95" w14:textId="77777777" w:rsidR="00511997" w:rsidRPr="005C2D3F" w:rsidRDefault="00511997" w:rsidP="0051199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013FE9B7" w14:textId="2417D975" w:rsidR="00511997" w:rsidRPr="005C2D3F" w:rsidRDefault="00E372F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781,626</w:t>
            </w:r>
          </w:p>
        </w:tc>
        <w:tc>
          <w:tcPr>
            <w:tcW w:w="146" w:type="pct"/>
            <w:gridSpan w:val="2"/>
          </w:tcPr>
          <w:p w14:paraId="0BF5C901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" w:type="pct"/>
            <w:gridSpan w:val="2"/>
          </w:tcPr>
          <w:p w14:paraId="6F2CF5B1" w14:textId="20C880EA" w:rsidR="00511997" w:rsidRPr="005C2D3F" w:rsidRDefault="003C303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643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752</w:t>
            </w:r>
          </w:p>
        </w:tc>
      </w:tr>
      <w:tr w:rsidR="00511997" w:rsidRPr="005C2D3F" w14:paraId="273C4491" w14:textId="77777777" w:rsidTr="00511997">
        <w:tc>
          <w:tcPr>
            <w:tcW w:w="1948" w:type="pct"/>
          </w:tcPr>
          <w:p w14:paraId="199AA399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0" w:type="pct"/>
          </w:tcPr>
          <w:p w14:paraId="5C82E9AA" w14:textId="5848824C" w:rsidR="00511997" w:rsidRPr="005C2D3F" w:rsidRDefault="009A7EEB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966,580</w:t>
            </w:r>
          </w:p>
        </w:tc>
        <w:tc>
          <w:tcPr>
            <w:tcW w:w="146" w:type="pct"/>
            <w:gridSpan w:val="2"/>
          </w:tcPr>
          <w:p w14:paraId="254B0ABB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4AE777F5" w14:textId="3CB9FFCB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775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363</w:t>
            </w:r>
          </w:p>
        </w:tc>
        <w:tc>
          <w:tcPr>
            <w:tcW w:w="130" w:type="pct"/>
          </w:tcPr>
          <w:p w14:paraId="2CF1CB8B" w14:textId="77777777" w:rsidR="00511997" w:rsidRPr="005C2D3F" w:rsidRDefault="00511997" w:rsidP="0051199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531A6FA8" w14:textId="336E066A" w:rsidR="00511997" w:rsidRPr="005C2D3F" w:rsidRDefault="00E372F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E372FF">
              <w:rPr>
                <w:sz w:val="30"/>
                <w:szCs w:val="30"/>
              </w:rPr>
              <w:t>42,18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14:paraId="383A69E8" w14:textId="77777777" w:rsidR="00511997" w:rsidRPr="005C2D3F" w:rsidRDefault="00511997" w:rsidP="0051199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33FDB602" w14:textId="5706A577" w:rsidR="00511997" w:rsidRPr="005C2D3F" w:rsidRDefault="003C303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36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112</w:t>
            </w:r>
          </w:p>
        </w:tc>
      </w:tr>
      <w:tr w:rsidR="00511997" w:rsidRPr="005C2D3F" w14:paraId="4DDDBED8" w14:textId="77777777" w:rsidTr="0019737A">
        <w:tc>
          <w:tcPr>
            <w:tcW w:w="1948" w:type="pct"/>
          </w:tcPr>
          <w:p w14:paraId="4E1F4059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F46FB9" w14:textId="792744BA" w:rsidR="00511997" w:rsidRPr="00E372F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E372FF">
              <w:rPr>
                <w:b/>
                <w:bCs/>
                <w:sz w:val="30"/>
                <w:szCs w:val="30"/>
              </w:rPr>
              <w:t>966,580</w:t>
            </w:r>
          </w:p>
        </w:tc>
        <w:tc>
          <w:tcPr>
            <w:tcW w:w="146" w:type="pct"/>
            <w:gridSpan w:val="2"/>
          </w:tcPr>
          <w:p w14:paraId="7F6EDA6E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EA013" w14:textId="3B5A9DDC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775</w:t>
            </w:r>
            <w:r w:rsidR="00511997" w:rsidRPr="00C90DAF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130" w:type="pct"/>
          </w:tcPr>
          <w:p w14:paraId="5E0FEB51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23C36A47" w14:textId="3A7F3332" w:rsidR="00511997" w:rsidRPr="005C2D3F" w:rsidRDefault="00E372F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823,813</w:t>
            </w:r>
          </w:p>
        </w:tc>
        <w:tc>
          <w:tcPr>
            <w:tcW w:w="146" w:type="pct"/>
            <w:gridSpan w:val="2"/>
          </w:tcPr>
          <w:p w14:paraId="1AD0F632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818BD1" w14:textId="2140ACD8" w:rsidR="00511997" w:rsidRPr="005C2D3F" w:rsidRDefault="003C303F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679</w:t>
            </w:r>
            <w:r w:rsidR="00511997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864</w:t>
            </w:r>
          </w:p>
        </w:tc>
      </w:tr>
      <w:tr w:rsidR="00511997" w:rsidRPr="006709F9" w14:paraId="72324D6F" w14:textId="77777777" w:rsidTr="0019737A">
        <w:trPr>
          <w:trHeight w:val="260"/>
        </w:trPr>
        <w:tc>
          <w:tcPr>
            <w:tcW w:w="1948" w:type="pct"/>
          </w:tcPr>
          <w:p w14:paraId="4EEF5037" w14:textId="77777777" w:rsidR="005C67DA" w:rsidRPr="006709F9" w:rsidRDefault="005C67DA" w:rsidP="00511997">
            <w:pPr>
              <w:spacing w:line="340" w:lineRule="exact"/>
              <w:jc w:val="thaiDistribute"/>
              <w:rPr>
                <w:b/>
                <w:bCs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DE52F76" w14:textId="77777777" w:rsidR="00511997" w:rsidRPr="006709F9" w:rsidRDefault="00511997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46" w:type="pct"/>
            <w:gridSpan w:val="2"/>
          </w:tcPr>
          <w:p w14:paraId="6C5AA7C4" w14:textId="77777777" w:rsidR="00511997" w:rsidRPr="006709F9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14:paraId="6CE30B9A" w14:textId="77777777" w:rsidR="00511997" w:rsidRPr="006709F9" w:rsidRDefault="00511997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cs/>
              </w:rPr>
            </w:pPr>
          </w:p>
        </w:tc>
        <w:tc>
          <w:tcPr>
            <w:tcW w:w="130" w:type="pct"/>
          </w:tcPr>
          <w:p w14:paraId="5D410775" w14:textId="77777777" w:rsidR="00511997" w:rsidRPr="006709F9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2C7FEBA" w14:textId="77777777" w:rsidR="00511997" w:rsidRPr="006709F9" w:rsidRDefault="00511997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  <w:tc>
          <w:tcPr>
            <w:tcW w:w="146" w:type="pct"/>
            <w:gridSpan w:val="2"/>
          </w:tcPr>
          <w:p w14:paraId="6D83FCA2" w14:textId="77777777" w:rsidR="00511997" w:rsidRPr="006709F9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</w:pPr>
          </w:p>
        </w:tc>
        <w:tc>
          <w:tcPr>
            <w:tcW w:w="657" w:type="pct"/>
            <w:gridSpan w:val="2"/>
            <w:tcBorders>
              <w:top w:val="double" w:sz="4" w:space="0" w:color="auto"/>
            </w:tcBorders>
          </w:tcPr>
          <w:p w14:paraId="7B7FD599" w14:textId="77777777" w:rsidR="00511997" w:rsidRPr="006709F9" w:rsidRDefault="00511997" w:rsidP="0051199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</w:rPr>
            </w:pPr>
          </w:p>
        </w:tc>
      </w:tr>
      <w:tr w:rsidR="00511997" w:rsidRPr="005C2D3F" w14:paraId="74C1813D" w14:textId="77777777" w:rsidTr="00511997">
        <w:tc>
          <w:tcPr>
            <w:tcW w:w="1948" w:type="pct"/>
          </w:tcPr>
          <w:p w14:paraId="17853B9B" w14:textId="2EAC13EE" w:rsidR="00511997" w:rsidRPr="00713A5C" w:rsidRDefault="00511997" w:rsidP="00713A5C">
            <w:pPr>
              <w:spacing w:line="340" w:lineRule="exact"/>
              <w:ind w:left="162" w:hanging="162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br w:type="page"/>
            </w:r>
            <w:r w:rsidRPr="005C2D3F">
              <w:br w:type="page"/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5C2D3F">
              <w:rPr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5C2D3F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50" w:type="pct"/>
            <w:gridSpan w:val="5"/>
            <w:vAlign w:val="bottom"/>
          </w:tcPr>
          <w:p w14:paraId="6D4C73A3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28FD1540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2" w:type="pct"/>
            <w:gridSpan w:val="5"/>
            <w:vAlign w:val="bottom"/>
          </w:tcPr>
          <w:p w14:paraId="1024F46C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997" w:rsidRPr="005C2D3F" w14:paraId="08EE6122" w14:textId="77777777" w:rsidTr="00511997">
        <w:tc>
          <w:tcPr>
            <w:tcW w:w="1948" w:type="pct"/>
          </w:tcPr>
          <w:p w14:paraId="3E87EF3B" w14:textId="77777777" w:rsidR="00511997" w:rsidRPr="005C2D3F" w:rsidRDefault="00511997" w:rsidP="00511997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5" w:type="pct"/>
            <w:gridSpan w:val="2"/>
          </w:tcPr>
          <w:p w14:paraId="7FF17DD3" w14:textId="278D1893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29" w:type="pct"/>
            <w:gridSpan w:val="2"/>
          </w:tcPr>
          <w:p w14:paraId="6E750E39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1BAF833E" w14:textId="41F8B01B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30" w:type="pct"/>
          </w:tcPr>
          <w:p w14:paraId="374A8F9B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4273FBFC" w14:textId="268AA939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</w:tcPr>
          <w:p w14:paraId="7696C1BE" w14:textId="77777777" w:rsidR="00511997" w:rsidRPr="005C2D3F" w:rsidRDefault="00511997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10939601" w14:textId="5454F4B5" w:rsidR="00511997" w:rsidRPr="005C2D3F" w:rsidRDefault="003C303F" w:rsidP="00511997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511997" w:rsidRPr="005C2D3F" w14:paraId="4AA0C3F1" w14:textId="77777777" w:rsidTr="00511997">
        <w:tc>
          <w:tcPr>
            <w:tcW w:w="1948" w:type="pct"/>
          </w:tcPr>
          <w:p w14:paraId="3C1114BE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3052" w:type="pct"/>
            <w:gridSpan w:val="11"/>
          </w:tcPr>
          <w:p w14:paraId="76558A1F" w14:textId="77777777" w:rsidR="00511997" w:rsidRPr="005C2D3F" w:rsidRDefault="00511997" w:rsidP="00511997">
            <w:pPr>
              <w:pStyle w:val="BodyText"/>
              <w:tabs>
                <w:tab w:val="decimal" w:pos="-108"/>
              </w:tabs>
              <w:spacing w:after="0"/>
              <w:ind w:left="-108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997" w:rsidRPr="005C2D3F" w14:paraId="2A13B74F" w14:textId="77777777" w:rsidTr="00511997">
        <w:tc>
          <w:tcPr>
            <w:tcW w:w="1948" w:type="pct"/>
          </w:tcPr>
          <w:p w14:paraId="1489D7FC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5" w:type="pct"/>
            <w:gridSpan w:val="2"/>
          </w:tcPr>
          <w:p w14:paraId="072F9373" w14:textId="7232FC3F" w:rsidR="00511997" w:rsidRPr="005C2D3F" w:rsidRDefault="00E372FF" w:rsidP="00511997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47385F65" w14:textId="77777777" w:rsidR="00511997" w:rsidRPr="005C2D3F" w:rsidRDefault="00511997" w:rsidP="0051199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58B07D82" w14:textId="68F05C0A" w:rsidR="00511997" w:rsidRPr="005C2D3F" w:rsidRDefault="00511997" w:rsidP="00511997">
            <w:pPr>
              <w:pStyle w:val="BodyText"/>
              <w:tabs>
                <w:tab w:val="decimal" w:pos="65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5CBB993" w14:textId="77777777" w:rsidR="00511997" w:rsidRPr="005C2D3F" w:rsidRDefault="00511997" w:rsidP="0051199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739AEB9B" w14:textId="1D5A5C2C" w:rsidR="00511997" w:rsidRPr="005C2D3F" w:rsidRDefault="00E372F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E372FF">
              <w:rPr>
                <w:sz w:val="30"/>
                <w:szCs w:val="30"/>
              </w:rPr>
              <w:t>89,91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</w:tcPr>
          <w:p w14:paraId="194D83C9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4DC56DD7" w14:textId="0DA361D7" w:rsidR="00511997" w:rsidRPr="005C2D3F" w:rsidRDefault="003C303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41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113</w:t>
            </w:r>
          </w:p>
        </w:tc>
      </w:tr>
      <w:tr w:rsidR="00511997" w:rsidRPr="005C2D3F" w14:paraId="73C94748" w14:textId="77777777" w:rsidTr="00511997">
        <w:tc>
          <w:tcPr>
            <w:tcW w:w="1948" w:type="pct"/>
          </w:tcPr>
          <w:p w14:paraId="516C223F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5" w:type="pct"/>
            <w:gridSpan w:val="2"/>
          </w:tcPr>
          <w:p w14:paraId="3C6AAED7" w14:textId="6D3AB5FD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E372FF">
              <w:rPr>
                <w:sz w:val="30"/>
                <w:szCs w:val="30"/>
              </w:rPr>
              <w:t>95</w:t>
            </w:r>
          </w:p>
        </w:tc>
        <w:tc>
          <w:tcPr>
            <w:tcW w:w="129" w:type="pct"/>
            <w:gridSpan w:val="2"/>
          </w:tcPr>
          <w:p w14:paraId="63C253C8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31150C27" w14:textId="78C55E33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27</w:t>
            </w:r>
          </w:p>
        </w:tc>
        <w:tc>
          <w:tcPr>
            <w:tcW w:w="130" w:type="pct"/>
          </w:tcPr>
          <w:p w14:paraId="0F800E9C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3EBD335D" w14:textId="03CA2722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E372FF">
              <w:rPr>
                <w:sz w:val="30"/>
                <w:szCs w:val="30"/>
              </w:rPr>
              <w:t>94</w:t>
            </w:r>
          </w:p>
        </w:tc>
        <w:tc>
          <w:tcPr>
            <w:tcW w:w="130" w:type="pct"/>
            <w:gridSpan w:val="2"/>
          </w:tcPr>
          <w:p w14:paraId="7B685591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6CA79342" w14:textId="2A215EEE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27</w:t>
            </w:r>
          </w:p>
        </w:tc>
      </w:tr>
      <w:tr w:rsidR="00511997" w:rsidRPr="005C2D3F" w14:paraId="315F53D7" w14:textId="77777777" w:rsidTr="00511997">
        <w:tc>
          <w:tcPr>
            <w:tcW w:w="1948" w:type="pct"/>
          </w:tcPr>
          <w:p w14:paraId="0BC07C30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5" w:type="pct"/>
            <w:gridSpan w:val="2"/>
          </w:tcPr>
          <w:p w14:paraId="7268E79F" w14:textId="0B490466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1,124</w:t>
            </w:r>
          </w:p>
        </w:tc>
        <w:tc>
          <w:tcPr>
            <w:tcW w:w="129" w:type="pct"/>
            <w:gridSpan w:val="2"/>
          </w:tcPr>
          <w:p w14:paraId="3D8AA2B7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0A912C50" w14:textId="64763E86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115</w:t>
            </w:r>
          </w:p>
        </w:tc>
        <w:tc>
          <w:tcPr>
            <w:tcW w:w="130" w:type="pct"/>
          </w:tcPr>
          <w:p w14:paraId="7E5DA6C4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69D3A5C3" w14:textId="7D671165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E372FF">
              <w:rPr>
                <w:sz w:val="30"/>
                <w:szCs w:val="30"/>
              </w:rPr>
              <w:t>1,12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30" w:type="pct"/>
            <w:gridSpan w:val="2"/>
          </w:tcPr>
          <w:p w14:paraId="778B0DB7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2C9A2A8E" w14:textId="48164357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115</w:t>
            </w:r>
          </w:p>
        </w:tc>
      </w:tr>
      <w:tr w:rsidR="00511997" w:rsidRPr="005C2D3F" w14:paraId="66938D01" w14:textId="77777777" w:rsidTr="00511997">
        <w:tc>
          <w:tcPr>
            <w:tcW w:w="1948" w:type="pct"/>
          </w:tcPr>
          <w:p w14:paraId="3120392C" w14:textId="77777777" w:rsidR="00511997" w:rsidRPr="005C2D3F" w:rsidRDefault="00511997" w:rsidP="0051199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5" w:type="pct"/>
            <w:gridSpan w:val="2"/>
          </w:tcPr>
          <w:p w14:paraId="3C3E0D33" w14:textId="1465A806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336</w:t>
            </w:r>
          </w:p>
        </w:tc>
        <w:tc>
          <w:tcPr>
            <w:tcW w:w="129" w:type="pct"/>
            <w:gridSpan w:val="2"/>
          </w:tcPr>
          <w:p w14:paraId="338D2A8E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6" w:type="pct"/>
          </w:tcPr>
          <w:p w14:paraId="49A658EF" w14:textId="565C4510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51199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566</w:t>
            </w:r>
          </w:p>
        </w:tc>
        <w:tc>
          <w:tcPr>
            <w:tcW w:w="130" w:type="pct"/>
          </w:tcPr>
          <w:p w14:paraId="0DAEB061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702" w:type="pct"/>
            <w:gridSpan w:val="2"/>
          </w:tcPr>
          <w:p w14:paraId="01B12DC4" w14:textId="6248AD0A" w:rsidR="00511997" w:rsidRPr="005C2D3F" w:rsidRDefault="00E372F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336</w:t>
            </w:r>
          </w:p>
        </w:tc>
        <w:tc>
          <w:tcPr>
            <w:tcW w:w="130" w:type="pct"/>
            <w:gridSpan w:val="2"/>
          </w:tcPr>
          <w:p w14:paraId="05357858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0" w:type="pct"/>
          </w:tcPr>
          <w:p w14:paraId="6F568E07" w14:textId="03E21DA4" w:rsidR="00511997" w:rsidRPr="005C2D3F" w:rsidRDefault="003C303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877</w:t>
            </w:r>
          </w:p>
        </w:tc>
      </w:tr>
      <w:tr w:rsidR="00511997" w:rsidRPr="005C2D3F" w14:paraId="2A50B6BE" w14:textId="77777777" w:rsidTr="006C1108">
        <w:tc>
          <w:tcPr>
            <w:tcW w:w="1948" w:type="pct"/>
          </w:tcPr>
          <w:p w14:paraId="459554A0" w14:textId="77777777" w:rsidR="00511997" w:rsidRPr="005C2D3F" w:rsidRDefault="00511997" w:rsidP="00511997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C623C" w14:textId="1AEBBB22" w:rsidR="00511997" w:rsidRPr="005C2D3F" w:rsidRDefault="00E372F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1,555</w:t>
            </w:r>
          </w:p>
        </w:tc>
        <w:tc>
          <w:tcPr>
            <w:tcW w:w="129" w:type="pct"/>
            <w:gridSpan w:val="2"/>
          </w:tcPr>
          <w:p w14:paraId="7DB13EAE" w14:textId="77777777" w:rsidR="00511997" w:rsidRPr="005C2D3F" w:rsidRDefault="00511997" w:rsidP="005119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3BEA3D5" w14:textId="203D8D71" w:rsidR="00511997" w:rsidRPr="005C2D3F" w:rsidRDefault="003C303F" w:rsidP="0051199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</w:t>
            </w:r>
            <w:r w:rsidR="00511997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130" w:type="pct"/>
          </w:tcPr>
          <w:p w14:paraId="139FD75B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1581A4" w14:textId="5249711D" w:rsidR="00511997" w:rsidRPr="005C2D3F" w:rsidRDefault="00E372F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91,469</w:t>
            </w:r>
          </w:p>
        </w:tc>
        <w:tc>
          <w:tcPr>
            <w:tcW w:w="130" w:type="pct"/>
            <w:gridSpan w:val="2"/>
          </w:tcPr>
          <w:p w14:paraId="321B6AA3" w14:textId="77777777" w:rsidR="00511997" w:rsidRPr="005C2D3F" w:rsidRDefault="00511997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0D6C502" w14:textId="5837CDEE" w:rsidR="00511997" w:rsidRPr="005C2D3F" w:rsidRDefault="003C303F" w:rsidP="0051199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43</w:t>
            </w:r>
            <w:r w:rsidR="00511997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132</w:t>
            </w: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0"/>
        <w:gridCol w:w="270"/>
        <w:gridCol w:w="1080"/>
        <w:gridCol w:w="242"/>
        <w:gridCol w:w="1108"/>
        <w:gridCol w:w="276"/>
        <w:gridCol w:w="1240"/>
        <w:gridCol w:w="234"/>
        <w:gridCol w:w="1220"/>
      </w:tblGrid>
      <w:tr w:rsidR="0066417B" w:rsidRPr="006709F9" w14:paraId="04252FA0" w14:textId="77777777" w:rsidTr="00F25CA9">
        <w:trPr>
          <w:tblHeader/>
        </w:trPr>
        <w:tc>
          <w:tcPr>
            <w:tcW w:w="2340" w:type="dxa"/>
          </w:tcPr>
          <w:p w14:paraId="714C9552" w14:textId="4DB19FAC" w:rsidR="0066417B" w:rsidRPr="00AC0C2C" w:rsidRDefault="0066417B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095484" w14:textId="1FA13C96" w:rsidR="0066417B" w:rsidRPr="00AC0C2C" w:rsidRDefault="0066417B" w:rsidP="0066417B">
            <w:pPr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C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AFC0AD1" w14:textId="77777777" w:rsidR="0066417B" w:rsidRPr="006709F9" w:rsidRDefault="0066417B" w:rsidP="006641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237DCFA" w14:textId="4FAA86A1" w:rsidR="0066417B" w:rsidRPr="006709F9" w:rsidRDefault="0066417B" w:rsidP="006641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519" w:rsidRPr="006709F9" w14:paraId="741F84CF" w14:textId="77777777" w:rsidTr="00F25CA9">
        <w:trPr>
          <w:tblHeader/>
        </w:trPr>
        <w:tc>
          <w:tcPr>
            <w:tcW w:w="2340" w:type="dxa"/>
          </w:tcPr>
          <w:p w14:paraId="21A0C792" w14:textId="0FFBBC94" w:rsidR="00C12519" w:rsidRPr="00AC0C2C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0C2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1350" w:type="dxa"/>
            <w:vAlign w:val="bottom"/>
          </w:tcPr>
          <w:p w14:paraId="3014F997" w14:textId="079E0A3B" w:rsidR="00C12519" w:rsidRPr="00AC0C2C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C2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FB7EF9F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707177" w14:textId="77777777" w:rsidR="00C12519" w:rsidRPr="00506667" w:rsidRDefault="00C12519" w:rsidP="00C12519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2" w:type="dxa"/>
          </w:tcPr>
          <w:p w14:paraId="7ABDBFBD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C71A9DF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F8EC5BA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34431C1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A35BA5E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1A3B685D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12519" w:rsidRPr="006709F9" w14:paraId="27480D6C" w14:textId="77777777" w:rsidTr="00F25CA9">
        <w:trPr>
          <w:tblHeader/>
        </w:trPr>
        <w:tc>
          <w:tcPr>
            <w:tcW w:w="2340" w:type="dxa"/>
          </w:tcPr>
          <w:p w14:paraId="7836EEE9" w14:textId="477E272C" w:rsidR="00C12519" w:rsidRPr="006709F9" w:rsidRDefault="00C12519" w:rsidP="00C125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C0C2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350" w:type="dxa"/>
            <w:vAlign w:val="bottom"/>
          </w:tcPr>
          <w:p w14:paraId="6E784845" w14:textId="54FB34B3" w:rsidR="00C12519" w:rsidRPr="008A4D1C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4D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4D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17796100" w14:textId="77777777" w:rsidR="00C12519" w:rsidRPr="006709F9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8B0010" w14:textId="3A3084C3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</w:tcPr>
          <w:p w14:paraId="3D8E2F18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12B177ED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3D526829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D72B50E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54988A7D" w14:textId="77777777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7B05C449" w14:textId="0BF5FC34" w:rsidR="00C12519" w:rsidRPr="00506667" w:rsidRDefault="00C12519" w:rsidP="00C1251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66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0666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00EB" w:rsidRPr="006709F9" w14:paraId="30A3683E" w14:textId="77777777" w:rsidTr="00F25CA9">
        <w:trPr>
          <w:tblHeader/>
        </w:trPr>
        <w:tc>
          <w:tcPr>
            <w:tcW w:w="2340" w:type="dxa"/>
          </w:tcPr>
          <w:p w14:paraId="1237A71A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125321" w14:textId="77777777" w:rsidR="007500EB" w:rsidRPr="006709F9" w:rsidRDefault="007500EB" w:rsidP="00F25C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60C0C27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73B150C" w14:textId="33D16007" w:rsidR="007500EB" w:rsidRPr="006709F9" w:rsidRDefault="000F23BF" w:rsidP="00E717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</w:t>
            </w:r>
            <w:r w:rsidR="007500EB" w:rsidRPr="006709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06931" w:rsidRPr="006709F9" w14:paraId="3E0F0BCA" w14:textId="77777777" w:rsidTr="00F25CA9">
        <w:tc>
          <w:tcPr>
            <w:tcW w:w="2340" w:type="dxa"/>
            <w:vAlign w:val="bottom"/>
          </w:tcPr>
          <w:p w14:paraId="07E2E82C" w14:textId="1ADD2ECF" w:rsidR="007500EB" w:rsidRPr="006709F9" w:rsidRDefault="003C303F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26F184B3" w14:textId="77777777" w:rsidR="007500EB" w:rsidRPr="006709F9" w:rsidRDefault="007500EB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1A7CA105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9F610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A194F5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DDC7058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CCEA4AD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E907058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6329E3B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EED3B77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31" w:rsidRPr="006709F9" w14:paraId="39991682" w14:textId="77777777" w:rsidTr="00F25CA9">
        <w:tc>
          <w:tcPr>
            <w:tcW w:w="2340" w:type="dxa"/>
          </w:tcPr>
          <w:p w14:paraId="796E27E1" w14:textId="77777777" w:rsidR="001079B3" w:rsidRPr="006709F9" w:rsidRDefault="001079B3" w:rsidP="00107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FCD276" w14:textId="0431F39D" w:rsidR="001079B3" w:rsidRPr="006709F9" w:rsidRDefault="003C303F" w:rsidP="001079B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F23B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75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70" w:type="dxa"/>
          </w:tcPr>
          <w:p w14:paraId="2B22A5C0" w14:textId="77777777" w:rsidR="001079B3" w:rsidRPr="006709F9" w:rsidRDefault="001079B3" w:rsidP="001079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D8905" w14:textId="5C0F951B" w:rsidR="001079B3" w:rsidRPr="009E2708" w:rsidRDefault="003C303F" w:rsidP="001079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  <w:r w:rsidR="000723DC" w:rsidRPr="009E2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42" w:type="dxa"/>
          </w:tcPr>
          <w:p w14:paraId="32BE6F97" w14:textId="77777777" w:rsidR="001079B3" w:rsidRPr="009E2708" w:rsidRDefault="001079B3" w:rsidP="001079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4ECBC78D" w14:textId="6AD74D74" w:rsidR="001079B3" w:rsidRPr="00E372FF" w:rsidRDefault="00E372FF" w:rsidP="001079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2FF">
              <w:rPr>
                <w:rFonts w:asciiTheme="majorBidi" w:hAnsiTheme="majorBidi" w:cstheme="majorBidi"/>
                <w:sz w:val="30"/>
                <w:szCs w:val="30"/>
              </w:rPr>
              <w:t>12,099,811</w:t>
            </w:r>
          </w:p>
        </w:tc>
        <w:tc>
          <w:tcPr>
            <w:tcW w:w="276" w:type="dxa"/>
          </w:tcPr>
          <w:p w14:paraId="7AB341F0" w14:textId="77777777" w:rsidR="001079B3" w:rsidRPr="009E2708" w:rsidRDefault="001079B3" w:rsidP="001079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F58C99" w14:textId="0050B315" w:rsidR="001079B3" w:rsidRPr="00E372FF" w:rsidRDefault="00E372FF" w:rsidP="001079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2FF">
              <w:rPr>
                <w:rFonts w:asciiTheme="majorBidi" w:hAnsiTheme="majorBidi" w:cstheme="majorBidi"/>
                <w:sz w:val="30"/>
                <w:szCs w:val="30"/>
              </w:rPr>
              <w:t>(12,146,046)</w:t>
            </w:r>
          </w:p>
        </w:tc>
        <w:tc>
          <w:tcPr>
            <w:tcW w:w="234" w:type="dxa"/>
          </w:tcPr>
          <w:p w14:paraId="6C1F9F86" w14:textId="77777777" w:rsidR="001079B3" w:rsidRPr="009E2708" w:rsidRDefault="001079B3" w:rsidP="001079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</w:tcPr>
          <w:p w14:paraId="1437BEA2" w14:textId="32F2CA9A" w:rsidR="001079B3" w:rsidRPr="009E2708" w:rsidRDefault="00E372FF" w:rsidP="001079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893,830</w:t>
            </w:r>
          </w:p>
        </w:tc>
      </w:tr>
      <w:tr w:rsidR="00706931" w:rsidRPr="006709F9" w14:paraId="4258FC5F" w14:textId="77777777" w:rsidTr="00F25CA9">
        <w:tc>
          <w:tcPr>
            <w:tcW w:w="2340" w:type="dxa"/>
          </w:tcPr>
          <w:p w14:paraId="789737EF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49B5B2" w14:textId="77777777" w:rsidR="007500EB" w:rsidRPr="006709F9" w:rsidRDefault="007500EB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C60D5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AB85D3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039BD34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21C4DA8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2DBF0BC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AAF39CF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F49880C" w14:textId="77777777" w:rsidR="007500EB" w:rsidRPr="009E2708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72F529FE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31" w:rsidRPr="006709F9" w14:paraId="239AF9A6" w14:textId="77777777" w:rsidTr="00F25CA9">
        <w:tc>
          <w:tcPr>
            <w:tcW w:w="2340" w:type="dxa"/>
          </w:tcPr>
          <w:p w14:paraId="6AD68F2B" w14:textId="63D43249" w:rsidR="007500EB" w:rsidRPr="006709F9" w:rsidRDefault="003C303F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14:paraId="443F497A" w14:textId="77777777" w:rsidR="007500EB" w:rsidRPr="006709F9" w:rsidRDefault="007500EB" w:rsidP="00E717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F293AD" w14:textId="77777777" w:rsidR="007500EB" w:rsidRPr="006709F9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84331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8D6857E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8CC12AF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7F58A3C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C4DE49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8908318" w14:textId="77777777" w:rsidR="007500EB" w:rsidRPr="009E2708" w:rsidRDefault="007500EB" w:rsidP="00E717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B01EAD6" w14:textId="77777777" w:rsidR="007500EB" w:rsidRPr="009E2708" w:rsidRDefault="007500EB" w:rsidP="00E717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31" w:rsidRPr="006709F9" w14:paraId="13B04146" w14:textId="77777777" w:rsidTr="00F25CA9">
        <w:tc>
          <w:tcPr>
            <w:tcW w:w="2340" w:type="dxa"/>
          </w:tcPr>
          <w:p w14:paraId="74F1147F" w14:textId="0D03BADE" w:rsidR="007500EB" w:rsidRPr="006709F9" w:rsidRDefault="007500EB" w:rsidP="007500E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  <w:r w:rsidRPr="006709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FAC32B6" w14:textId="54469A4B" w:rsidR="007500EB" w:rsidRPr="006709F9" w:rsidRDefault="003C303F" w:rsidP="007500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5E758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079B3" w:rsidRPr="006709F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E4FA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C226394" w14:textId="77777777" w:rsidR="007500EB" w:rsidRPr="006709F9" w:rsidRDefault="007500EB" w:rsidP="00750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32171" w14:textId="6B43C945" w:rsidR="007500EB" w:rsidRPr="009E2708" w:rsidRDefault="003C303F" w:rsidP="007500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  <w:r w:rsidR="000723DC" w:rsidRPr="009E2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42" w:type="dxa"/>
          </w:tcPr>
          <w:p w14:paraId="5636F5D8" w14:textId="77777777" w:rsidR="007500EB" w:rsidRPr="009E2708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5823ACF" w14:textId="035DA534" w:rsidR="007500EB" w:rsidRPr="009E2708" w:rsidRDefault="003C303F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723DC" w:rsidRPr="009E2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038</w:t>
            </w:r>
            <w:r w:rsidR="000723DC" w:rsidRPr="009E2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6" w:type="dxa"/>
          </w:tcPr>
          <w:p w14:paraId="4016DAC9" w14:textId="77777777" w:rsidR="007500EB" w:rsidRPr="009E2708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D424B7" w14:textId="5F3373D6" w:rsidR="007500EB" w:rsidRPr="009E2708" w:rsidRDefault="001079B3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7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9E2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 w:rsidR="000723DC" w:rsidRPr="009E27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9E27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30915633" w14:textId="77777777" w:rsidR="007500EB" w:rsidRPr="009E2708" w:rsidRDefault="007500EB" w:rsidP="00750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2A4B493" w14:textId="2181929D" w:rsidR="007500EB" w:rsidRPr="009E2708" w:rsidRDefault="003C303F" w:rsidP="007500E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</w:t>
            </w:r>
            <w:r w:rsidR="000723DC" w:rsidRPr="009E2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</w:tr>
      <w:tr w:rsidR="00706931" w:rsidRPr="006709F9" w14:paraId="4B574E36" w14:textId="77777777" w:rsidTr="00F25CA9">
        <w:tc>
          <w:tcPr>
            <w:tcW w:w="2340" w:type="dxa"/>
          </w:tcPr>
          <w:p w14:paraId="4DA42523" w14:textId="77777777" w:rsidR="007500EB" w:rsidRPr="006709F9" w:rsidRDefault="007500EB" w:rsidP="007500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317C25" w14:textId="77777777" w:rsidR="007500EB" w:rsidRPr="006709F9" w:rsidRDefault="007500EB" w:rsidP="007500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745568" w14:textId="77777777" w:rsidR="007500EB" w:rsidRPr="006709F9" w:rsidRDefault="007500EB" w:rsidP="00750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FD58F0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549C715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A672694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23FCD37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4B07B77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17D5ED2" w14:textId="77777777" w:rsidR="007500EB" w:rsidRPr="006709F9" w:rsidRDefault="007500EB" w:rsidP="007500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</w:tcPr>
          <w:p w14:paraId="21AB7FEC" w14:textId="77777777" w:rsidR="007500EB" w:rsidRPr="006709F9" w:rsidRDefault="007500EB" w:rsidP="007500E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tbl>
      <w:tblPr>
        <w:tblW w:w="93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90"/>
        <w:gridCol w:w="236"/>
        <w:gridCol w:w="1223"/>
        <w:gridCol w:w="265"/>
        <w:gridCol w:w="1255"/>
        <w:gridCol w:w="246"/>
        <w:gridCol w:w="1223"/>
      </w:tblGrid>
      <w:tr w:rsidR="00706931" w:rsidRPr="005C2D3F" w14:paraId="6E35E664" w14:textId="77777777" w:rsidTr="00706931">
        <w:trPr>
          <w:tblHeader/>
        </w:trPr>
        <w:tc>
          <w:tcPr>
            <w:tcW w:w="1995" w:type="pct"/>
          </w:tcPr>
          <w:p w14:paraId="016F280C" w14:textId="6BEC805F" w:rsidR="00E326E6" w:rsidRPr="005C2D3F" w:rsidRDefault="00E326E6" w:rsidP="00207C4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12" w:type="pct"/>
            <w:gridSpan w:val="3"/>
          </w:tcPr>
          <w:p w14:paraId="205FFEC5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DBD9E11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3"/>
          </w:tcPr>
          <w:p w14:paraId="0E65B0A2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931" w:rsidRPr="005C2D3F" w14:paraId="4603117D" w14:textId="77777777" w:rsidTr="00706931">
        <w:trPr>
          <w:tblHeader/>
        </w:trPr>
        <w:tc>
          <w:tcPr>
            <w:tcW w:w="1995" w:type="pct"/>
          </w:tcPr>
          <w:p w14:paraId="24D480FB" w14:textId="77777777" w:rsidR="00E326E6" w:rsidRPr="005C2D3F" w:rsidRDefault="00E326E6" w:rsidP="00207C4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764D59C" w14:textId="6BAA0E9F" w:rsidR="00E326E6" w:rsidRPr="005C2D3F" w:rsidRDefault="003C303F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42636C88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7B477359" w14:textId="74440B8C" w:rsidR="00E326E6" w:rsidRPr="005C2D3F" w:rsidRDefault="003C303F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7F210448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30AE2E2D" w14:textId="387AB47F" w:rsidR="00E326E6" w:rsidRPr="005C2D3F" w:rsidRDefault="003C303F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252E3D1B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79EAF698" w14:textId="6B76E45A" w:rsidR="00E326E6" w:rsidRPr="005C2D3F" w:rsidRDefault="003C303F" w:rsidP="00207C4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E326E6" w:rsidRPr="005C2D3F" w14:paraId="12786AAB" w14:textId="77777777" w:rsidTr="00706931">
        <w:trPr>
          <w:tblHeader/>
        </w:trPr>
        <w:tc>
          <w:tcPr>
            <w:tcW w:w="1995" w:type="pct"/>
          </w:tcPr>
          <w:p w14:paraId="7EC2D461" w14:textId="77777777" w:rsidR="00E326E6" w:rsidRPr="005C2D3F" w:rsidRDefault="00E326E6" w:rsidP="00207C4D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5" w:type="pct"/>
            <w:gridSpan w:val="7"/>
          </w:tcPr>
          <w:p w14:paraId="135A83A1" w14:textId="77777777" w:rsidR="00E326E6" w:rsidRPr="005C2D3F" w:rsidRDefault="00E326E6" w:rsidP="00207C4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31" w:rsidRPr="005C2D3F" w14:paraId="7A7BDCBF" w14:textId="77777777" w:rsidTr="00706931">
        <w:tc>
          <w:tcPr>
            <w:tcW w:w="1995" w:type="pct"/>
          </w:tcPr>
          <w:p w14:paraId="30A0D7EC" w14:textId="77777777" w:rsidR="00E326E6" w:rsidRPr="005C2D3F" w:rsidRDefault="00E326E6" w:rsidP="00207C4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730A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25883C3F" w14:textId="77777777" w:rsidR="00E326E6" w:rsidRPr="005C2D3F" w:rsidRDefault="00E326E6" w:rsidP="00207C4D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7C099C" w14:textId="77777777" w:rsidR="00E326E6" w:rsidRPr="005C2D3F" w:rsidRDefault="00E326E6" w:rsidP="00207C4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F89A5E1" w14:textId="77777777" w:rsidR="00E326E6" w:rsidRPr="00847A4E" w:rsidRDefault="00E326E6" w:rsidP="00207C4D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2D6FE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AD5420" w14:textId="77777777" w:rsidR="00E326E6" w:rsidRPr="005C2D3F" w:rsidRDefault="00E326E6" w:rsidP="00207C4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4A81099F" w14:textId="7D1E72D4" w:rsidR="00E326E6" w:rsidRPr="005C2D3F" w:rsidRDefault="00E372FF" w:rsidP="00207C4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4,719</w:t>
            </w:r>
          </w:p>
        </w:tc>
        <w:tc>
          <w:tcPr>
            <w:tcW w:w="131" w:type="pct"/>
          </w:tcPr>
          <w:p w14:paraId="535AE2DD" w14:textId="77777777" w:rsidR="00E326E6" w:rsidRPr="005C2D3F" w:rsidRDefault="00E326E6" w:rsidP="00207C4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60BE2AC6" w14:textId="24F49887" w:rsidR="00E326E6" w:rsidRPr="005C2D3F" w:rsidRDefault="003C303F" w:rsidP="00207C4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079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</w:tr>
    </w:tbl>
    <w:p w14:paraId="3DBA3594" w14:textId="77777777" w:rsidR="00220FA2" w:rsidRDefault="00220FA2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CA4C9B3" w14:textId="457C05EF" w:rsidR="00207C4D" w:rsidRPr="00353610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3334E8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77777777" w:rsidR="00207C4D" w:rsidRPr="002A567D" w:rsidRDefault="00207C4D" w:rsidP="00207C4D">
      <w:pPr>
        <w:spacing w:line="240" w:lineRule="auto"/>
        <w:ind w:left="540" w:hanging="18"/>
        <w:rPr>
          <w:b/>
          <w:bCs/>
          <w:sz w:val="28"/>
          <w:szCs w:val="28"/>
        </w:rPr>
      </w:pPr>
    </w:p>
    <w:p w14:paraId="5F8C16D5" w14:textId="5D9EB0B9" w:rsidR="001B05B2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87D9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3C303F" w:rsidRPr="00D87D97">
        <w:rPr>
          <w:rFonts w:asciiTheme="majorBidi" w:hAnsiTheme="majorBidi" w:cstheme="majorBidi"/>
          <w:sz w:val="30"/>
          <w:szCs w:val="30"/>
        </w:rPr>
        <w:t>1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  <w:r w:rsidRPr="00D87D9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C303F" w:rsidRPr="00D87D97">
        <w:rPr>
          <w:rFonts w:asciiTheme="majorBidi" w:hAnsiTheme="majorBidi" w:cstheme="majorBidi"/>
          <w:sz w:val="30"/>
          <w:szCs w:val="30"/>
        </w:rPr>
        <w:t>2562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  <w:r w:rsidRPr="00D87D97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3C303F" w:rsidRPr="00D87D97">
        <w:rPr>
          <w:rFonts w:asciiTheme="majorBidi" w:hAnsiTheme="majorBidi" w:cstheme="majorBidi"/>
          <w:sz w:val="30"/>
          <w:szCs w:val="30"/>
        </w:rPr>
        <w:t>31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  <w:r w:rsidRPr="00D87D9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C303F" w:rsidRPr="00D87D97">
        <w:rPr>
          <w:rFonts w:asciiTheme="majorBidi" w:hAnsiTheme="majorBidi" w:cstheme="majorBidi"/>
          <w:sz w:val="30"/>
          <w:szCs w:val="30"/>
        </w:rPr>
        <w:t>2562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  <w:r w:rsidRPr="00D87D97">
        <w:rPr>
          <w:rFonts w:asciiTheme="majorBidi" w:hAnsiTheme="majorBidi" w:cstheme="majorBidi" w:hint="cs"/>
          <w:sz w:val="30"/>
          <w:szCs w:val="30"/>
          <w:cs/>
        </w:rPr>
        <w:t xml:space="preserve">และบริษัทตกลงที่จะจ่ายค่าบริการเดือนละ </w:t>
      </w:r>
      <w:r w:rsidR="00220FA2" w:rsidRPr="00D87D97">
        <w:rPr>
          <w:rFonts w:asciiTheme="majorBidi" w:hAnsiTheme="majorBidi" w:cstheme="majorBidi"/>
          <w:sz w:val="30"/>
          <w:szCs w:val="30"/>
        </w:rPr>
        <w:t>11.3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  <w:r w:rsidRPr="00D87D9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87D97">
        <w:rPr>
          <w:rFonts w:asciiTheme="majorBidi" w:hAnsiTheme="majorBidi" w:cstheme="majorBidi"/>
          <w:sz w:val="30"/>
          <w:szCs w:val="30"/>
        </w:rPr>
        <w:t xml:space="preserve"> </w:t>
      </w:r>
    </w:p>
    <w:p w14:paraId="04F2471C" w14:textId="000877CA" w:rsidR="00207C4D" w:rsidRPr="00D87D97" w:rsidRDefault="00207C4D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2206DC" w14:textId="77777777" w:rsidR="00207C4D" w:rsidRPr="00D57AF2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77777777" w:rsidR="00207C4D" w:rsidRPr="002A567D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3C847A0" w14:textId="295E8B03" w:rsidR="004B5F7D" w:rsidRDefault="00207C4D" w:rsidP="006709F9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</w:rPr>
      </w:pP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บริษัทได้ทำสัญญาการบริหารการเงินระหว่างกัน</w:t>
      </w:r>
      <w:r w:rsidRPr="00366A5A">
        <w:rPr>
          <w:rFonts w:asciiTheme="majorBidi" w:hAnsiTheme="majorBidi" w:hint="cs"/>
          <w:spacing w:val="4"/>
          <w:sz w:val="30"/>
          <w:szCs w:val="30"/>
          <w:cs/>
        </w:rPr>
        <w:t>กับ</w:t>
      </w:r>
      <w:r w:rsidRPr="00366A5A">
        <w:rPr>
          <w:rFonts w:asciiTheme="majorBidi" w:hAnsiTheme="majorBidi"/>
          <w:spacing w:val="4"/>
          <w:sz w:val="30"/>
          <w:szCs w:val="30"/>
          <w:cs/>
        </w:rPr>
        <w:t>บริษัทย่อยหลายแห่ง ดอกเบี้ยรับและดอกเบี้ยจ่ายที่เกิดจาก</w:t>
      </w:r>
      <w:r w:rsidRPr="00366A5A">
        <w:rPr>
          <w:rFonts w:asciiTheme="majorBidi" w:hAnsiTheme="majorBidi"/>
          <w:sz w:val="30"/>
          <w:szCs w:val="30"/>
          <w:cs/>
        </w:rPr>
        <w:t>การบริหารคำนวณจากอัตราดอกเบี้ย</w:t>
      </w:r>
      <w:r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3C303F" w:rsidRPr="003C303F">
        <w:rPr>
          <w:rFonts w:asciiTheme="majorBidi" w:hAnsiTheme="majorBidi"/>
          <w:sz w:val="30"/>
          <w:szCs w:val="30"/>
        </w:rPr>
        <w:t>1</w:t>
      </w:r>
      <w:r w:rsidRPr="00366A5A">
        <w:rPr>
          <w:rFonts w:asciiTheme="majorBidi" w:hAnsiTheme="majorBidi"/>
          <w:sz w:val="30"/>
          <w:szCs w:val="30"/>
        </w:rPr>
        <w:t xml:space="preserve"> </w:t>
      </w:r>
      <w:r w:rsidRPr="00366A5A">
        <w:rPr>
          <w:rFonts w:asciiTheme="majorBidi" w:hAnsiTheme="majorBidi" w:hint="cs"/>
          <w:sz w:val="30"/>
          <w:szCs w:val="30"/>
          <w:cs/>
        </w:rPr>
        <w:t>ปี</w:t>
      </w:r>
      <w:r w:rsidRPr="00366A5A">
        <w:rPr>
          <w:rFonts w:asciiTheme="majorBidi" w:hAnsiTheme="majorBidi"/>
          <w:sz w:val="30"/>
          <w:szCs w:val="30"/>
          <w:cs/>
        </w:rPr>
        <w:t>จากธนาคารพาณิชย์เฉลี่ย</w:t>
      </w:r>
      <w:r w:rsidR="00643502">
        <w:rPr>
          <w:rFonts w:asciiTheme="majorBidi" w:hAnsiTheme="majorBidi" w:hint="cs"/>
          <w:sz w:val="30"/>
          <w:szCs w:val="30"/>
          <w:cs/>
        </w:rPr>
        <w:t>หรืออัตราดอกเบี้ยเงินกู้ยืม</w:t>
      </w:r>
      <w:r w:rsidR="007E2144">
        <w:rPr>
          <w:rFonts w:asciiTheme="majorBidi" w:hAnsiTheme="majorBidi" w:hint="cs"/>
          <w:sz w:val="30"/>
          <w:szCs w:val="30"/>
          <w:cs/>
        </w:rPr>
        <w:t>เฉลี่ย</w:t>
      </w:r>
      <w:r w:rsidR="00643502">
        <w:rPr>
          <w:rFonts w:asciiTheme="majorBidi" w:hAnsiTheme="majorBidi" w:hint="cs"/>
          <w:sz w:val="30"/>
          <w:szCs w:val="30"/>
          <w:cs/>
        </w:rPr>
        <w:t>ที่ต้องชำระคืนเมื่อทวงถาม</w:t>
      </w:r>
      <w:r w:rsidRPr="00366A5A">
        <w:rPr>
          <w:rFonts w:asciiTheme="majorBidi" w:hAnsiTheme="majorBidi"/>
          <w:sz w:val="30"/>
          <w:szCs w:val="30"/>
          <w:cs/>
        </w:rPr>
        <w:t xml:space="preserve">บวกร้อยละ </w:t>
      </w:r>
      <w:r w:rsidR="003C303F" w:rsidRPr="003C303F">
        <w:rPr>
          <w:rFonts w:asciiTheme="majorBidi" w:hAnsiTheme="majorBidi" w:cstheme="majorBidi"/>
          <w:sz w:val="30"/>
          <w:szCs w:val="30"/>
        </w:rPr>
        <w:t>0</w:t>
      </w:r>
      <w:r w:rsidRPr="00366A5A"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5</w:t>
      </w:r>
      <w:r w:rsidR="00E372FF">
        <w:rPr>
          <w:rFonts w:asciiTheme="majorBidi" w:hAnsiTheme="majorBidi" w:cstheme="majorBidi"/>
          <w:sz w:val="30"/>
          <w:szCs w:val="30"/>
        </w:rPr>
        <w:t xml:space="preserve"> -</w:t>
      </w:r>
      <w:r w:rsidR="000F23BF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</w:rPr>
        <w:t>0</w:t>
      </w:r>
      <w:r w:rsidR="000F23BF"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7</w:t>
      </w:r>
      <w:r w:rsidRPr="00366A5A">
        <w:rPr>
          <w:rFonts w:asciiTheme="majorBidi" w:hAnsiTheme="majorBidi" w:cstheme="majorBidi"/>
          <w:sz w:val="30"/>
          <w:szCs w:val="30"/>
        </w:rPr>
        <w:t xml:space="preserve"> </w:t>
      </w:r>
      <w:r w:rsidRPr="00366A5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66A5A">
        <w:rPr>
          <w:rFonts w:asciiTheme="majorBidi" w:hAnsiTheme="majorBidi"/>
          <w:sz w:val="30"/>
          <w:szCs w:val="30"/>
          <w:cs/>
        </w:rPr>
        <w:t>อัตราดอกเบี้ย</w:t>
      </w:r>
      <w:r w:rsidRPr="00366A5A">
        <w:rPr>
          <w:rFonts w:asciiTheme="majorBidi" w:hAnsiTheme="majorBidi" w:hint="cs"/>
          <w:sz w:val="30"/>
          <w:szCs w:val="30"/>
          <w:cs/>
        </w:rPr>
        <w:t xml:space="preserve">เงินฝากประจำ </w:t>
      </w:r>
      <w:r w:rsidR="003C303F" w:rsidRPr="003C303F">
        <w:rPr>
          <w:rFonts w:asciiTheme="majorBidi" w:hAnsiTheme="majorBidi"/>
          <w:sz w:val="30"/>
          <w:szCs w:val="30"/>
        </w:rPr>
        <w:t>1</w:t>
      </w:r>
      <w:r w:rsidRPr="00366A5A">
        <w:rPr>
          <w:rFonts w:asciiTheme="majorBidi" w:hAnsiTheme="majorBidi"/>
          <w:sz w:val="30"/>
          <w:szCs w:val="30"/>
        </w:rPr>
        <w:t xml:space="preserve"> </w:t>
      </w:r>
      <w:r w:rsidRPr="00366A5A">
        <w:rPr>
          <w:rFonts w:asciiTheme="majorBidi" w:hAnsiTheme="majorBidi" w:hint="cs"/>
          <w:sz w:val="30"/>
          <w:szCs w:val="30"/>
          <w:cs/>
        </w:rPr>
        <w:t>เดือน</w:t>
      </w:r>
      <w:r w:rsidR="00643502">
        <w:rPr>
          <w:rFonts w:asciiTheme="majorBidi" w:hAnsiTheme="majorBidi" w:hint="cs"/>
          <w:sz w:val="30"/>
          <w:szCs w:val="30"/>
          <w:cs/>
        </w:rPr>
        <w:t xml:space="preserve">หรือ </w:t>
      </w:r>
      <w:r w:rsidR="00643502">
        <w:rPr>
          <w:rFonts w:asciiTheme="majorBidi" w:hAnsiTheme="majorBidi"/>
          <w:sz w:val="30"/>
          <w:szCs w:val="30"/>
        </w:rPr>
        <w:t xml:space="preserve">1 </w:t>
      </w:r>
      <w:r w:rsidR="00643502">
        <w:rPr>
          <w:rFonts w:asciiTheme="majorBidi" w:hAnsiTheme="majorBidi" w:hint="cs"/>
          <w:sz w:val="30"/>
          <w:szCs w:val="30"/>
          <w:cs/>
        </w:rPr>
        <w:t>ปี</w:t>
      </w:r>
      <w:r w:rsidRPr="00366A5A">
        <w:rPr>
          <w:rFonts w:asciiTheme="majorBidi" w:hAnsiTheme="majorBidi" w:hint="cs"/>
          <w:sz w:val="30"/>
          <w:szCs w:val="30"/>
          <w:cs/>
        </w:rPr>
        <w:t xml:space="preserve">จากธนาคารพาณิชย์ </w:t>
      </w:r>
      <w:r w:rsidRPr="00366A5A">
        <w:rPr>
          <w:rFonts w:asciiTheme="majorBidi" w:hAnsiTheme="majorBidi"/>
          <w:sz w:val="30"/>
          <w:szCs w:val="30"/>
          <w:cs/>
        </w:rPr>
        <w:t>ตามลำดับ ยอดเงินต้นคงเหลือ ณ วันที่รายงานที่เกิดจากระบบการบริหารดังกล่าวแสดงเป็น</w:t>
      </w:r>
      <w:r w:rsidR="008600C8">
        <w:rPr>
          <w:rFonts w:asciiTheme="majorBidi" w:hAnsiTheme="majorBidi" w:cstheme="majorBidi"/>
          <w:sz w:val="30"/>
          <w:szCs w:val="30"/>
        </w:rPr>
        <w:t xml:space="preserve">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 xml:space="preserve">และ </w:t>
      </w:r>
      <w:r w:rsidRPr="00366A5A">
        <w:rPr>
          <w:rFonts w:asciiTheme="majorBidi" w:hAnsiTheme="majorBidi" w:cstheme="majorBidi"/>
          <w:sz w:val="30"/>
          <w:szCs w:val="30"/>
        </w:rPr>
        <w:t>“</w:t>
      </w:r>
      <w:r w:rsidRPr="00366A5A">
        <w:rPr>
          <w:rFonts w:asciiTheme="majorBidi" w:hAnsiTheme="majorBidi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366A5A">
        <w:rPr>
          <w:rFonts w:asciiTheme="majorBidi" w:hAnsiTheme="majorBidi" w:cstheme="majorBidi"/>
          <w:sz w:val="30"/>
          <w:szCs w:val="30"/>
        </w:rPr>
        <w:t xml:space="preserve">” </w:t>
      </w:r>
      <w:r w:rsidRPr="00366A5A">
        <w:rPr>
          <w:rFonts w:asciiTheme="majorBidi" w:hAnsiTheme="majorBidi"/>
          <w:sz w:val="30"/>
          <w:szCs w:val="30"/>
          <w:cs/>
        </w:rPr>
        <w:t>ตามลำดับในงบแสดงฐานะการเงิน</w:t>
      </w:r>
    </w:p>
    <w:p w14:paraId="6C64B636" w14:textId="6EAF1FF0" w:rsidR="00E372FF" w:rsidRDefault="00F36876" w:rsidP="00F36876">
      <w:pPr>
        <w:spacing w:line="240" w:lineRule="auto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br w:type="page"/>
      </w:r>
    </w:p>
    <w:p w14:paraId="0570892B" w14:textId="73B9453B" w:rsidR="000334CC" w:rsidRPr="005C2D3F" w:rsidRDefault="000334CC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494AD80A" w14:textId="77777777" w:rsidR="00A32ED9" w:rsidRPr="005C2D3F" w:rsidRDefault="00A32ED9" w:rsidP="000334CC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5C2D3F" w14:paraId="095A0DB3" w14:textId="77777777" w:rsidTr="00E83591">
        <w:trPr>
          <w:tblHeader/>
        </w:trPr>
        <w:tc>
          <w:tcPr>
            <w:tcW w:w="2121" w:type="pct"/>
          </w:tcPr>
          <w:p w14:paraId="574ED1EC" w14:textId="77777777" w:rsidR="00A32ED9" w:rsidRPr="005C2D3F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5D81FDB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F4AD539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4E2BC2F" w14:textId="77777777" w:rsidR="00A32ED9" w:rsidRPr="005C2D3F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0E2" w:rsidRPr="005C2D3F" w14:paraId="487E2962" w14:textId="77777777" w:rsidTr="00512F23">
        <w:trPr>
          <w:tblHeader/>
        </w:trPr>
        <w:tc>
          <w:tcPr>
            <w:tcW w:w="2121" w:type="pct"/>
          </w:tcPr>
          <w:p w14:paraId="5ECC4F76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center"/>
          </w:tcPr>
          <w:p w14:paraId="5F114DFD" w14:textId="704277E9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vAlign w:val="center"/>
          </w:tcPr>
          <w:p w14:paraId="35E9C0DF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398FC4F" w14:textId="13DDCFBA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7F143F9B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46D92681" w14:textId="4CE011C7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vAlign w:val="center"/>
          </w:tcPr>
          <w:p w14:paraId="13A6ECD2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5D7F27C" w14:textId="47A012FF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07932" w:rsidRPr="005C2D3F" w14:paraId="3230AF7B" w14:textId="77777777" w:rsidTr="00E83591">
        <w:trPr>
          <w:tblHeader/>
        </w:trPr>
        <w:tc>
          <w:tcPr>
            <w:tcW w:w="2121" w:type="pct"/>
          </w:tcPr>
          <w:p w14:paraId="2B066022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2EA2AF6D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0E2" w:rsidRPr="005C2D3F" w14:paraId="51F6B13C" w14:textId="77777777" w:rsidTr="00307932">
        <w:tc>
          <w:tcPr>
            <w:tcW w:w="2121" w:type="pct"/>
          </w:tcPr>
          <w:p w14:paraId="10C8D515" w14:textId="77777777" w:rsidR="00D540E2" w:rsidRPr="005C2D3F" w:rsidRDefault="00D540E2" w:rsidP="00D540E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3A3407A" w14:textId="6A59B9A3" w:rsidR="00D540E2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6,089</w:t>
            </w:r>
          </w:p>
        </w:tc>
        <w:tc>
          <w:tcPr>
            <w:tcW w:w="124" w:type="pct"/>
          </w:tcPr>
          <w:p w14:paraId="28ED447D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16943C8" w14:textId="2EB6C363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854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2E5A175D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13F1E1B" w14:textId="010D552E" w:rsidR="00D540E2" w:rsidRPr="005C2D3F" w:rsidRDefault="000338F5" w:rsidP="00D540E2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72CB0B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7E47203" w14:textId="6C4B5144" w:rsidR="00D540E2" w:rsidRPr="005C2D3F" w:rsidRDefault="00D540E2" w:rsidP="00D540E2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540E2" w:rsidRPr="005C2D3F" w14:paraId="160D531E" w14:textId="77777777" w:rsidTr="00307932">
        <w:tc>
          <w:tcPr>
            <w:tcW w:w="2121" w:type="pct"/>
          </w:tcPr>
          <w:p w14:paraId="7FFA23F5" w14:textId="77777777" w:rsidR="00D540E2" w:rsidRPr="005C2D3F" w:rsidRDefault="00D540E2" w:rsidP="00D540E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3A42740D" w14:textId="423FF2D0" w:rsidR="00D540E2" w:rsidRPr="000735C6" w:rsidRDefault="00295D71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highlight w:val="magenta"/>
                <w:cs/>
              </w:rPr>
            </w:pPr>
            <w:r w:rsidRPr="00295D71">
              <w:rPr>
                <w:sz w:val="30"/>
                <w:szCs w:val="30"/>
              </w:rPr>
              <w:t>220,430</w:t>
            </w:r>
          </w:p>
        </w:tc>
        <w:tc>
          <w:tcPr>
            <w:tcW w:w="124" w:type="pct"/>
          </w:tcPr>
          <w:p w14:paraId="226AEEEA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B5C58D4" w14:textId="119CC480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188</w:t>
            </w:r>
            <w:r w:rsidRPr="00984CA5"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399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20C8A458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C558A07" w14:textId="77896FD1" w:rsidR="00D540E2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2,335</w:t>
            </w:r>
          </w:p>
        </w:tc>
        <w:tc>
          <w:tcPr>
            <w:tcW w:w="124" w:type="pct"/>
          </w:tcPr>
          <w:p w14:paraId="089D0204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A631445" w14:textId="5703C82F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20</w:t>
            </w:r>
            <w:r w:rsidRPr="00984CA5"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137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</w:tr>
      <w:tr w:rsidR="00D540E2" w:rsidRPr="005C2D3F" w14:paraId="7C65C353" w14:textId="77777777" w:rsidTr="00307932">
        <w:tc>
          <w:tcPr>
            <w:tcW w:w="2121" w:type="pct"/>
          </w:tcPr>
          <w:p w14:paraId="183A5448" w14:textId="77777777" w:rsidR="00D540E2" w:rsidRPr="005C2D3F" w:rsidRDefault="00D540E2" w:rsidP="00D540E2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10C01258" w14:textId="20BA764A" w:rsidR="00D540E2" w:rsidRPr="000735C6" w:rsidRDefault="00D65844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highlight w:val="magenta"/>
                <w:cs/>
              </w:rPr>
            </w:pPr>
            <w:r w:rsidRPr="00295D71">
              <w:rPr>
                <w:sz w:val="30"/>
                <w:szCs w:val="30"/>
              </w:rPr>
              <w:t>1,556,990</w:t>
            </w:r>
          </w:p>
        </w:tc>
        <w:tc>
          <w:tcPr>
            <w:tcW w:w="124" w:type="pct"/>
          </w:tcPr>
          <w:p w14:paraId="338C78AF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EFEACB0" w14:textId="69012C1F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453</w:t>
            </w:r>
            <w:r w:rsidRPr="00984CA5"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064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7B33B0FA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196D3F" w14:textId="31AB7AD8" w:rsidR="00D540E2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1,231,393</w:t>
            </w:r>
          </w:p>
        </w:tc>
        <w:tc>
          <w:tcPr>
            <w:tcW w:w="124" w:type="pct"/>
          </w:tcPr>
          <w:p w14:paraId="2F80B845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29F340" w14:textId="4091ED3D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101</w:t>
            </w:r>
            <w:r w:rsidRPr="00984CA5"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540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</w:tr>
      <w:tr w:rsidR="00D540E2" w:rsidRPr="00984CA5" w14:paraId="0833C637" w14:textId="77777777" w:rsidTr="00307932">
        <w:tc>
          <w:tcPr>
            <w:tcW w:w="2121" w:type="pct"/>
          </w:tcPr>
          <w:p w14:paraId="6D88AE28" w14:textId="084103C0" w:rsidR="00D540E2" w:rsidRPr="006A4E09" w:rsidRDefault="00D540E2" w:rsidP="00D540E2">
            <w:pPr>
              <w:spacing w:line="240" w:lineRule="auto"/>
              <w:ind w:left="162" w:right="-45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6A4E09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เงินฝากธนาคารประเภทประจำ </w:t>
            </w:r>
            <w:r w:rsidRPr="006A4E0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6A4E09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6A4E09">
              <w:rPr>
                <w:rFonts w:asciiTheme="majorBidi" w:hAnsiTheme="majorBidi"/>
                <w:sz w:val="30"/>
                <w:szCs w:val="30"/>
                <w:cs/>
              </w:rPr>
              <w:t xml:space="preserve">ระยะสั้นกว่า </w:t>
            </w:r>
            <w:r w:rsidR="003C303F" w:rsidRPr="003C303F">
              <w:rPr>
                <w:rFonts w:asciiTheme="majorBidi" w:hAnsiTheme="majorBidi"/>
                <w:sz w:val="30"/>
                <w:szCs w:val="30"/>
              </w:rPr>
              <w:t>3</w:t>
            </w:r>
            <w:r w:rsidRPr="006A4E09">
              <w:rPr>
                <w:rFonts w:asciiTheme="majorBidi" w:hAnsiTheme="majorBidi"/>
                <w:sz w:val="30"/>
                <w:szCs w:val="30"/>
                <w:cs/>
              </w:rPr>
              <w:t xml:space="preserve"> เดือนนับตั้งแต่วันที่ลงทุน</w:t>
            </w:r>
            <w:r w:rsidRPr="006A4E09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14:paraId="47FC764C" w14:textId="77777777" w:rsidR="00D540E2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8E2DB1" w14:textId="3616D9C7" w:rsidR="000338F5" w:rsidRPr="006A4E09" w:rsidRDefault="003168D5" w:rsidP="003168D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1,0</w:t>
            </w:r>
            <w:r w:rsidR="004661F7">
              <w:rPr>
                <w:sz w:val="30"/>
                <w:szCs w:val="30"/>
              </w:rPr>
              <w:t>34</w:t>
            </w:r>
            <w:r>
              <w:rPr>
                <w:sz w:val="30"/>
                <w:szCs w:val="30"/>
              </w:rPr>
              <w:t>,</w:t>
            </w:r>
            <w:r w:rsidR="004661F7">
              <w:rPr>
                <w:sz w:val="30"/>
                <w:szCs w:val="30"/>
              </w:rPr>
              <w:t>481</w:t>
            </w:r>
          </w:p>
        </w:tc>
        <w:tc>
          <w:tcPr>
            <w:tcW w:w="124" w:type="pct"/>
          </w:tcPr>
          <w:p w14:paraId="7C7BAE32" w14:textId="77777777" w:rsidR="00D540E2" w:rsidRPr="006A4E09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EEC430A" w14:textId="77777777" w:rsidR="00D540E2" w:rsidRPr="006A4E09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 xml:space="preserve"> </w:t>
            </w:r>
          </w:p>
          <w:p w14:paraId="2FD6BEA2" w14:textId="0216A753" w:rsidR="00D540E2" w:rsidRPr="006A4E09" w:rsidRDefault="003C303F" w:rsidP="00D540E2">
            <w:pPr>
              <w:pStyle w:val="BodyText"/>
              <w:tabs>
                <w:tab w:val="decimal" w:pos="716"/>
              </w:tabs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 w:rsidR="00D540E2" w:rsidRPr="006A4E0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833</w:t>
            </w:r>
            <w:r w:rsidR="00D540E2" w:rsidRPr="006A4E0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600</w:t>
            </w:r>
            <w:r w:rsidR="00D540E2" w:rsidRPr="006A4E09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5C5C1A1A" w14:textId="77777777" w:rsidR="00D540E2" w:rsidRPr="006A4E09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1A947C39" w14:textId="77777777" w:rsidR="00D540E2" w:rsidRDefault="00D540E2" w:rsidP="000338F5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54623BB3" w14:textId="4D6E62AF" w:rsidR="000338F5" w:rsidRPr="006A4E09" w:rsidRDefault="000338F5" w:rsidP="000338F5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991D37" w14:textId="77777777" w:rsidR="00D540E2" w:rsidRPr="006A4E09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4AB8F970" w14:textId="77777777" w:rsidR="00D540E2" w:rsidRPr="006A4E09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A4E09">
              <w:rPr>
                <w:sz w:val="30"/>
                <w:szCs w:val="30"/>
              </w:rPr>
              <w:t xml:space="preserve"> </w:t>
            </w:r>
          </w:p>
          <w:p w14:paraId="2802A2FF" w14:textId="76615725" w:rsidR="00D540E2" w:rsidRPr="00F55222" w:rsidRDefault="003C303F" w:rsidP="00CF034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 w:rsidR="00D540E2" w:rsidRPr="006A4E0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350</w:t>
            </w:r>
            <w:r w:rsidR="00D540E2" w:rsidRPr="006A4E09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000</w:t>
            </w:r>
            <w:r w:rsidR="00D540E2" w:rsidRPr="006A4E09">
              <w:rPr>
                <w:sz w:val="30"/>
                <w:szCs w:val="30"/>
              </w:rPr>
              <w:t xml:space="preserve"> </w:t>
            </w:r>
          </w:p>
        </w:tc>
      </w:tr>
      <w:tr w:rsidR="00D540E2" w:rsidRPr="005C2D3F" w14:paraId="231E0CA3" w14:textId="77777777" w:rsidTr="00307932">
        <w:tc>
          <w:tcPr>
            <w:tcW w:w="2121" w:type="pct"/>
          </w:tcPr>
          <w:p w14:paraId="198D5CF6" w14:textId="77777777" w:rsidR="00D540E2" w:rsidRPr="00904EDA" w:rsidRDefault="00D540E2" w:rsidP="00D540E2">
            <w:pPr>
              <w:spacing w:line="240" w:lineRule="auto"/>
              <w:ind w:right="-45"/>
              <w:rPr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904EDA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BDEF00F" w14:textId="5F340B01" w:rsidR="00D540E2" w:rsidRPr="00904EDA" w:rsidRDefault="00D540E2" w:rsidP="00D540E2">
            <w:pPr>
              <w:spacing w:line="240" w:lineRule="auto"/>
              <w:ind w:left="293" w:right="-4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EDA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2" w:type="pct"/>
          </w:tcPr>
          <w:p w14:paraId="7E763AC4" w14:textId="77777777" w:rsidR="00D540E2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2AC54D4" w14:textId="18B961C0" w:rsidR="000338F5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1,472</w:t>
            </w:r>
          </w:p>
        </w:tc>
        <w:tc>
          <w:tcPr>
            <w:tcW w:w="124" w:type="pct"/>
          </w:tcPr>
          <w:p w14:paraId="683F19A3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2364775" w14:textId="77777777" w:rsidR="00D540E2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</w:p>
          <w:p w14:paraId="57C76D23" w14:textId="260B16F7" w:rsidR="00D540E2" w:rsidRPr="005C2D3F" w:rsidRDefault="003C303F" w:rsidP="00CF034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10</w:t>
            </w:r>
            <w:r w:rsidR="00D540E2" w:rsidRPr="00984CA5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508</w:t>
            </w:r>
          </w:p>
        </w:tc>
        <w:tc>
          <w:tcPr>
            <w:tcW w:w="141" w:type="pct"/>
          </w:tcPr>
          <w:p w14:paraId="18B2B946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1ECCB475" w14:textId="77777777" w:rsidR="00D540E2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B7A78F1" w14:textId="2E33C106" w:rsidR="000338F5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1,472</w:t>
            </w:r>
          </w:p>
        </w:tc>
        <w:tc>
          <w:tcPr>
            <w:tcW w:w="124" w:type="pct"/>
          </w:tcPr>
          <w:p w14:paraId="447E661B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25DA7DAF" w14:textId="77777777" w:rsidR="00D540E2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01FE842" w14:textId="56FB3002" w:rsidR="00D540E2" w:rsidRPr="005C2D3F" w:rsidRDefault="00D540E2" w:rsidP="00CF034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84CA5">
              <w:rPr>
                <w:sz w:val="30"/>
                <w:szCs w:val="30"/>
              </w:rPr>
              <w:t xml:space="preserve"> </w:t>
            </w:r>
            <w:r w:rsidR="003C303F" w:rsidRPr="003C303F">
              <w:rPr>
                <w:sz w:val="30"/>
                <w:szCs w:val="30"/>
              </w:rPr>
              <w:t>10</w:t>
            </w:r>
            <w:r w:rsidRPr="00984CA5"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508</w:t>
            </w:r>
            <w:r w:rsidRPr="00984CA5">
              <w:rPr>
                <w:sz w:val="30"/>
                <w:szCs w:val="30"/>
              </w:rPr>
              <w:t xml:space="preserve"> </w:t>
            </w:r>
          </w:p>
        </w:tc>
      </w:tr>
      <w:tr w:rsidR="00D540E2" w:rsidRPr="005C2D3F" w14:paraId="508A4203" w14:textId="77777777" w:rsidTr="00307932">
        <w:tc>
          <w:tcPr>
            <w:tcW w:w="2121" w:type="pct"/>
          </w:tcPr>
          <w:p w14:paraId="670348B4" w14:textId="77777777" w:rsidR="00D540E2" w:rsidRPr="005C2D3F" w:rsidRDefault="00D540E2" w:rsidP="00D540E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4E4BF7C2" w:rsidR="00D540E2" w:rsidRPr="005C2D3F" w:rsidRDefault="000735C6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295D71">
              <w:rPr>
                <w:b/>
                <w:bCs/>
                <w:sz w:val="30"/>
                <w:szCs w:val="30"/>
              </w:rPr>
              <w:t>2,819,462</w:t>
            </w:r>
          </w:p>
        </w:tc>
        <w:tc>
          <w:tcPr>
            <w:tcW w:w="124" w:type="pct"/>
          </w:tcPr>
          <w:p w14:paraId="67F11439" w14:textId="77777777" w:rsidR="00D540E2" w:rsidRPr="005C2D3F" w:rsidRDefault="00D540E2" w:rsidP="00D540E2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72C56CDC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4</w:t>
            </w:r>
            <w:r w:rsidR="00D540E2" w:rsidRPr="00984CA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486</w:t>
            </w:r>
            <w:r w:rsidR="00D540E2" w:rsidRPr="00984CA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41" w:type="pct"/>
          </w:tcPr>
          <w:p w14:paraId="2732A1D6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1280D8D3" w:rsidR="00D540E2" w:rsidRPr="005C2D3F" w:rsidRDefault="000338F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1,235,200</w:t>
            </w:r>
          </w:p>
        </w:tc>
        <w:tc>
          <w:tcPr>
            <w:tcW w:w="124" w:type="pct"/>
          </w:tcPr>
          <w:p w14:paraId="6B41B5D1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0DE37636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</w:t>
            </w:r>
            <w:r w:rsidR="00D540E2" w:rsidRPr="00984CA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482</w:t>
            </w:r>
            <w:r w:rsidR="00D540E2" w:rsidRPr="00984CA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185</w:t>
            </w:r>
          </w:p>
        </w:tc>
      </w:tr>
    </w:tbl>
    <w:p w14:paraId="21F740EF" w14:textId="4F6930CC" w:rsidR="000338F5" w:rsidRDefault="000338F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1C1E1B" w14:textId="05F8EB60" w:rsidR="009510CA" w:rsidRPr="001B101F" w:rsidRDefault="000334CC" w:rsidP="001B10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lang w:val="th-TH"/>
        </w:rPr>
      </w:pPr>
      <w:r w:rsidRPr="001B10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</w:t>
      </w:r>
      <w:r w:rsidRPr="001B101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14:paraId="396A6F5B" w14:textId="77777777" w:rsidR="001B101F" w:rsidRPr="001B101F" w:rsidRDefault="001B101F" w:rsidP="001B101F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B62D0E" w:rsidRPr="005C2D3F" w14:paraId="7690B436" w14:textId="77777777" w:rsidTr="00ED4321">
        <w:trPr>
          <w:tblHeader/>
        </w:trPr>
        <w:tc>
          <w:tcPr>
            <w:tcW w:w="2120" w:type="pct"/>
          </w:tcPr>
          <w:p w14:paraId="4956B2C4" w14:textId="77777777" w:rsidR="00B62D0E" w:rsidRPr="005C2D3F" w:rsidRDefault="00B62D0E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1E14DDA6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2187F7FB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78412761" w14:textId="77777777" w:rsidR="00B62D0E" w:rsidRPr="005C2D3F" w:rsidRDefault="00B62D0E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0E2" w:rsidRPr="005C2D3F" w14:paraId="1C00CF6D" w14:textId="77777777" w:rsidTr="00512F23">
        <w:trPr>
          <w:tblHeader/>
        </w:trPr>
        <w:tc>
          <w:tcPr>
            <w:tcW w:w="2120" w:type="pct"/>
          </w:tcPr>
          <w:p w14:paraId="285E851D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center"/>
          </w:tcPr>
          <w:p w14:paraId="4D256900" w14:textId="334E22B2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vAlign w:val="center"/>
          </w:tcPr>
          <w:p w14:paraId="2F39F912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E14F9BC" w14:textId="28DBA8AE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65BD8519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32A80E30" w14:textId="531FB097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vAlign w:val="center"/>
          </w:tcPr>
          <w:p w14:paraId="743515CF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3392A641" w14:textId="33348922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07932" w:rsidRPr="005C2D3F" w14:paraId="5A6C3B40" w14:textId="77777777" w:rsidTr="00D83785">
        <w:trPr>
          <w:tblHeader/>
        </w:trPr>
        <w:tc>
          <w:tcPr>
            <w:tcW w:w="2120" w:type="pct"/>
          </w:tcPr>
          <w:p w14:paraId="66224AD5" w14:textId="77777777" w:rsidR="00307932" w:rsidRPr="005C2D3F" w:rsidRDefault="00307932" w:rsidP="0030793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4C9DBD1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932" w:rsidRPr="005C2D3F" w14:paraId="041D1D36" w14:textId="77777777" w:rsidTr="00D47A93">
        <w:trPr>
          <w:tblHeader/>
        </w:trPr>
        <w:tc>
          <w:tcPr>
            <w:tcW w:w="2120" w:type="pct"/>
          </w:tcPr>
          <w:p w14:paraId="0529F7EC" w14:textId="77777777" w:rsidR="00307932" w:rsidRPr="005C2D3F" w:rsidRDefault="00307932" w:rsidP="00307932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14:paraId="3618BAE7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DC7032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6D13488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2D909F8" w14:textId="77777777" w:rsidR="00307932" w:rsidRPr="005C2D3F" w:rsidRDefault="00307932" w:rsidP="00307932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7B602A49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3431F64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1181652" w14:textId="77777777" w:rsidR="00307932" w:rsidRPr="005C2D3F" w:rsidRDefault="00307932" w:rsidP="0030793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DB41B7" w:rsidRPr="005C2D3F" w14:paraId="327BB88D" w14:textId="77777777" w:rsidTr="00ED4321">
        <w:trPr>
          <w:tblHeader/>
        </w:trPr>
        <w:tc>
          <w:tcPr>
            <w:tcW w:w="2120" w:type="pct"/>
          </w:tcPr>
          <w:p w14:paraId="6BF656CA" w14:textId="77777777" w:rsidR="00DB41B7" w:rsidRPr="005C2D3F" w:rsidRDefault="00DB41B7" w:rsidP="00DB41B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14:paraId="646C69BC" w14:textId="689B0F21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E212FEF" w14:textId="77777777" w:rsidR="00DB41B7" w:rsidRPr="00DB41B7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A38A71C" w14:textId="01CDFD44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494</w:t>
            </w:r>
          </w:p>
        </w:tc>
        <w:tc>
          <w:tcPr>
            <w:tcW w:w="141" w:type="pct"/>
          </w:tcPr>
          <w:p w14:paraId="7A6FBB5A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B737843" w14:textId="4B123CF3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7D972E4" w14:textId="77777777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3C19526B" w14:textId="6E8B0B75" w:rsidR="00DB41B7" w:rsidRPr="005C2D3F" w:rsidRDefault="00DB41B7" w:rsidP="00DB41B7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DB41B7" w:rsidRPr="005C2D3F" w14:paraId="14A15268" w14:textId="77777777" w:rsidTr="00ED4321">
        <w:trPr>
          <w:tblHeader/>
        </w:trPr>
        <w:tc>
          <w:tcPr>
            <w:tcW w:w="2120" w:type="pct"/>
          </w:tcPr>
          <w:p w14:paraId="6498A167" w14:textId="77777777" w:rsidR="00DB41B7" w:rsidRPr="006C1B41" w:rsidRDefault="00DB41B7" w:rsidP="00DB41B7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2A689305" w14:textId="4E74CBA7" w:rsidR="00DB41B7" w:rsidRPr="005C2D3F" w:rsidRDefault="00DB41B7" w:rsidP="00DB41B7">
            <w:pPr>
              <w:spacing w:line="240" w:lineRule="auto"/>
              <w:ind w:left="435" w:right="-43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B41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55D455F3" w14:textId="77777777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08DCF9EA" w14:textId="26412540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DB41B7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DB41B7">
              <w:rPr>
                <w:sz w:val="30"/>
                <w:szCs w:val="30"/>
              </w:rPr>
              <w:t>299</w:t>
            </w:r>
            <w:r>
              <w:rPr>
                <w:sz w:val="30"/>
                <w:szCs w:val="30"/>
              </w:rPr>
              <w:t>,</w:t>
            </w:r>
            <w:r w:rsidRPr="00DB41B7">
              <w:rPr>
                <w:sz w:val="30"/>
                <w:szCs w:val="30"/>
              </w:rPr>
              <w:t>38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206C4A58" w14:textId="77777777" w:rsidR="00DB41B7" w:rsidRPr="005C2D3F" w:rsidRDefault="00DB41B7" w:rsidP="00DB41B7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526B558" w14:textId="77777777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756CDE9E" w14:textId="1B311ED5" w:rsidR="00DB41B7" w:rsidRPr="005C2D3F" w:rsidRDefault="00DB41B7" w:rsidP="00DB41B7">
            <w:pPr>
              <w:pStyle w:val="BodyText"/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491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782</w:t>
            </w:r>
          </w:p>
        </w:tc>
        <w:tc>
          <w:tcPr>
            <w:tcW w:w="141" w:type="pct"/>
          </w:tcPr>
          <w:p w14:paraId="6CA54CA1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15B92001" w14:textId="77777777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C79B8CC" w14:textId="4436950D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DB41B7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DB41B7">
              <w:rPr>
                <w:sz w:val="30"/>
                <w:szCs w:val="30"/>
              </w:rPr>
              <w:t>299</w:t>
            </w:r>
            <w:r>
              <w:rPr>
                <w:sz w:val="30"/>
                <w:szCs w:val="30"/>
              </w:rPr>
              <w:t>,</w:t>
            </w:r>
            <w:r w:rsidRPr="00DB41B7">
              <w:rPr>
                <w:sz w:val="30"/>
                <w:szCs w:val="30"/>
              </w:rPr>
              <w:t>38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24" w:type="pct"/>
          </w:tcPr>
          <w:p w14:paraId="04B32AC7" w14:textId="77777777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</w:tcPr>
          <w:p w14:paraId="2338CDD5" w14:textId="77777777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687CBE67" w14:textId="1D5EBFC1" w:rsidR="00DB41B7" w:rsidRPr="005C2D3F" w:rsidRDefault="00DB41B7" w:rsidP="00DB41B7">
            <w:pPr>
              <w:pStyle w:val="BodyText"/>
              <w:tabs>
                <w:tab w:val="decimal" w:pos="440"/>
              </w:tabs>
              <w:spacing w:after="0"/>
              <w:ind w:left="-235" w:right="-10" w:firstLine="127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491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782</w:t>
            </w:r>
          </w:p>
        </w:tc>
      </w:tr>
      <w:tr w:rsidR="00DB41B7" w:rsidRPr="005C2D3F" w14:paraId="299CFD19" w14:textId="77777777" w:rsidTr="00ED4321">
        <w:trPr>
          <w:tblHeader/>
        </w:trPr>
        <w:tc>
          <w:tcPr>
            <w:tcW w:w="2120" w:type="pct"/>
          </w:tcPr>
          <w:p w14:paraId="4E11B253" w14:textId="77777777" w:rsidR="00DB41B7" w:rsidRPr="005C2D3F" w:rsidRDefault="00DB41B7" w:rsidP="00DB41B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7F305AD" w14:textId="78DF5C32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DB41B7">
              <w:rPr>
                <w:b/>
                <w:bCs/>
                <w:sz w:val="30"/>
                <w:szCs w:val="30"/>
              </w:rPr>
              <w:t>1,299,386</w:t>
            </w:r>
          </w:p>
        </w:tc>
        <w:tc>
          <w:tcPr>
            <w:tcW w:w="124" w:type="pct"/>
          </w:tcPr>
          <w:p w14:paraId="612D8A6C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244380" w14:textId="7D989215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3C303F">
              <w:rPr>
                <w:b/>
                <w:bCs/>
                <w:sz w:val="30"/>
                <w:szCs w:val="30"/>
              </w:rPr>
              <w:t>3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500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141" w:type="pct"/>
          </w:tcPr>
          <w:p w14:paraId="293E5F6A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8DF3E26" w14:textId="5512F967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DB41B7">
              <w:rPr>
                <w:b/>
                <w:bCs/>
                <w:sz w:val="30"/>
                <w:szCs w:val="30"/>
              </w:rPr>
              <w:t>1,299,386</w:t>
            </w:r>
          </w:p>
        </w:tc>
        <w:tc>
          <w:tcPr>
            <w:tcW w:w="124" w:type="pct"/>
          </w:tcPr>
          <w:p w14:paraId="07600D14" w14:textId="77777777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0AE26081" w14:textId="29B652DE" w:rsidR="00DB41B7" w:rsidRPr="00847A4E" w:rsidRDefault="00DB41B7" w:rsidP="00DB41B7">
            <w:pPr>
              <w:pStyle w:val="BodyText"/>
              <w:spacing w:after="0"/>
              <w:ind w:left="-235" w:right="-10" w:firstLine="127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</w:t>
            </w:r>
            <w:r w:rsidRPr="00906F9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491</w:t>
            </w:r>
            <w:r w:rsidRPr="00906F95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782</w:t>
            </w:r>
          </w:p>
        </w:tc>
      </w:tr>
      <w:tr w:rsidR="001B101F" w:rsidRPr="001B101F" w14:paraId="5A586892" w14:textId="77777777" w:rsidTr="001B101F">
        <w:trPr>
          <w:tblHeader/>
        </w:trPr>
        <w:tc>
          <w:tcPr>
            <w:tcW w:w="2120" w:type="pct"/>
          </w:tcPr>
          <w:p w14:paraId="7F9017C9" w14:textId="77777777" w:rsidR="001B101F" w:rsidRPr="001B101F" w:rsidRDefault="001B101F" w:rsidP="00DB41B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5ED6B63" w14:textId="77777777" w:rsidR="001B101F" w:rsidRPr="001B101F" w:rsidRDefault="001B101F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14:paraId="103D95B3" w14:textId="77777777" w:rsidR="001B101F" w:rsidRPr="001B101F" w:rsidRDefault="001B101F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5A4BA9D" w14:textId="77777777" w:rsidR="001B101F" w:rsidRPr="001B101F" w:rsidRDefault="001B101F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" w:type="pct"/>
          </w:tcPr>
          <w:p w14:paraId="3B97D08F" w14:textId="77777777" w:rsidR="001B101F" w:rsidRPr="001B101F" w:rsidRDefault="001B101F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A28C847" w14:textId="77777777" w:rsidR="001B101F" w:rsidRPr="001B101F" w:rsidRDefault="001B101F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</w:tcPr>
          <w:p w14:paraId="19982CD4" w14:textId="77777777" w:rsidR="001B101F" w:rsidRPr="001B101F" w:rsidRDefault="001B101F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DFC7D1B" w14:textId="77777777" w:rsidR="001B101F" w:rsidRPr="001B101F" w:rsidRDefault="001B101F" w:rsidP="00DB41B7">
            <w:pPr>
              <w:pStyle w:val="BodyText"/>
              <w:spacing w:after="0"/>
              <w:ind w:left="-235" w:right="-10" w:firstLine="127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FE7A2E" w:rsidRPr="005C2D3F" w14:paraId="4FB60728" w14:textId="77777777" w:rsidTr="007E7D3D">
        <w:trPr>
          <w:tblHeader/>
        </w:trPr>
        <w:tc>
          <w:tcPr>
            <w:tcW w:w="2120" w:type="pct"/>
          </w:tcPr>
          <w:p w14:paraId="1B9EB363" w14:textId="77777777" w:rsidR="00FE7A2E" w:rsidRPr="005C2D3F" w:rsidRDefault="00FE7A2E" w:rsidP="007E7D3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32548C3F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0952659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4ED1FE4" w14:textId="77777777" w:rsidR="00FE7A2E" w:rsidRPr="005C2D3F" w:rsidRDefault="00FE7A2E" w:rsidP="007E7D3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37ED3589" w14:textId="77777777" w:rsidR="00FE7A2E" w:rsidRPr="005C2D3F" w:rsidRDefault="00FE7A2E" w:rsidP="007E7D3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222B9C18" w14:textId="77777777" w:rsidR="00FE7A2E" w:rsidRPr="005C2D3F" w:rsidRDefault="00FE7A2E" w:rsidP="007E7D3D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E0FF797" w14:textId="77777777" w:rsidR="00FE7A2E" w:rsidRPr="005C2D3F" w:rsidRDefault="00FE7A2E" w:rsidP="007E7D3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59A68DF" w14:textId="77777777" w:rsidR="00FE7A2E" w:rsidRPr="005C2D3F" w:rsidRDefault="00FE7A2E" w:rsidP="007E7D3D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</w:tr>
      <w:tr w:rsidR="00DB41B7" w:rsidRPr="005C2D3F" w14:paraId="3F74E874" w14:textId="77777777" w:rsidTr="007E7D3D">
        <w:trPr>
          <w:tblHeader/>
        </w:trPr>
        <w:tc>
          <w:tcPr>
            <w:tcW w:w="2120" w:type="pct"/>
          </w:tcPr>
          <w:p w14:paraId="153D62B3" w14:textId="77777777" w:rsidR="00DB41B7" w:rsidRPr="005C2D3F" w:rsidRDefault="00DB41B7" w:rsidP="00DB41B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630" w:type="pct"/>
          </w:tcPr>
          <w:p w14:paraId="6F002658" w14:textId="7198E193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3CBFC72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</w:tcPr>
          <w:p w14:paraId="73A092A1" w14:textId="656B4807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113</w:t>
            </w:r>
          </w:p>
        </w:tc>
        <w:tc>
          <w:tcPr>
            <w:tcW w:w="141" w:type="pct"/>
          </w:tcPr>
          <w:p w14:paraId="72261602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</w:tcPr>
          <w:p w14:paraId="3A273DBE" w14:textId="0C3E54B4" w:rsidR="00DB41B7" w:rsidRPr="005C2D3F" w:rsidRDefault="00DB41B7" w:rsidP="00DB41B7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7874F9" w14:textId="77777777" w:rsidR="00DB41B7" w:rsidRPr="005C2D3F" w:rsidRDefault="00DB41B7" w:rsidP="00DB41B7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E2C2ADB" w14:textId="119D7E81" w:rsidR="00DB41B7" w:rsidRPr="005C2D3F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113</w:t>
            </w:r>
          </w:p>
        </w:tc>
      </w:tr>
      <w:tr w:rsidR="00DB41B7" w:rsidRPr="005C2D3F" w14:paraId="404DDFDB" w14:textId="77777777" w:rsidTr="007E7D3D">
        <w:trPr>
          <w:tblHeader/>
        </w:trPr>
        <w:tc>
          <w:tcPr>
            <w:tcW w:w="2120" w:type="pct"/>
          </w:tcPr>
          <w:p w14:paraId="03067C44" w14:textId="77777777" w:rsidR="00DB41B7" w:rsidRPr="006C1B41" w:rsidRDefault="00DB41B7" w:rsidP="00DB41B7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2AD9F32D" w14:textId="77777777" w:rsidR="00DB41B7" w:rsidRPr="00906F95" w:rsidRDefault="00DB41B7" w:rsidP="00DB41B7">
            <w:pPr>
              <w:spacing w:line="240" w:lineRule="auto"/>
              <w:ind w:right="-43" w:firstLine="151"/>
              <w:rPr>
                <w:sz w:val="30"/>
                <w:szCs w:val="30"/>
              </w:rPr>
            </w:pPr>
            <w:r w:rsidRPr="006C1B41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0652E137" w14:textId="15A7B369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DB41B7">
              <w:rPr>
                <w:sz w:val="30"/>
                <w:szCs w:val="30"/>
              </w:rPr>
              <w:t>2,723,945</w:t>
            </w:r>
          </w:p>
        </w:tc>
        <w:tc>
          <w:tcPr>
            <w:tcW w:w="124" w:type="pct"/>
            <w:vAlign w:val="bottom"/>
          </w:tcPr>
          <w:p w14:paraId="3496B99F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55BDCE9" w14:textId="385CF9A9" w:rsidR="00DB41B7" w:rsidRPr="005C2D3F" w:rsidRDefault="00DB41B7" w:rsidP="000F27A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758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816</w:t>
            </w:r>
          </w:p>
        </w:tc>
        <w:tc>
          <w:tcPr>
            <w:tcW w:w="141" w:type="pct"/>
            <w:vAlign w:val="bottom"/>
          </w:tcPr>
          <w:p w14:paraId="00368973" w14:textId="77777777" w:rsidR="00DB41B7" w:rsidRPr="005C2D3F" w:rsidRDefault="00DB41B7" w:rsidP="00DB41B7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4743BA19" w14:textId="7D8E0DA1" w:rsidR="00DB41B7" w:rsidRDefault="00DB41B7" w:rsidP="00DB41B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2,723,945</w:t>
            </w:r>
          </w:p>
        </w:tc>
        <w:tc>
          <w:tcPr>
            <w:tcW w:w="124" w:type="pct"/>
            <w:vAlign w:val="bottom"/>
          </w:tcPr>
          <w:p w14:paraId="0C472934" w14:textId="77777777" w:rsidR="00DB41B7" w:rsidRPr="005C2D3F" w:rsidRDefault="00DB41B7" w:rsidP="00DB41B7">
            <w:pPr>
              <w:pStyle w:val="BodyText"/>
              <w:spacing w:after="0"/>
              <w:ind w:left="-108" w:right="-30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210462C5" w14:textId="55F87F6F" w:rsidR="00DB41B7" w:rsidRPr="005C2D3F" w:rsidRDefault="00DB41B7" w:rsidP="00DB41B7">
            <w:pPr>
              <w:pStyle w:val="BodyText"/>
              <w:tabs>
                <w:tab w:val="left" w:pos="710"/>
              </w:tabs>
              <w:spacing w:after="0"/>
              <w:ind w:left="-235" w:right="-300" w:firstLine="123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758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816</w:t>
            </w:r>
          </w:p>
        </w:tc>
      </w:tr>
      <w:tr w:rsidR="00715993" w:rsidRPr="005C2D3F" w14:paraId="09F77E59" w14:textId="77777777" w:rsidTr="007E7D3D">
        <w:trPr>
          <w:tblHeader/>
        </w:trPr>
        <w:tc>
          <w:tcPr>
            <w:tcW w:w="2120" w:type="pct"/>
          </w:tcPr>
          <w:p w14:paraId="0691A88F" w14:textId="77777777" w:rsidR="00715993" w:rsidRPr="005C2D3F" w:rsidRDefault="00715993" w:rsidP="00715993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1CFC1AD1" w14:textId="353C114A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</w:tcPr>
          <w:p w14:paraId="0E9D857E" w14:textId="77777777" w:rsidR="00715993" w:rsidRPr="005C2D3F" w:rsidRDefault="00715993" w:rsidP="0071599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C16E3C7" w14:textId="57B7E69D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53</w:t>
            </w:r>
            <w:r w:rsidRPr="005C2D3F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986</w:t>
            </w:r>
          </w:p>
        </w:tc>
        <w:tc>
          <w:tcPr>
            <w:tcW w:w="141" w:type="pct"/>
            <w:vAlign w:val="bottom"/>
          </w:tcPr>
          <w:p w14:paraId="252D1B31" w14:textId="77777777" w:rsidR="00715993" w:rsidRPr="005C2D3F" w:rsidRDefault="00715993" w:rsidP="00715993">
            <w:pPr>
              <w:pStyle w:val="BodyText"/>
              <w:spacing w:after="0"/>
              <w:ind w:left="-120" w:right="-110" w:firstLine="12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4E78EEBB" w14:textId="223484B4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53,986</w:t>
            </w:r>
          </w:p>
        </w:tc>
        <w:tc>
          <w:tcPr>
            <w:tcW w:w="124" w:type="pct"/>
            <w:vAlign w:val="bottom"/>
          </w:tcPr>
          <w:p w14:paraId="106B6429" w14:textId="77777777" w:rsidR="00715993" w:rsidRPr="005C2D3F" w:rsidRDefault="00715993" w:rsidP="00715993">
            <w:pPr>
              <w:pStyle w:val="BodyText"/>
              <w:spacing w:after="0"/>
              <w:ind w:left="-108" w:right="-110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02EE45C6" w14:textId="1C977062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53</w:t>
            </w:r>
            <w:r w:rsidRPr="005C2D3F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986</w:t>
            </w:r>
          </w:p>
        </w:tc>
      </w:tr>
      <w:tr w:rsidR="00715993" w:rsidRPr="005C2D3F" w14:paraId="6144A9E9" w14:textId="77777777" w:rsidTr="007E7D3D">
        <w:trPr>
          <w:tblHeader/>
        </w:trPr>
        <w:tc>
          <w:tcPr>
            <w:tcW w:w="2120" w:type="pct"/>
          </w:tcPr>
          <w:p w14:paraId="76B6BF66" w14:textId="77777777" w:rsidR="00715993" w:rsidRPr="005C2D3F" w:rsidRDefault="00715993" w:rsidP="00715993">
            <w:pPr>
              <w:spacing w:line="240" w:lineRule="auto"/>
              <w:ind w:right="-43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5BD99D30" w14:textId="5C700D16" w:rsidR="00715993" w:rsidRPr="005C2D3F" w:rsidRDefault="00715993" w:rsidP="00715993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46700FC8" w14:textId="77777777" w:rsidR="00715993" w:rsidRPr="005C2D3F" w:rsidRDefault="00715993" w:rsidP="0071599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41A4139" w14:textId="316FB4BE" w:rsidR="00715993" w:rsidRPr="005C2D3F" w:rsidRDefault="00715993" w:rsidP="00715993">
            <w:pPr>
              <w:pStyle w:val="BodyText"/>
              <w:tabs>
                <w:tab w:val="decimal" w:pos="1516"/>
              </w:tabs>
              <w:spacing w:after="0"/>
              <w:ind w:left="-108" w:right="-55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10</w:t>
            </w:r>
            <w:r w:rsidRPr="005C2D3F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015</w:t>
            </w:r>
            <w:r w:rsidRPr="005C2D3F">
              <w:rPr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0E45122F" w14:textId="77777777" w:rsidR="00715993" w:rsidRPr="005C2D3F" w:rsidRDefault="00715993" w:rsidP="0071599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D74CD3" w14:textId="217BB752" w:rsidR="00715993" w:rsidRPr="005C2D3F" w:rsidRDefault="00715993" w:rsidP="00715993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(10,015)</w:t>
            </w:r>
          </w:p>
        </w:tc>
        <w:tc>
          <w:tcPr>
            <w:tcW w:w="124" w:type="pct"/>
          </w:tcPr>
          <w:p w14:paraId="00AAF387" w14:textId="77777777" w:rsidR="00715993" w:rsidRPr="005C2D3F" w:rsidRDefault="00715993" w:rsidP="00715993">
            <w:pPr>
              <w:pStyle w:val="BodyText"/>
              <w:spacing w:after="0"/>
              <w:ind w:left="-120" w:right="-110" w:firstLine="12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94D3059" w14:textId="2E8ADE41" w:rsidR="00715993" w:rsidRPr="005C2D3F" w:rsidRDefault="00715993" w:rsidP="00715993">
            <w:pPr>
              <w:pStyle w:val="BodyText"/>
              <w:tabs>
                <w:tab w:val="decimal" w:pos="1516"/>
              </w:tabs>
              <w:spacing w:after="0"/>
              <w:ind w:left="-108" w:right="-61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10</w:t>
            </w:r>
            <w:r w:rsidRPr="005C2D3F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015</w:t>
            </w:r>
            <w:r w:rsidRPr="005C2D3F">
              <w:rPr>
                <w:sz w:val="30"/>
                <w:szCs w:val="30"/>
              </w:rPr>
              <w:t>)</w:t>
            </w:r>
          </w:p>
        </w:tc>
      </w:tr>
      <w:tr w:rsidR="00715993" w:rsidRPr="005C2D3F" w14:paraId="744BC505" w14:textId="77777777" w:rsidTr="007E7D3D">
        <w:trPr>
          <w:tblHeader/>
        </w:trPr>
        <w:tc>
          <w:tcPr>
            <w:tcW w:w="2120" w:type="pct"/>
          </w:tcPr>
          <w:p w14:paraId="2237444F" w14:textId="04BFB39D" w:rsidR="00715993" w:rsidRPr="005C2D3F" w:rsidRDefault="00715993" w:rsidP="0071599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59F094EC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DB41B7">
              <w:rPr>
                <w:b/>
                <w:bCs/>
                <w:sz w:val="30"/>
                <w:szCs w:val="30"/>
              </w:rPr>
              <w:t>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DB41B7">
              <w:rPr>
                <w:b/>
                <w:bCs/>
                <w:sz w:val="30"/>
                <w:szCs w:val="30"/>
              </w:rPr>
              <w:t>767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DB41B7">
              <w:rPr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24" w:type="pct"/>
          </w:tcPr>
          <w:p w14:paraId="02C0C018" w14:textId="77777777" w:rsidR="00715993" w:rsidRPr="005C2D3F" w:rsidRDefault="00715993" w:rsidP="007159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796139D" w14:textId="59D7E38F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810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41" w:type="pct"/>
          </w:tcPr>
          <w:p w14:paraId="137B3F0A" w14:textId="77777777" w:rsidR="00715993" w:rsidRPr="005C2D3F" w:rsidRDefault="00715993" w:rsidP="007159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A2E144F" w14:textId="27E1B092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DB41B7">
              <w:rPr>
                <w:b/>
                <w:bCs/>
                <w:sz w:val="30"/>
                <w:szCs w:val="30"/>
              </w:rPr>
              <w:t>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DB41B7">
              <w:rPr>
                <w:b/>
                <w:bCs/>
                <w:sz w:val="30"/>
                <w:szCs w:val="30"/>
              </w:rPr>
              <w:t>767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DB41B7">
              <w:rPr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24" w:type="pct"/>
          </w:tcPr>
          <w:p w14:paraId="54CE04F2" w14:textId="77777777" w:rsidR="00715993" w:rsidRPr="005C2D3F" w:rsidRDefault="00715993" w:rsidP="007159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EA0A7A1" w14:textId="5A09FCFB" w:rsidR="00715993" w:rsidRPr="005C2D3F" w:rsidRDefault="00715993" w:rsidP="007159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810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900</w:t>
            </w:r>
          </w:p>
        </w:tc>
      </w:tr>
    </w:tbl>
    <w:p w14:paraId="7936C4BE" w14:textId="782D894B" w:rsidR="00207C4D" w:rsidRPr="001B101F" w:rsidRDefault="00207C4D" w:rsidP="001B101F">
      <w:pPr>
        <w:spacing w:line="240" w:lineRule="auto"/>
        <w:rPr>
          <w:rFonts w:asciiTheme="majorBidi" w:hAnsiTheme="majorBidi" w:cstheme="majorBidi"/>
          <w:sz w:val="18"/>
          <w:szCs w:val="18"/>
          <w:highlight w:val="cyan"/>
        </w:rPr>
      </w:pPr>
    </w:p>
    <w:tbl>
      <w:tblPr>
        <w:tblW w:w="96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87"/>
        <w:gridCol w:w="1843"/>
        <w:gridCol w:w="283"/>
        <w:gridCol w:w="1701"/>
      </w:tblGrid>
      <w:tr w:rsidR="005B57B7" w:rsidRPr="00623946" w14:paraId="5F9D4421" w14:textId="77777777" w:rsidTr="005B57B7">
        <w:trPr>
          <w:trHeight w:val="406"/>
          <w:tblHeader/>
        </w:trPr>
        <w:tc>
          <w:tcPr>
            <w:tcW w:w="5787" w:type="dxa"/>
            <w:vMerge w:val="restart"/>
            <w:shd w:val="clear" w:color="auto" w:fill="auto"/>
          </w:tcPr>
          <w:p w14:paraId="0D183F34" w14:textId="42D280A7" w:rsidR="005B57B7" w:rsidRPr="00623946" w:rsidRDefault="005B57B7" w:rsidP="00207C4D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03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ตราสารหนี้ที่เป็นหลักทรัพย์เผื่อขาย</w:t>
            </w:r>
            <w:r w:rsidR="000F27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(ในกองทุนส่วนบุคคล)</w:t>
            </w:r>
          </w:p>
        </w:tc>
        <w:tc>
          <w:tcPr>
            <w:tcW w:w="3827" w:type="dxa"/>
            <w:gridSpan w:val="3"/>
          </w:tcPr>
          <w:p w14:paraId="58841EC5" w14:textId="206152A7" w:rsidR="005B57B7" w:rsidRPr="00754092" w:rsidRDefault="005B57B7" w:rsidP="00207C4D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709F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5B57B7" w:rsidRPr="000635E6" w14:paraId="08818208" w14:textId="77777777" w:rsidTr="005B57B7">
        <w:trPr>
          <w:trHeight w:val="421"/>
          <w:tblHeader/>
        </w:trPr>
        <w:tc>
          <w:tcPr>
            <w:tcW w:w="5787" w:type="dxa"/>
            <w:vMerge/>
          </w:tcPr>
          <w:p w14:paraId="2F4B9AA7" w14:textId="77777777" w:rsidR="005B57B7" w:rsidRPr="00623946" w:rsidRDefault="005B57B7" w:rsidP="00207C4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0278CB65" w14:textId="0A8438FB" w:rsidR="005B57B7" w:rsidRPr="00754092" w:rsidRDefault="005B57B7" w:rsidP="00207C4D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3" w:type="dxa"/>
            <w:vAlign w:val="center"/>
          </w:tcPr>
          <w:p w14:paraId="6F1F832F" w14:textId="77777777" w:rsidR="005B57B7" w:rsidRPr="00754092" w:rsidRDefault="005B57B7" w:rsidP="00207C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F88356" w14:textId="1B80AC8D" w:rsidR="005B57B7" w:rsidRPr="00754092" w:rsidRDefault="005B57B7" w:rsidP="00207C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B57B7" w:rsidRPr="000635E6" w14:paraId="2B2D2ADF" w14:textId="77777777" w:rsidTr="005B57B7">
        <w:trPr>
          <w:trHeight w:val="421"/>
        </w:trPr>
        <w:tc>
          <w:tcPr>
            <w:tcW w:w="5787" w:type="dxa"/>
          </w:tcPr>
          <w:p w14:paraId="6B661092" w14:textId="77777777" w:rsidR="005B57B7" w:rsidRPr="00715993" w:rsidRDefault="005B57B7" w:rsidP="007159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59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อัตราดอกเบี้ยต่อปี </w:t>
            </w:r>
            <w:r w:rsidRPr="00715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3" w:type="dxa"/>
          </w:tcPr>
          <w:p w14:paraId="45969C90" w14:textId="52882AB2" w:rsidR="005B57B7" w:rsidRPr="00715993" w:rsidRDefault="005B57B7" w:rsidP="00E964D4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3.24 -</w:t>
            </w:r>
            <w:r w:rsidRPr="007159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3.49</w:t>
            </w:r>
          </w:p>
        </w:tc>
        <w:tc>
          <w:tcPr>
            <w:tcW w:w="283" w:type="dxa"/>
          </w:tcPr>
          <w:p w14:paraId="3E010CF7" w14:textId="77777777" w:rsidR="005B57B7" w:rsidRPr="00715993" w:rsidRDefault="005B57B7" w:rsidP="00E964D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5B329A" w14:textId="7FE08A52" w:rsidR="005B57B7" w:rsidRPr="00715993" w:rsidRDefault="005B57B7" w:rsidP="00E964D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1.62 -</w:t>
            </w:r>
            <w:r w:rsidRPr="007159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3.13</w:t>
            </w:r>
          </w:p>
        </w:tc>
      </w:tr>
    </w:tbl>
    <w:p w14:paraId="3C18CF22" w14:textId="77777777" w:rsidR="001B101F" w:rsidRPr="001B101F" w:rsidRDefault="001B101F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0D0BDAB" w14:textId="55B5232F" w:rsidR="00156D47" w:rsidRPr="007F22EF" w:rsidRDefault="00156D47" w:rsidP="001B05B2">
      <w:pPr>
        <w:tabs>
          <w:tab w:val="left" w:pos="360"/>
        </w:tabs>
        <w:spacing w:line="240" w:lineRule="auto"/>
        <w:ind w:left="540" w:right="-43"/>
        <w:jc w:val="thaiDistribute"/>
      </w:pPr>
      <w:r w:rsidRPr="007F22EF">
        <w:rPr>
          <w:rFonts w:hint="cs"/>
          <w:sz w:val="30"/>
          <w:szCs w:val="30"/>
          <w:cs/>
        </w:rPr>
        <w:t>รายการเคลื่อนไหวของตรา</w:t>
      </w:r>
      <w:r w:rsidRPr="001B05B2">
        <w:rPr>
          <w:rFonts w:asciiTheme="majorBidi" w:hAnsiTheme="majorBidi" w:hint="cs"/>
          <w:sz w:val="30"/>
          <w:szCs w:val="30"/>
          <w:cs/>
        </w:rPr>
        <w:t>สาร</w:t>
      </w:r>
      <w:r w:rsidRPr="007F22EF">
        <w:rPr>
          <w:rFonts w:hint="cs"/>
          <w:sz w:val="30"/>
          <w:szCs w:val="30"/>
          <w:cs/>
        </w:rPr>
        <w:t>หนี้ที่เป็นหลักทรัพย์เผื่อขาย (ในกองทุนส่วนบุคคล) สำหรับแต่ละปีสิ้นสุดวันที่</w:t>
      </w:r>
      <w:r w:rsidR="007F22EF" w:rsidRPr="007F22EF">
        <w:rPr>
          <w:rFonts w:hint="cs"/>
          <w:sz w:val="30"/>
          <w:szCs w:val="30"/>
          <w:cs/>
        </w:rPr>
        <w:t xml:space="preserve"> </w:t>
      </w:r>
      <w:r w:rsidR="001B05B2">
        <w:rPr>
          <w:sz w:val="30"/>
          <w:szCs w:val="30"/>
        </w:rPr>
        <w:br/>
      </w:r>
      <w:r w:rsidRPr="007F22EF">
        <w:rPr>
          <w:rFonts w:hint="cs"/>
          <w:sz w:val="30"/>
          <w:szCs w:val="30"/>
        </w:rPr>
        <w:t>31</w:t>
      </w:r>
      <w:r w:rsidR="00F40B6C">
        <w:rPr>
          <w:rFonts w:hint="cs"/>
          <w:sz w:val="30"/>
          <w:szCs w:val="30"/>
          <w:cs/>
        </w:rPr>
        <w:t xml:space="preserve"> </w:t>
      </w:r>
      <w:r w:rsidRPr="007F22EF">
        <w:rPr>
          <w:rFonts w:hint="cs"/>
          <w:sz w:val="30"/>
          <w:szCs w:val="30"/>
          <w:cs/>
        </w:rPr>
        <w:t>ธันวาคม มีดังนี้</w:t>
      </w:r>
      <w:r w:rsidRPr="007F22EF">
        <w:rPr>
          <w:rFonts w:hint="cs"/>
          <w:color w:val="000000"/>
          <w:cs/>
        </w:rPr>
        <w:t xml:space="preserve"> </w:t>
      </w:r>
    </w:p>
    <w:p w14:paraId="1FDFCA8B" w14:textId="2A71F11B" w:rsidR="00156D47" w:rsidRPr="001B101F" w:rsidRDefault="00156D47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23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060"/>
        <w:gridCol w:w="1063"/>
        <w:gridCol w:w="236"/>
        <w:gridCol w:w="1134"/>
        <w:gridCol w:w="270"/>
        <w:gridCol w:w="1260"/>
        <w:gridCol w:w="270"/>
        <w:gridCol w:w="1167"/>
        <w:gridCol w:w="237"/>
        <w:gridCol w:w="1026"/>
      </w:tblGrid>
      <w:tr w:rsidR="00156D47" w:rsidRPr="00F40B6C" w14:paraId="028EADC1" w14:textId="77777777" w:rsidTr="000764AC">
        <w:tc>
          <w:tcPr>
            <w:tcW w:w="3060" w:type="dxa"/>
            <w:shd w:val="clear" w:color="auto" w:fill="auto"/>
            <w:hideMark/>
          </w:tcPr>
          <w:p w14:paraId="32877A2B" w14:textId="77777777" w:rsidR="00156D47" w:rsidRPr="00F40B6C" w:rsidRDefault="00156D47" w:rsidP="00156D4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6663" w:type="dxa"/>
            <w:gridSpan w:val="9"/>
            <w:shd w:val="clear" w:color="auto" w:fill="auto"/>
            <w:hideMark/>
          </w:tcPr>
          <w:p w14:paraId="1266887C" w14:textId="5BEEBCF3" w:rsidR="00156D47" w:rsidRPr="00F40B6C" w:rsidRDefault="007F22EF" w:rsidP="005910F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40B6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Pr="00F40B6C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 w:rsidRPr="00F40B6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764AC" w:rsidRPr="00F40B6C" w14:paraId="751A8F03" w14:textId="77777777" w:rsidTr="000764AC">
        <w:tc>
          <w:tcPr>
            <w:tcW w:w="3060" w:type="dxa"/>
            <w:shd w:val="clear" w:color="auto" w:fill="auto"/>
            <w:vAlign w:val="bottom"/>
          </w:tcPr>
          <w:p w14:paraId="36AC7B23" w14:textId="340EB774" w:rsidR="007F22EF" w:rsidRPr="00F40B6C" w:rsidRDefault="007F22EF" w:rsidP="007F22E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  <w:vAlign w:val="bottom"/>
          </w:tcPr>
          <w:p w14:paraId="11FCC623" w14:textId="77777777" w:rsidR="007F22EF" w:rsidRPr="00F40B6C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49DDB8" w14:textId="77777777" w:rsidR="007F22EF" w:rsidRPr="00F40B6C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0B6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1CBADBE" w14:textId="77777777" w:rsidR="007F22EF" w:rsidRPr="00F40B6C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D519F4" w14:textId="77777777" w:rsidR="007F22EF" w:rsidRPr="00F40B6C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8DDF" w14:textId="77777777" w:rsidR="007F22EF" w:rsidRPr="00F40B6C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C4A86" w14:textId="3A018E07" w:rsidR="007F22EF" w:rsidRPr="00F40B6C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3DE75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FA0EEF" w14:textId="7EFA6EA8" w:rsidR="007F22EF" w:rsidRPr="00F40B6C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1BDE42" w14:textId="77777777" w:rsidR="007F22EF" w:rsidRPr="00F40B6C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2A7859" w14:textId="77777777" w:rsidR="007F22EF" w:rsidRPr="00BE5482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48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57B72A" w14:textId="77777777" w:rsidR="007F22EF" w:rsidRPr="00BE5482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3416">
              <w:rPr>
                <w:rFonts w:hint="cs"/>
                <w:sz w:val="30"/>
                <w:szCs w:val="30"/>
                <w:cs/>
              </w:rPr>
              <w:t>31</w:t>
            </w:r>
            <w:r w:rsidRPr="00BE5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22EF" w:rsidRPr="00F40B6C" w14:paraId="1D6F359A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16ED4E3E" w14:textId="77777777" w:rsidR="007F22EF" w:rsidRPr="00F40B6C" w:rsidRDefault="007F22EF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28DF6695" w14:textId="2113B5EA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F40B6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F22EF" w:rsidRPr="00F40B6C" w14:paraId="45448635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4E6815C2" w14:textId="77777777" w:rsidR="007F22EF" w:rsidRPr="00F40B6C" w:rsidRDefault="007F22EF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663" w:type="dxa"/>
            <w:gridSpan w:val="9"/>
          </w:tcPr>
          <w:p w14:paraId="0A1791E4" w14:textId="77777777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64AC" w:rsidRPr="00F40B6C" w14:paraId="4194CA7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F1F340C" w14:textId="59470710" w:rsidR="007F22EF" w:rsidRPr="00F40B6C" w:rsidRDefault="007F22EF" w:rsidP="0082492F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sz w:val="30"/>
                <w:szCs w:val="30"/>
                <w:cs/>
              </w:rPr>
              <w:t>ตราสารหนี้ที่เป็นหลักทรัพย์เผื่อ</w:t>
            </w:r>
            <w:r w:rsidR="000764AC" w:rsidRPr="00F40B6C">
              <w:rPr>
                <w:rFonts w:hint="cs"/>
                <w:sz w:val="30"/>
                <w:szCs w:val="30"/>
                <w:cs/>
              </w:rPr>
              <w:t>ข</w:t>
            </w:r>
            <w:r w:rsidRPr="00F40B6C">
              <w:rPr>
                <w:sz w:val="30"/>
                <w:szCs w:val="30"/>
                <w:cs/>
              </w:rPr>
              <w:t>าย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60F7EE3D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7B1C845A" w14:textId="227B85FC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250,598</w:t>
            </w:r>
          </w:p>
        </w:tc>
        <w:tc>
          <w:tcPr>
            <w:tcW w:w="236" w:type="dxa"/>
            <w:vAlign w:val="bottom"/>
          </w:tcPr>
          <w:p w14:paraId="100E624A" w14:textId="77777777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69E6A1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2DD7273" w14:textId="28C1B057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11,329,978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C56C8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FE5C51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411A088E" w14:textId="71283B68" w:rsidR="007F22EF" w:rsidRPr="00F40B6C" w:rsidRDefault="007F22EF" w:rsidP="007F22EF">
            <w:pPr>
              <w:pStyle w:val="acctfourfigures"/>
              <w:tabs>
                <w:tab w:val="clear" w:pos="765"/>
                <w:tab w:val="left" w:pos="101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(12,593,521)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6F785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1AD4254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2126B2D" w14:textId="2ED66D94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36,276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A69097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6C06A0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  <w:p w14:paraId="3C05B245" w14:textId="3E46E019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4,023,331</w:t>
            </w:r>
          </w:p>
        </w:tc>
      </w:tr>
      <w:tr w:rsidR="000764AC" w:rsidRPr="001B101F" w14:paraId="0B21FC15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C38336F" w14:textId="77777777" w:rsidR="00CD10CE" w:rsidRPr="001B101F" w:rsidRDefault="00CD10CE" w:rsidP="0082492F">
            <w:pPr>
              <w:ind w:left="118" w:hanging="118"/>
              <w:rPr>
                <w:sz w:val="20"/>
                <w:szCs w:val="20"/>
                <w:cs/>
              </w:rPr>
            </w:pPr>
          </w:p>
        </w:tc>
        <w:tc>
          <w:tcPr>
            <w:tcW w:w="1063" w:type="dxa"/>
            <w:vAlign w:val="bottom"/>
          </w:tcPr>
          <w:p w14:paraId="231A0FAE" w14:textId="77777777" w:rsidR="00CD10CE" w:rsidRPr="001B101F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83E55" w14:textId="77777777" w:rsidR="00CD10CE" w:rsidRPr="001B101F" w:rsidRDefault="00CD10CE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C1E98" w14:textId="77777777" w:rsidR="00CD10CE" w:rsidRPr="001B101F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6D49" w14:textId="77777777" w:rsidR="00CD10CE" w:rsidRPr="001B101F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3489B" w14:textId="77777777" w:rsidR="00CD10CE" w:rsidRPr="001B101F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56044" w14:textId="77777777" w:rsidR="00CD10CE" w:rsidRPr="001B101F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4AD138" w14:textId="77777777" w:rsidR="00CD10CE" w:rsidRPr="001B101F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4913E3" w14:textId="77777777" w:rsidR="00CD10CE" w:rsidRPr="001B101F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8C9AF7" w14:textId="77777777" w:rsidR="00CD10CE" w:rsidRPr="001B101F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GB" w:eastAsia="en-GB"/>
              </w:rPr>
            </w:pPr>
          </w:p>
        </w:tc>
      </w:tr>
      <w:tr w:rsidR="000764AC" w:rsidRPr="00F40B6C" w14:paraId="3D97BB70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3EA3B558" w14:textId="6D8F8915" w:rsidR="007F22EF" w:rsidRPr="00F40B6C" w:rsidRDefault="007F22EF" w:rsidP="007F22EF">
            <w:pPr>
              <w:rPr>
                <w:sz w:val="30"/>
                <w:szCs w:val="30"/>
                <w:cs/>
              </w:rPr>
            </w:pPr>
            <w:r w:rsidRPr="00F40B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1063" w:type="dxa"/>
          </w:tcPr>
          <w:p w14:paraId="2970BB00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4C2B428" w14:textId="77777777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865579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89CEDB" w14:textId="77777777" w:rsidR="007F22EF" w:rsidRPr="00F40B6C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1A7D7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209562" w14:textId="77777777" w:rsidR="007F22EF" w:rsidRPr="00F40B6C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C0FA5DF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F5B2A9D" w14:textId="77777777" w:rsidR="007F22EF" w:rsidRPr="00F40B6C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7E9145" w14:textId="77777777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0764AC" w:rsidRPr="00F40B6C" w14:paraId="34BA214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04294448" w14:textId="1EF73C50" w:rsidR="007F22EF" w:rsidRPr="00F40B6C" w:rsidRDefault="007F22EF" w:rsidP="00CD10CE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3E2D1EFA" w14:textId="389AEC32" w:rsidR="007F22EF" w:rsidRPr="00F40B6C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40A25B9" w14:textId="77777777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6204B" w14:textId="586989B0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829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,679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1C147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08726" w14:textId="565AD00B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582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,000)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AC27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D20480" w14:textId="1F5EF3F6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F40B6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035C0C" w14:textId="77777777" w:rsidR="007F22EF" w:rsidRPr="00F40B6C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EFF04" w14:textId="5F378E80" w:rsidR="007F22EF" w:rsidRPr="00F40B6C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</w:t>
            </w:r>
            <w:r w:rsidRPr="00F40B6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0,598</w:t>
            </w:r>
          </w:p>
        </w:tc>
      </w:tr>
    </w:tbl>
    <w:p w14:paraId="1856EEB2" w14:textId="77777777" w:rsidR="00DB41B7" w:rsidRPr="001B101F" w:rsidRDefault="00DB41B7" w:rsidP="00DB41B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p w14:paraId="17CF796C" w14:textId="77777777" w:rsidR="00A9741F" w:rsidRPr="005C2D3F" w:rsidRDefault="00A9741F" w:rsidP="00A9741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C2D3F">
        <w:rPr>
          <w:rFonts w:asciiTheme="majorBidi" w:hAnsi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0D71E98C" w14:textId="77777777" w:rsidR="00320A81" w:rsidRPr="001B101F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1"/>
        <w:gridCol w:w="1205"/>
        <w:gridCol w:w="239"/>
        <w:gridCol w:w="1123"/>
        <w:gridCol w:w="265"/>
        <w:gridCol w:w="1247"/>
        <w:gridCol w:w="239"/>
        <w:gridCol w:w="1180"/>
      </w:tblGrid>
      <w:tr w:rsidR="00F06474" w:rsidRPr="005C2D3F" w14:paraId="5E9D5181" w14:textId="77777777" w:rsidTr="00193823">
        <w:tc>
          <w:tcPr>
            <w:tcW w:w="1602" w:type="pct"/>
          </w:tcPr>
          <w:p w14:paraId="66195402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74B8BABF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6DE13269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357DE40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0CF6440D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0E2" w:rsidRPr="005C2D3F" w14:paraId="3964F802" w14:textId="77777777" w:rsidTr="00512F23">
        <w:tc>
          <w:tcPr>
            <w:tcW w:w="1602" w:type="pct"/>
          </w:tcPr>
          <w:p w14:paraId="544CB733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E1D0A9A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  <w:vAlign w:val="center"/>
          </w:tcPr>
          <w:p w14:paraId="5B2C7F13" w14:textId="36178F5E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" w:type="pct"/>
            <w:vAlign w:val="center"/>
          </w:tcPr>
          <w:p w14:paraId="5513E088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6999912" w14:textId="7FDE68B8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14:paraId="7D92354E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6D13F595" w14:textId="2E5EF49C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" w:type="pct"/>
            <w:vAlign w:val="center"/>
          </w:tcPr>
          <w:p w14:paraId="31C145E6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EA34A44" w14:textId="6324A0F7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193823" w:rsidRPr="005C2D3F" w14:paraId="6BEBD060" w14:textId="77777777" w:rsidTr="00E83591">
        <w:tc>
          <w:tcPr>
            <w:tcW w:w="1602" w:type="pct"/>
          </w:tcPr>
          <w:p w14:paraId="718B2E61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37F2E49" w14:textId="77777777" w:rsidR="00193823" w:rsidRPr="005C2D3F" w:rsidRDefault="00193823" w:rsidP="00193823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411F617D" w14:textId="77777777" w:rsidR="00193823" w:rsidRPr="005C2D3F" w:rsidRDefault="00193823" w:rsidP="00193823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0E2" w:rsidRPr="005C2D3F" w14:paraId="53487BBB" w14:textId="77777777" w:rsidTr="00193823">
        <w:tc>
          <w:tcPr>
            <w:tcW w:w="1602" w:type="pct"/>
          </w:tcPr>
          <w:p w14:paraId="50A5D628" w14:textId="180737F3" w:rsidR="00D540E2" w:rsidRPr="005C2D3F" w:rsidRDefault="00D540E2" w:rsidP="00D540E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กิจการที่เกี่ยวข้องกัน</w:t>
            </w:r>
            <w:r w:rsidRPr="005C2D3F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519" w:type="pct"/>
          </w:tcPr>
          <w:p w14:paraId="051589F0" w14:textId="1033315F" w:rsidR="00D540E2" w:rsidRPr="005C2D3F" w:rsidRDefault="003C303F" w:rsidP="00D540E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1" w:type="pct"/>
          </w:tcPr>
          <w:p w14:paraId="265961A7" w14:textId="6D4169DC" w:rsidR="00D540E2" w:rsidRPr="005C2D3F" w:rsidRDefault="005D1FA7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D1FA7">
              <w:rPr>
                <w:sz w:val="30"/>
                <w:szCs w:val="30"/>
              </w:rPr>
              <w:t>881,116</w:t>
            </w:r>
          </w:p>
        </w:tc>
        <w:tc>
          <w:tcPr>
            <w:tcW w:w="125" w:type="pct"/>
          </w:tcPr>
          <w:p w14:paraId="4E04169D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0DE461CD" w14:textId="67D37005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671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015</w:t>
            </w:r>
          </w:p>
        </w:tc>
        <w:tc>
          <w:tcPr>
            <w:tcW w:w="139" w:type="pct"/>
          </w:tcPr>
          <w:p w14:paraId="0D88A402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4E088C7C" w14:textId="730C5035" w:rsidR="00D540E2" w:rsidRPr="005C2D3F" w:rsidRDefault="005D1FA7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D1FA7">
              <w:rPr>
                <w:sz w:val="30"/>
                <w:szCs w:val="30"/>
              </w:rPr>
              <w:t>1,102,146</w:t>
            </w:r>
          </w:p>
        </w:tc>
        <w:tc>
          <w:tcPr>
            <w:tcW w:w="125" w:type="pct"/>
          </w:tcPr>
          <w:p w14:paraId="39024DE2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2872B2F7" w14:textId="11002CE0" w:rsidR="00D540E2" w:rsidRPr="005C2D3F" w:rsidRDefault="003C303F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130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315</w:t>
            </w:r>
          </w:p>
        </w:tc>
      </w:tr>
      <w:tr w:rsidR="00D540E2" w:rsidRPr="005C2D3F" w14:paraId="09118CC1" w14:textId="77777777" w:rsidTr="00193823">
        <w:tc>
          <w:tcPr>
            <w:tcW w:w="1602" w:type="pct"/>
          </w:tcPr>
          <w:p w14:paraId="1EBF9226" w14:textId="5B8BAA0A" w:rsidR="00D540E2" w:rsidRPr="005C2D3F" w:rsidRDefault="00D540E2" w:rsidP="00D540E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19" w:type="pct"/>
          </w:tcPr>
          <w:p w14:paraId="36566DC8" w14:textId="77777777" w:rsidR="00D540E2" w:rsidRPr="005C2D3F" w:rsidRDefault="00D540E2" w:rsidP="00D540E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CBE716B" w14:textId="6057A6D4" w:rsidR="00D540E2" w:rsidRPr="005C2D3F" w:rsidRDefault="005D1FA7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D1FA7">
              <w:rPr>
                <w:sz w:val="30"/>
                <w:szCs w:val="30"/>
              </w:rPr>
              <w:t>2,694,212</w:t>
            </w:r>
          </w:p>
        </w:tc>
        <w:tc>
          <w:tcPr>
            <w:tcW w:w="125" w:type="pct"/>
          </w:tcPr>
          <w:p w14:paraId="2111CE98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2F63F4" w14:textId="6B1D1292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380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392</w:t>
            </w:r>
          </w:p>
        </w:tc>
        <w:tc>
          <w:tcPr>
            <w:tcW w:w="139" w:type="pct"/>
          </w:tcPr>
          <w:p w14:paraId="0C1A4D1A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80CA088" w14:textId="2D6E09C2" w:rsidR="00D540E2" w:rsidRPr="005C2D3F" w:rsidRDefault="005D1FA7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D1FA7">
              <w:rPr>
                <w:sz w:val="30"/>
                <w:szCs w:val="30"/>
              </w:rPr>
              <w:t>1,006,398</w:t>
            </w:r>
          </w:p>
        </w:tc>
        <w:tc>
          <w:tcPr>
            <w:tcW w:w="125" w:type="pct"/>
          </w:tcPr>
          <w:p w14:paraId="47776330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A2503DA" w14:textId="28B46F3D" w:rsidR="00D540E2" w:rsidRPr="005C2D3F" w:rsidRDefault="003C303F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767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223</w:t>
            </w:r>
          </w:p>
        </w:tc>
      </w:tr>
      <w:tr w:rsidR="00D540E2" w:rsidRPr="005C2D3F" w14:paraId="31FD4816" w14:textId="77777777" w:rsidTr="00193823">
        <w:tc>
          <w:tcPr>
            <w:tcW w:w="1602" w:type="pct"/>
          </w:tcPr>
          <w:p w14:paraId="01517154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2C75533F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C07666A" w14:textId="16AFA45A" w:rsidR="00D540E2" w:rsidRPr="005C2D3F" w:rsidRDefault="005D1FA7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3,575,328</w:t>
            </w:r>
          </w:p>
        </w:tc>
        <w:tc>
          <w:tcPr>
            <w:tcW w:w="125" w:type="pct"/>
          </w:tcPr>
          <w:p w14:paraId="32F0BD46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899F092" w14:textId="305C95B1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051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39" w:type="pct"/>
          </w:tcPr>
          <w:p w14:paraId="24AEF3D6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66CD0BFE" w14:textId="50A80AA2" w:rsidR="00D540E2" w:rsidRPr="005C2D3F" w:rsidRDefault="005D1FA7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2,108,544</w:t>
            </w:r>
          </w:p>
        </w:tc>
        <w:tc>
          <w:tcPr>
            <w:tcW w:w="125" w:type="pct"/>
          </w:tcPr>
          <w:p w14:paraId="6351F267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9CD3F2B" w14:textId="229B3764" w:rsidR="00D540E2" w:rsidRPr="005C2D3F" w:rsidRDefault="003C303F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897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538</w:t>
            </w:r>
          </w:p>
        </w:tc>
      </w:tr>
      <w:tr w:rsidR="00D540E2" w:rsidRPr="005C2D3F" w14:paraId="7F412347" w14:textId="77777777" w:rsidTr="00193823">
        <w:tc>
          <w:tcPr>
            <w:tcW w:w="1602" w:type="pct"/>
          </w:tcPr>
          <w:p w14:paraId="5CC34A4F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19" w:type="pct"/>
          </w:tcPr>
          <w:p w14:paraId="4B069C21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57A07940" w14:textId="6B6D51A7" w:rsidR="00D540E2" w:rsidRPr="005C2D3F" w:rsidRDefault="005D1FA7" w:rsidP="00D540E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 w:rsidRPr="005D1FA7">
              <w:rPr>
                <w:sz w:val="30"/>
                <w:szCs w:val="30"/>
              </w:rPr>
              <w:t>(395,194)</w:t>
            </w:r>
          </w:p>
        </w:tc>
        <w:tc>
          <w:tcPr>
            <w:tcW w:w="125" w:type="pct"/>
          </w:tcPr>
          <w:p w14:paraId="42586F3B" w14:textId="77777777" w:rsidR="00D540E2" w:rsidRPr="005C2D3F" w:rsidRDefault="00D540E2" w:rsidP="00D540E2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5B00240" w14:textId="621F93C8" w:rsidR="00D540E2" w:rsidRPr="005C2D3F" w:rsidRDefault="00D540E2" w:rsidP="00D540E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433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953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5C532698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7CFC6AC9" w14:textId="5730C8F0" w:rsidR="00D540E2" w:rsidRPr="005C2D3F" w:rsidRDefault="00405B16" w:rsidP="00D540E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(9,241)</w:t>
            </w:r>
          </w:p>
        </w:tc>
        <w:tc>
          <w:tcPr>
            <w:tcW w:w="125" w:type="pct"/>
          </w:tcPr>
          <w:p w14:paraId="7A998B7D" w14:textId="77777777" w:rsidR="00D540E2" w:rsidRPr="005C2D3F" w:rsidRDefault="00D540E2" w:rsidP="00D540E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18" w:type="pct"/>
          </w:tcPr>
          <w:p w14:paraId="6F893EF5" w14:textId="22FA2C67" w:rsidR="00D540E2" w:rsidRPr="005C2D3F" w:rsidRDefault="00D540E2" w:rsidP="00D540E2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10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217</w:t>
            </w:r>
            <w:r>
              <w:rPr>
                <w:sz w:val="30"/>
                <w:szCs w:val="30"/>
              </w:rPr>
              <w:t>)</w:t>
            </w:r>
          </w:p>
        </w:tc>
      </w:tr>
      <w:tr w:rsidR="00D540E2" w:rsidRPr="005C2D3F" w14:paraId="470ABE1E" w14:textId="77777777" w:rsidTr="00193823">
        <w:tc>
          <w:tcPr>
            <w:tcW w:w="1602" w:type="pct"/>
          </w:tcPr>
          <w:p w14:paraId="00F358C0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12A07E44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218B93E" w14:textId="30142DC0" w:rsidR="00D540E2" w:rsidRPr="005C2D3F" w:rsidRDefault="005D1FA7" w:rsidP="00B027A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3,180,134</w:t>
            </w:r>
          </w:p>
        </w:tc>
        <w:tc>
          <w:tcPr>
            <w:tcW w:w="125" w:type="pct"/>
          </w:tcPr>
          <w:p w14:paraId="798749E3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62A8129" w14:textId="1FF43680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617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39" w:type="pct"/>
          </w:tcPr>
          <w:p w14:paraId="37A9F582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0E3C607C" w14:textId="70C57031" w:rsidR="00D540E2" w:rsidRPr="005C2D3F" w:rsidRDefault="005D1FA7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D1FA7">
              <w:rPr>
                <w:b/>
                <w:bCs/>
                <w:sz w:val="30"/>
                <w:szCs w:val="30"/>
              </w:rPr>
              <w:t>2,099,303</w:t>
            </w:r>
          </w:p>
        </w:tc>
        <w:tc>
          <w:tcPr>
            <w:tcW w:w="125" w:type="pct"/>
          </w:tcPr>
          <w:p w14:paraId="3D4E29DF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A92C05" w14:textId="0A17A160" w:rsidR="00D540E2" w:rsidRPr="005C2D3F" w:rsidRDefault="003C303F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887</w:t>
            </w:r>
            <w:r w:rsidR="00D540E2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321</w:t>
            </w:r>
          </w:p>
        </w:tc>
      </w:tr>
      <w:tr w:rsidR="00D540E2" w:rsidRPr="001B101F" w14:paraId="29C1C752" w14:textId="77777777" w:rsidTr="00E83591">
        <w:tc>
          <w:tcPr>
            <w:tcW w:w="1602" w:type="pct"/>
          </w:tcPr>
          <w:p w14:paraId="022C59F2" w14:textId="77777777" w:rsidR="00D540E2" w:rsidRPr="001B101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19" w:type="pct"/>
          </w:tcPr>
          <w:p w14:paraId="7A83529B" w14:textId="77777777" w:rsidR="00D540E2" w:rsidRPr="001B101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879" w:type="pct"/>
            <w:gridSpan w:val="7"/>
          </w:tcPr>
          <w:p w14:paraId="1B04FF45" w14:textId="77777777" w:rsidR="00D540E2" w:rsidRPr="001B101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20"/>
                <w:szCs w:val="20"/>
                <w:cs/>
              </w:rPr>
            </w:pPr>
          </w:p>
        </w:tc>
      </w:tr>
      <w:tr w:rsidR="00D540E2" w:rsidRPr="005C2D3F" w14:paraId="56F21454" w14:textId="77777777" w:rsidTr="003A0F57">
        <w:trPr>
          <w:trHeight w:val="425"/>
        </w:trPr>
        <w:tc>
          <w:tcPr>
            <w:tcW w:w="2121" w:type="pct"/>
            <w:gridSpan w:val="2"/>
          </w:tcPr>
          <w:p w14:paraId="0A0852AF" w14:textId="6B5268FF" w:rsidR="00D540E2" w:rsidRPr="005C2D3F" w:rsidRDefault="00D540E2" w:rsidP="00D540E2">
            <w:pPr>
              <w:spacing w:line="240" w:lineRule="auto"/>
              <w:ind w:left="162" w:right="-45" w:hanging="16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="003A0F57">
              <w:rPr>
                <w:rFonts w:hint="cs"/>
                <w:sz w:val="30"/>
                <w:szCs w:val="30"/>
                <w:cs/>
              </w:rPr>
              <w:t xml:space="preserve"> (</w:t>
            </w:r>
            <w:r w:rsidR="003A0F57" w:rsidRPr="005C2D3F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3A0F57">
              <w:rPr>
                <w:rFonts w:hint="cs"/>
                <w:sz w:val="30"/>
                <w:szCs w:val="30"/>
                <w:cs/>
              </w:rPr>
              <w:t>)</w:t>
            </w:r>
            <w:r w:rsidRPr="005C2D3F">
              <w:rPr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7C58B865" w14:textId="4F086033" w:rsidR="00D540E2" w:rsidRPr="003C5B25" w:rsidRDefault="00A20E1E" w:rsidP="003A0F57">
            <w:pPr>
              <w:pStyle w:val="BodyText"/>
              <w:tabs>
                <w:tab w:val="decimal" w:pos="1518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10,170</w:t>
            </w:r>
          </w:p>
        </w:tc>
        <w:tc>
          <w:tcPr>
            <w:tcW w:w="125" w:type="pct"/>
            <w:vAlign w:val="bottom"/>
          </w:tcPr>
          <w:p w14:paraId="72A6FD10" w14:textId="77777777" w:rsidR="00D540E2" w:rsidRPr="003C5B25" w:rsidRDefault="00D540E2" w:rsidP="003A0F57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47511E" w14:textId="0E37C461" w:rsidR="00D540E2" w:rsidRPr="003C5B25" w:rsidRDefault="00D540E2" w:rsidP="003A0F57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b/>
                <w:bCs/>
                <w:sz w:val="30"/>
                <w:szCs w:val="30"/>
              </w:rPr>
              <w:t>3</w:t>
            </w:r>
            <w:r w:rsidRPr="003C5B25">
              <w:rPr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b/>
                <w:bCs/>
                <w:sz w:val="30"/>
                <w:szCs w:val="30"/>
              </w:rPr>
              <w:t>534</w:t>
            </w:r>
            <w:r w:rsidRPr="003C5B25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pct"/>
            <w:vAlign w:val="bottom"/>
          </w:tcPr>
          <w:p w14:paraId="49FF9A94" w14:textId="77777777" w:rsidR="00D540E2" w:rsidRPr="003C5B25" w:rsidRDefault="00D540E2" w:rsidP="003A0F57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vAlign w:val="bottom"/>
          </w:tcPr>
          <w:p w14:paraId="6DD9FFD2" w14:textId="14673A35" w:rsidR="00D540E2" w:rsidRPr="003C5B25" w:rsidRDefault="00405B16" w:rsidP="003A0F57">
            <w:pPr>
              <w:pStyle w:val="BodyText"/>
              <w:tabs>
                <w:tab w:val="decimal" w:pos="1518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5" w:type="pct"/>
            <w:vAlign w:val="bottom"/>
          </w:tcPr>
          <w:p w14:paraId="5F38163F" w14:textId="77777777" w:rsidR="00D540E2" w:rsidRPr="003C5B25" w:rsidRDefault="00D540E2" w:rsidP="003A0F57">
            <w:pPr>
              <w:pStyle w:val="BodyText"/>
              <w:tabs>
                <w:tab w:val="decimal" w:pos="892"/>
              </w:tabs>
              <w:spacing w:after="0"/>
              <w:ind w:left="-108" w:right="-5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05BA4B94" w14:textId="614773F7" w:rsidR="00D540E2" w:rsidRPr="003C5B25" w:rsidRDefault="00D540E2" w:rsidP="003A0F57">
            <w:pPr>
              <w:pStyle w:val="BodyText"/>
              <w:tabs>
                <w:tab w:val="decimal" w:pos="1512"/>
              </w:tabs>
              <w:spacing w:after="0"/>
              <w:ind w:left="-108" w:right="-54"/>
              <w:jc w:val="right"/>
              <w:rPr>
                <w:b/>
                <w:bCs/>
                <w:sz w:val="30"/>
                <w:szCs w:val="30"/>
              </w:rPr>
            </w:pPr>
            <w:r w:rsidRPr="003C5B25">
              <w:rPr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b/>
                <w:bCs/>
                <w:sz w:val="30"/>
                <w:szCs w:val="30"/>
              </w:rPr>
              <w:t>986</w:t>
            </w:r>
            <w:r w:rsidRPr="003C5B25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22038DB8" w14:textId="38129602" w:rsidR="00320A81" w:rsidRPr="005C2D3F" w:rsidRDefault="00320A81" w:rsidP="005675EB">
      <w:pPr>
        <w:spacing w:line="240" w:lineRule="auto"/>
        <w:ind w:left="630" w:hanging="90"/>
        <w:rPr>
          <w:sz w:val="30"/>
          <w:szCs w:val="30"/>
        </w:rPr>
      </w:pPr>
      <w:r w:rsidRPr="005C2D3F">
        <w:rPr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7D60A18F" w14:textId="77777777" w:rsidR="00D76E64" w:rsidRPr="005C2D3F" w:rsidRDefault="00D76E64" w:rsidP="001C2344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987"/>
        <w:gridCol w:w="1205"/>
        <w:gridCol w:w="237"/>
        <w:gridCol w:w="1125"/>
        <w:gridCol w:w="270"/>
        <w:gridCol w:w="6"/>
        <w:gridCol w:w="1226"/>
        <w:gridCol w:w="12"/>
        <w:gridCol w:w="226"/>
        <w:gridCol w:w="11"/>
        <w:gridCol w:w="1198"/>
      </w:tblGrid>
      <w:tr w:rsidR="00F06474" w:rsidRPr="005C2D3F" w14:paraId="7F8AAF4D" w14:textId="77777777" w:rsidTr="004B5F7D">
        <w:trPr>
          <w:tblHeader/>
        </w:trPr>
        <w:tc>
          <w:tcPr>
            <w:tcW w:w="1601" w:type="pct"/>
          </w:tcPr>
          <w:p w14:paraId="7F22E35B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7879165D" w14:textId="77777777" w:rsidR="00F06474" w:rsidRPr="005C2D3F" w:rsidRDefault="00F06474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585BD4CF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600001C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6"/>
          </w:tcPr>
          <w:p w14:paraId="59111620" w14:textId="77777777" w:rsidR="00F06474" w:rsidRPr="005C2D3F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0E2" w:rsidRPr="005C2D3F" w14:paraId="660A54E4" w14:textId="77777777" w:rsidTr="00512F23">
        <w:trPr>
          <w:tblHeader/>
        </w:trPr>
        <w:tc>
          <w:tcPr>
            <w:tcW w:w="1601" w:type="pct"/>
          </w:tcPr>
          <w:p w14:paraId="06740979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2C9C1B09" w14:textId="77777777" w:rsidR="00D540E2" w:rsidRPr="005C2D3F" w:rsidRDefault="00D540E2" w:rsidP="00D540E2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  <w:vAlign w:val="center"/>
          </w:tcPr>
          <w:p w14:paraId="7BC5E4F5" w14:textId="521940E2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vAlign w:val="center"/>
          </w:tcPr>
          <w:p w14:paraId="71ED9026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BFF977" w14:textId="4480890F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7CD22737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vAlign w:val="center"/>
          </w:tcPr>
          <w:p w14:paraId="253752C8" w14:textId="127A2D23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" w:type="pct"/>
            <w:gridSpan w:val="2"/>
            <w:vAlign w:val="center"/>
          </w:tcPr>
          <w:p w14:paraId="566F886A" w14:textId="77777777" w:rsidR="00D540E2" w:rsidRPr="005C2D3F" w:rsidRDefault="00D540E2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0FD12879" w14:textId="618ED546" w:rsidR="00D540E2" w:rsidRPr="005C2D3F" w:rsidRDefault="003C303F" w:rsidP="00D540E2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A39BA" w:rsidRPr="005C2D3F" w14:paraId="74225740" w14:textId="77777777" w:rsidTr="00D540E2">
        <w:trPr>
          <w:tblHeader/>
        </w:trPr>
        <w:tc>
          <w:tcPr>
            <w:tcW w:w="1601" w:type="pct"/>
          </w:tcPr>
          <w:p w14:paraId="35678BBD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6068B47D" w14:textId="77777777" w:rsidR="003A39BA" w:rsidRPr="005C2D3F" w:rsidRDefault="003A39BA" w:rsidP="003A39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3" w:type="pct"/>
            <w:gridSpan w:val="10"/>
          </w:tcPr>
          <w:p w14:paraId="2BE10FA7" w14:textId="77777777" w:rsidR="003A39BA" w:rsidRPr="005C2D3F" w:rsidRDefault="003A39BA" w:rsidP="003A39BA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39BA" w:rsidRPr="005C2D3F" w14:paraId="7FCD27D4" w14:textId="77777777" w:rsidTr="00D540E2">
        <w:tc>
          <w:tcPr>
            <w:tcW w:w="1601" w:type="pct"/>
          </w:tcPr>
          <w:p w14:paraId="647A2D6E" w14:textId="67FA117C" w:rsidR="003A39BA" w:rsidRPr="005C2D3F" w:rsidRDefault="003A39BA" w:rsidP="003A39BA">
            <w:pPr>
              <w:pStyle w:val="BodyText"/>
              <w:spacing w:after="0"/>
              <w:ind w:right="-131"/>
              <w:rPr>
                <w:sz w:val="28"/>
                <w:szCs w:val="28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16" w:type="pct"/>
          </w:tcPr>
          <w:p w14:paraId="3E2DC67A" w14:textId="77777777" w:rsidR="003A39BA" w:rsidRPr="005C2D3F" w:rsidRDefault="003A39BA" w:rsidP="003A39BA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D241746" w14:textId="77777777" w:rsidR="003A39BA" w:rsidRPr="005C2D3F" w:rsidRDefault="003A39BA" w:rsidP="003A39BA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C9DDA47" w14:textId="77777777" w:rsidR="003A39BA" w:rsidRPr="005C2D3F" w:rsidRDefault="003A39BA" w:rsidP="003A39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7ECBCDC0" w14:textId="77777777" w:rsidR="003A39BA" w:rsidRPr="005C2D3F" w:rsidRDefault="003A39BA" w:rsidP="003A39B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6BA1379B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2DF3510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6803751C" w14:textId="77777777" w:rsidR="003A39BA" w:rsidRPr="005C2D3F" w:rsidRDefault="003A39BA" w:rsidP="003A39B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67B0AC41" w14:textId="77777777" w:rsidR="003A39BA" w:rsidRPr="005C2D3F" w:rsidRDefault="003A39BA" w:rsidP="003A39B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D540E2" w:rsidRPr="005C2D3F" w14:paraId="0C6F6B9C" w14:textId="77777777" w:rsidTr="00D540E2">
        <w:tc>
          <w:tcPr>
            <w:tcW w:w="1601" w:type="pct"/>
          </w:tcPr>
          <w:p w14:paraId="7C7DF7A2" w14:textId="77777777" w:rsidR="00D540E2" w:rsidRPr="005C2D3F" w:rsidRDefault="00D540E2" w:rsidP="00D540E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0791F95E" w14:textId="77777777" w:rsidR="00D540E2" w:rsidRPr="005C2D3F" w:rsidRDefault="00D540E2" w:rsidP="00D540E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61833D7" w14:textId="2624A744" w:rsidR="00D540E2" w:rsidRPr="005C2D3F" w:rsidRDefault="00CE2CA5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881,116</w:t>
            </w:r>
          </w:p>
        </w:tc>
        <w:tc>
          <w:tcPr>
            <w:tcW w:w="124" w:type="pct"/>
          </w:tcPr>
          <w:p w14:paraId="6989646B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6DE483E" w14:textId="2F9B9777" w:rsidR="00D540E2" w:rsidRPr="005C2D3F" w:rsidRDefault="003C303F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671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005</w:t>
            </w:r>
          </w:p>
        </w:tc>
        <w:tc>
          <w:tcPr>
            <w:tcW w:w="141" w:type="pct"/>
          </w:tcPr>
          <w:p w14:paraId="28865787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44D8AA30" w14:textId="2EDDAD1F" w:rsidR="00D540E2" w:rsidRPr="005C2D3F" w:rsidRDefault="00CE2CA5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943,217</w:t>
            </w:r>
          </w:p>
        </w:tc>
        <w:tc>
          <w:tcPr>
            <w:tcW w:w="124" w:type="pct"/>
            <w:gridSpan w:val="2"/>
          </w:tcPr>
          <w:p w14:paraId="4705CC9A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44870FA1" w14:textId="2D4253E4" w:rsidR="00D540E2" w:rsidRPr="005C2D3F" w:rsidRDefault="003C303F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027</w:t>
            </w:r>
            <w:r w:rsidR="00D540E2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744</w:t>
            </w:r>
          </w:p>
        </w:tc>
      </w:tr>
      <w:tr w:rsidR="00D540E2" w:rsidRPr="005C2D3F" w14:paraId="2B60DF26" w14:textId="77777777" w:rsidTr="00D540E2">
        <w:tc>
          <w:tcPr>
            <w:tcW w:w="1601" w:type="pct"/>
          </w:tcPr>
          <w:p w14:paraId="297FE42A" w14:textId="77777777" w:rsidR="00D540E2" w:rsidRPr="005C2D3F" w:rsidRDefault="00D540E2" w:rsidP="00D540E2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2A60E458" w14:textId="77777777" w:rsidR="00D540E2" w:rsidRPr="005C2D3F" w:rsidRDefault="00D540E2" w:rsidP="00D540E2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224C993" w14:textId="77777777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385602CA" w14:textId="77777777" w:rsidR="00D540E2" w:rsidRPr="005C2D3F" w:rsidRDefault="00D540E2" w:rsidP="00D540E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56B5D8EC" w14:textId="77777777" w:rsidR="00D540E2" w:rsidRPr="005C2D3F" w:rsidRDefault="00D540E2" w:rsidP="00D540E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194FB1E6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1688811" w14:textId="77777777" w:rsidR="00D540E2" w:rsidRPr="005C2D3F" w:rsidRDefault="00D540E2" w:rsidP="00D540E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4238C0E7" w14:textId="77777777" w:rsidR="00D540E2" w:rsidRPr="005C2D3F" w:rsidRDefault="00D540E2" w:rsidP="00D540E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164D37C3" w14:textId="77777777" w:rsidR="00D540E2" w:rsidRPr="005C2D3F" w:rsidRDefault="00D540E2" w:rsidP="00D540E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EE4093" w:rsidRPr="005C2D3F" w14:paraId="30421818" w14:textId="77777777" w:rsidTr="00D540E2">
        <w:tc>
          <w:tcPr>
            <w:tcW w:w="1601" w:type="pct"/>
          </w:tcPr>
          <w:p w14:paraId="3E5D8E32" w14:textId="36E320D3" w:rsidR="00EE4093" w:rsidRPr="005C2D3F" w:rsidRDefault="00EE4093" w:rsidP="00EE4093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 </w:t>
            </w: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3C30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2624E264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700DE214" w14:textId="48A7DCC5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FA70B9B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26751A58" w14:textId="0C93AC5A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75805E0F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58A55936" w14:textId="3354285C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78,434</w:t>
            </w:r>
          </w:p>
        </w:tc>
        <w:tc>
          <w:tcPr>
            <w:tcW w:w="124" w:type="pct"/>
            <w:gridSpan w:val="2"/>
          </w:tcPr>
          <w:p w14:paraId="5A5C5EE2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</w:tcPr>
          <w:p w14:paraId="24B0DE04" w14:textId="51B4FF36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241</w:t>
            </w:r>
          </w:p>
        </w:tc>
      </w:tr>
      <w:tr w:rsidR="00EE4093" w:rsidRPr="005C2D3F" w14:paraId="5A38B894" w14:textId="77777777" w:rsidTr="00D540E2">
        <w:tc>
          <w:tcPr>
            <w:tcW w:w="1601" w:type="pct"/>
          </w:tcPr>
          <w:p w14:paraId="72A325FC" w14:textId="2061FDD6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</w:rPr>
              <w:t xml:space="preserve"> - </w:t>
            </w:r>
            <w:r w:rsidRPr="003C303F">
              <w:rPr>
                <w:sz w:val="30"/>
                <w:szCs w:val="30"/>
              </w:rPr>
              <w:t>6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7F52982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464EE6" w14:textId="5283A83C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B4D8BF9" w14:textId="77777777" w:rsidR="00EE4093" w:rsidRPr="005C2D3F" w:rsidRDefault="00EE4093" w:rsidP="00EE4093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38FF8EB3" w14:textId="7266207F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F122831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369CBE5C" w14:textId="3E9D2198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61,133</w:t>
            </w:r>
          </w:p>
        </w:tc>
        <w:tc>
          <w:tcPr>
            <w:tcW w:w="124" w:type="pct"/>
            <w:gridSpan w:val="2"/>
          </w:tcPr>
          <w:p w14:paraId="363FB21A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4A071C0" w14:textId="5FC0583C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746</w:t>
            </w:r>
          </w:p>
        </w:tc>
      </w:tr>
      <w:tr w:rsidR="00EE4093" w:rsidRPr="005C2D3F" w14:paraId="14750AC2" w14:textId="77777777" w:rsidTr="00D540E2">
        <w:tc>
          <w:tcPr>
            <w:tcW w:w="1601" w:type="pct"/>
          </w:tcPr>
          <w:p w14:paraId="4D0DD9D6" w14:textId="356CBD76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</w:t>
            </w:r>
            <w:r w:rsidRPr="005C2D3F">
              <w:rPr>
                <w:sz w:val="30"/>
                <w:szCs w:val="30"/>
              </w:rPr>
              <w:t xml:space="preserve"> - </w:t>
            </w:r>
            <w:r w:rsidRPr="003C303F">
              <w:rPr>
                <w:sz w:val="30"/>
                <w:szCs w:val="30"/>
              </w:rPr>
              <w:t>12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276AB8F1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445B2FE" w14:textId="6841C14D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0F09204" w14:textId="77777777" w:rsidR="00EE4093" w:rsidRPr="005C2D3F" w:rsidRDefault="00EE4093" w:rsidP="00EE4093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681E71D3" w14:textId="4AA87239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301ABB4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2225027E" w14:textId="45C40E47" w:rsidR="00EE4093" w:rsidRPr="005C2D3F" w:rsidRDefault="00AC4E86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10,158</w:t>
            </w:r>
          </w:p>
        </w:tc>
        <w:tc>
          <w:tcPr>
            <w:tcW w:w="124" w:type="pct"/>
            <w:gridSpan w:val="2"/>
          </w:tcPr>
          <w:p w14:paraId="00DD570C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6610E79" w14:textId="465F827D" w:rsidR="00EE4093" w:rsidRPr="005C2D3F" w:rsidRDefault="00EE4093" w:rsidP="00EE4093">
            <w:pPr>
              <w:pStyle w:val="BodyText"/>
              <w:tabs>
                <w:tab w:val="decimal" w:pos="70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E4093" w:rsidRPr="005C2D3F" w14:paraId="4F2EC1AB" w14:textId="77777777" w:rsidTr="00D540E2">
        <w:tc>
          <w:tcPr>
            <w:tcW w:w="1601" w:type="pct"/>
          </w:tcPr>
          <w:p w14:paraId="692A6866" w14:textId="1C591D5C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303F">
              <w:rPr>
                <w:sz w:val="30"/>
                <w:szCs w:val="30"/>
              </w:rPr>
              <w:t>12</w:t>
            </w:r>
            <w:r w:rsidRPr="005C2D3F">
              <w:rPr>
                <w:sz w:val="30"/>
                <w:szCs w:val="30"/>
              </w:rPr>
              <w:t xml:space="preserve">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1AF40C8A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F91CACC" w14:textId="178D4234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71DC495" w14:textId="77777777" w:rsidR="00EE4093" w:rsidRPr="005C2D3F" w:rsidRDefault="00EE4093" w:rsidP="00EE4093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C0B651E" w14:textId="2710C3B2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32F356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single" w:sz="4" w:space="0" w:color="auto"/>
            </w:tcBorders>
          </w:tcPr>
          <w:p w14:paraId="39ADF000" w14:textId="19175976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</w:t>
            </w:r>
            <w:r w:rsidR="00AC4E86">
              <w:rPr>
                <w:sz w:val="30"/>
                <w:szCs w:val="30"/>
              </w:rPr>
              <w:t>204</w:t>
            </w:r>
          </w:p>
        </w:tc>
        <w:tc>
          <w:tcPr>
            <w:tcW w:w="124" w:type="pct"/>
            <w:gridSpan w:val="2"/>
          </w:tcPr>
          <w:p w14:paraId="60DD0DF5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B6D67AB" w14:textId="370C33F4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584</w:t>
            </w:r>
          </w:p>
        </w:tc>
      </w:tr>
      <w:tr w:rsidR="00EE4093" w:rsidRPr="005C2D3F" w14:paraId="0D649440" w14:textId="77777777" w:rsidTr="00D540E2">
        <w:tc>
          <w:tcPr>
            <w:tcW w:w="1601" w:type="pct"/>
          </w:tcPr>
          <w:p w14:paraId="4FC89FF3" w14:textId="77777777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6" w:type="pct"/>
          </w:tcPr>
          <w:p w14:paraId="5EAD1D85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25254E7" w14:textId="710FA37B" w:rsidR="00EE4093" w:rsidRPr="005C2D3F" w:rsidRDefault="00CE2CA5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E2CA5"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24" w:type="pct"/>
          </w:tcPr>
          <w:p w14:paraId="1B8FF6BD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CF97BCF" w14:textId="0B4E201A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671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41" w:type="pct"/>
          </w:tcPr>
          <w:p w14:paraId="0A0FBB86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</w:tcPr>
          <w:p w14:paraId="1899B8F5" w14:textId="2C9C93D2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E2CA5">
              <w:rPr>
                <w:b/>
                <w:bCs/>
                <w:sz w:val="30"/>
                <w:szCs w:val="30"/>
              </w:rPr>
              <w:t>1,102,146</w:t>
            </w:r>
          </w:p>
        </w:tc>
        <w:tc>
          <w:tcPr>
            <w:tcW w:w="124" w:type="pct"/>
            <w:gridSpan w:val="2"/>
          </w:tcPr>
          <w:p w14:paraId="5C594819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82FD0A7" w14:textId="1415E37F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130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315</w:t>
            </w:r>
          </w:p>
        </w:tc>
      </w:tr>
      <w:tr w:rsidR="00EE4093" w:rsidRPr="005C2D3F" w14:paraId="72926E3D" w14:textId="77777777" w:rsidTr="00D540E2">
        <w:tc>
          <w:tcPr>
            <w:tcW w:w="1601" w:type="pct"/>
          </w:tcPr>
          <w:p w14:paraId="66981F35" w14:textId="77777777" w:rsidR="00EE4093" w:rsidRPr="005C2D3F" w:rsidRDefault="00EE4093" w:rsidP="00EE4093">
            <w:pPr>
              <w:jc w:val="thaiDistribute"/>
              <w:rPr>
                <w:sz w:val="30"/>
                <w:szCs w:val="30"/>
                <w:cs/>
                <w:lang w:val="th-TH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74F22ACA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9606EDD" w14:textId="1E3A602C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389C1EA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6E11F99" w14:textId="5EA3A274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5861881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bottom w:val="single" w:sz="4" w:space="0" w:color="auto"/>
            </w:tcBorders>
          </w:tcPr>
          <w:p w14:paraId="64670A97" w14:textId="7D5B2B9D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(9,204)</w:t>
            </w:r>
          </w:p>
        </w:tc>
        <w:tc>
          <w:tcPr>
            <w:tcW w:w="124" w:type="pct"/>
            <w:gridSpan w:val="2"/>
          </w:tcPr>
          <w:p w14:paraId="600E3B1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CFEB5D5" w14:textId="52A21FB8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10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137</w:t>
            </w:r>
            <w:r>
              <w:rPr>
                <w:sz w:val="30"/>
                <w:szCs w:val="30"/>
              </w:rPr>
              <w:t>)</w:t>
            </w:r>
          </w:p>
        </w:tc>
      </w:tr>
      <w:tr w:rsidR="00EE4093" w:rsidRPr="005C2D3F" w14:paraId="13442041" w14:textId="77777777" w:rsidTr="00D540E2">
        <w:tc>
          <w:tcPr>
            <w:tcW w:w="1601" w:type="pct"/>
          </w:tcPr>
          <w:p w14:paraId="769C0D66" w14:textId="77777777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5BBAE9FB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CAF19A0" w14:textId="0E2993CF" w:rsidR="00EE4093" w:rsidRPr="005C2D3F" w:rsidRDefault="00CE2CA5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E2CA5">
              <w:rPr>
                <w:b/>
                <w:bCs/>
                <w:sz w:val="30"/>
                <w:szCs w:val="30"/>
              </w:rPr>
              <w:t>881,116</w:t>
            </w:r>
          </w:p>
        </w:tc>
        <w:tc>
          <w:tcPr>
            <w:tcW w:w="124" w:type="pct"/>
          </w:tcPr>
          <w:p w14:paraId="5476E7FD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0AEBF15" w14:textId="2D19D217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671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41" w:type="pct"/>
          </w:tcPr>
          <w:p w14:paraId="7AE5713A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5ADCA" w14:textId="61D8884A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1,092,942</w:t>
            </w:r>
          </w:p>
        </w:tc>
        <w:tc>
          <w:tcPr>
            <w:tcW w:w="124" w:type="pct"/>
            <w:gridSpan w:val="2"/>
          </w:tcPr>
          <w:p w14:paraId="5958F1A0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43A7FC2" w14:textId="177A3F56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120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178</w:t>
            </w:r>
          </w:p>
        </w:tc>
      </w:tr>
      <w:tr w:rsidR="00EE4093" w:rsidRPr="005C2D3F" w14:paraId="1B6EFD18" w14:textId="77777777" w:rsidTr="00D540E2">
        <w:tc>
          <w:tcPr>
            <w:tcW w:w="1601" w:type="pct"/>
          </w:tcPr>
          <w:p w14:paraId="38FBCBB6" w14:textId="77777777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2EC2DF7B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5044DC6" w14:textId="77777777" w:rsidR="00EE4093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1128617A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5302FCE" w14:textId="77777777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4A6CB4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0" w:type="pct"/>
            <w:gridSpan w:val="3"/>
            <w:tcBorders>
              <w:top w:val="single" w:sz="4" w:space="0" w:color="auto"/>
            </w:tcBorders>
          </w:tcPr>
          <w:p w14:paraId="7DD21E2A" w14:textId="77777777" w:rsidR="00EE4093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00DC1F42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7A7CCF8" w14:textId="77777777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EE4093" w:rsidRPr="005C2D3F" w14:paraId="0233F5B1" w14:textId="77777777" w:rsidTr="00641CE7">
        <w:tc>
          <w:tcPr>
            <w:tcW w:w="1601" w:type="pct"/>
            <w:vAlign w:val="bottom"/>
          </w:tcPr>
          <w:p w14:paraId="06CA707F" w14:textId="7F7DA254" w:rsidR="00EE4093" w:rsidRPr="005C2D3F" w:rsidRDefault="00EE4093" w:rsidP="00EE4093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516" w:type="pct"/>
          </w:tcPr>
          <w:p w14:paraId="1F4A676B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46E3EF4" w14:textId="77777777" w:rsidR="00EE4093" w:rsidRPr="005C2D3F" w:rsidRDefault="00EE4093" w:rsidP="00EE409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1471CA45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</w:tcPr>
          <w:p w14:paraId="6C69724F" w14:textId="77777777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4533836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27A03EAB" w14:textId="77777777" w:rsidR="00EE4093" w:rsidRPr="005C2D3F" w:rsidRDefault="00EE4093" w:rsidP="00EE409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4990F1CC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8990A7B" w14:textId="77777777" w:rsidR="00EE4093" w:rsidRPr="005C2D3F" w:rsidRDefault="00EE4093" w:rsidP="00EE4093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b/>
                <w:bCs/>
                <w:sz w:val="30"/>
                <w:szCs w:val="30"/>
              </w:rPr>
            </w:pPr>
          </w:p>
        </w:tc>
      </w:tr>
      <w:tr w:rsidR="00EE4093" w:rsidRPr="005C2D3F" w14:paraId="0E35339F" w14:textId="77777777" w:rsidTr="00641CE7">
        <w:tc>
          <w:tcPr>
            <w:tcW w:w="1601" w:type="pct"/>
          </w:tcPr>
          <w:p w14:paraId="2F0AA1AB" w14:textId="77777777" w:rsidR="00EE4093" w:rsidRPr="005C2D3F" w:rsidRDefault="00EE4093" w:rsidP="00EE4093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ยังไม่</w:t>
            </w:r>
            <w:r w:rsidRPr="005C2D3F">
              <w:rPr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16" w:type="pct"/>
          </w:tcPr>
          <w:p w14:paraId="45E8E20E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351120" w14:textId="28627275" w:rsidR="00EE4093" w:rsidRPr="005C2D3F" w:rsidRDefault="00CE2CA5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2,086,608</w:t>
            </w:r>
          </w:p>
        </w:tc>
        <w:tc>
          <w:tcPr>
            <w:tcW w:w="124" w:type="pct"/>
          </w:tcPr>
          <w:p w14:paraId="18DEAA88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140D5D6" w14:textId="6FC07ED1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801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616</w:t>
            </w:r>
          </w:p>
        </w:tc>
        <w:tc>
          <w:tcPr>
            <w:tcW w:w="144" w:type="pct"/>
            <w:gridSpan w:val="2"/>
          </w:tcPr>
          <w:p w14:paraId="1F582F96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152653DA" w14:textId="40F9563F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978,836</w:t>
            </w:r>
          </w:p>
        </w:tc>
        <w:tc>
          <w:tcPr>
            <w:tcW w:w="124" w:type="pct"/>
            <w:gridSpan w:val="2"/>
          </w:tcPr>
          <w:p w14:paraId="7A6B9B2C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D2CE40B" w14:textId="57E00228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717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627</w:t>
            </w:r>
          </w:p>
        </w:tc>
      </w:tr>
      <w:tr w:rsidR="00EE4093" w:rsidRPr="005C2D3F" w14:paraId="2C6B7D39" w14:textId="77777777" w:rsidTr="00641CE7">
        <w:tc>
          <w:tcPr>
            <w:tcW w:w="1601" w:type="pct"/>
          </w:tcPr>
          <w:p w14:paraId="2A0A0207" w14:textId="77777777" w:rsidR="00EE4093" w:rsidRPr="005C2D3F" w:rsidRDefault="00EE4093" w:rsidP="00EE4093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5C2D3F">
              <w:rPr>
                <w:sz w:val="30"/>
                <w:szCs w:val="30"/>
              </w:rPr>
              <w:t>:</w:t>
            </w:r>
          </w:p>
        </w:tc>
        <w:tc>
          <w:tcPr>
            <w:tcW w:w="516" w:type="pct"/>
          </w:tcPr>
          <w:p w14:paraId="5CFC80E9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DEA5797" w14:textId="77777777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022F19BF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3FB585A" w14:textId="77777777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C7955BB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15DABA08" w14:textId="77777777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4" w:type="pct"/>
            <w:gridSpan w:val="2"/>
          </w:tcPr>
          <w:p w14:paraId="031F893F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BE0DC2C" w14:textId="77777777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EE4093" w:rsidRPr="005C2D3F" w14:paraId="5680BF61" w14:textId="77777777" w:rsidTr="00641CE7">
        <w:tc>
          <w:tcPr>
            <w:tcW w:w="1601" w:type="pct"/>
          </w:tcPr>
          <w:p w14:paraId="32AFBA37" w14:textId="5D08D53B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น้อยกว่า </w:t>
            </w:r>
            <w:r w:rsidRPr="003C30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6" w:type="pct"/>
          </w:tcPr>
          <w:p w14:paraId="1A87A6E6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1A9401" w14:textId="0958725F" w:rsidR="00EE4093" w:rsidRPr="005C2D3F" w:rsidRDefault="00CE2CA5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208,095</w:t>
            </w:r>
          </w:p>
        </w:tc>
        <w:tc>
          <w:tcPr>
            <w:tcW w:w="124" w:type="pct"/>
          </w:tcPr>
          <w:p w14:paraId="53ACCB05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6F564CC" w14:textId="47B4F886" w:rsidR="00EE4093" w:rsidRPr="005C2D3F" w:rsidRDefault="006C099A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121,760</w:t>
            </w:r>
          </w:p>
        </w:tc>
        <w:tc>
          <w:tcPr>
            <w:tcW w:w="144" w:type="pct"/>
            <w:gridSpan w:val="2"/>
          </w:tcPr>
          <w:p w14:paraId="2F28A1C1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44D23311" w14:textId="7310A9CF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27,378</w:t>
            </w:r>
          </w:p>
        </w:tc>
        <w:tc>
          <w:tcPr>
            <w:tcW w:w="124" w:type="pct"/>
            <w:gridSpan w:val="2"/>
          </w:tcPr>
          <w:p w14:paraId="4EFDF7BB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01591A3" w14:textId="080EB0BF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409</w:t>
            </w:r>
          </w:p>
        </w:tc>
      </w:tr>
      <w:tr w:rsidR="00EE4093" w:rsidRPr="005C2D3F" w14:paraId="509F629F" w14:textId="77777777" w:rsidTr="00641CE7">
        <w:tc>
          <w:tcPr>
            <w:tcW w:w="1601" w:type="pct"/>
          </w:tcPr>
          <w:p w14:paraId="243AC9AD" w14:textId="623E30B8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</w:t>
            </w:r>
            <w:r w:rsidRPr="005C2D3F">
              <w:rPr>
                <w:sz w:val="30"/>
                <w:szCs w:val="30"/>
              </w:rPr>
              <w:t xml:space="preserve"> - </w:t>
            </w:r>
            <w:r w:rsidRPr="003C303F">
              <w:rPr>
                <w:sz w:val="30"/>
                <w:szCs w:val="30"/>
              </w:rPr>
              <w:t>6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E57C65D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861D9CC" w14:textId="61090F41" w:rsidR="00EE4093" w:rsidRPr="005C2D3F" w:rsidRDefault="00CE2CA5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904</w:t>
            </w:r>
          </w:p>
        </w:tc>
        <w:tc>
          <w:tcPr>
            <w:tcW w:w="124" w:type="pct"/>
          </w:tcPr>
          <w:p w14:paraId="2CED0BE7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CEE5784" w14:textId="288B0D30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887</w:t>
            </w:r>
          </w:p>
        </w:tc>
        <w:tc>
          <w:tcPr>
            <w:tcW w:w="144" w:type="pct"/>
            <w:gridSpan w:val="2"/>
          </w:tcPr>
          <w:p w14:paraId="7EA01813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5EC888C9" w14:textId="5B7B87A1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CE2CA5">
              <w:rPr>
                <w:sz w:val="30"/>
                <w:szCs w:val="30"/>
              </w:rPr>
              <w:t>184</w:t>
            </w:r>
          </w:p>
        </w:tc>
        <w:tc>
          <w:tcPr>
            <w:tcW w:w="124" w:type="pct"/>
            <w:gridSpan w:val="2"/>
          </w:tcPr>
          <w:p w14:paraId="4E3478D6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4E0C8035" w14:textId="268EC78B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115</w:t>
            </w:r>
          </w:p>
        </w:tc>
      </w:tr>
      <w:tr w:rsidR="00EE4093" w:rsidRPr="005C2D3F" w14:paraId="28EAD946" w14:textId="77777777" w:rsidTr="00641CE7">
        <w:tc>
          <w:tcPr>
            <w:tcW w:w="1601" w:type="pct"/>
          </w:tcPr>
          <w:p w14:paraId="0D9740C9" w14:textId="554195D3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</w:t>
            </w:r>
            <w:r w:rsidRPr="005C2D3F">
              <w:rPr>
                <w:sz w:val="30"/>
                <w:szCs w:val="30"/>
              </w:rPr>
              <w:t xml:space="preserve"> - </w:t>
            </w:r>
            <w:r w:rsidRPr="003C303F">
              <w:rPr>
                <w:sz w:val="30"/>
                <w:szCs w:val="30"/>
              </w:rPr>
              <w:t>12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7E9D1C62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C56D2BC" w14:textId="25E7C0DD" w:rsidR="00EE4093" w:rsidRPr="005C2D3F" w:rsidRDefault="00C2095B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</w:t>
            </w:r>
          </w:p>
        </w:tc>
        <w:tc>
          <w:tcPr>
            <w:tcW w:w="124" w:type="pct"/>
          </w:tcPr>
          <w:p w14:paraId="59DF6F4E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BBDEAA9" w14:textId="205E951D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257</w:t>
            </w:r>
          </w:p>
        </w:tc>
        <w:tc>
          <w:tcPr>
            <w:tcW w:w="144" w:type="pct"/>
            <w:gridSpan w:val="2"/>
          </w:tcPr>
          <w:p w14:paraId="6FE041B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</w:tcPr>
          <w:p w14:paraId="0946E2AE" w14:textId="247A5579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14:paraId="7F72D9CA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41A1D81" w14:textId="159D9AC9" w:rsidR="00EE4093" w:rsidRPr="005C2D3F" w:rsidRDefault="00EE4093" w:rsidP="004A6ECF">
            <w:pPr>
              <w:pStyle w:val="BodyText"/>
              <w:tabs>
                <w:tab w:val="decimal" w:pos="1518"/>
              </w:tabs>
              <w:spacing w:after="0"/>
              <w:ind w:left="-108" w:right="28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EE4093" w:rsidRPr="005C2D3F" w14:paraId="5C2678C8" w14:textId="77777777" w:rsidTr="00641CE7">
        <w:tc>
          <w:tcPr>
            <w:tcW w:w="1601" w:type="pct"/>
          </w:tcPr>
          <w:p w14:paraId="549E0C33" w14:textId="11946E81" w:rsidR="00EE4093" w:rsidRPr="005C2D3F" w:rsidRDefault="00EE4093" w:rsidP="00EE4093">
            <w:pPr>
              <w:ind w:left="342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303F">
              <w:rPr>
                <w:sz w:val="30"/>
                <w:szCs w:val="30"/>
              </w:rPr>
              <w:t>12</w:t>
            </w:r>
            <w:r w:rsidRPr="005C2D3F">
              <w:rPr>
                <w:sz w:val="30"/>
                <w:szCs w:val="30"/>
              </w:rPr>
              <w:t xml:space="preserve">  </w:t>
            </w:r>
            <w:r w:rsidRPr="005C2D3F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516" w:type="pct"/>
          </w:tcPr>
          <w:p w14:paraId="4E46DC17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F7636D9" w14:textId="46DE950F" w:rsidR="00EE4093" w:rsidRPr="005C2D3F" w:rsidRDefault="00C2095B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398,422</w:t>
            </w:r>
          </w:p>
        </w:tc>
        <w:tc>
          <w:tcPr>
            <w:tcW w:w="124" w:type="pct"/>
          </w:tcPr>
          <w:p w14:paraId="4522EA2A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77E2419" w14:textId="17133FA8" w:rsidR="00EE4093" w:rsidRPr="005C2D3F" w:rsidRDefault="00EE4093" w:rsidP="00EE409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455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872</w:t>
            </w:r>
          </w:p>
        </w:tc>
        <w:tc>
          <w:tcPr>
            <w:tcW w:w="144" w:type="pct"/>
            <w:gridSpan w:val="2"/>
          </w:tcPr>
          <w:p w14:paraId="6D3BC0E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86528E1" w14:textId="0FE9AB92" w:rsidR="00EE4093" w:rsidRPr="005C2D3F" w:rsidRDefault="00EE4093" w:rsidP="00EE4093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  <w:gridSpan w:val="2"/>
          </w:tcPr>
          <w:p w14:paraId="4BDDFF0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1E8E8239" w14:textId="70A06557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72</w:t>
            </w:r>
          </w:p>
        </w:tc>
      </w:tr>
      <w:tr w:rsidR="00EE4093" w:rsidRPr="005C2D3F" w14:paraId="5B01FB29" w14:textId="77777777" w:rsidTr="00641CE7">
        <w:tc>
          <w:tcPr>
            <w:tcW w:w="1601" w:type="pct"/>
          </w:tcPr>
          <w:p w14:paraId="4AF473B6" w14:textId="77777777" w:rsidR="00EE4093" w:rsidRPr="005C2D3F" w:rsidRDefault="00EE4093" w:rsidP="00EE4093">
            <w:pPr>
              <w:jc w:val="thaiDistribute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16" w:type="pct"/>
          </w:tcPr>
          <w:p w14:paraId="1F07EBE7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0DF1CE25" w14:textId="5ED2CB77" w:rsidR="00EE4093" w:rsidRPr="005C2D3F" w:rsidRDefault="00B027A4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B027A4">
              <w:rPr>
                <w:b/>
                <w:bCs/>
                <w:sz w:val="30"/>
                <w:szCs w:val="30"/>
              </w:rPr>
              <w:t>2,694,21</w:t>
            </w:r>
            <w:r w:rsidR="00CE2CA5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" w:type="pct"/>
          </w:tcPr>
          <w:p w14:paraId="107E1106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F5FD3C4" w14:textId="16EBE8ED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380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44" w:type="pct"/>
            <w:gridSpan w:val="2"/>
          </w:tcPr>
          <w:p w14:paraId="2A4BF613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F2BF1A6" w14:textId="13877777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E2CA5">
              <w:rPr>
                <w:b/>
                <w:bCs/>
                <w:sz w:val="30"/>
                <w:szCs w:val="30"/>
              </w:rPr>
              <w:t>1,006,398</w:t>
            </w:r>
          </w:p>
        </w:tc>
        <w:tc>
          <w:tcPr>
            <w:tcW w:w="124" w:type="pct"/>
            <w:gridSpan w:val="2"/>
          </w:tcPr>
          <w:p w14:paraId="13E2305E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</w:tcPr>
          <w:p w14:paraId="67664F6D" w14:textId="41DA0037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767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223</w:t>
            </w:r>
          </w:p>
        </w:tc>
      </w:tr>
      <w:tr w:rsidR="00EE4093" w:rsidRPr="005C2D3F" w14:paraId="4B2EA3E1" w14:textId="77777777" w:rsidTr="00641CE7">
        <w:tc>
          <w:tcPr>
            <w:tcW w:w="1601" w:type="pct"/>
          </w:tcPr>
          <w:p w14:paraId="760D49AE" w14:textId="77777777" w:rsidR="00EE4093" w:rsidRPr="005C2D3F" w:rsidRDefault="00EE4093" w:rsidP="00EE4093">
            <w:pPr>
              <w:jc w:val="thaiDistribute"/>
              <w:rPr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 xml:space="preserve">หัก </w:t>
            </w:r>
            <w:r w:rsidRPr="005C2D3F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16" w:type="pct"/>
          </w:tcPr>
          <w:p w14:paraId="76D086BA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CD8AC7" w14:textId="4FC9292B" w:rsidR="00EE4093" w:rsidRPr="005C2D3F" w:rsidRDefault="00C2095B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(395,194)</w:t>
            </w:r>
          </w:p>
        </w:tc>
        <w:tc>
          <w:tcPr>
            <w:tcW w:w="124" w:type="pct"/>
          </w:tcPr>
          <w:p w14:paraId="4051BBDA" w14:textId="77777777" w:rsidR="00EE4093" w:rsidRPr="005C2D3F" w:rsidRDefault="00EE4093" w:rsidP="00EE4093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AA05F95" w14:textId="660FB389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433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953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157F9240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1A60CA" w14:textId="1DFEC140" w:rsidR="00EE4093" w:rsidRPr="005C2D3F" w:rsidRDefault="00C2095B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(37)</w:t>
            </w:r>
          </w:p>
        </w:tc>
        <w:tc>
          <w:tcPr>
            <w:tcW w:w="124" w:type="pct"/>
            <w:gridSpan w:val="2"/>
          </w:tcPr>
          <w:p w14:paraId="4100006C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381CFD4F" w14:textId="0D859D38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80</w:t>
            </w:r>
            <w:r>
              <w:rPr>
                <w:sz w:val="30"/>
                <w:szCs w:val="30"/>
              </w:rPr>
              <w:t>)</w:t>
            </w:r>
          </w:p>
        </w:tc>
      </w:tr>
      <w:tr w:rsidR="00EE4093" w:rsidRPr="005C2D3F" w14:paraId="492803E0" w14:textId="77777777" w:rsidTr="00641CE7">
        <w:tc>
          <w:tcPr>
            <w:tcW w:w="1601" w:type="pct"/>
          </w:tcPr>
          <w:p w14:paraId="5751C2F5" w14:textId="77777777" w:rsidR="00EE4093" w:rsidRPr="005C2D3F" w:rsidRDefault="00EE4093" w:rsidP="00EE4093">
            <w:pPr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" w:type="pct"/>
          </w:tcPr>
          <w:p w14:paraId="76B11122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1EB4748" w14:textId="0DD42017" w:rsidR="00EE4093" w:rsidRPr="005C2D3F" w:rsidRDefault="00B027A4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2,299,01</w:t>
            </w:r>
            <w:r w:rsidR="00CE2CA5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3A1A476F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D334299" w14:textId="26A043EC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946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44" w:type="pct"/>
            <w:gridSpan w:val="2"/>
          </w:tcPr>
          <w:p w14:paraId="528EA6D2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45A2ABD1" w14:textId="514882A0" w:rsidR="00EE4093" w:rsidRPr="005C2D3F" w:rsidRDefault="00C2095B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1,006,361</w:t>
            </w:r>
          </w:p>
        </w:tc>
        <w:tc>
          <w:tcPr>
            <w:tcW w:w="124" w:type="pct"/>
            <w:gridSpan w:val="2"/>
          </w:tcPr>
          <w:p w14:paraId="0CA64F7D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42ABA" w14:textId="13A66E81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767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143</w:t>
            </w:r>
          </w:p>
        </w:tc>
      </w:tr>
      <w:tr w:rsidR="00EE4093" w:rsidRPr="005C2D3F" w14:paraId="7B48FE00" w14:textId="77777777" w:rsidTr="00641CE7">
        <w:trPr>
          <w:trHeight w:val="405"/>
        </w:trPr>
        <w:tc>
          <w:tcPr>
            <w:tcW w:w="1601" w:type="pct"/>
          </w:tcPr>
          <w:p w14:paraId="1F298E34" w14:textId="77777777" w:rsidR="00EE4093" w:rsidRPr="005C2D3F" w:rsidRDefault="00EE4093" w:rsidP="00EE4093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6" w:type="pct"/>
          </w:tcPr>
          <w:p w14:paraId="184134F7" w14:textId="77777777" w:rsidR="00EE4093" w:rsidRPr="005C2D3F" w:rsidRDefault="00EE4093" w:rsidP="00EE4093">
            <w:pPr>
              <w:pStyle w:val="BodyText"/>
              <w:spacing w:after="0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8999391" w14:textId="2E5EBAE9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3,180,134</w:t>
            </w:r>
          </w:p>
        </w:tc>
        <w:tc>
          <w:tcPr>
            <w:tcW w:w="124" w:type="pct"/>
          </w:tcPr>
          <w:p w14:paraId="56BEDF1E" w14:textId="77777777" w:rsidR="00EE4093" w:rsidRPr="005C2D3F" w:rsidRDefault="00EE4093" w:rsidP="00EE409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38259A3" w14:textId="14AFAE36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617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44" w:type="pct"/>
            <w:gridSpan w:val="2"/>
          </w:tcPr>
          <w:p w14:paraId="6AB5B6F3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838887A" w14:textId="203096B6" w:rsidR="00EE4093" w:rsidRPr="005C2D3F" w:rsidRDefault="00CE2CA5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2,099,303</w:t>
            </w:r>
          </w:p>
        </w:tc>
        <w:tc>
          <w:tcPr>
            <w:tcW w:w="124" w:type="pct"/>
            <w:gridSpan w:val="2"/>
          </w:tcPr>
          <w:p w14:paraId="0BD8A85C" w14:textId="77777777" w:rsidR="00EE4093" w:rsidRPr="005C2D3F" w:rsidRDefault="00EE4093" w:rsidP="00EE409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BF8474" w14:textId="05372C98" w:rsidR="00EE4093" w:rsidRPr="005C2D3F" w:rsidRDefault="00EE4093" w:rsidP="00EE4093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887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321</w:t>
            </w:r>
          </w:p>
        </w:tc>
      </w:tr>
    </w:tbl>
    <w:p w14:paraId="3A45381E" w14:textId="77777777" w:rsidR="006D2323" w:rsidRPr="005C2D3F" w:rsidRDefault="006D2323" w:rsidP="00D9578F">
      <w:pPr>
        <w:spacing w:before="120"/>
        <w:ind w:left="539" w:right="-45"/>
        <w:jc w:val="thaiDistribute"/>
        <w:rPr>
          <w:sz w:val="20"/>
          <w:szCs w:val="20"/>
        </w:rPr>
      </w:pPr>
    </w:p>
    <w:p w14:paraId="0C86A2F4" w14:textId="4B8CCD4F" w:rsidR="00FC4CF0" w:rsidRPr="00641CE7" w:rsidRDefault="00697F53" w:rsidP="00641CE7">
      <w:pPr>
        <w:ind w:left="540" w:right="-45"/>
        <w:jc w:val="thaiDistribute"/>
        <w:rPr>
          <w:i/>
          <w:iCs/>
          <w:spacing w:val="-4"/>
          <w:sz w:val="30"/>
          <w:szCs w:val="30"/>
          <w:cs/>
        </w:rPr>
      </w:pPr>
      <w:r w:rsidRPr="00641CE7">
        <w:rPr>
          <w:spacing w:val="-4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3C303F" w:rsidRPr="00D20CC1">
        <w:rPr>
          <w:spacing w:val="-4"/>
          <w:sz w:val="30"/>
          <w:szCs w:val="30"/>
        </w:rPr>
        <w:t>7</w:t>
      </w:r>
      <w:r w:rsidRPr="00D20CC1">
        <w:rPr>
          <w:spacing w:val="-4"/>
          <w:sz w:val="30"/>
          <w:szCs w:val="30"/>
          <w:cs/>
        </w:rPr>
        <w:t xml:space="preserve"> วัน ถึง </w:t>
      </w:r>
      <w:r w:rsidR="003C303F" w:rsidRPr="00D20CC1">
        <w:rPr>
          <w:spacing w:val="-4"/>
          <w:sz w:val="30"/>
          <w:szCs w:val="30"/>
        </w:rPr>
        <w:t>100</w:t>
      </w:r>
      <w:r w:rsidRPr="00D20CC1">
        <w:rPr>
          <w:spacing w:val="-4"/>
          <w:sz w:val="30"/>
          <w:szCs w:val="30"/>
          <w:cs/>
        </w:rPr>
        <w:t xml:space="preserve"> วัน</w:t>
      </w:r>
      <w:r w:rsidR="00540E7F" w:rsidRPr="00D20CC1">
        <w:rPr>
          <w:spacing w:val="-4"/>
          <w:sz w:val="30"/>
          <w:szCs w:val="30"/>
        </w:rPr>
        <w:t xml:space="preserve"> </w:t>
      </w:r>
      <w:r w:rsidR="00C54EBE" w:rsidRPr="00D20CC1">
        <w:rPr>
          <w:i/>
          <w:iCs/>
          <w:spacing w:val="-4"/>
          <w:sz w:val="30"/>
          <w:szCs w:val="30"/>
        </w:rPr>
        <w:t>(</w:t>
      </w:r>
      <w:r w:rsidR="003C303F" w:rsidRPr="003C303F">
        <w:rPr>
          <w:i/>
          <w:iCs/>
          <w:spacing w:val="-4"/>
          <w:sz w:val="30"/>
          <w:szCs w:val="30"/>
        </w:rPr>
        <w:t>2561</w:t>
      </w:r>
      <w:r w:rsidR="00C54EBE" w:rsidRPr="00641CE7">
        <w:rPr>
          <w:i/>
          <w:iCs/>
          <w:spacing w:val="-4"/>
          <w:sz w:val="30"/>
          <w:szCs w:val="30"/>
        </w:rPr>
        <w:t xml:space="preserve">: </w:t>
      </w:r>
      <w:r w:rsidR="003C303F" w:rsidRPr="003C303F">
        <w:rPr>
          <w:i/>
          <w:iCs/>
          <w:spacing w:val="-4"/>
          <w:sz w:val="30"/>
          <w:szCs w:val="30"/>
        </w:rPr>
        <w:t>10</w:t>
      </w:r>
      <w:r w:rsidR="00D540E2" w:rsidRPr="001A511D">
        <w:rPr>
          <w:i/>
          <w:iCs/>
          <w:spacing w:val="-4"/>
          <w:sz w:val="30"/>
          <w:szCs w:val="30"/>
          <w:cs/>
        </w:rPr>
        <w:t xml:space="preserve"> วัน ถึง </w:t>
      </w:r>
      <w:r w:rsidR="003C303F" w:rsidRPr="003C303F">
        <w:rPr>
          <w:i/>
          <w:iCs/>
          <w:spacing w:val="-4"/>
          <w:sz w:val="30"/>
          <w:szCs w:val="30"/>
        </w:rPr>
        <w:t>100</w:t>
      </w:r>
      <w:r w:rsidR="00D540E2" w:rsidRPr="001A511D">
        <w:rPr>
          <w:i/>
          <w:iCs/>
          <w:spacing w:val="-4"/>
          <w:sz w:val="30"/>
          <w:szCs w:val="30"/>
          <w:cs/>
        </w:rPr>
        <w:t xml:space="preserve"> วัน</w:t>
      </w:r>
      <w:r w:rsidR="00540E7F" w:rsidRPr="00641CE7">
        <w:rPr>
          <w:rFonts w:hint="cs"/>
          <w:i/>
          <w:iCs/>
          <w:spacing w:val="-4"/>
          <w:sz w:val="30"/>
          <w:szCs w:val="30"/>
          <w:cs/>
        </w:rPr>
        <w:t>)</w:t>
      </w:r>
    </w:p>
    <w:p w14:paraId="21EAD896" w14:textId="0850E704" w:rsidR="004B5F7D" w:rsidRDefault="004B5F7D">
      <w:pPr>
        <w:spacing w:line="240" w:lineRule="auto"/>
        <w:rPr>
          <w:i/>
          <w:iCs/>
          <w:sz w:val="30"/>
          <w:szCs w:val="30"/>
        </w:rPr>
      </w:pPr>
    </w:p>
    <w:p w14:paraId="5D6F4A3C" w14:textId="3F606318" w:rsidR="00F0673E" w:rsidRDefault="00F0673E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4B9DF291" w14:textId="113E599A" w:rsidR="007A21E5" w:rsidRPr="00C54EBE" w:rsidRDefault="007A21E5" w:rsidP="007A21E5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C54EBE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ลูกหนี้</w:t>
      </w:r>
      <w:r w:rsidRPr="00C54EBE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 xml:space="preserve">อื่น   </w:t>
      </w:r>
    </w:p>
    <w:p w14:paraId="056F7993" w14:textId="77777777" w:rsidR="007A21E5" w:rsidRPr="005C2D3F" w:rsidRDefault="007A21E5" w:rsidP="007A21E5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4947" w:type="pct"/>
        <w:tblInd w:w="426" w:type="dxa"/>
        <w:tblLook w:val="01E0" w:firstRow="1" w:lastRow="1" w:firstColumn="1" w:lastColumn="1" w:noHBand="0" w:noVBand="0"/>
      </w:tblPr>
      <w:tblGrid>
        <w:gridCol w:w="3092"/>
        <w:gridCol w:w="1010"/>
        <w:gridCol w:w="1184"/>
        <w:gridCol w:w="290"/>
        <w:gridCol w:w="1062"/>
        <w:gridCol w:w="275"/>
        <w:gridCol w:w="1239"/>
        <w:gridCol w:w="313"/>
        <w:gridCol w:w="1081"/>
      </w:tblGrid>
      <w:tr w:rsidR="007A21E5" w:rsidRPr="005C2D3F" w14:paraId="1DDD8520" w14:textId="77777777" w:rsidTr="0026570A">
        <w:trPr>
          <w:trHeight w:val="245"/>
          <w:tblHeader/>
        </w:trPr>
        <w:tc>
          <w:tcPr>
            <w:tcW w:w="2149" w:type="pct"/>
            <w:gridSpan w:val="2"/>
            <w:shd w:val="clear" w:color="auto" w:fill="auto"/>
            <w:hideMark/>
          </w:tcPr>
          <w:p w14:paraId="2097A82A" w14:textId="77777777" w:rsidR="007A21E5" w:rsidRPr="005C2D3F" w:rsidRDefault="007A21E5" w:rsidP="0026570A">
            <w:pPr>
              <w:pStyle w:val="Heading1"/>
              <w:numPr>
                <w:ilvl w:val="0"/>
                <w:numId w:val="0"/>
              </w:numPr>
              <w:ind w:left="-18"/>
              <w:rPr>
                <w:rFonts w:cs="Angsana New"/>
                <w:b w:val="0"/>
                <w:bCs w:val="0"/>
                <w:i w:val="0"/>
                <w:iCs w:val="0"/>
                <w:color w:val="0000FF"/>
                <w:szCs w:val="30"/>
                <w:shd w:val="clear" w:color="auto" w:fill="E6E6E6"/>
                <w:cs/>
              </w:rPr>
            </w:pPr>
          </w:p>
        </w:tc>
        <w:tc>
          <w:tcPr>
            <w:tcW w:w="1328" w:type="pct"/>
            <w:gridSpan w:val="3"/>
            <w:shd w:val="clear" w:color="auto" w:fill="auto"/>
            <w:hideMark/>
          </w:tcPr>
          <w:p w14:paraId="751B09BA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95126CC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  <w:shd w:val="clear" w:color="auto" w:fill="auto"/>
            <w:hideMark/>
          </w:tcPr>
          <w:p w14:paraId="294A2E43" w14:textId="77777777" w:rsidR="007A21E5" w:rsidRPr="005C2D3F" w:rsidRDefault="007A21E5" w:rsidP="0026570A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1E5" w:rsidRPr="005C2D3F" w14:paraId="5BD47EFA" w14:textId="77777777" w:rsidTr="0026570A">
        <w:trPr>
          <w:trHeight w:val="241"/>
          <w:tblHeader/>
        </w:trPr>
        <w:tc>
          <w:tcPr>
            <w:tcW w:w="1620" w:type="pct"/>
            <w:shd w:val="clear" w:color="auto" w:fill="auto"/>
          </w:tcPr>
          <w:p w14:paraId="5648ECB9" w14:textId="77777777" w:rsidR="007A21E5" w:rsidRPr="005C2D3F" w:rsidRDefault="007A21E5" w:rsidP="0026570A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46AE55B7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91B2586" w14:textId="29D160F8" w:rsidR="007A21E5" w:rsidRPr="00B65E61" w:rsidRDefault="003C303F" w:rsidP="0026570A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3C303F">
              <w:rPr>
                <w:bCs/>
                <w:sz w:val="30"/>
                <w:szCs w:val="30"/>
              </w:rPr>
              <w:t>2562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17B4991" w14:textId="77777777" w:rsidR="007A21E5" w:rsidRPr="00B65E61" w:rsidRDefault="007A21E5" w:rsidP="0026570A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41C208E2" w14:textId="6DBF6B49" w:rsidR="007A21E5" w:rsidRPr="00B65E61" w:rsidRDefault="003C303F" w:rsidP="0026570A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3C303F">
              <w:rPr>
                <w:bCs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4BDB8B56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407D35CA" w14:textId="4F01C934" w:rsidR="007A21E5" w:rsidRPr="005C2D3F" w:rsidRDefault="003C303F" w:rsidP="0026570A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4" w:type="pct"/>
            <w:shd w:val="clear" w:color="auto" w:fill="auto"/>
            <w:vAlign w:val="center"/>
          </w:tcPr>
          <w:p w14:paraId="1E854E2B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7B147B8B" w14:textId="52A6DE49" w:rsidR="007A21E5" w:rsidRPr="005C2D3F" w:rsidRDefault="003C303F" w:rsidP="0026570A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A21E5" w:rsidRPr="005C2D3F" w14:paraId="101BEF98" w14:textId="77777777" w:rsidTr="0026570A">
        <w:trPr>
          <w:trHeight w:val="232"/>
          <w:tblHeader/>
        </w:trPr>
        <w:tc>
          <w:tcPr>
            <w:tcW w:w="1620" w:type="pct"/>
            <w:shd w:val="clear" w:color="auto" w:fill="auto"/>
          </w:tcPr>
          <w:p w14:paraId="021823DA" w14:textId="77777777" w:rsidR="007A21E5" w:rsidRPr="005C2D3F" w:rsidRDefault="007A21E5" w:rsidP="0026570A">
            <w:pPr>
              <w:tabs>
                <w:tab w:val="left" w:pos="720"/>
              </w:tabs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29" w:type="pct"/>
          </w:tcPr>
          <w:p w14:paraId="73240C4D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  <w:shd w:val="clear" w:color="auto" w:fill="auto"/>
            <w:hideMark/>
          </w:tcPr>
          <w:p w14:paraId="48F8E953" w14:textId="77777777" w:rsidR="007A21E5" w:rsidRPr="005C2D3F" w:rsidRDefault="007A21E5" w:rsidP="0026570A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21E5" w:rsidRPr="005C2D3F" w14:paraId="7D5D1660" w14:textId="77777777" w:rsidTr="0026570A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1AC356EA" w14:textId="0CCA33DB" w:rsidR="007A21E5" w:rsidRPr="005C2D3F" w:rsidRDefault="007A21E5" w:rsidP="0026570A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9" w:type="pct"/>
          </w:tcPr>
          <w:p w14:paraId="52EA076E" w14:textId="361C6114" w:rsidR="007A21E5" w:rsidRPr="00C54EBE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620" w:type="pct"/>
            <w:shd w:val="clear" w:color="auto" w:fill="auto"/>
          </w:tcPr>
          <w:p w14:paraId="772BD82E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68115904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C90D57A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B5AA028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BEFBAB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3FC9A07E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51EE5A7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A21E5" w:rsidRPr="005C2D3F" w14:paraId="602047B9" w14:textId="77777777" w:rsidTr="00E04AA4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7730517D" w14:textId="441AE610" w:rsidR="007A21E5" w:rsidRPr="005C2D3F" w:rsidRDefault="007A21E5" w:rsidP="00262F80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9" w:type="pct"/>
          </w:tcPr>
          <w:p w14:paraId="13B328EA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B356043" w14:textId="4815871C" w:rsidR="007A21E5" w:rsidRPr="005C2D3F" w:rsidRDefault="00E04AA4" w:rsidP="00E04AA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133,819</w:t>
            </w:r>
          </w:p>
        </w:tc>
        <w:tc>
          <w:tcPr>
            <w:tcW w:w="152" w:type="pct"/>
            <w:shd w:val="clear" w:color="auto" w:fill="auto"/>
          </w:tcPr>
          <w:p w14:paraId="29BAE094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2DF4F8E" w14:textId="61538F16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156</w:t>
            </w:r>
            <w:r w:rsidR="007A21E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685</w:t>
            </w:r>
          </w:p>
        </w:tc>
        <w:tc>
          <w:tcPr>
            <w:tcW w:w="144" w:type="pct"/>
            <w:shd w:val="clear" w:color="auto" w:fill="auto"/>
          </w:tcPr>
          <w:p w14:paraId="4BFBBD59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139BDE9B" w14:textId="7CED18F5" w:rsidR="007A21E5" w:rsidRPr="005C2D3F" w:rsidRDefault="00E04AA4" w:rsidP="00E04AA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138,901</w:t>
            </w:r>
          </w:p>
        </w:tc>
        <w:tc>
          <w:tcPr>
            <w:tcW w:w="164" w:type="pct"/>
            <w:shd w:val="clear" w:color="auto" w:fill="auto"/>
          </w:tcPr>
          <w:p w14:paraId="5DB78E50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0F5C8AC" w14:textId="24F52FAD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80</w:t>
            </w:r>
            <w:r w:rsidR="007A21E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235</w:t>
            </w:r>
          </w:p>
        </w:tc>
      </w:tr>
      <w:tr w:rsidR="007A21E5" w:rsidRPr="005C2D3F" w14:paraId="7B34F5D4" w14:textId="77777777" w:rsidTr="00E04AA4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516C6ADC" w14:textId="77777777" w:rsidR="007A21E5" w:rsidRPr="005C2D3F" w:rsidRDefault="007A21E5" w:rsidP="0026570A">
            <w:pPr>
              <w:spacing w:line="240" w:lineRule="auto"/>
              <w:ind w:left="162" w:right="-43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474C4DEB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5FB99" w14:textId="2EE35C67" w:rsidR="007A21E5" w:rsidRPr="005C2D3F" w:rsidRDefault="00E04AA4" w:rsidP="00E04AA4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(19,465)</w:t>
            </w:r>
          </w:p>
        </w:tc>
        <w:tc>
          <w:tcPr>
            <w:tcW w:w="152" w:type="pct"/>
            <w:shd w:val="clear" w:color="auto" w:fill="auto"/>
          </w:tcPr>
          <w:p w14:paraId="5EA20482" w14:textId="77777777" w:rsidR="007A21E5" w:rsidRPr="005C2D3F" w:rsidRDefault="007A21E5" w:rsidP="0026570A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893C699" w14:textId="42B29664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20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964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2836871E" w14:textId="77777777" w:rsidR="007A21E5" w:rsidRPr="005C2D3F" w:rsidRDefault="007A21E5" w:rsidP="0026570A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A51D4" w14:textId="635C9662" w:rsidR="007A21E5" w:rsidRPr="005C2D3F" w:rsidRDefault="00E04AA4" w:rsidP="00E04AA4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(38,541)</w:t>
            </w:r>
          </w:p>
        </w:tc>
        <w:tc>
          <w:tcPr>
            <w:tcW w:w="164" w:type="pct"/>
            <w:shd w:val="clear" w:color="auto" w:fill="auto"/>
          </w:tcPr>
          <w:p w14:paraId="0E521A3F" w14:textId="77777777" w:rsidR="007A21E5" w:rsidRPr="005C2D3F" w:rsidRDefault="007A21E5" w:rsidP="0026570A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EC58965" w14:textId="34E45E93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39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427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</w:tr>
      <w:tr w:rsidR="007A21E5" w:rsidRPr="005C2D3F" w14:paraId="37F4242E" w14:textId="77777777" w:rsidTr="0026570A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39C7B5E2" w14:textId="77777777" w:rsidR="007A21E5" w:rsidRPr="005C2D3F" w:rsidRDefault="007A21E5" w:rsidP="0026570A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3D998049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B3A8C" w14:textId="72022BEE" w:rsidR="007A21E5" w:rsidRPr="005C2D3F" w:rsidRDefault="00E04AA4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114,354</w:t>
            </w:r>
          </w:p>
        </w:tc>
        <w:tc>
          <w:tcPr>
            <w:tcW w:w="152" w:type="pct"/>
            <w:shd w:val="clear" w:color="auto" w:fill="auto"/>
          </w:tcPr>
          <w:p w14:paraId="2961F862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2942E" w14:textId="5BA96734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135</w:t>
            </w:r>
            <w:r w:rsidR="007A21E5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721</w:t>
            </w:r>
          </w:p>
        </w:tc>
        <w:tc>
          <w:tcPr>
            <w:tcW w:w="144" w:type="pct"/>
            <w:shd w:val="clear" w:color="auto" w:fill="auto"/>
          </w:tcPr>
          <w:p w14:paraId="627B749D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84F3" w14:textId="585C2CBD" w:rsidR="007A21E5" w:rsidRPr="005C2D3F" w:rsidRDefault="00E04AA4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100,360</w:t>
            </w:r>
          </w:p>
        </w:tc>
        <w:tc>
          <w:tcPr>
            <w:tcW w:w="164" w:type="pct"/>
            <w:shd w:val="clear" w:color="auto" w:fill="auto"/>
          </w:tcPr>
          <w:p w14:paraId="613A36EA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AAA5" w14:textId="7EAAC606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40</w:t>
            </w:r>
            <w:r w:rsidR="007A21E5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808</w:t>
            </w:r>
          </w:p>
        </w:tc>
      </w:tr>
      <w:tr w:rsidR="007A21E5" w:rsidRPr="005C2D3F" w14:paraId="488B7801" w14:textId="77777777" w:rsidTr="0026570A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2C1CC0F1" w14:textId="77777777" w:rsidR="007A21E5" w:rsidRPr="005C2D3F" w:rsidRDefault="007A21E5" w:rsidP="0026570A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622BB49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D77C246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5664E0B4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770D3B18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1A10287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</w:tcPr>
          <w:p w14:paraId="28EAC3CB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516618EA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54D69E80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7A21E5" w:rsidRPr="005C2D3F" w14:paraId="73B09BB7" w14:textId="77777777" w:rsidTr="0026570A">
        <w:trPr>
          <w:trHeight w:val="320"/>
        </w:trPr>
        <w:tc>
          <w:tcPr>
            <w:tcW w:w="1620" w:type="pct"/>
            <w:shd w:val="clear" w:color="auto" w:fill="auto"/>
            <w:vAlign w:val="bottom"/>
            <w:hideMark/>
          </w:tcPr>
          <w:p w14:paraId="2987A099" w14:textId="5A845F39" w:rsidR="007A21E5" w:rsidRPr="005C2D3F" w:rsidRDefault="007A21E5" w:rsidP="0026570A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9" w:type="pct"/>
          </w:tcPr>
          <w:p w14:paraId="5328C614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5E43C574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8FAEB53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D22B67A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7BF52AB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41D336C6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  <w:vAlign w:val="bottom"/>
          </w:tcPr>
          <w:p w14:paraId="5EE91CCC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002BA44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A21E5" w:rsidRPr="005C2D3F" w14:paraId="75C1C67B" w14:textId="77777777" w:rsidTr="0026570A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5952B397" w14:textId="77777777" w:rsidR="007A21E5" w:rsidRPr="005C2D3F" w:rsidRDefault="007A21E5" w:rsidP="0026570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529" w:type="pct"/>
          </w:tcPr>
          <w:p w14:paraId="54C0884A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9394FF4" w14:textId="7887039B" w:rsidR="007A21E5" w:rsidRPr="005C2D3F" w:rsidRDefault="00DA6456" w:rsidP="00B027A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127,</w:t>
            </w:r>
            <w:r w:rsidR="00B027A4">
              <w:rPr>
                <w:rFonts w:cs="Angsana New"/>
                <w:sz w:val="30"/>
                <w:szCs w:val="30"/>
              </w:rPr>
              <w:t>393</w:t>
            </w:r>
          </w:p>
        </w:tc>
        <w:tc>
          <w:tcPr>
            <w:tcW w:w="152" w:type="pct"/>
            <w:shd w:val="clear" w:color="auto" w:fill="auto"/>
          </w:tcPr>
          <w:p w14:paraId="26BD3203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33465FF" w14:textId="62F913F1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90</w:t>
            </w:r>
            <w:r w:rsidR="007A21E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670</w:t>
            </w:r>
          </w:p>
        </w:tc>
        <w:tc>
          <w:tcPr>
            <w:tcW w:w="144" w:type="pct"/>
            <w:shd w:val="clear" w:color="auto" w:fill="auto"/>
          </w:tcPr>
          <w:p w14:paraId="4C39B75C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D3C2873" w14:textId="70AFB22F" w:rsidR="007A21E5" w:rsidRPr="005C2D3F" w:rsidRDefault="00DA6456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49,525</w:t>
            </w:r>
          </w:p>
        </w:tc>
        <w:tc>
          <w:tcPr>
            <w:tcW w:w="164" w:type="pct"/>
            <w:shd w:val="clear" w:color="auto" w:fill="auto"/>
          </w:tcPr>
          <w:p w14:paraId="67E8B06C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4C5079C" w14:textId="070C69A8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32</w:t>
            </w:r>
            <w:r w:rsidR="007A21E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903</w:t>
            </w:r>
          </w:p>
        </w:tc>
      </w:tr>
      <w:tr w:rsidR="007A21E5" w:rsidRPr="005C2D3F" w14:paraId="636C16E9" w14:textId="77777777" w:rsidTr="0026570A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2BFF15E3" w14:textId="77777777" w:rsidR="007A21E5" w:rsidRPr="005C2D3F" w:rsidRDefault="007A21E5" w:rsidP="0026570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29" w:type="pct"/>
          </w:tcPr>
          <w:p w14:paraId="73F76646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51B9033" w14:textId="0230F361" w:rsidR="007A21E5" w:rsidRPr="005C2D3F" w:rsidRDefault="0013037B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19,142</w:t>
            </w:r>
          </w:p>
        </w:tc>
        <w:tc>
          <w:tcPr>
            <w:tcW w:w="152" w:type="pct"/>
            <w:shd w:val="clear" w:color="auto" w:fill="auto"/>
          </w:tcPr>
          <w:p w14:paraId="3D77EFA3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D31047A" w14:textId="6CFA77D1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7A21E5" w:rsidRPr="008903C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991</w:t>
            </w:r>
          </w:p>
        </w:tc>
        <w:tc>
          <w:tcPr>
            <w:tcW w:w="144" w:type="pct"/>
            <w:shd w:val="clear" w:color="auto" w:fill="auto"/>
          </w:tcPr>
          <w:p w14:paraId="1C858202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8D9375B" w14:textId="3C7287C5" w:rsidR="007A21E5" w:rsidRPr="005C2D3F" w:rsidRDefault="00CE4300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17,993</w:t>
            </w:r>
          </w:p>
        </w:tc>
        <w:tc>
          <w:tcPr>
            <w:tcW w:w="164" w:type="pct"/>
            <w:shd w:val="clear" w:color="auto" w:fill="auto"/>
          </w:tcPr>
          <w:p w14:paraId="502D737A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B3EBDA" w14:textId="080C4D1F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7A21E5" w:rsidRPr="008903C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642</w:t>
            </w:r>
          </w:p>
        </w:tc>
      </w:tr>
      <w:tr w:rsidR="007A21E5" w:rsidRPr="005C2D3F" w14:paraId="2931AA0E" w14:textId="77777777" w:rsidTr="0026570A">
        <w:trPr>
          <w:trHeight w:val="320"/>
        </w:trPr>
        <w:tc>
          <w:tcPr>
            <w:tcW w:w="1620" w:type="pct"/>
            <w:shd w:val="clear" w:color="auto" w:fill="auto"/>
            <w:vAlign w:val="bottom"/>
          </w:tcPr>
          <w:p w14:paraId="44B7C747" w14:textId="77777777" w:rsidR="007A21E5" w:rsidRPr="005C2D3F" w:rsidRDefault="007A21E5" w:rsidP="0026570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29" w:type="pct"/>
          </w:tcPr>
          <w:p w14:paraId="5964D871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CD0453D" w14:textId="351CF423" w:rsidR="007A21E5" w:rsidRPr="005C2D3F" w:rsidRDefault="009F27FB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27FB">
              <w:rPr>
                <w:rFonts w:cs="Angsana New"/>
                <w:sz w:val="30"/>
                <w:szCs w:val="30"/>
              </w:rPr>
              <w:t>68,593</w:t>
            </w:r>
          </w:p>
        </w:tc>
        <w:tc>
          <w:tcPr>
            <w:tcW w:w="152" w:type="pct"/>
            <w:shd w:val="clear" w:color="auto" w:fill="auto"/>
          </w:tcPr>
          <w:p w14:paraId="2CFCF500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F4FD18B" w14:textId="2B7CFE99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63</w:t>
            </w:r>
            <w:r w:rsidR="007A21E5" w:rsidRPr="008903C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44" w:type="pct"/>
            <w:shd w:val="clear" w:color="auto" w:fill="auto"/>
          </w:tcPr>
          <w:p w14:paraId="3426CBD1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F65D064" w14:textId="10CF580D" w:rsidR="007A21E5" w:rsidRPr="005C2D3F" w:rsidRDefault="00CE4300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45,107</w:t>
            </w:r>
          </w:p>
        </w:tc>
        <w:tc>
          <w:tcPr>
            <w:tcW w:w="164" w:type="pct"/>
            <w:shd w:val="clear" w:color="auto" w:fill="auto"/>
          </w:tcPr>
          <w:p w14:paraId="0FF86067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696FB40" w14:textId="44D9CA52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48</w:t>
            </w:r>
            <w:r w:rsidR="007A21E5" w:rsidRPr="008903C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822</w:t>
            </w:r>
          </w:p>
        </w:tc>
      </w:tr>
      <w:tr w:rsidR="007A21E5" w:rsidRPr="005C2D3F" w14:paraId="4A7D2116" w14:textId="77777777" w:rsidTr="0026570A">
        <w:trPr>
          <w:trHeight w:val="241"/>
        </w:trPr>
        <w:tc>
          <w:tcPr>
            <w:tcW w:w="1620" w:type="pct"/>
            <w:shd w:val="clear" w:color="auto" w:fill="auto"/>
            <w:vAlign w:val="bottom"/>
            <w:hideMark/>
          </w:tcPr>
          <w:p w14:paraId="7155B2D3" w14:textId="77777777" w:rsidR="007A21E5" w:rsidRPr="005C2D3F" w:rsidRDefault="007A21E5" w:rsidP="0026570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29" w:type="pct"/>
          </w:tcPr>
          <w:p w14:paraId="7FBA3D63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6D1FF2B" w14:textId="0C728952" w:rsidR="007A21E5" w:rsidRPr="005C2D3F" w:rsidDel="00D60FB5" w:rsidRDefault="00CE4300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37,515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136E65E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2308482" w14:textId="4F13FC9A" w:rsidR="007A21E5" w:rsidRPr="005C2D3F" w:rsidDel="00D60FB5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7A21E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A583954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559C3E01" w14:textId="210ACDF5" w:rsidR="007A21E5" w:rsidRPr="005C2D3F" w:rsidDel="00D60FB5" w:rsidRDefault="00CE4300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14,617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6039B2E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365265A" w14:textId="2B22632A" w:rsidR="007A21E5" w:rsidRPr="005C2D3F" w:rsidDel="00D60FB5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7A21E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912</w:t>
            </w:r>
          </w:p>
        </w:tc>
      </w:tr>
      <w:tr w:rsidR="007A21E5" w:rsidRPr="005C2D3F" w14:paraId="4164DA98" w14:textId="77777777" w:rsidTr="0026570A">
        <w:trPr>
          <w:trHeight w:val="232"/>
        </w:trPr>
        <w:tc>
          <w:tcPr>
            <w:tcW w:w="1620" w:type="pct"/>
          </w:tcPr>
          <w:p w14:paraId="3D6B3364" w14:textId="77777777" w:rsidR="007A21E5" w:rsidRPr="005C2D3F" w:rsidRDefault="007A21E5" w:rsidP="0026570A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29" w:type="pct"/>
          </w:tcPr>
          <w:p w14:paraId="549F5A78" w14:textId="77777777" w:rsidR="007A21E5" w:rsidRPr="005C2D3F" w:rsidRDefault="007A21E5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5E90F4" w14:textId="3057CF36" w:rsidR="007A21E5" w:rsidRPr="005C2D3F" w:rsidRDefault="00CE4300" w:rsidP="0026570A">
            <w:pPr>
              <w:pStyle w:val="acctfourfigures"/>
              <w:tabs>
                <w:tab w:val="clear" w:pos="765"/>
                <w:tab w:val="left" w:pos="0"/>
                <w:tab w:val="decimal" w:pos="300"/>
              </w:tabs>
              <w:spacing w:line="240" w:lineRule="atLeast"/>
              <w:ind w:left="-18" w:right="-183" w:firstLine="177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22,457</w:t>
            </w:r>
          </w:p>
        </w:tc>
        <w:tc>
          <w:tcPr>
            <w:tcW w:w="152" w:type="pct"/>
            <w:shd w:val="clear" w:color="auto" w:fill="auto"/>
          </w:tcPr>
          <w:p w14:paraId="46EB8E92" w14:textId="77777777" w:rsidR="007A21E5" w:rsidRPr="005C2D3F" w:rsidRDefault="007A21E5" w:rsidP="0026570A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5C95E24" w14:textId="1A4438A2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18</w:t>
            </w:r>
            <w:r w:rsidR="007A21E5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548</w:t>
            </w:r>
          </w:p>
        </w:tc>
        <w:tc>
          <w:tcPr>
            <w:tcW w:w="144" w:type="pct"/>
            <w:shd w:val="clear" w:color="auto" w:fill="auto"/>
          </w:tcPr>
          <w:p w14:paraId="292D70E8" w14:textId="77777777" w:rsidR="007A21E5" w:rsidRPr="00847A4E" w:rsidRDefault="007A21E5" w:rsidP="0026570A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F51485A" w14:textId="368BE833" w:rsidR="007A21E5" w:rsidRPr="005C2D3F" w:rsidRDefault="00CE4300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20,775</w:t>
            </w:r>
          </w:p>
        </w:tc>
        <w:tc>
          <w:tcPr>
            <w:tcW w:w="164" w:type="pct"/>
            <w:shd w:val="clear" w:color="auto" w:fill="auto"/>
          </w:tcPr>
          <w:p w14:paraId="7C5176E3" w14:textId="77777777" w:rsidR="007A21E5" w:rsidRPr="00847A4E" w:rsidRDefault="007A21E5" w:rsidP="0026570A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C4AECA2" w14:textId="5A8F2DC8" w:rsidR="007A21E5" w:rsidRPr="005C2D3F" w:rsidRDefault="003C303F" w:rsidP="0026570A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7A21E5" w:rsidRPr="00FA7305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655</w:t>
            </w:r>
          </w:p>
        </w:tc>
      </w:tr>
      <w:tr w:rsidR="00262F80" w:rsidRPr="005C2D3F" w14:paraId="3BD6C2B7" w14:textId="77777777" w:rsidTr="00B613F9">
        <w:trPr>
          <w:trHeight w:val="232"/>
        </w:trPr>
        <w:tc>
          <w:tcPr>
            <w:tcW w:w="1620" w:type="pct"/>
            <w:vAlign w:val="bottom"/>
          </w:tcPr>
          <w:p w14:paraId="2444E885" w14:textId="05DFF8E7" w:rsidR="00262F80" w:rsidRPr="005C2D3F" w:rsidRDefault="00262F80" w:rsidP="00262F80">
            <w:pPr>
              <w:spacing w:line="240" w:lineRule="auto"/>
              <w:ind w:left="16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29" w:type="pct"/>
          </w:tcPr>
          <w:p w14:paraId="0298F52F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102CEC3" w14:textId="10B4D3DF" w:rsidR="00262F80" w:rsidRDefault="00262F80" w:rsidP="00262F80">
            <w:pPr>
              <w:pStyle w:val="acctfourfigures"/>
              <w:tabs>
                <w:tab w:val="clear" w:pos="765"/>
                <w:tab w:val="left" w:pos="0"/>
                <w:tab w:val="decimal" w:pos="300"/>
              </w:tabs>
              <w:spacing w:line="240" w:lineRule="atLeast"/>
              <w:ind w:left="-18" w:right="-183" w:firstLine="177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69,716</w:t>
            </w:r>
          </w:p>
        </w:tc>
        <w:tc>
          <w:tcPr>
            <w:tcW w:w="152" w:type="pct"/>
            <w:shd w:val="clear" w:color="auto" w:fill="auto"/>
          </w:tcPr>
          <w:p w14:paraId="23C2DBA5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5711A64" w14:textId="0430BD66" w:rsidR="00262F80" w:rsidRPr="003C30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94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174</w:t>
            </w:r>
          </w:p>
        </w:tc>
        <w:tc>
          <w:tcPr>
            <w:tcW w:w="144" w:type="pct"/>
            <w:shd w:val="clear" w:color="auto" w:fill="auto"/>
          </w:tcPr>
          <w:p w14:paraId="5F0E32D0" w14:textId="77777777" w:rsidR="00262F80" w:rsidRPr="00847A4E" w:rsidRDefault="00262F80" w:rsidP="00262F80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C03027" w14:textId="5CDEAC0C" w:rsidR="00262F80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47,019</w:t>
            </w:r>
          </w:p>
        </w:tc>
        <w:tc>
          <w:tcPr>
            <w:tcW w:w="164" w:type="pct"/>
            <w:shd w:val="clear" w:color="auto" w:fill="auto"/>
          </w:tcPr>
          <w:p w14:paraId="6E0412CB" w14:textId="77777777" w:rsidR="00262F80" w:rsidRPr="00847A4E" w:rsidRDefault="00262F80" w:rsidP="00262F80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D51F2A7" w14:textId="657B38D3" w:rsidR="00262F80" w:rsidRPr="003C30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79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856</w:t>
            </w:r>
          </w:p>
        </w:tc>
      </w:tr>
      <w:tr w:rsidR="00262F80" w:rsidRPr="005C2D3F" w14:paraId="36446677" w14:textId="77777777" w:rsidTr="0026570A">
        <w:trPr>
          <w:trHeight w:val="232"/>
        </w:trPr>
        <w:tc>
          <w:tcPr>
            <w:tcW w:w="1620" w:type="pct"/>
            <w:shd w:val="clear" w:color="auto" w:fill="auto"/>
            <w:vAlign w:val="bottom"/>
            <w:hideMark/>
          </w:tcPr>
          <w:p w14:paraId="5522C798" w14:textId="77777777" w:rsidR="00262F80" w:rsidRPr="005C2D3F" w:rsidDel="00D60FB5" w:rsidRDefault="00262F80" w:rsidP="00262F80">
            <w:pPr>
              <w:tabs>
                <w:tab w:val="left" w:pos="147"/>
                <w:tab w:val="left" w:pos="720"/>
              </w:tabs>
              <w:ind w:firstLine="175"/>
              <w:rPr>
                <w:sz w:val="30"/>
                <w:szCs w:val="30"/>
                <w:cs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หัก</w:t>
            </w:r>
            <w:r w:rsidRPr="005C2D3F">
              <w:rPr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29" w:type="pct"/>
          </w:tcPr>
          <w:p w14:paraId="324FEBE9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F1A0D61" w14:textId="33B50690" w:rsidR="00262F80" w:rsidRPr="005C2D3F" w:rsidDel="00D60FB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(11,607)</w:t>
            </w:r>
          </w:p>
        </w:tc>
        <w:tc>
          <w:tcPr>
            <w:tcW w:w="152" w:type="pct"/>
            <w:shd w:val="clear" w:color="auto" w:fill="auto"/>
          </w:tcPr>
          <w:p w14:paraId="658023DE" w14:textId="77777777" w:rsidR="00262F80" w:rsidRPr="005C2D3F" w:rsidRDefault="00262F80" w:rsidP="00262F80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FECEF7C" w14:textId="377A6ED2" w:rsidR="00262F80" w:rsidRPr="005C2D3F" w:rsidDel="00D60FB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12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426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3FAC6135" w14:textId="77777777" w:rsidR="00262F80" w:rsidRPr="005C2D3F" w:rsidRDefault="00262F80" w:rsidP="00262F80">
            <w:pPr>
              <w:tabs>
                <w:tab w:val="left" w:pos="720"/>
                <w:tab w:val="decimal" w:pos="765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319FD27" w14:textId="42C981C7" w:rsidR="00262F80" w:rsidRPr="005C2D3F" w:rsidDel="00D60FB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(3,736)</w:t>
            </w:r>
          </w:p>
        </w:tc>
        <w:tc>
          <w:tcPr>
            <w:tcW w:w="164" w:type="pct"/>
            <w:shd w:val="clear" w:color="auto" w:fill="auto"/>
          </w:tcPr>
          <w:p w14:paraId="2711A546" w14:textId="77777777" w:rsidR="00262F80" w:rsidRPr="005C2D3F" w:rsidRDefault="00262F80" w:rsidP="00262F80">
            <w:pPr>
              <w:tabs>
                <w:tab w:val="left" w:pos="720"/>
              </w:tabs>
              <w:ind w:right="-45"/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AFE3BAE" w14:textId="3A0F8FAF" w:rsidR="00262F80" w:rsidRPr="005C2D3F" w:rsidDel="00D60FB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736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</w:tr>
      <w:tr w:rsidR="00262F80" w:rsidRPr="005C2D3F" w14:paraId="2C4A2FA2" w14:textId="77777777" w:rsidTr="0026570A">
        <w:trPr>
          <w:trHeight w:val="249"/>
        </w:trPr>
        <w:tc>
          <w:tcPr>
            <w:tcW w:w="1620" w:type="pct"/>
            <w:shd w:val="clear" w:color="auto" w:fill="auto"/>
            <w:vAlign w:val="bottom"/>
            <w:hideMark/>
          </w:tcPr>
          <w:p w14:paraId="791BBE91" w14:textId="77777777" w:rsidR="00262F80" w:rsidRPr="005C2D3F" w:rsidRDefault="00262F80" w:rsidP="00262F80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386AAAA0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08FF8" w14:textId="5AD1D6AD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D5655">
              <w:rPr>
                <w:rFonts w:cs="Angsana New"/>
                <w:b/>
                <w:bCs/>
                <w:sz w:val="30"/>
                <w:szCs w:val="30"/>
              </w:rPr>
              <w:t>333,209</w:t>
            </w:r>
          </w:p>
        </w:tc>
        <w:tc>
          <w:tcPr>
            <w:tcW w:w="152" w:type="pct"/>
            <w:shd w:val="clear" w:color="auto" w:fill="auto"/>
          </w:tcPr>
          <w:p w14:paraId="4F4000BF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8FB4" w14:textId="6C38181B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276</w:t>
            </w:r>
            <w:r w:rsidRPr="00120194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969</w:t>
            </w:r>
          </w:p>
        </w:tc>
        <w:tc>
          <w:tcPr>
            <w:tcW w:w="144" w:type="pct"/>
            <w:shd w:val="clear" w:color="auto" w:fill="auto"/>
          </w:tcPr>
          <w:p w14:paraId="1DBAD0F2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EA49D" w14:textId="4784835D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191,300</w:t>
            </w:r>
          </w:p>
        </w:tc>
        <w:tc>
          <w:tcPr>
            <w:tcW w:w="164" w:type="pct"/>
            <w:shd w:val="clear" w:color="auto" w:fill="auto"/>
          </w:tcPr>
          <w:p w14:paraId="382DE690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2FFBF" w14:textId="3D4E8C5D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198</w:t>
            </w:r>
            <w:r w:rsidRPr="00120194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054</w:t>
            </w:r>
          </w:p>
        </w:tc>
      </w:tr>
      <w:tr w:rsidR="00262F80" w:rsidRPr="005C2D3F" w14:paraId="589C1F6F" w14:textId="77777777" w:rsidTr="0026570A">
        <w:trPr>
          <w:trHeight w:val="249"/>
        </w:trPr>
        <w:tc>
          <w:tcPr>
            <w:tcW w:w="1620" w:type="pct"/>
            <w:shd w:val="clear" w:color="auto" w:fill="auto"/>
            <w:vAlign w:val="bottom"/>
          </w:tcPr>
          <w:p w14:paraId="35122D3F" w14:textId="77777777" w:rsidR="00262F80" w:rsidRPr="005C2D3F" w:rsidRDefault="00262F80" w:rsidP="00262F80">
            <w:pPr>
              <w:tabs>
                <w:tab w:val="left" w:pos="147"/>
                <w:tab w:val="left" w:pos="720"/>
              </w:tabs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</w:tcPr>
          <w:p w14:paraId="155EAA19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03D3F" w14:textId="379AC44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D5655">
              <w:rPr>
                <w:rFonts w:cs="Angsana New"/>
                <w:b/>
                <w:bCs/>
                <w:sz w:val="30"/>
                <w:szCs w:val="30"/>
                <w:lang w:bidi="th-TH"/>
              </w:rPr>
              <w:t>447,563</w:t>
            </w:r>
          </w:p>
        </w:tc>
        <w:tc>
          <w:tcPr>
            <w:tcW w:w="152" w:type="pct"/>
            <w:shd w:val="clear" w:color="auto" w:fill="auto"/>
          </w:tcPr>
          <w:p w14:paraId="632A949E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45F9D" w14:textId="00E066C2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412</w:t>
            </w:r>
            <w:r w:rsidRPr="00120194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690</w:t>
            </w:r>
          </w:p>
        </w:tc>
        <w:tc>
          <w:tcPr>
            <w:tcW w:w="144" w:type="pct"/>
            <w:shd w:val="clear" w:color="auto" w:fill="auto"/>
          </w:tcPr>
          <w:p w14:paraId="1E2511A8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32B2F" w14:textId="255278FD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291,660</w:t>
            </w:r>
          </w:p>
        </w:tc>
        <w:tc>
          <w:tcPr>
            <w:tcW w:w="164" w:type="pct"/>
            <w:shd w:val="clear" w:color="auto" w:fill="auto"/>
          </w:tcPr>
          <w:p w14:paraId="533C52AF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CEEA5" w14:textId="4CDF9116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238</w:t>
            </w:r>
            <w:r w:rsidRPr="00120194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862</w:t>
            </w:r>
          </w:p>
        </w:tc>
      </w:tr>
      <w:tr w:rsidR="00262F80" w:rsidRPr="005C2D3F" w14:paraId="206CF59C" w14:textId="77777777" w:rsidTr="0026570A">
        <w:trPr>
          <w:trHeight w:val="357"/>
        </w:trPr>
        <w:tc>
          <w:tcPr>
            <w:tcW w:w="1620" w:type="pct"/>
            <w:shd w:val="clear" w:color="auto" w:fill="auto"/>
            <w:vAlign w:val="bottom"/>
          </w:tcPr>
          <w:p w14:paraId="786EC9F3" w14:textId="77777777" w:rsidR="00262F80" w:rsidRPr="005C2D3F" w:rsidRDefault="00262F80" w:rsidP="00262F80">
            <w:pPr>
              <w:tabs>
                <w:tab w:val="left" w:pos="147"/>
                <w:tab w:val="left" w:pos="72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4D466D4E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1DC3742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52" w:type="pct"/>
            <w:shd w:val="clear" w:color="auto" w:fill="auto"/>
          </w:tcPr>
          <w:p w14:paraId="1840A45D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14:paraId="02EE3EE8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8F009D3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7BB59853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64" w:type="pct"/>
            <w:shd w:val="clear" w:color="auto" w:fill="auto"/>
          </w:tcPr>
          <w:p w14:paraId="00A1B397" w14:textId="77777777" w:rsidR="00262F80" w:rsidRPr="005C2D3F" w:rsidRDefault="00262F80" w:rsidP="00262F80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14:paraId="56734D65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62F80" w:rsidRPr="005C2D3F" w14:paraId="2CB4A55D" w14:textId="77777777" w:rsidTr="0026570A">
        <w:trPr>
          <w:trHeight w:val="468"/>
        </w:trPr>
        <w:tc>
          <w:tcPr>
            <w:tcW w:w="2149" w:type="pct"/>
            <w:gridSpan w:val="2"/>
            <w:shd w:val="clear" w:color="auto" w:fill="auto"/>
            <w:hideMark/>
          </w:tcPr>
          <w:p w14:paraId="0F171F6B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หนี้สูญและหนี้สงสัยจะสูญ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(กลับรายการ)</w:t>
            </w:r>
          </w:p>
          <w:p w14:paraId="051CF2C3" w14:textId="77777777" w:rsidR="00262F80" w:rsidRPr="005C2D3F" w:rsidRDefault="00262F80" w:rsidP="00262F80">
            <w:pPr>
              <w:pStyle w:val="acctfourfigures"/>
              <w:tabs>
                <w:tab w:val="left" w:pos="216"/>
                <w:tab w:val="left" w:pos="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62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99E0BB" w14:textId="25D14B8B" w:rsidR="00262F80" w:rsidRPr="003C5B2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(819)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44F4120" w14:textId="77777777" w:rsidR="00262F80" w:rsidRPr="005C2D3F" w:rsidRDefault="00262F80" w:rsidP="00262F8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21E47" w14:textId="447AB0D2" w:rsidR="00262F80" w:rsidRPr="003C5B2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370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DD03F5F" w14:textId="77777777" w:rsidR="00262F80" w:rsidRPr="005C2D3F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1BCE1F" w14:textId="00FDDB43" w:rsidR="00262F80" w:rsidRPr="003C5B25" w:rsidRDefault="00262F80" w:rsidP="00262F80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right="-45"/>
              <w:jc w:val="center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0ABF2DFE" w14:textId="77777777" w:rsidR="00262F80" w:rsidRPr="005C2D3F" w:rsidRDefault="00262F80" w:rsidP="00262F8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541BA0" w14:textId="370BD89E" w:rsidR="00262F80" w:rsidRPr="003C5B25" w:rsidRDefault="00262F80" w:rsidP="00262F80">
            <w:pPr>
              <w:pStyle w:val="acctfourfigures"/>
              <w:tabs>
                <w:tab w:val="left" w:pos="720"/>
              </w:tabs>
              <w:spacing w:line="240" w:lineRule="atLeast"/>
              <w:ind w:right="-45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</w:t>
            </w: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073</w:t>
            </w:r>
            <w:r w:rsidRPr="003C5B25">
              <w:rPr>
                <w:rFonts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F27621F" w14:textId="32822D5F" w:rsidR="00AF20FA" w:rsidRDefault="00AF20FA" w:rsidP="005E394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71365D6" w14:textId="77777777" w:rsidR="00AF20FA" w:rsidRPr="00E06048" w:rsidRDefault="00AF20FA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0960B896" w14:textId="5D63F041" w:rsidR="00A9741F" w:rsidRDefault="00A9741F" w:rsidP="005E3943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E3943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50C36351" w14:textId="77777777" w:rsidR="00181FE1" w:rsidRPr="005E3943" w:rsidRDefault="00181FE1" w:rsidP="00181FE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5C2D3F" w14:paraId="7C7CA7B0" w14:textId="77777777" w:rsidTr="00C921E9">
        <w:tc>
          <w:tcPr>
            <w:tcW w:w="3762" w:type="dxa"/>
          </w:tcPr>
          <w:p w14:paraId="3A816303" w14:textId="77777777" w:rsidR="009734CD" w:rsidRPr="005C2D3F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7777777" w:rsidR="009734CD" w:rsidRPr="005C2D3F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5C2D3F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F23" w:rsidRPr="005C2D3F" w14:paraId="0F9B153B" w14:textId="77777777" w:rsidTr="00512F23">
        <w:tc>
          <w:tcPr>
            <w:tcW w:w="3762" w:type="dxa"/>
          </w:tcPr>
          <w:p w14:paraId="553A02E6" w14:textId="77777777" w:rsidR="00512F23" w:rsidRPr="005C2D3F" w:rsidRDefault="00512F23" w:rsidP="00512F2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570E5638" w:rsidR="00512F23" w:rsidRPr="005C2D3F" w:rsidRDefault="003C303F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C3E400A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327CCBB9" w:rsidR="00512F23" w:rsidRPr="005C2D3F" w:rsidRDefault="003C303F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FE2A8B4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365C2BDB" w:rsidR="00512F23" w:rsidRPr="005C2D3F" w:rsidRDefault="003C303F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6BB10AE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0FBC4D8B" w:rsidR="00512F23" w:rsidRPr="005C2D3F" w:rsidRDefault="003C303F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97601" w:rsidRPr="005C2D3F" w14:paraId="5606C3A9" w14:textId="77777777" w:rsidTr="00C921E9">
        <w:tc>
          <w:tcPr>
            <w:tcW w:w="3762" w:type="dxa"/>
          </w:tcPr>
          <w:p w14:paraId="4B8A2EC2" w14:textId="77777777" w:rsidR="00897601" w:rsidRPr="005C2D3F" w:rsidRDefault="00897601" w:rsidP="008976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77777777" w:rsidR="00897601" w:rsidRPr="005C2D3F" w:rsidRDefault="00897601" w:rsidP="00897601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C2D3F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2F23" w:rsidRPr="005C2D3F" w14:paraId="2FDC7916" w14:textId="77777777" w:rsidTr="00C921E9">
        <w:tc>
          <w:tcPr>
            <w:tcW w:w="3762" w:type="dxa"/>
            <w:hideMark/>
          </w:tcPr>
          <w:p w14:paraId="5C8D06DB" w14:textId="77777777" w:rsidR="00512F23" w:rsidRPr="005C2D3F" w:rsidRDefault="00512F23" w:rsidP="00512F2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077140B1" w:rsidR="00512F23" w:rsidRPr="005C2D3F" w:rsidRDefault="00F441E7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918,884</w:t>
            </w:r>
          </w:p>
        </w:tc>
        <w:tc>
          <w:tcPr>
            <w:tcW w:w="270" w:type="dxa"/>
          </w:tcPr>
          <w:p w14:paraId="0511A629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115B768D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785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951</w:t>
            </w:r>
          </w:p>
        </w:tc>
        <w:tc>
          <w:tcPr>
            <w:tcW w:w="270" w:type="dxa"/>
          </w:tcPr>
          <w:p w14:paraId="19A6599A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17D9E68E" w:rsidR="00512F23" w:rsidRPr="005C2D3F" w:rsidRDefault="009727B6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</w:rPr>
              <w:t>684,6</w:t>
            </w:r>
            <w:r w:rsidR="00E06048">
              <w:rPr>
                <w:rFonts w:cs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00B7783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2CC60F7A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550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095</w:t>
            </w:r>
          </w:p>
        </w:tc>
      </w:tr>
      <w:tr w:rsidR="00512F23" w:rsidRPr="005C2D3F" w14:paraId="52614556" w14:textId="77777777" w:rsidTr="00C921E9">
        <w:tc>
          <w:tcPr>
            <w:tcW w:w="3762" w:type="dxa"/>
            <w:hideMark/>
          </w:tcPr>
          <w:p w14:paraId="381DFAC3" w14:textId="77777777" w:rsidR="00512F23" w:rsidRPr="005C2D3F" w:rsidRDefault="00512F23" w:rsidP="00512F2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5CAF54CF" w:rsidR="00512F23" w:rsidRPr="005C2D3F" w:rsidRDefault="003E3A59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E3A59">
              <w:rPr>
                <w:rFonts w:cs="Angsana New"/>
                <w:sz w:val="30"/>
                <w:szCs w:val="30"/>
              </w:rPr>
              <w:t>23,437</w:t>
            </w:r>
          </w:p>
        </w:tc>
        <w:tc>
          <w:tcPr>
            <w:tcW w:w="270" w:type="dxa"/>
          </w:tcPr>
          <w:p w14:paraId="6F78D5E8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6501C852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512F23" w:rsidRPr="00046701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70" w:type="dxa"/>
          </w:tcPr>
          <w:p w14:paraId="35EEB79C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33692A54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7,651</w:t>
            </w:r>
          </w:p>
        </w:tc>
        <w:tc>
          <w:tcPr>
            <w:tcW w:w="270" w:type="dxa"/>
          </w:tcPr>
          <w:p w14:paraId="741B2F07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78D1746A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512F23" w:rsidRPr="00046701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657</w:t>
            </w:r>
          </w:p>
        </w:tc>
      </w:tr>
      <w:tr w:rsidR="00512F23" w:rsidRPr="005C2D3F" w14:paraId="0C3FF1FE" w14:textId="77777777" w:rsidTr="00C921E9">
        <w:tc>
          <w:tcPr>
            <w:tcW w:w="3762" w:type="dxa"/>
            <w:hideMark/>
          </w:tcPr>
          <w:p w14:paraId="78ADCE01" w14:textId="77777777" w:rsidR="00512F23" w:rsidRPr="005C2D3F" w:rsidRDefault="00512F23" w:rsidP="00512F23">
            <w:pPr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4635F90D" w:rsidR="00512F23" w:rsidRPr="005C2D3F" w:rsidRDefault="001D0B55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D0B55">
              <w:rPr>
                <w:rFonts w:cs="Angsana New"/>
                <w:sz w:val="30"/>
                <w:szCs w:val="30"/>
              </w:rPr>
              <w:t>356,559</w:t>
            </w:r>
          </w:p>
        </w:tc>
        <w:tc>
          <w:tcPr>
            <w:tcW w:w="270" w:type="dxa"/>
          </w:tcPr>
          <w:p w14:paraId="23D5728C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73D6FE06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543</w:t>
            </w:r>
            <w:r w:rsidR="00512F23" w:rsidRPr="00046701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011</w:t>
            </w:r>
          </w:p>
        </w:tc>
        <w:tc>
          <w:tcPr>
            <w:tcW w:w="270" w:type="dxa"/>
          </w:tcPr>
          <w:p w14:paraId="40E9935D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6489A8B0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198,548</w:t>
            </w:r>
          </w:p>
        </w:tc>
        <w:tc>
          <w:tcPr>
            <w:tcW w:w="270" w:type="dxa"/>
          </w:tcPr>
          <w:p w14:paraId="04B24F84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23E6AFE2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316</w:t>
            </w:r>
            <w:r w:rsidR="00512F23" w:rsidRPr="00046701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986</w:t>
            </w:r>
          </w:p>
        </w:tc>
      </w:tr>
      <w:tr w:rsidR="00512F23" w:rsidRPr="005C2D3F" w14:paraId="70DE2845" w14:textId="77777777" w:rsidTr="00C921E9">
        <w:tc>
          <w:tcPr>
            <w:tcW w:w="3762" w:type="dxa"/>
            <w:hideMark/>
          </w:tcPr>
          <w:p w14:paraId="0C334D62" w14:textId="77777777" w:rsidR="00512F23" w:rsidRPr="005C2D3F" w:rsidRDefault="00512F23" w:rsidP="00512F2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6145976F" w:rsidR="00512F23" w:rsidRPr="005C2D3F" w:rsidRDefault="00F441E7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207,460</w:t>
            </w:r>
          </w:p>
        </w:tc>
        <w:tc>
          <w:tcPr>
            <w:tcW w:w="270" w:type="dxa"/>
          </w:tcPr>
          <w:p w14:paraId="699C168B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7A632463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203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776</w:t>
            </w:r>
          </w:p>
        </w:tc>
        <w:tc>
          <w:tcPr>
            <w:tcW w:w="270" w:type="dxa"/>
          </w:tcPr>
          <w:p w14:paraId="09709FD9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10194F6B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111,553</w:t>
            </w:r>
          </w:p>
        </w:tc>
        <w:tc>
          <w:tcPr>
            <w:tcW w:w="270" w:type="dxa"/>
          </w:tcPr>
          <w:p w14:paraId="5F8C240B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35420E0C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138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482</w:t>
            </w:r>
          </w:p>
        </w:tc>
      </w:tr>
      <w:tr w:rsidR="00512F23" w:rsidRPr="005C2D3F" w14:paraId="4DAE8627" w14:textId="77777777" w:rsidTr="00C921E9">
        <w:tc>
          <w:tcPr>
            <w:tcW w:w="3762" w:type="dxa"/>
            <w:hideMark/>
          </w:tcPr>
          <w:p w14:paraId="15BBD109" w14:textId="77777777" w:rsidR="00512F23" w:rsidRPr="005C2D3F" w:rsidRDefault="00512F23" w:rsidP="00512F2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อะไหล่</w:t>
            </w:r>
            <w:r w:rsidRPr="005C2D3F">
              <w:rPr>
                <w:rFonts w:hint="cs"/>
                <w:sz w:val="30"/>
                <w:szCs w:val="30"/>
                <w:cs/>
              </w:rPr>
              <w:t>และ</w:t>
            </w:r>
            <w:r w:rsidRPr="005C2D3F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3F863560" w:rsidR="00512F23" w:rsidRPr="005C2D3F" w:rsidRDefault="001D0B55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D0B55">
              <w:rPr>
                <w:rFonts w:cs="Angsana New"/>
                <w:sz w:val="30"/>
                <w:szCs w:val="30"/>
              </w:rPr>
              <w:t>176,666</w:t>
            </w:r>
          </w:p>
        </w:tc>
        <w:tc>
          <w:tcPr>
            <w:tcW w:w="270" w:type="dxa"/>
          </w:tcPr>
          <w:p w14:paraId="2F6813B2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75F44747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119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358</w:t>
            </w:r>
          </w:p>
        </w:tc>
        <w:tc>
          <w:tcPr>
            <w:tcW w:w="270" w:type="dxa"/>
          </w:tcPr>
          <w:p w14:paraId="1096D120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3608696E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70,949</w:t>
            </w:r>
          </w:p>
        </w:tc>
        <w:tc>
          <w:tcPr>
            <w:tcW w:w="270" w:type="dxa"/>
          </w:tcPr>
          <w:p w14:paraId="5A6C8B8B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1F837D1E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39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798</w:t>
            </w:r>
          </w:p>
        </w:tc>
      </w:tr>
      <w:tr w:rsidR="00512F23" w:rsidRPr="005C2D3F" w14:paraId="205961A1" w14:textId="77777777" w:rsidTr="00C921E9">
        <w:tc>
          <w:tcPr>
            <w:tcW w:w="3762" w:type="dxa"/>
            <w:hideMark/>
          </w:tcPr>
          <w:p w14:paraId="3B5D74D6" w14:textId="77777777" w:rsidR="00512F23" w:rsidRPr="005C2D3F" w:rsidRDefault="00512F23" w:rsidP="00512F23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3F806A39" w:rsidR="00512F23" w:rsidRPr="005C2D3F" w:rsidRDefault="00F441E7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22,930</w:t>
            </w:r>
          </w:p>
        </w:tc>
        <w:tc>
          <w:tcPr>
            <w:tcW w:w="270" w:type="dxa"/>
          </w:tcPr>
          <w:p w14:paraId="4DFB660C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486F0413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865</w:t>
            </w:r>
          </w:p>
        </w:tc>
        <w:tc>
          <w:tcPr>
            <w:tcW w:w="270" w:type="dxa"/>
          </w:tcPr>
          <w:p w14:paraId="0D1A5EEA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7BC16538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18,202</w:t>
            </w:r>
          </w:p>
        </w:tc>
        <w:tc>
          <w:tcPr>
            <w:tcW w:w="270" w:type="dxa"/>
          </w:tcPr>
          <w:p w14:paraId="7785B360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14A6815D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512F23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865</w:t>
            </w:r>
          </w:p>
        </w:tc>
      </w:tr>
      <w:tr w:rsidR="00512F23" w:rsidRPr="005C2D3F" w14:paraId="5B0251D1" w14:textId="77777777" w:rsidTr="00C921E9">
        <w:tc>
          <w:tcPr>
            <w:tcW w:w="3762" w:type="dxa"/>
            <w:hideMark/>
          </w:tcPr>
          <w:p w14:paraId="2003318F" w14:textId="77777777" w:rsidR="00512F23" w:rsidRPr="005C2D3F" w:rsidRDefault="00512F23" w:rsidP="00512F23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7F0E2BCE" w:rsidR="00512F23" w:rsidRPr="005C2D3F" w:rsidRDefault="00F441E7" w:rsidP="001D0B5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</w:t>
            </w:r>
            <w:r w:rsidR="007E111B">
              <w:rPr>
                <w:rFonts w:cs="Angsana New"/>
                <w:b/>
                <w:bCs/>
                <w:sz w:val="30"/>
                <w:szCs w:val="30"/>
              </w:rPr>
              <w:t>705,</w:t>
            </w:r>
            <w:r w:rsidR="001D0B55">
              <w:rPr>
                <w:rFonts w:cs="Angsana New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70" w:type="dxa"/>
          </w:tcPr>
          <w:p w14:paraId="18B22840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16D00F90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684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329</w:t>
            </w:r>
          </w:p>
        </w:tc>
        <w:tc>
          <w:tcPr>
            <w:tcW w:w="270" w:type="dxa"/>
          </w:tcPr>
          <w:p w14:paraId="04567EDE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45550164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1,091,535</w:t>
            </w:r>
          </w:p>
        </w:tc>
        <w:tc>
          <w:tcPr>
            <w:tcW w:w="270" w:type="dxa"/>
          </w:tcPr>
          <w:p w14:paraId="127DE38F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55618B99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068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883</w:t>
            </w:r>
          </w:p>
        </w:tc>
      </w:tr>
      <w:tr w:rsidR="00512F23" w:rsidRPr="005C2D3F" w14:paraId="663B0ADA" w14:textId="77777777" w:rsidTr="00C921E9">
        <w:tc>
          <w:tcPr>
            <w:tcW w:w="3762" w:type="dxa"/>
          </w:tcPr>
          <w:p w14:paraId="0309B817" w14:textId="77777777" w:rsidR="00512F23" w:rsidRPr="005C2D3F" w:rsidRDefault="00512F23" w:rsidP="00512F23">
            <w:pPr>
              <w:rPr>
                <w:b/>
                <w:bCs/>
                <w:sz w:val="14"/>
                <w:szCs w:val="14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33858B1A" w:rsidR="00512F23" w:rsidRPr="005C2D3F" w:rsidRDefault="00F441E7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(182,770)</w:t>
            </w:r>
          </w:p>
        </w:tc>
        <w:tc>
          <w:tcPr>
            <w:tcW w:w="270" w:type="dxa"/>
          </w:tcPr>
          <w:p w14:paraId="2ECD915D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417835FD" w:rsidR="00512F23" w:rsidRPr="005C2D3F" w:rsidRDefault="00512F23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127</w:t>
            </w:r>
            <w:r>
              <w:rPr>
                <w:rFonts w:cs="Angsana New"/>
                <w:sz w:val="30"/>
                <w:szCs w:val="30"/>
              </w:rPr>
              <w:t>,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098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512F23" w:rsidRPr="005C2D3F" w:rsidRDefault="00512F23" w:rsidP="00512F2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06074EF4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(148,813)</w:t>
            </w:r>
          </w:p>
        </w:tc>
        <w:tc>
          <w:tcPr>
            <w:tcW w:w="270" w:type="dxa"/>
          </w:tcPr>
          <w:p w14:paraId="10BE5E7B" w14:textId="77777777" w:rsidR="00512F23" w:rsidRPr="005C2D3F" w:rsidRDefault="00512F23" w:rsidP="00512F23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35825D45" w:rsidR="00512F23" w:rsidRPr="005C2D3F" w:rsidRDefault="00512F23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98</w:t>
            </w:r>
            <w:r>
              <w:rPr>
                <w:rFonts w:cs="Angsana New"/>
                <w:sz w:val="30"/>
                <w:szCs w:val="30"/>
              </w:rPr>
              <w:t>,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265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512F23" w:rsidRPr="005C2D3F" w14:paraId="02BBE926" w14:textId="77777777" w:rsidTr="00C921E9">
        <w:tc>
          <w:tcPr>
            <w:tcW w:w="3762" w:type="dxa"/>
            <w:hideMark/>
          </w:tcPr>
          <w:p w14:paraId="021C2E88" w14:textId="77777777" w:rsidR="00512F23" w:rsidRPr="005C2D3F" w:rsidRDefault="00512F23" w:rsidP="00512F23">
            <w:pPr>
              <w:ind w:left="252" w:hanging="252"/>
              <w:rPr>
                <w:b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3A19EA78" w:rsidR="00512F23" w:rsidRPr="005C2D3F" w:rsidRDefault="003E3A59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E3A59">
              <w:rPr>
                <w:rFonts w:cs="Angsana New"/>
                <w:b/>
                <w:bCs/>
                <w:sz w:val="30"/>
                <w:szCs w:val="30"/>
              </w:rPr>
              <w:t>1,523,166</w:t>
            </w:r>
          </w:p>
        </w:tc>
        <w:tc>
          <w:tcPr>
            <w:tcW w:w="270" w:type="dxa"/>
          </w:tcPr>
          <w:p w14:paraId="26F93503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54712510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557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231</w:t>
            </w:r>
          </w:p>
        </w:tc>
        <w:tc>
          <w:tcPr>
            <w:tcW w:w="270" w:type="dxa"/>
          </w:tcPr>
          <w:p w14:paraId="04EB653F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33E91885" w:rsidR="00512F23" w:rsidRPr="005C2D3F" w:rsidRDefault="00E06048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942,722</w:t>
            </w:r>
          </w:p>
        </w:tc>
        <w:tc>
          <w:tcPr>
            <w:tcW w:w="270" w:type="dxa"/>
          </w:tcPr>
          <w:p w14:paraId="3C9665D2" w14:textId="77777777" w:rsidR="00512F23" w:rsidRPr="005C2D3F" w:rsidRDefault="00512F23" w:rsidP="00512F23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07AC175F" w:rsidR="00512F23" w:rsidRPr="005C2D3F" w:rsidRDefault="003C303F" w:rsidP="00512F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970</w:t>
            </w:r>
            <w:r w:rsidR="00512F2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618</w:t>
            </w:r>
          </w:p>
        </w:tc>
      </w:tr>
      <w:tr w:rsidR="00512F23" w:rsidRPr="005C2D3F" w14:paraId="4C83F0DA" w14:textId="77777777" w:rsidTr="00C921E9">
        <w:tc>
          <w:tcPr>
            <w:tcW w:w="3762" w:type="dxa"/>
          </w:tcPr>
          <w:p w14:paraId="7DEC0B2D" w14:textId="77777777" w:rsidR="00512F23" w:rsidRPr="005C2D3F" w:rsidRDefault="00512F23" w:rsidP="00512F2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2A3C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512F23" w:rsidRPr="005C2D3F" w:rsidRDefault="00512F23" w:rsidP="00512F23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</w:tr>
      <w:tr w:rsidR="00181FE1" w:rsidRPr="005C2D3F" w14:paraId="6C12A6D7" w14:textId="77777777" w:rsidTr="00C921E9">
        <w:tc>
          <w:tcPr>
            <w:tcW w:w="3762" w:type="dxa"/>
            <w:hideMark/>
          </w:tcPr>
          <w:p w14:paraId="7CBBBBD9" w14:textId="255B4B2B" w:rsidR="00181FE1" w:rsidRPr="005C2D3F" w:rsidRDefault="00181FE1" w:rsidP="00181FE1">
            <w:pPr>
              <w:ind w:left="252" w:hanging="252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sz w:val="30"/>
                <w:szCs w:val="30"/>
                <w:cs/>
              </w:rPr>
              <w:t>ต้นทุนของสินค้าคงเหลือที่บันทึกรวมใ</w:t>
            </w:r>
            <w:r w:rsidR="00F00D39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5C2D3F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</w:tcPr>
          <w:p w14:paraId="4922802C" w14:textId="77777777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BFA11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181FE1" w:rsidRPr="005C2D3F" w14:paraId="221051BA" w14:textId="77777777" w:rsidTr="00BF3B0D">
        <w:tc>
          <w:tcPr>
            <w:tcW w:w="3762" w:type="dxa"/>
            <w:hideMark/>
          </w:tcPr>
          <w:p w14:paraId="22976E55" w14:textId="77777777" w:rsidR="00181FE1" w:rsidRPr="005C2D3F" w:rsidRDefault="00181FE1" w:rsidP="00181FE1">
            <w:pPr>
              <w:numPr>
                <w:ilvl w:val="0"/>
                <w:numId w:val="22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5E6B341E" w:rsidR="00181FE1" w:rsidRPr="001D0B55" w:rsidRDefault="00237209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highlight w:val="yellow"/>
              </w:rPr>
            </w:pPr>
            <w:r w:rsidRPr="00237209">
              <w:rPr>
                <w:rFonts w:cs="Angsana New"/>
                <w:sz w:val="30"/>
                <w:szCs w:val="30"/>
              </w:rPr>
              <w:t>16,549,602</w:t>
            </w:r>
          </w:p>
        </w:tc>
        <w:tc>
          <w:tcPr>
            <w:tcW w:w="270" w:type="dxa"/>
          </w:tcPr>
          <w:p w14:paraId="44E4D6C2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314949AB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274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395</w:t>
            </w:r>
          </w:p>
        </w:tc>
        <w:tc>
          <w:tcPr>
            <w:tcW w:w="270" w:type="dxa"/>
          </w:tcPr>
          <w:p w14:paraId="68B1D851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29AB0070" w:rsidR="00181FE1" w:rsidRPr="005C2D3F" w:rsidRDefault="00E06048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14,378,34</w:t>
            </w:r>
            <w:r w:rsidR="009C3733">
              <w:rPr>
                <w:rFonts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406771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6F6099C4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14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126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139</w:t>
            </w:r>
          </w:p>
        </w:tc>
      </w:tr>
      <w:tr w:rsidR="00181FE1" w:rsidRPr="005C2D3F" w14:paraId="08EDF34B" w14:textId="77777777" w:rsidTr="00E06048">
        <w:tc>
          <w:tcPr>
            <w:tcW w:w="3762" w:type="dxa"/>
            <w:hideMark/>
          </w:tcPr>
          <w:p w14:paraId="671C1EEA" w14:textId="77777777" w:rsidR="00181FE1" w:rsidRPr="005C2D3F" w:rsidRDefault="00181FE1" w:rsidP="00181FE1">
            <w:pPr>
              <w:numPr>
                <w:ilvl w:val="0"/>
                <w:numId w:val="22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vAlign w:val="bottom"/>
          </w:tcPr>
          <w:p w14:paraId="351FDD40" w14:textId="3BE9FDB8" w:rsidR="00181FE1" w:rsidRPr="005C2D3F" w:rsidRDefault="007E111B" w:rsidP="00E0604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7E111B">
              <w:rPr>
                <w:rFonts w:cs="Angsana New"/>
                <w:sz w:val="30"/>
                <w:szCs w:val="30"/>
              </w:rPr>
              <w:t>114,800</w:t>
            </w:r>
          </w:p>
        </w:tc>
        <w:tc>
          <w:tcPr>
            <w:tcW w:w="270" w:type="dxa"/>
          </w:tcPr>
          <w:p w14:paraId="2277AF60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B36B9" w14:textId="77777777" w:rsidR="00181FE1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  <w:p w14:paraId="7B0C7D90" w14:textId="2B826CE5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139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70" w:type="dxa"/>
          </w:tcPr>
          <w:p w14:paraId="293A090E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61A08D" w14:textId="2894324E" w:rsidR="00181FE1" w:rsidRPr="005C2D3F" w:rsidRDefault="00E06048" w:rsidP="00E0604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85,04</w:t>
            </w:r>
            <w:r w:rsidR="009C3733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58F84D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FB66D" w14:textId="77777777" w:rsidR="00181FE1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  <w:p w14:paraId="0615AF2D" w14:textId="43B6F93C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577</w:t>
            </w:r>
          </w:p>
        </w:tc>
      </w:tr>
      <w:tr w:rsidR="00181FE1" w:rsidRPr="005C2D3F" w14:paraId="7C06F66A" w14:textId="77777777" w:rsidTr="00BF3B0D">
        <w:tc>
          <w:tcPr>
            <w:tcW w:w="3762" w:type="dxa"/>
            <w:hideMark/>
          </w:tcPr>
          <w:p w14:paraId="2B9B4297" w14:textId="77777777" w:rsidR="00181FE1" w:rsidRPr="005C2D3F" w:rsidRDefault="00181FE1" w:rsidP="00181FE1">
            <w:pPr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5568ABD6" w:rsidR="00181FE1" w:rsidRPr="005C2D3F" w:rsidRDefault="00237209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237209">
              <w:rPr>
                <w:rFonts w:cs="Angsana New"/>
                <w:b/>
                <w:bCs/>
                <w:sz w:val="30"/>
                <w:szCs w:val="30"/>
              </w:rPr>
              <w:t>16,664,402</w:t>
            </w:r>
          </w:p>
        </w:tc>
        <w:tc>
          <w:tcPr>
            <w:tcW w:w="270" w:type="dxa"/>
          </w:tcPr>
          <w:p w14:paraId="50BFDC46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020BD736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16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413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966</w:t>
            </w:r>
          </w:p>
        </w:tc>
        <w:tc>
          <w:tcPr>
            <w:tcW w:w="270" w:type="dxa"/>
          </w:tcPr>
          <w:p w14:paraId="1A37F7FB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40E953B4" w:rsidR="00181FE1" w:rsidRPr="005C2D3F" w:rsidRDefault="00E06048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14,463,384</w:t>
            </w:r>
          </w:p>
        </w:tc>
        <w:tc>
          <w:tcPr>
            <w:tcW w:w="270" w:type="dxa"/>
          </w:tcPr>
          <w:p w14:paraId="27BDFFDB" w14:textId="77777777" w:rsidR="00181FE1" w:rsidRPr="005C2D3F" w:rsidRDefault="00181FE1" w:rsidP="00181FE1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0D4B1A" w14:textId="2DECFEFA" w:rsidR="00181FE1" w:rsidRPr="005C2D3F" w:rsidRDefault="00181FE1" w:rsidP="00181FE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14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212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716</w:t>
            </w:r>
          </w:p>
        </w:tc>
      </w:tr>
    </w:tbl>
    <w:p w14:paraId="7EE6C4A8" w14:textId="42656B78" w:rsidR="00582D0C" w:rsidRDefault="00582D0C" w:rsidP="0075435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D8A226" w14:textId="77777777" w:rsidR="00582D0C" w:rsidRDefault="00582D0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CC0034E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เงินลงทุนในบริษัทร่วมและการร่วมค้า</w:t>
      </w:r>
    </w:p>
    <w:p w14:paraId="0D4B8CDF" w14:textId="77777777" w:rsidR="00092727" w:rsidRPr="005C2D3F" w:rsidRDefault="00092727" w:rsidP="00092727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371"/>
        <w:gridCol w:w="1007"/>
        <w:gridCol w:w="271"/>
        <w:gridCol w:w="991"/>
        <w:gridCol w:w="271"/>
        <w:gridCol w:w="1078"/>
        <w:gridCol w:w="276"/>
        <w:gridCol w:w="982"/>
      </w:tblGrid>
      <w:tr w:rsidR="00092727" w:rsidRPr="005C2D3F" w14:paraId="3A4D27F8" w14:textId="77777777" w:rsidTr="00092727">
        <w:trPr>
          <w:tblHeader/>
        </w:trPr>
        <w:tc>
          <w:tcPr>
            <w:tcW w:w="2056" w:type="pct"/>
          </w:tcPr>
          <w:p w14:paraId="26681012" w14:textId="77777777" w:rsidR="00092727" w:rsidRPr="005C2D3F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pct"/>
          </w:tcPr>
          <w:p w14:paraId="013D39D7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</w:tcPr>
          <w:p w14:paraId="24E0A288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58C80270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0C126F86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C2D3F" w14:paraId="5E16DA4B" w14:textId="77777777" w:rsidTr="00092727">
        <w:trPr>
          <w:tblHeader/>
        </w:trPr>
        <w:tc>
          <w:tcPr>
            <w:tcW w:w="2056" w:type="pct"/>
          </w:tcPr>
          <w:p w14:paraId="3D032917" w14:textId="77777777" w:rsidR="00092727" w:rsidRPr="005C2D3F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3D4C2295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2CD7960E" w14:textId="3A393124" w:rsidR="00092727" w:rsidRPr="005C2D3F" w:rsidRDefault="003C303F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65A46E73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702E2A09" w14:textId="230AFFB6" w:rsidR="00092727" w:rsidRPr="005C2D3F" w:rsidRDefault="003C303F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14:paraId="360F8991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0D1D418B" w14:textId="4E3BBA15" w:rsidR="00092727" w:rsidRPr="005C2D3F" w:rsidRDefault="003C303F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36681803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526DEC80" w14:textId="1D7D9D8F" w:rsidR="00092727" w:rsidRPr="005C2D3F" w:rsidRDefault="003C303F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0E6019EB" w14:textId="77777777" w:rsidTr="00092727">
        <w:trPr>
          <w:tblHeader/>
        </w:trPr>
        <w:tc>
          <w:tcPr>
            <w:tcW w:w="2056" w:type="pct"/>
          </w:tcPr>
          <w:p w14:paraId="2DC14963" w14:textId="77777777" w:rsidR="00092727" w:rsidRPr="005C2D3F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" w:type="pct"/>
          </w:tcPr>
          <w:p w14:paraId="6B292225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pct"/>
            <w:gridSpan w:val="7"/>
          </w:tcPr>
          <w:p w14:paraId="240FD4B6" w14:textId="77777777" w:rsidR="00092727" w:rsidRPr="005C2D3F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5C2D3F" w14:paraId="71F482CF" w14:textId="77777777" w:rsidTr="00092727">
        <w:tc>
          <w:tcPr>
            <w:tcW w:w="2056" w:type="pct"/>
          </w:tcPr>
          <w:p w14:paraId="17CF1102" w14:textId="77777777" w:rsidR="00092727" w:rsidRPr="005C2D3F" w:rsidRDefault="00092727" w:rsidP="00092727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8" w:type="pct"/>
          </w:tcPr>
          <w:p w14:paraId="7DCC3BE3" w14:textId="77777777" w:rsidR="00092727" w:rsidRPr="005C2D3F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1F225C38" w14:textId="77777777" w:rsidR="00092727" w:rsidRPr="005C2D3F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438816D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06C9E51A" w14:textId="77777777" w:rsidR="00092727" w:rsidRPr="005C2D3F" w:rsidRDefault="00092727" w:rsidP="00092727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A66DA42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26CFD837" w14:textId="77777777" w:rsidR="00092727" w:rsidRPr="005C2D3F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5" w:type="pct"/>
          </w:tcPr>
          <w:p w14:paraId="0EA67F57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246FD96A" w14:textId="77777777" w:rsidR="00092727" w:rsidRPr="005C2D3F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5E3943" w:rsidRPr="005C2D3F" w14:paraId="704EC0A8" w14:textId="77777777" w:rsidTr="0026570A">
        <w:tc>
          <w:tcPr>
            <w:tcW w:w="2056" w:type="pct"/>
          </w:tcPr>
          <w:p w14:paraId="4C4B2E18" w14:textId="422CDD6F" w:rsidR="005E3943" w:rsidRPr="005C2D3F" w:rsidRDefault="005E3943" w:rsidP="005E3943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208" w:type="pct"/>
          </w:tcPr>
          <w:p w14:paraId="7B3421F6" w14:textId="77777777" w:rsidR="005E3943" w:rsidRPr="005C2D3F" w:rsidRDefault="005E3943" w:rsidP="005E394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1A07D301" w14:textId="099672F7" w:rsidR="005E3943" w:rsidRPr="00B66574" w:rsidRDefault="003C303F" w:rsidP="005E394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207</w:t>
            </w:r>
            <w:r w:rsidR="005E3943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902</w:t>
            </w:r>
          </w:p>
        </w:tc>
        <w:tc>
          <w:tcPr>
            <w:tcW w:w="152" w:type="pct"/>
          </w:tcPr>
          <w:p w14:paraId="393691EC" w14:textId="77777777" w:rsidR="005E3943" w:rsidRPr="00B66574" w:rsidRDefault="005E3943" w:rsidP="005E3943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7D88EC4A" w14:textId="03F9A70B" w:rsidR="005E3943" w:rsidRPr="00B66574" w:rsidRDefault="003C303F" w:rsidP="005E3943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621</w:t>
            </w:r>
            <w:r w:rsidR="005E3943"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497</w:t>
            </w:r>
          </w:p>
        </w:tc>
        <w:tc>
          <w:tcPr>
            <w:tcW w:w="152" w:type="pct"/>
          </w:tcPr>
          <w:p w14:paraId="08DDBFC2" w14:textId="77777777" w:rsidR="005E3943" w:rsidRPr="00B66574" w:rsidRDefault="005E3943" w:rsidP="005E3943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3E12261B" w14:textId="2B1968B4" w:rsidR="005E3943" w:rsidRPr="005E3943" w:rsidRDefault="005E3943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5E3943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94CAF3A" w14:textId="77777777" w:rsidR="005E3943" w:rsidRPr="005C2D3F" w:rsidRDefault="005E3943" w:rsidP="005E3943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6DEB209B" w14:textId="1844EE5B" w:rsidR="005E3943" w:rsidRPr="005C2D3F" w:rsidRDefault="003C303F" w:rsidP="005E3943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5E3943" w:rsidRPr="00B66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tr w:rsidR="005E3943" w:rsidRPr="005C2D3F" w14:paraId="350ECF33" w14:textId="77777777" w:rsidTr="0026570A">
        <w:tc>
          <w:tcPr>
            <w:tcW w:w="2056" w:type="pct"/>
          </w:tcPr>
          <w:p w14:paraId="1841F208" w14:textId="5F61196E" w:rsidR="005E3943" w:rsidRPr="00B66574" w:rsidRDefault="005E3943" w:rsidP="005E3943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8" w:type="pct"/>
          </w:tcPr>
          <w:p w14:paraId="34EEE045" w14:textId="77777777" w:rsidR="005E3943" w:rsidRPr="005C2D3F" w:rsidRDefault="005E3943" w:rsidP="005E394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4B1E75DB" w14:textId="4EAFC473" w:rsidR="005E3943" w:rsidRPr="00B66574" w:rsidRDefault="003C303F" w:rsidP="005E394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134</w:t>
            </w:r>
            <w:r w:rsidR="005E3943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03</w:t>
            </w:r>
            <w:r w:rsidR="0028528C">
              <w:rPr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6A9C34A3" w14:textId="77777777" w:rsidR="005E3943" w:rsidRPr="00B66574" w:rsidRDefault="005E3943" w:rsidP="005E3943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059C4881" w14:textId="63988F6B" w:rsidR="005E3943" w:rsidRPr="00B66574" w:rsidRDefault="003C303F" w:rsidP="005E3943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207</w:t>
            </w:r>
            <w:r w:rsidR="005E3943"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902</w:t>
            </w:r>
          </w:p>
        </w:tc>
        <w:tc>
          <w:tcPr>
            <w:tcW w:w="152" w:type="pct"/>
          </w:tcPr>
          <w:p w14:paraId="579636EE" w14:textId="77777777" w:rsidR="005E3943" w:rsidRPr="00B66574" w:rsidRDefault="005E3943" w:rsidP="005E3943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38C63FE6" w14:textId="4E195F61" w:rsidR="005E3943" w:rsidRPr="00582D0C" w:rsidRDefault="005E3943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</w:t>
            </w: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88E2290" w14:textId="77777777" w:rsidR="005E3943" w:rsidRPr="005C2D3F" w:rsidRDefault="005E3943" w:rsidP="005E3943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6FD0B724" w14:textId="77777777" w:rsidR="005E3943" w:rsidRPr="005C2D3F" w:rsidRDefault="005E3943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943" w:rsidRPr="005C2D3F" w14:paraId="165CE005" w14:textId="77777777" w:rsidTr="0026570A">
        <w:tc>
          <w:tcPr>
            <w:tcW w:w="2056" w:type="pct"/>
          </w:tcPr>
          <w:p w14:paraId="142F9964" w14:textId="4F36DD72" w:rsidR="005E3943" w:rsidRPr="00B66574" w:rsidRDefault="005E3943" w:rsidP="006F3F4E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  <w:cs/>
              </w:rPr>
              <w:t>ส่วนแบ่งกำไร</w:t>
            </w:r>
            <w:r w:rsidR="006F3F4E">
              <w:rPr>
                <w:rFonts w:hint="cs"/>
                <w:sz w:val="30"/>
                <w:szCs w:val="30"/>
                <w:cs/>
              </w:rPr>
              <w:t xml:space="preserve"> (ขาดทุน) </w:t>
            </w:r>
            <w:r w:rsidRPr="00B66574">
              <w:rPr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        </w:t>
            </w:r>
            <w:r w:rsidRPr="00B66574">
              <w:rPr>
                <w:rFonts w:hint="cs"/>
                <w:sz w:val="30"/>
                <w:szCs w:val="30"/>
                <w:cs/>
              </w:rPr>
              <w:t>ในบริษัทร่วมจากการดำเนินงานต่อเนื่อง</w:t>
            </w:r>
          </w:p>
        </w:tc>
        <w:tc>
          <w:tcPr>
            <w:tcW w:w="208" w:type="pct"/>
          </w:tcPr>
          <w:p w14:paraId="011C5E35" w14:textId="77777777" w:rsidR="005E3943" w:rsidRPr="005C2D3F" w:rsidRDefault="005E3943" w:rsidP="005E3943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856D8AB" w14:textId="310AA607" w:rsidR="005E3943" w:rsidRPr="00B66574" w:rsidRDefault="003F64D6" w:rsidP="00630C55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="008D3A68">
              <w:rPr>
                <w:sz w:val="30"/>
                <w:szCs w:val="30"/>
              </w:rPr>
              <w:t>21</w:t>
            </w:r>
            <w:r w:rsidRPr="00B66574">
              <w:rPr>
                <w:sz w:val="30"/>
                <w:szCs w:val="30"/>
              </w:rPr>
              <w:t>,</w:t>
            </w:r>
            <w:r w:rsidR="0092357C">
              <w:rPr>
                <w:sz w:val="30"/>
                <w:szCs w:val="30"/>
              </w:rPr>
              <w:t>730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76C2E18D" w14:textId="77777777" w:rsidR="005E3943" w:rsidRPr="00B66574" w:rsidRDefault="005E3943" w:rsidP="005E3943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D53C3D4" w14:textId="77A24D1A" w:rsidR="005E3943" w:rsidRPr="00B66574" w:rsidRDefault="003C303F" w:rsidP="005E3943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28</w:t>
            </w:r>
            <w:r w:rsidR="005E3943"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744</w:t>
            </w:r>
          </w:p>
        </w:tc>
        <w:tc>
          <w:tcPr>
            <w:tcW w:w="152" w:type="pct"/>
          </w:tcPr>
          <w:p w14:paraId="018C5B2F" w14:textId="77777777" w:rsidR="005E3943" w:rsidRPr="00B66574" w:rsidRDefault="005E3943" w:rsidP="005E3943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11C1FFD7" w14:textId="77777777" w:rsidR="005E3943" w:rsidRDefault="005E3943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092D246" w14:textId="343F3EB4" w:rsidR="005E3943" w:rsidRPr="00582D0C" w:rsidRDefault="005E3943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B9983C0" w14:textId="77777777" w:rsidR="005E3943" w:rsidRPr="005C2D3F" w:rsidRDefault="005E3943" w:rsidP="005E3943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B602431" w14:textId="77777777" w:rsidR="005E3943" w:rsidRPr="00582D0C" w:rsidRDefault="005E3943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94946" w14:textId="77777777" w:rsidR="005E3943" w:rsidRPr="00582D0C" w:rsidRDefault="005E3943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:rsidRPr="005C2D3F" w14:paraId="1ABBDA30" w14:textId="77777777" w:rsidTr="0026570A">
        <w:tc>
          <w:tcPr>
            <w:tcW w:w="2056" w:type="pct"/>
          </w:tcPr>
          <w:p w14:paraId="040ACE47" w14:textId="7DF4337B" w:rsidR="003F64D6" w:rsidRPr="00B66574" w:rsidRDefault="003F64D6" w:rsidP="006F3F4E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ส่วนแบ่ง</w:t>
            </w:r>
            <w:r w:rsidR="006F3F4E">
              <w:rPr>
                <w:rFonts w:hint="cs"/>
                <w:sz w:val="30"/>
                <w:szCs w:val="30"/>
                <w:cs/>
              </w:rPr>
              <w:t>ขาดทุน</w:t>
            </w:r>
            <w:r w:rsidRPr="00B66574">
              <w:rPr>
                <w:rFonts w:hint="cs"/>
                <w:sz w:val="30"/>
                <w:szCs w:val="30"/>
                <w:cs/>
              </w:rPr>
              <w:t>สุทธิจากเงินลงทุนในบริษัทร่วมจากการดำเนินงานที่ยกเลิก</w:t>
            </w:r>
          </w:p>
        </w:tc>
        <w:tc>
          <w:tcPr>
            <w:tcW w:w="208" w:type="pct"/>
          </w:tcPr>
          <w:p w14:paraId="2D981E96" w14:textId="77777777" w:rsidR="003F64D6" w:rsidRPr="005C2D3F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017A8873" w14:textId="77777777" w:rsidR="003F64D6" w:rsidRPr="00B66574" w:rsidRDefault="003F64D6" w:rsidP="00AF20FA">
            <w:pPr>
              <w:pStyle w:val="BodyText"/>
              <w:tabs>
                <w:tab w:val="decimal" w:pos="51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3FDA1B16" w14:textId="54D1487E" w:rsidR="003F64D6" w:rsidRPr="003F64D6" w:rsidRDefault="003F64D6" w:rsidP="00AF20FA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rFonts w:cs="Angsana New"/>
                <w:sz w:val="30"/>
                <w:szCs w:val="30"/>
                <w:lang w:bidi="th-TH"/>
              </w:rPr>
            </w:pPr>
            <w:r w:rsidRPr="003F64D6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2" w:type="pct"/>
          </w:tcPr>
          <w:p w14:paraId="2D4DF67B" w14:textId="77777777" w:rsidR="003F64D6" w:rsidRPr="00B66574" w:rsidRDefault="003F64D6" w:rsidP="003F64D6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22F59E35" w14:textId="18D1D4DF" w:rsidR="003F64D6" w:rsidRPr="00B66574" w:rsidRDefault="003F64D6" w:rsidP="003F64D6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104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43C322B5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95556FB" w14:textId="77777777" w:rsidR="003F64D6" w:rsidRPr="00B66574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30175039" w14:textId="59F6C1FC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96D65B7" w14:textId="77777777" w:rsidR="003F64D6" w:rsidRPr="005C2D3F" w:rsidRDefault="003F64D6" w:rsidP="003F64D6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44E3CA23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E8471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:rsidRPr="005C2D3F" w14:paraId="5274BAB4" w14:textId="77777777" w:rsidTr="00092727">
        <w:tc>
          <w:tcPr>
            <w:tcW w:w="2056" w:type="pct"/>
          </w:tcPr>
          <w:p w14:paraId="33AE3616" w14:textId="77777777" w:rsidR="003F64D6" w:rsidRPr="005C2D3F" w:rsidRDefault="003F64D6" w:rsidP="003F64D6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8" w:type="pct"/>
          </w:tcPr>
          <w:p w14:paraId="3D5DAAE1" w14:textId="77777777" w:rsidR="003F64D6" w:rsidRPr="000A4C01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vAlign w:val="bottom"/>
          </w:tcPr>
          <w:p w14:paraId="4D715F1E" w14:textId="084A1F4B" w:rsidR="003F64D6" w:rsidRPr="003F64D6" w:rsidRDefault="003F64D6" w:rsidP="00AF20FA">
            <w:pPr>
              <w:pStyle w:val="BodyText"/>
              <w:tabs>
                <w:tab w:val="decimal" w:pos="51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3F64D6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115AD286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44B233D" w14:textId="27B94A9A" w:rsidR="003F64D6" w:rsidRPr="00B66574" w:rsidRDefault="003F64D6" w:rsidP="003F64D6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18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770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3193BCB8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0BBBA55B" w14:textId="6A7CC27A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8C3449D" w14:textId="77777777" w:rsidR="003F64D6" w:rsidRPr="005C2D3F" w:rsidRDefault="003F64D6" w:rsidP="003F64D6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362C097C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:rsidRPr="005C2D3F" w14:paraId="1DF6BE9B" w14:textId="77777777" w:rsidTr="00092727">
        <w:tc>
          <w:tcPr>
            <w:tcW w:w="2056" w:type="pct"/>
          </w:tcPr>
          <w:p w14:paraId="72300DF2" w14:textId="38CF387D" w:rsidR="003F64D6" w:rsidRPr="005C2D3F" w:rsidRDefault="003F64D6" w:rsidP="003F64D6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014399">
              <w:rPr>
                <w:sz w:val="30"/>
                <w:szCs w:val="30"/>
                <w:cs/>
              </w:rPr>
              <w:t>ผลต่างจากการแปลง</w:t>
            </w:r>
            <w:r w:rsidR="00014399" w:rsidRPr="00014399">
              <w:rPr>
                <w:rFonts w:hint="cs"/>
                <w:sz w:val="30"/>
                <w:szCs w:val="30"/>
                <w:cs/>
              </w:rPr>
              <w:t>ค่าเงินตรา</w:t>
            </w:r>
            <w:r w:rsidRPr="00014399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08" w:type="pct"/>
          </w:tcPr>
          <w:p w14:paraId="3893F6AC" w14:textId="77777777" w:rsidR="003F64D6" w:rsidRPr="000A4C01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vAlign w:val="bottom"/>
          </w:tcPr>
          <w:p w14:paraId="1F6B04C5" w14:textId="27882802" w:rsidR="003F64D6" w:rsidRPr="003F64D6" w:rsidRDefault="003F64D6" w:rsidP="00630C55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(1,1</w:t>
            </w:r>
            <w:r w:rsidR="008D3A68">
              <w:rPr>
                <w:sz w:val="30"/>
                <w:szCs w:val="30"/>
              </w:rPr>
              <w:t>46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67A2BCB3" w14:textId="77777777" w:rsidR="003F64D6" w:rsidRPr="00B66574" w:rsidRDefault="003F64D6" w:rsidP="003F64D6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92E15A3" w14:textId="3CEB0FA6" w:rsidR="003F64D6" w:rsidRPr="00B66574" w:rsidRDefault="00560410" w:rsidP="00582D0C">
            <w:pPr>
              <w:pStyle w:val="BodyText"/>
              <w:tabs>
                <w:tab w:val="decimal" w:pos="52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2800FCA9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8E9AF31" w14:textId="20C41EFC" w:rsidR="003F64D6" w:rsidRPr="00B66574" w:rsidRDefault="00560410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7F2D5CC" w14:textId="77777777" w:rsidR="003F64D6" w:rsidRPr="005C2D3F" w:rsidRDefault="003F64D6" w:rsidP="003F64D6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4A00DBA2" w14:textId="1EE56E8F" w:rsidR="003F64D6" w:rsidRPr="00582D0C" w:rsidRDefault="00560410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:rsidRPr="005C2D3F" w14:paraId="022EE76D" w14:textId="77777777" w:rsidTr="006830D7">
        <w:tc>
          <w:tcPr>
            <w:tcW w:w="2056" w:type="pct"/>
            <w:shd w:val="clear" w:color="auto" w:fill="auto"/>
          </w:tcPr>
          <w:p w14:paraId="632B715E" w14:textId="77777777" w:rsidR="003F64D6" w:rsidRPr="005C2D3F" w:rsidRDefault="003F64D6" w:rsidP="003F64D6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จัดประเภทเป็นสินทรัพย์</w:t>
            </w:r>
            <w:r w:rsidRPr="005C2D3F">
              <w:rPr>
                <w:rFonts w:hint="cs"/>
                <w:sz w:val="30"/>
                <w:szCs w:val="30"/>
                <w:cs/>
              </w:rPr>
              <w:t>ไม่หมุนเวียน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08" w:type="pct"/>
          </w:tcPr>
          <w:p w14:paraId="14A90528" w14:textId="77777777" w:rsidR="003F64D6" w:rsidRPr="000A4C01" w:rsidRDefault="003F64D6" w:rsidP="003F64D6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highlight w:val="yellow"/>
              </w:rPr>
            </w:pPr>
          </w:p>
          <w:p w14:paraId="3337997D" w14:textId="77777777" w:rsidR="003F64D6" w:rsidRPr="000A4C01" w:rsidRDefault="003F64D6" w:rsidP="003F64D6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  <w:vAlign w:val="bottom"/>
          </w:tcPr>
          <w:p w14:paraId="0F2327CB" w14:textId="77777777" w:rsidR="003F64D6" w:rsidRPr="00AF20FA" w:rsidRDefault="003F64D6" w:rsidP="00AF20FA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  <w:p w14:paraId="77080E99" w14:textId="52BA51F0" w:rsidR="003F64D6" w:rsidRPr="00AF20FA" w:rsidRDefault="003F64D6" w:rsidP="00AF20FA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rFonts w:cs="Angsana New"/>
                <w:sz w:val="30"/>
                <w:szCs w:val="30"/>
                <w:lang w:bidi="th-TH"/>
              </w:rPr>
            </w:pPr>
            <w:r w:rsidRPr="00AF20FA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2" w:type="pct"/>
          </w:tcPr>
          <w:p w14:paraId="0B24FAA6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24B0578C" w14:textId="77777777" w:rsidR="003F64D6" w:rsidRPr="00B66574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 xml:space="preserve">   </w:t>
            </w:r>
          </w:p>
          <w:p w14:paraId="1C1B53E7" w14:textId="66A8FACB" w:rsidR="003F64D6" w:rsidRPr="00B66574" w:rsidRDefault="003F64D6" w:rsidP="003F64D6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  <w:rtl/>
                <w:cs/>
              </w:rPr>
            </w:pPr>
            <w:r w:rsidRPr="00B66574">
              <w:rPr>
                <w:sz w:val="30"/>
                <w:szCs w:val="30"/>
              </w:rPr>
              <w:t xml:space="preserve">         </w:t>
            </w:r>
            <w:r w:rsidRPr="003C303F">
              <w:rPr>
                <w:sz w:val="30"/>
                <w:szCs w:val="30"/>
              </w:rPr>
              <w:t>104</w:t>
            </w:r>
          </w:p>
        </w:tc>
        <w:tc>
          <w:tcPr>
            <w:tcW w:w="152" w:type="pct"/>
          </w:tcPr>
          <w:p w14:paraId="5F6E87AD" w14:textId="77777777" w:rsidR="003F64D6" w:rsidRPr="00B66574" w:rsidRDefault="003F64D6" w:rsidP="003F64D6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F3DABAB" w14:textId="77777777" w:rsidR="003F64D6" w:rsidRPr="00B66574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2E57F1FB" w14:textId="0BEFA7CD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EEB06DE" w14:textId="77777777" w:rsidR="003F64D6" w:rsidRPr="005C2D3F" w:rsidRDefault="003F64D6" w:rsidP="003F64D6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197366F1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40DB6D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:rsidRPr="005C2D3F" w14:paraId="5E908C37" w14:textId="77777777" w:rsidTr="00092727">
        <w:trPr>
          <w:trHeight w:val="391"/>
        </w:trPr>
        <w:tc>
          <w:tcPr>
            <w:tcW w:w="2056" w:type="pct"/>
            <w:shd w:val="clear" w:color="auto" w:fill="auto"/>
          </w:tcPr>
          <w:p w14:paraId="5C70F9C4" w14:textId="38D54B89" w:rsidR="003F64D6" w:rsidRPr="005C2D3F" w:rsidRDefault="00A87825" w:rsidP="00A87825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กลับรายการขาดทุนจาก</w:t>
            </w:r>
            <w:r w:rsidR="003F64D6" w:rsidRPr="005C2D3F">
              <w:rPr>
                <w:rFonts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08" w:type="pct"/>
          </w:tcPr>
          <w:p w14:paraId="752AC4BF" w14:textId="77777777" w:rsidR="003F64D6" w:rsidRPr="000A4C01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65" w:type="pct"/>
          </w:tcPr>
          <w:p w14:paraId="04CABD7D" w14:textId="20064318" w:rsidR="003F64D6" w:rsidRPr="00AF20FA" w:rsidRDefault="003F64D6" w:rsidP="00AF20FA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rFonts w:cs="Angsana New"/>
                <w:sz w:val="30"/>
                <w:szCs w:val="30"/>
                <w:lang w:bidi="th-TH"/>
              </w:rPr>
            </w:pPr>
            <w:r w:rsidRPr="00AF20FA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2" w:type="pct"/>
          </w:tcPr>
          <w:p w14:paraId="70D41FAD" w14:textId="77777777" w:rsidR="003F64D6" w:rsidRPr="00B66574" w:rsidRDefault="003F64D6" w:rsidP="003F64D6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14D023B1" w14:textId="10100254" w:rsidR="003F64D6" w:rsidRPr="00B66574" w:rsidRDefault="003F64D6" w:rsidP="003F64D6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sz w:val="30"/>
                <w:szCs w:val="30"/>
              </w:rPr>
              <w:t>28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518</w:t>
            </w:r>
          </w:p>
        </w:tc>
        <w:tc>
          <w:tcPr>
            <w:tcW w:w="152" w:type="pct"/>
          </w:tcPr>
          <w:p w14:paraId="0FF5E9E3" w14:textId="77777777" w:rsidR="003F64D6" w:rsidRPr="00B66574" w:rsidRDefault="003F64D6" w:rsidP="003F64D6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81A5FDC" w14:textId="04050D70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6DC762E" w14:textId="77777777" w:rsidR="003F64D6" w:rsidRPr="005C2D3F" w:rsidRDefault="003F64D6" w:rsidP="003F64D6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62AE94D5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64D6" w14:paraId="7971A30C" w14:textId="77777777" w:rsidTr="0086031B">
        <w:tc>
          <w:tcPr>
            <w:tcW w:w="2056" w:type="pct"/>
          </w:tcPr>
          <w:p w14:paraId="6A5FF5D7" w14:textId="77777777" w:rsidR="003F64D6" w:rsidRPr="00B66574" w:rsidRDefault="003F64D6" w:rsidP="003F64D6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208" w:type="pct"/>
          </w:tcPr>
          <w:p w14:paraId="7E672D77" w14:textId="77777777" w:rsidR="003F64D6" w:rsidRPr="005C2D3F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574831CE" w14:textId="2B48A36C" w:rsidR="003F64D6" w:rsidRPr="00AF20FA" w:rsidRDefault="003F64D6" w:rsidP="00AF20FA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rFonts w:cs="Angsana New"/>
                <w:sz w:val="30"/>
                <w:szCs w:val="30"/>
                <w:lang w:bidi="th-TH"/>
              </w:rPr>
            </w:pPr>
            <w:r w:rsidRPr="00AF20FA">
              <w:rPr>
                <w:rFonts w:cs="Angsana New"/>
                <w:sz w:val="30"/>
                <w:szCs w:val="30"/>
                <w:lang w:bidi="th-TH"/>
              </w:rPr>
              <w:t xml:space="preserve">     -</w:t>
            </w:r>
          </w:p>
        </w:tc>
        <w:tc>
          <w:tcPr>
            <w:tcW w:w="152" w:type="pct"/>
          </w:tcPr>
          <w:p w14:paraId="07AB842E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59FA921B" w14:textId="4E107371" w:rsidR="003F64D6" w:rsidRPr="00B66574" w:rsidRDefault="003F64D6" w:rsidP="003F64D6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659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989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7CC3F4E4" w14:textId="77777777" w:rsidR="003F64D6" w:rsidRPr="00B66574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0496BBED" w14:textId="33EB625C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</w:t>
            </w: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5B4388F" w14:textId="77777777" w:rsidR="003F64D6" w:rsidRPr="00DF659F" w:rsidRDefault="003F64D6" w:rsidP="003F64D6">
            <w:pPr>
              <w:pStyle w:val="BodyText"/>
              <w:tabs>
                <w:tab w:val="decimal" w:pos="882"/>
                <w:tab w:val="decimal" w:pos="927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DEA880A" w14:textId="1E67E528" w:rsidR="003F64D6" w:rsidRDefault="003F64D6" w:rsidP="003F64D6">
            <w:pPr>
              <w:pStyle w:val="BodyText"/>
              <w:tabs>
                <w:tab w:val="decimal" w:pos="765"/>
              </w:tabs>
              <w:spacing w:after="0"/>
              <w:ind w:left="-108" w:right="-375"/>
              <w:jc w:val="both"/>
              <w:rPr>
                <w:sz w:val="30"/>
                <w:szCs w:val="30"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B665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694</w:t>
            </w:r>
            <w:r w:rsidRPr="00B665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F64D6" w:rsidRPr="005C2D3F" w14:paraId="18EA1B31" w14:textId="77777777" w:rsidTr="0086031B">
        <w:tc>
          <w:tcPr>
            <w:tcW w:w="2056" w:type="pct"/>
          </w:tcPr>
          <w:p w14:paraId="17890523" w14:textId="63C7F9A7" w:rsidR="003F64D6" w:rsidRPr="005C2D3F" w:rsidRDefault="003F64D6" w:rsidP="003F64D6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8" w:type="pct"/>
          </w:tcPr>
          <w:p w14:paraId="7E96DA44" w14:textId="77777777" w:rsidR="003F64D6" w:rsidRPr="005C2D3F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7C4058A3" w14:textId="2D73A8B9" w:rsidR="003F64D6" w:rsidRPr="00B66574" w:rsidRDefault="008D3A68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319,059</w:t>
            </w:r>
          </w:p>
        </w:tc>
        <w:tc>
          <w:tcPr>
            <w:tcW w:w="152" w:type="pct"/>
          </w:tcPr>
          <w:p w14:paraId="4B9561D2" w14:textId="77777777" w:rsidR="003F64D6" w:rsidRPr="00B66574" w:rsidRDefault="003F64D6" w:rsidP="003F64D6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</w:tcPr>
          <w:p w14:paraId="3CD691D3" w14:textId="282C3B47" w:rsidR="003F64D6" w:rsidRPr="00B66574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207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152" w:type="pct"/>
          </w:tcPr>
          <w:p w14:paraId="0EA53202" w14:textId="77777777" w:rsidR="003F64D6" w:rsidRPr="00B66574" w:rsidRDefault="003F64D6" w:rsidP="003F64D6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27C2ED8" w14:textId="42165DCC" w:rsidR="003F64D6" w:rsidRPr="00582D0C" w:rsidRDefault="003F64D6" w:rsidP="00582D0C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582D0C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11E168C" w14:textId="77777777" w:rsidR="003F64D6" w:rsidRPr="005C2D3F" w:rsidRDefault="003F64D6" w:rsidP="003F64D6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A53B8ED" w14:textId="77777777" w:rsidR="003F64D6" w:rsidRPr="00582D0C" w:rsidRDefault="003F64D6" w:rsidP="00582D0C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582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F64D6" w:rsidRPr="00014399" w14:paraId="4CDFDB3C" w14:textId="77777777" w:rsidTr="00030E7C">
        <w:tc>
          <w:tcPr>
            <w:tcW w:w="2056" w:type="pct"/>
          </w:tcPr>
          <w:p w14:paraId="6821D807" w14:textId="77777777" w:rsidR="003F64D6" w:rsidRPr="00014399" w:rsidRDefault="003F64D6" w:rsidP="003F64D6">
            <w:pPr>
              <w:spacing w:line="240" w:lineRule="auto"/>
              <w:jc w:val="thaiDistribute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" w:type="pct"/>
          </w:tcPr>
          <w:p w14:paraId="75696B57" w14:textId="77777777" w:rsidR="003F64D6" w:rsidRPr="00014399" w:rsidRDefault="003F64D6" w:rsidP="003F64D6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847F0E6" w14:textId="77777777" w:rsidR="003F64D6" w:rsidRPr="00014399" w:rsidRDefault="003F64D6" w:rsidP="003F64D6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152" w:type="pct"/>
          </w:tcPr>
          <w:p w14:paraId="2AF190FB" w14:textId="77777777" w:rsidR="003F64D6" w:rsidRPr="00014399" w:rsidRDefault="003F64D6" w:rsidP="003F64D6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10"/>
                <w:szCs w:val="1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053B677" w14:textId="77777777" w:rsidR="003F64D6" w:rsidRPr="00014399" w:rsidRDefault="003F64D6" w:rsidP="003F64D6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10"/>
                <w:szCs w:val="10"/>
              </w:rPr>
            </w:pPr>
          </w:p>
        </w:tc>
        <w:tc>
          <w:tcPr>
            <w:tcW w:w="152" w:type="pct"/>
          </w:tcPr>
          <w:p w14:paraId="768BBF6E" w14:textId="77777777" w:rsidR="003F64D6" w:rsidRPr="00014399" w:rsidRDefault="003F64D6" w:rsidP="003F64D6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A3BD4BF" w14:textId="77777777" w:rsidR="003F64D6" w:rsidRPr="00014399" w:rsidRDefault="003F64D6" w:rsidP="003F64D6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155" w:type="pct"/>
          </w:tcPr>
          <w:p w14:paraId="145D91E9" w14:textId="77777777" w:rsidR="003F64D6" w:rsidRPr="00014399" w:rsidRDefault="003F64D6" w:rsidP="003F64D6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64B3480C" w14:textId="77777777" w:rsidR="003F64D6" w:rsidRPr="00014399" w:rsidRDefault="003F64D6" w:rsidP="003F64D6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10"/>
                <w:szCs w:val="10"/>
              </w:rPr>
            </w:pPr>
          </w:p>
        </w:tc>
      </w:tr>
      <w:tr w:rsidR="003F64D6" w:rsidRPr="005C2D3F" w14:paraId="09ECCDFE" w14:textId="77777777" w:rsidTr="00092727">
        <w:tc>
          <w:tcPr>
            <w:tcW w:w="2056" w:type="pct"/>
          </w:tcPr>
          <w:p w14:paraId="4A816CBF" w14:textId="77777777" w:rsidR="003F64D6" w:rsidRPr="005C2D3F" w:rsidRDefault="003F64D6" w:rsidP="003F64D6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8" w:type="pct"/>
          </w:tcPr>
          <w:p w14:paraId="6235C363" w14:textId="77777777" w:rsidR="003F64D6" w:rsidRPr="005C2D3F" w:rsidRDefault="003F64D6" w:rsidP="003F64D6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43958B4D" w14:textId="77777777" w:rsidR="003F64D6" w:rsidRPr="00C95EAA" w:rsidRDefault="003F64D6" w:rsidP="003F64D6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5B0DD6BF" w14:textId="77777777" w:rsidR="003F64D6" w:rsidRPr="005C2D3F" w:rsidRDefault="003F64D6" w:rsidP="003F64D6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3CF44C0E" w14:textId="77777777" w:rsidR="003F64D6" w:rsidRPr="005C2D3F" w:rsidRDefault="003F64D6" w:rsidP="003F64D6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31699CB" w14:textId="77777777" w:rsidR="003F64D6" w:rsidRPr="005C2D3F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1516B905" w14:textId="77777777" w:rsidR="003F64D6" w:rsidRPr="005C2D3F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5" w:type="pct"/>
          </w:tcPr>
          <w:p w14:paraId="23C4B81B" w14:textId="77777777" w:rsidR="003F64D6" w:rsidRPr="005C2D3F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4CD7B2A2" w14:textId="77777777" w:rsidR="003F64D6" w:rsidRPr="005C2D3F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3F64D6" w:rsidRPr="005C2D3F" w14:paraId="1879FF9D" w14:textId="77777777" w:rsidTr="00092727">
        <w:tc>
          <w:tcPr>
            <w:tcW w:w="2056" w:type="pct"/>
          </w:tcPr>
          <w:p w14:paraId="5CA73448" w14:textId="515D7963" w:rsidR="003F64D6" w:rsidRPr="005C2D3F" w:rsidRDefault="003F64D6" w:rsidP="003F64D6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208" w:type="pct"/>
          </w:tcPr>
          <w:p w14:paraId="158D920A" w14:textId="77777777" w:rsidR="003F64D6" w:rsidRPr="005C2D3F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732841FA" w14:textId="0B9D555A" w:rsidR="003F64D6" w:rsidRPr="00B66574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588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732</w:t>
            </w:r>
          </w:p>
        </w:tc>
        <w:tc>
          <w:tcPr>
            <w:tcW w:w="152" w:type="pct"/>
          </w:tcPr>
          <w:p w14:paraId="6A78046F" w14:textId="77777777" w:rsidR="003F64D6" w:rsidRPr="00B66574" w:rsidRDefault="003F64D6" w:rsidP="003F64D6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194F16D4" w14:textId="226E839A" w:rsidR="003F64D6" w:rsidRPr="00B66574" w:rsidRDefault="003F64D6" w:rsidP="003F64D6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544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839</w:t>
            </w:r>
          </w:p>
        </w:tc>
        <w:tc>
          <w:tcPr>
            <w:tcW w:w="152" w:type="pct"/>
          </w:tcPr>
          <w:p w14:paraId="0A2B8A33" w14:textId="77777777" w:rsidR="003F64D6" w:rsidRPr="00B66574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3618F6F" w14:textId="4A54DD09" w:rsidR="003F64D6" w:rsidRPr="00B66574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139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961</w:t>
            </w:r>
          </w:p>
        </w:tc>
        <w:tc>
          <w:tcPr>
            <w:tcW w:w="155" w:type="pct"/>
          </w:tcPr>
          <w:p w14:paraId="10C8650D" w14:textId="77777777" w:rsidR="003F64D6" w:rsidRPr="00B66574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72D96163" w14:textId="73F1B4AF" w:rsidR="003F64D6" w:rsidRPr="00B66574" w:rsidRDefault="003F64D6" w:rsidP="003F64D6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159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330</w:t>
            </w:r>
          </w:p>
        </w:tc>
      </w:tr>
      <w:tr w:rsidR="007E111B" w:rsidRPr="005C2D3F" w14:paraId="0EE19835" w14:textId="77777777" w:rsidTr="00092727">
        <w:tc>
          <w:tcPr>
            <w:tcW w:w="2056" w:type="pct"/>
          </w:tcPr>
          <w:p w14:paraId="72B8EE0A" w14:textId="7F98DAA1" w:rsidR="007E111B" w:rsidRPr="005C2D3F" w:rsidRDefault="007E111B" w:rsidP="007E111B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8" w:type="pct"/>
          </w:tcPr>
          <w:p w14:paraId="3B90E700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40FABE19" w14:textId="6CC505D0" w:rsidR="007E111B" w:rsidRPr="003C30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97,832</w:t>
            </w:r>
          </w:p>
        </w:tc>
        <w:tc>
          <w:tcPr>
            <w:tcW w:w="152" w:type="pct"/>
          </w:tcPr>
          <w:p w14:paraId="6E5B896A" w14:textId="77777777" w:rsidR="007E111B" w:rsidRPr="00B66574" w:rsidRDefault="007E111B" w:rsidP="007E111B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</w:tcPr>
          <w:p w14:paraId="48B39A86" w14:textId="53B6BFAE" w:rsidR="007E111B" w:rsidRPr="003C303F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 w:rsidRPr="00AF20FA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2" w:type="pct"/>
          </w:tcPr>
          <w:p w14:paraId="2D3BD9A0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C18ABE2" w14:textId="60814E7E" w:rsidR="007E111B" w:rsidRPr="003C303F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 w:rsidRPr="00AF20FA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5" w:type="pct"/>
          </w:tcPr>
          <w:p w14:paraId="0986F85D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19F2B39F" w14:textId="129FBDFD" w:rsidR="007E111B" w:rsidRPr="003C303F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722AA510" w14:textId="77777777" w:rsidTr="00092727">
        <w:tc>
          <w:tcPr>
            <w:tcW w:w="2056" w:type="pct"/>
          </w:tcPr>
          <w:p w14:paraId="1B4FEC33" w14:textId="77777777" w:rsidR="007E111B" w:rsidRPr="005C2D3F" w:rsidRDefault="007E111B" w:rsidP="007E111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3334E8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3334E8">
              <w:rPr>
                <w:rFonts w:hint="cs"/>
                <w:sz w:val="30"/>
                <w:szCs w:val="30"/>
                <w:cs/>
              </w:rPr>
              <w:t>ใน</w:t>
            </w:r>
            <w:r>
              <w:rPr>
                <w:rFonts w:hint="cs"/>
                <w:sz w:val="30"/>
                <w:szCs w:val="30"/>
                <w:cs/>
              </w:rPr>
              <w:t>การร่วมค้าจากการดำเนินงานต่อเนื่อง</w:t>
            </w:r>
          </w:p>
        </w:tc>
        <w:tc>
          <w:tcPr>
            <w:tcW w:w="208" w:type="pct"/>
          </w:tcPr>
          <w:p w14:paraId="642522E9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7FB9424C" w14:textId="62E92404" w:rsidR="007E111B" w:rsidRPr="00B66574" w:rsidRDefault="00F46859" w:rsidP="00F468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185,890</w:t>
            </w:r>
          </w:p>
        </w:tc>
        <w:tc>
          <w:tcPr>
            <w:tcW w:w="152" w:type="pct"/>
          </w:tcPr>
          <w:p w14:paraId="01314EE8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5BACBFF8" w14:textId="0E4352CE" w:rsidR="007E111B" w:rsidRPr="00B66574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163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893</w:t>
            </w:r>
          </w:p>
        </w:tc>
        <w:tc>
          <w:tcPr>
            <w:tcW w:w="152" w:type="pct"/>
          </w:tcPr>
          <w:p w14:paraId="0D4D74F3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0BA2BCFC" w14:textId="77777777" w:rsidR="007E111B" w:rsidRPr="00B66574" w:rsidRDefault="007E111B" w:rsidP="007E111B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6F8C43C6" w14:textId="7D38D693" w:rsidR="007E111B" w:rsidRPr="00B66574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310F74A" w14:textId="77777777" w:rsidR="007E111B" w:rsidRPr="00B66574" w:rsidRDefault="007E111B" w:rsidP="007E111B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6CEBD588" w14:textId="77777777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BA1CB" w14:textId="77777777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395A67E0" w14:textId="77777777" w:rsidTr="006830D7">
        <w:tc>
          <w:tcPr>
            <w:tcW w:w="2056" w:type="pct"/>
          </w:tcPr>
          <w:p w14:paraId="690B391E" w14:textId="103A408F" w:rsidR="007E111B" w:rsidRPr="005C2D3F" w:rsidRDefault="006F3F4E" w:rsidP="007E111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ส่วนแบ่งขาดทุน</w:t>
            </w:r>
            <w:r w:rsidR="007E111B">
              <w:rPr>
                <w:rFonts w:hint="cs"/>
                <w:sz w:val="30"/>
                <w:szCs w:val="30"/>
                <w:cs/>
              </w:rPr>
              <w:t>สุทธิจากเงินลงทุนในการร่วมค้าจากการดำเนินงานที่ยกเลิก</w:t>
            </w:r>
          </w:p>
        </w:tc>
        <w:tc>
          <w:tcPr>
            <w:tcW w:w="208" w:type="pct"/>
          </w:tcPr>
          <w:p w14:paraId="6E9B19B9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65" w:type="pct"/>
          </w:tcPr>
          <w:p w14:paraId="4B48E917" w14:textId="77777777" w:rsidR="007E111B" w:rsidRPr="00B66574" w:rsidRDefault="007E111B" w:rsidP="007E111B">
            <w:pPr>
              <w:pStyle w:val="BodyText"/>
              <w:tabs>
                <w:tab w:val="decimal" w:pos="60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F36C8A4" w14:textId="4722FC22" w:rsidR="007E111B" w:rsidRPr="00B66574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3BC0DEE" w14:textId="77777777" w:rsidR="007E111B" w:rsidRPr="00B66574" w:rsidRDefault="007E111B" w:rsidP="007E111B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56" w:type="pct"/>
            <w:vAlign w:val="bottom"/>
          </w:tcPr>
          <w:p w14:paraId="606F0879" w14:textId="1E79E07C" w:rsidR="007E111B" w:rsidRPr="00B66574" w:rsidRDefault="007E111B" w:rsidP="007E111B">
            <w:pPr>
              <w:pStyle w:val="BodyText"/>
              <w:tabs>
                <w:tab w:val="decimal" w:pos="655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4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422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EA4FFD2" w14:textId="77777777" w:rsidR="007E111B" w:rsidRPr="00B66574" w:rsidRDefault="007E111B" w:rsidP="007E111B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088CCD1A" w14:textId="77777777" w:rsidR="007E111B" w:rsidRPr="00B66574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3AF6EA6A" w14:textId="1CA51020" w:rsidR="007E111B" w:rsidRPr="00582D0C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D8BB728" w14:textId="77777777" w:rsidR="007E111B" w:rsidRPr="00B66574" w:rsidRDefault="007E111B" w:rsidP="007E111B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63FE3A6B" w14:textId="77777777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40040" w14:textId="77777777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786A0719" w14:textId="77777777" w:rsidTr="00092727">
        <w:tc>
          <w:tcPr>
            <w:tcW w:w="2056" w:type="pct"/>
          </w:tcPr>
          <w:p w14:paraId="51794B93" w14:textId="77777777" w:rsidR="007E111B" w:rsidRPr="005C2D3F" w:rsidRDefault="007E111B" w:rsidP="007E111B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08" w:type="pct"/>
          </w:tcPr>
          <w:p w14:paraId="35551E25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D723FD2" w14:textId="46137C9E" w:rsidR="007E111B" w:rsidRPr="00B66574" w:rsidRDefault="007E111B" w:rsidP="007E111B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(73,430)</w:t>
            </w:r>
          </w:p>
        </w:tc>
        <w:tc>
          <w:tcPr>
            <w:tcW w:w="152" w:type="pct"/>
          </w:tcPr>
          <w:p w14:paraId="43070E9D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00C88723" w14:textId="676C7618" w:rsidR="007E111B" w:rsidRPr="00B66574" w:rsidRDefault="007E111B" w:rsidP="007E111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120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000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27F504FC" w14:textId="77777777" w:rsidR="007E111B" w:rsidRPr="00B66574" w:rsidRDefault="007E111B" w:rsidP="007E111B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7DCD0505" w14:textId="5624EDCB" w:rsidR="007E111B" w:rsidRPr="00582D0C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46957A" w14:textId="77777777" w:rsidR="007E111B" w:rsidRPr="00B66574" w:rsidRDefault="007E111B" w:rsidP="007E111B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</w:tcPr>
          <w:p w14:paraId="57E146E8" w14:textId="77777777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1D6E2D31" w14:textId="77777777" w:rsidTr="00030E7C">
        <w:tc>
          <w:tcPr>
            <w:tcW w:w="2056" w:type="pct"/>
          </w:tcPr>
          <w:p w14:paraId="75BE3D9C" w14:textId="16552CC3" w:rsidR="007E111B" w:rsidRPr="005C2D3F" w:rsidRDefault="00014399" w:rsidP="007E111B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014399">
              <w:rPr>
                <w:sz w:val="30"/>
                <w:szCs w:val="30"/>
                <w:cs/>
              </w:rPr>
              <w:t>ผลต่างจากการแปลง</w:t>
            </w:r>
            <w:r w:rsidRPr="00014399">
              <w:rPr>
                <w:rFonts w:hint="cs"/>
                <w:sz w:val="30"/>
                <w:szCs w:val="30"/>
                <w:cs/>
              </w:rPr>
              <w:t>ค่าเงินตรา</w:t>
            </w:r>
            <w:r w:rsidRPr="00014399">
              <w:rPr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08" w:type="pct"/>
          </w:tcPr>
          <w:p w14:paraId="1E4E927E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756B953" w14:textId="16B24CD6" w:rsidR="007E111B" w:rsidRPr="00AF20FA" w:rsidRDefault="00C24F9A" w:rsidP="00030E7C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727</w:t>
            </w:r>
          </w:p>
        </w:tc>
        <w:tc>
          <w:tcPr>
            <w:tcW w:w="152" w:type="pct"/>
          </w:tcPr>
          <w:p w14:paraId="65107EEA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56" w:type="pct"/>
            <w:vAlign w:val="bottom"/>
          </w:tcPr>
          <w:p w14:paraId="44E1C813" w14:textId="1905A980" w:rsidR="007E111B" w:rsidRPr="00B66574" w:rsidRDefault="007E111B" w:rsidP="007E111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582D0C">
              <w:rPr>
                <w:sz w:val="30"/>
                <w:szCs w:val="30"/>
              </w:rPr>
              <w:t>477</w:t>
            </w:r>
            <w:r w:rsidRPr="00B66574">
              <w:rPr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24C55E6A" w14:textId="77777777" w:rsidR="007E111B" w:rsidRPr="00B66574" w:rsidRDefault="007E111B" w:rsidP="007E111B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</w:tcPr>
          <w:p w14:paraId="42C3D65C" w14:textId="1B4B65DE" w:rsidR="007E111B" w:rsidRPr="00582D0C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0356B2" w14:textId="77777777" w:rsidR="007E111B" w:rsidRPr="00B66574" w:rsidRDefault="007E111B" w:rsidP="007E111B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7F0EF8" w14:textId="3FC848C3" w:rsidR="007E111B" w:rsidRPr="00582D0C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2D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6E1862D4" w14:textId="77777777" w:rsidTr="006830D7">
        <w:tc>
          <w:tcPr>
            <w:tcW w:w="2056" w:type="pct"/>
          </w:tcPr>
          <w:p w14:paraId="26C87643" w14:textId="77777777" w:rsidR="007E111B" w:rsidRPr="005C2D3F" w:rsidRDefault="007E111B" w:rsidP="007E111B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>
              <w:rPr>
                <w:rFonts w:hint="cs"/>
                <w:sz w:val="30"/>
                <w:szCs w:val="30"/>
                <w:cs/>
              </w:rPr>
              <w:t xml:space="preserve">        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08" w:type="pct"/>
          </w:tcPr>
          <w:p w14:paraId="736DAA6C" w14:textId="77777777" w:rsidR="007E111B" w:rsidRDefault="007E111B" w:rsidP="007E111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  <w:p w14:paraId="512FF961" w14:textId="77777777" w:rsidR="007E111B" w:rsidRPr="005C2D3F" w:rsidRDefault="007E111B" w:rsidP="007E111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2A63428B" w14:textId="77777777" w:rsidR="007E111B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</w:p>
          <w:p w14:paraId="387ED9BA" w14:textId="3CFCA81C" w:rsidR="007E111B" w:rsidRPr="00B66574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5738617" w14:textId="77777777" w:rsidR="007E111B" w:rsidRPr="00B66574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6BEC122B" w14:textId="4633B0EC" w:rsidR="007E111B" w:rsidRPr="00B66574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899</w:t>
            </w:r>
          </w:p>
        </w:tc>
        <w:tc>
          <w:tcPr>
            <w:tcW w:w="152" w:type="pct"/>
          </w:tcPr>
          <w:p w14:paraId="5A81F886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C2896BB" w14:textId="77777777" w:rsidR="007E111B" w:rsidRPr="00582D0C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47282517" w14:textId="6C2B8495" w:rsidR="007E111B" w:rsidRPr="00582D0C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 w:rsidRPr="00582D0C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A23B939" w14:textId="77777777" w:rsidR="007E111B" w:rsidRPr="00B66574" w:rsidRDefault="007E111B" w:rsidP="007E111B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7859FB0" w14:textId="77777777" w:rsidR="007E111B" w:rsidRPr="00B66574" w:rsidRDefault="007E111B" w:rsidP="007E111B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C16ED" w14:textId="77777777" w:rsidR="007E111B" w:rsidRPr="00B66574" w:rsidRDefault="007E111B" w:rsidP="007E111B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665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111B" w:rsidRPr="005C2D3F" w14:paraId="150610CF" w14:textId="77777777" w:rsidTr="0086031B">
        <w:tc>
          <w:tcPr>
            <w:tcW w:w="2056" w:type="pct"/>
          </w:tcPr>
          <w:p w14:paraId="38944BF6" w14:textId="766D5EC2" w:rsidR="007E111B" w:rsidRPr="005C2D3F" w:rsidRDefault="00A87825" w:rsidP="007E111B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ขาดทุนจาก</w:t>
            </w:r>
            <w:r w:rsidR="007E111B" w:rsidRPr="005C2D3F">
              <w:rPr>
                <w:rFonts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08" w:type="pct"/>
          </w:tcPr>
          <w:p w14:paraId="2C32FA67" w14:textId="77777777" w:rsidR="007E111B" w:rsidRDefault="007E111B" w:rsidP="007E111B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ABD19AF" w14:textId="7D7571A4" w:rsidR="007E111B" w:rsidRPr="00B66574" w:rsidRDefault="007E111B" w:rsidP="007E111B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38F275E" w14:textId="77777777" w:rsidR="007E111B" w:rsidRPr="00B66574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5E5FDFE" w14:textId="77777777" w:rsidR="007E111B" w:rsidRPr="00B66574" w:rsidRDefault="007E111B" w:rsidP="007E111B">
            <w:pPr>
              <w:pStyle w:val="BodyText"/>
              <w:tabs>
                <w:tab w:val="decimal" w:pos="52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034DBFA3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8BD72D5" w14:textId="605B459A" w:rsidR="007E111B" w:rsidRPr="00B66574" w:rsidRDefault="007E111B" w:rsidP="007E111B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6EB2C12" w14:textId="77777777" w:rsidR="007E111B" w:rsidRPr="00A144AA" w:rsidRDefault="007E111B" w:rsidP="007E111B">
            <w:pPr>
              <w:pStyle w:val="BodyText"/>
              <w:tabs>
                <w:tab w:val="decimal" w:pos="62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706A573" w14:textId="6B538206" w:rsidR="007E111B" w:rsidRPr="00B66574" w:rsidRDefault="007E111B" w:rsidP="007E111B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B66574"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19</w:t>
            </w:r>
            <w:r w:rsidRPr="00B66574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369</w:t>
            </w:r>
            <w:r w:rsidRPr="00B66574">
              <w:rPr>
                <w:sz w:val="30"/>
                <w:szCs w:val="30"/>
              </w:rPr>
              <w:t>)</w:t>
            </w:r>
          </w:p>
        </w:tc>
      </w:tr>
      <w:tr w:rsidR="007E111B" w:rsidRPr="005C2D3F" w14:paraId="677E2458" w14:textId="77777777" w:rsidTr="0086031B">
        <w:tc>
          <w:tcPr>
            <w:tcW w:w="2056" w:type="pct"/>
          </w:tcPr>
          <w:p w14:paraId="24BF9B7C" w14:textId="7E68A3B7" w:rsidR="007E111B" w:rsidRPr="005C2D3F" w:rsidRDefault="007E111B" w:rsidP="007E111B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08" w:type="pct"/>
          </w:tcPr>
          <w:p w14:paraId="65BCA60F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3BFCE5E9" w:rsidR="007E111B" w:rsidRPr="00B66574" w:rsidRDefault="00F46859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799,751</w:t>
            </w:r>
          </w:p>
        </w:tc>
        <w:tc>
          <w:tcPr>
            <w:tcW w:w="152" w:type="pct"/>
          </w:tcPr>
          <w:p w14:paraId="2F1BB1E0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1C04B745" w:rsidR="007E111B" w:rsidRPr="00B66574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588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52" w:type="pct"/>
          </w:tcPr>
          <w:p w14:paraId="59E622AE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6CCD57E8" w14:textId="50152BD9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139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55" w:type="pct"/>
          </w:tcPr>
          <w:p w14:paraId="1CB2524C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000C008F" w14:textId="1714CF1D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139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961</w:t>
            </w:r>
          </w:p>
        </w:tc>
      </w:tr>
      <w:tr w:rsidR="007E111B" w:rsidRPr="00014399" w14:paraId="1C1529BA" w14:textId="77777777" w:rsidTr="0086031B">
        <w:trPr>
          <w:trHeight w:val="171"/>
        </w:trPr>
        <w:tc>
          <w:tcPr>
            <w:tcW w:w="2056" w:type="pct"/>
          </w:tcPr>
          <w:p w14:paraId="6D453F3A" w14:textId="77777777" w:rsidR="007E111B" w:rsidRPr="00014399" w:rsidRDefault="007E111B" w:rsidP="007E111B">
            <w:pPr>
              <w:spacing w:line="276" w:lineRule="auto"/>
              <w:jc w:val="thaiDistribute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8" w:type="pct"/>
          </w:tcPr>
          <w:p w14:paraId="149773D5" w14:textId="77777777" w:rsidR="007E111B" w:rsidRPr="00014399" w:rsidRDefault="007E111B" w:rsidP="007E111B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1436B41" w14:textId="77777777" w:rsidR="007E111B" w:rsidRPr="00014399" w:rsidRDefault="007E111B" w:rsidP="007E111B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152" w:type="pct"/>
          </w:tcPr>
          <w:p w14:paraId="62764AEB" w14:textId="77777777" w:rsidR="007E111B" w:rsidRPr="00014399" w:rsidRDefault="007E111B" w:rsidP="007E111B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10"/>
                <w:szCs w:val="1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6F24FCF3" w14:textId="77777777" w:rsidR="007E111B" w:rsidRPr="00014399" w:rsidRDefault="007E111B" w:rsidP="007E111B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52" w:type="pct"/>
          </w:tcPr>
          <w:p w14:paraId="7908DF79" w14:textId="77777777" w:rsidR="007E111B" w:rsidRPr="00014399" w:rsidRDefault="007E111B" w:rsidP="007E111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472260E" w14:textId="77777777" w:rsidR="007E111B" w:rsidRPr="00014399" w:rsidRDefault="007E111B" w:rsidP="007E111B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55" w:type="pct"/>
          </w:tcPr>
          <w:p w14:paraId="0A2AE618" w14:textId="77777777" w:rsidR="007E111B" w:rsidRPr="00014399" w:rsidRDefault="007E111B" w:rsidP="007E111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2AC9D5A0" w14:textId="77777777" w:rsidR="007E111B" w:rsidRPr="00014399" w:rsidRDefault="007E111B" w:rsidP="007E111B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10"/>
                <w:szCs w:val="10"/>
              </w:rPr>
            </w:pPr>
          </w:p>
        </w:tc>
      </w:tr>
      <w:tr w:rsidR="007E111B" w:rsidRPr="005C2D3F" w14:paraId="02D8633E" w14:textId="77777777" w:rsidTr="00092727">
        <w:trPr>
          <w:trHeight w:val="74"/>
        </w:trPr>
        <w:tc>
          <w:tcPr>
            <w:tcW w:w="2056" w:type="pct"/>
            <w:vAlign w:val="bottom"/>
          </w:tcPr>
          <w:p w14:paraId="449C7235" w14:textId="7EDA09DD" w:rsidR="007E111B" w:rsidRPr="005C2D3F" w:rsidRDefault="007E111B" w:rsidP="007E111B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208" w:type="pct"/>
          </w:tcPr>
          <w:p w14:paraId="40D63E16" w14:textId="77777777" w:rsidR="007E111B" w:rsidRPr="005C2D3F" w:rsidRDefault="007E111B" w:rsidP="007E111B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vAlign w:val="bottom"/>
          </w:tcPr>
          <w:p w14:paraId="76189BDE" w14:textId="57EA4E94" w:rsidR="007E111B" w:rsidRPr="00B66574" w:rsidRDefault="007056F9" w:rsidP="00653D41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7056F9">
              <w:rPr>
                <w:b/>
                <w:bCs/>
                <w:sz w:val="30"/>
                <w:szCs w:val="30"/>
              </w:rPr>
              <w:t>1,118,810</w:t>
            </w:r>
          </w:p>
        </w:tc>
        <w:tc>
          <w:tcPr>
            <w:tcW w:w="152" w:type="pct"/>
            <w:vAlign w:val="bottom"/>
          </w:tcPr>
          <w:p w14:paraId="29209799" w14:textId="77777777" w:rsidR="007E111B" w:rsidRPr="00B66574" w:rsidRDefault="007E111B" w:rsidP="007E111B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vAlign w:val="bottom"/>
          </w:tcPr>
          <w:p w14:paraId="62649D79" w14:textId="681B8623" w:rsidR="007E111B" w:rsidRPr="00B66574" w:rsidRDefault="007E111B" w:rsidP="007E111B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796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52" w:type="pct"/>
            <w:vAlign w:val="bottom"/>
          </w:tcPr>
          <w:p w14:paraId="48FA2371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3F2E82E3" w14:textId="0B93A87D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139,961</w:t>
            </w:r>
          </w:p>
        </w:tc>
        <w:tc>
          <w:tcPr>
            <w:tcW w:w="155" w:type="pct"/>
            <w:vAlign w:val="bottom"/>
          </w:tcPr>
          <w:p w14:paraId="76601A53" w14:textId="77777777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vAlign w:val="bottom"/>
          </w:tcPr>
          <w:p w14:paraId="5FDED684" w14:textId="1A148976" w:rsidR="007E111B" w:rsidRPr="00B66574" w:rsidRDefault="007E111B" w:rsidP="007E111B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139</w:t>
            </w:r>
            <w:r w:rsidRPr="00B66574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961</w:t>
            </w:r>
          </w:p>
        </w:tc>
      </w:tr>
    </w:tbl>
    <w:p w14:paraId="4263FA78" w14:textId="77777777" w:rsidR="00092727" w:rsidRPr="005C2D3F" w:rsidRDefault="00092727" w:rsidP="00092727">
      <w:pPr>
        <w:spacing w:line="240" w:lineRule="auto"/>
        <w:jc w:val="thaiDistribute"/>
        <w:rPr>
          <w:sz w:val="30"/>
          <w:szCs w:val="30"/>
        </w:rPr>
        <w:sectPr w:rsidR="00092727" w:rsidRPr="005C2D3F" w:rsidSect="00854044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108CA93D" w14:textId="29B1184A" w:rsidR="00092727" w:rsidRPr="005C2D3F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26570A">
        <w:rPr>
          <w:rFonts w:cs="Angsana New"/>
          <w:cs/>
        </w:rPr>
        <w:lastRenderedPageBreak/>
        <w:t>เงินลงทุนใน</w:t>
      </w:r>
      <w:r w:rsidRPr="0026570A">
        <w:rPr>
          <w:rFonts w:cs="Angsana New" w:hint="cs"/>
          <w:cs/>
        </w:rPr>
        <w:t>บริษัทร่วมและการร่วมค้า</w:t>
      </w:r>
      <w:r w:rsidRPr="0026570A">
        <w:rPr>
          <w:rFonts w:cs="Angsana New"/>
          <w:spacing w:val="-6"/>
          <w:cs/>
        </w:rPr>
        <w:t xml:space="preserve"> </w:t>
      </w:r>
      <w:r w:rsidR="00E06F5E">
        <w:rPr>
          <w:rFonts w:cs="Angsana New"/>
          <w:cs/>
        </w:rPr>
        <w:t>ณ วันที่</w:t>
      </w:r>
      <w:r w:rsidRPr="0026570A">
        <w:rPr>
          <w:rFonts w:cs="Angsana New"/>
          <w:cs/>
        </w:rPr>
        <w:t xml:space="preserve"> </w:t>
      </w:r>
      <w:r w:rsidR="003C303F" w:rsidRPr="003C303F">
        <w:rPr>
          <w:rFonts w:cs="Angsana New"/>
          <w:lang w:val="en-US"/>
        </w:rPr>
        <w:t>31</w:t>
      </w:r>
      <w:r w:rsidRPr="0026570A">
        <w:rPr>
          <w:rFonts w:cs="Angsana New"/>
          <w:cs/>
        </w:rPr>
        <w:t xml:space="preserve"> ธันวาคม และเงินปันผลรับสำหรับแต่ละปี มีดังนี้</w:t>
      </w:r>
      <w:r w:rsidRPr="005C2D3F">
        <w:rPr>
          <w:rFonts w:cs="Angsana New"/>
          <w:cs/>
        </w:rPr>
        <w:t xml:space="preserve"> </w:t>
      </w:r>
    </w:p>
    <w:tbl>
      <w:tblPr>
        <w:tblW w:w="15882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611"/>
        <w:gridCol w:w="2339"/>
        <w:gridCol w:w="1080"/>
        <w:gridCol w:w="709"/>
        <w:gridCol w:w="708"/>
        <w:gridCol w:w="851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71"/>
        <w:gridCol w:w="863"/>
        <w:gridCol w:w="237"/>
        <w:gridCol w:w="826"/>
      </w:tblGrid>
      <w:tr w:rsidR="00092727" w:rsidRPr="005C2D3F" w14:paraId="1CBE5BB4" w14:textId="77777777" w:rsidTr="00092727">
        <w:trPr>
          <w:trHeight w:val="177"/>
          <w:tblHeader/>
        </w:trPr>
        <w:tc>
          <w:tcPr>
            <w:tcW w:w="15882" w:type="dxa"/>
            <w:gridSpan w:val="19"/>
          </w:tcPr>
          <w:p w14:paraId="7F4532E4" w14:textId="77777777" w:rsidR="00092727" w:rsidRPr="005C2D3F" w:rsidRDefault="00092727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2727" w:rsidRPr="005C2D3F" w14:paraId="53CD7085" w14:textId="77777777" w:rsidTr="00947C98">
        <w:trPr>
          <w:trHeight w:val="424"/>
          <w:tblHeader/>
        </w:trPr>
        <w:tc>
          <w:tcPr>
            <w:tcW w:w="2611" w:type="dxa"/>
          </w:tcPr>
          <w:p w14:paraId="4DD0BA11" w14:textId="77777777" w:rsidR="00092727" w:rsidRPr="005C2D3F" w:rsidRDefault="00092727" w:rsidP="0009272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9" w:type="dxa"/>
            <w:vAlign w:val="bottom"/>
          </w:tcPr>
          <w:p w14:paraId="5B7F086C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337306CE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5ED8D211" w14:textId="23398DB6" w:rsidR="00092727" w:rsidRPr="005C2D3F" w:rsidRDefault="00B209E3" w:rsidP="00B209E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417" w:type="dxa"/>
            <w:gridSpan w:val="2"/>
            <w:vAlign w:val="bottom"/>
          </w:tcPr>
          <w:p w14:paraId="3EFFD01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6DEA3C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563DBD3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0E28A" w14:textId="77777777" w:rsidR="00092727" w:rsidRPr="005C2D3F" w:rsidRDefault="00092727" w:rsidP="0009272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3" w:type="dxa"/>
            <w:vAlign w:val="bottom"/>
          </w:tcPr>
          <w:p w14:paraId="664F8FC3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154B1E8F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00AF1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1710CC3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7A764B64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37222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252DEC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3"/>
            <w:shd w:val="clear" w:color="auto" w:fill="auto"/>
            <w:vAlign w:val="bottom"/>
          </w:tcPr>
          <w:p w14:paraId="75FEBE12" w14:textId="77777777" w:rsidR="00092727" w:rsidRDefault="00092727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  <w:p w14:paraId="725F79B8" w14:textId="48CEBA77" w:rsidR="00B209E3" w:rsidRPr="005C2D3F" w:rsidRDefault="00B209E3" w:rsidP="000927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</w:tr>
      <w:tr w:rsidR="00092727" w:rsidRPr="005C2D3F" w14:paraId="08A625AD" w14:textId="77777777" w:rsidTr="00947C98">
        <w:trPr>
          <w:trHeight w:val="74"/>
          <w:tblHeader/>
        </w:trPr>
        <w:tc>
          <w:tcPr>
            <w:tcW w:w="2611" w:type="dxa"/>
          </w:tcPr>
          <w:p w14:paraId="0B626EB8" w14:textId="77777777" w:rsidR="00092727" w:rsidRPr="005C2D3F" w:rsidRDefault="00092727" w:rsidP="0009272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5A3E387F" w14:textId="77777777" w:rsidR="00092727" w:rsidRPr="005C2D3F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A4E0F" w14:textId="77777777" w:rsidR="00092727" w:rsidRPr="005C2D3F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615AD5" w14:textId="6EE3519C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E67EDD" w14:textId="2EA52ADE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9DA3D2" w14:textId="35A8F3C0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A2B0B2" w14:textId="5188196A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14461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88FB0E" w14:textId="5E38EFB3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14334F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0134C5" w14:textId="33A49286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521F9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92BC45" w14:textId="520D27C4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4D89C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AC0BB5" w14:textId="7983C575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4A0C3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9C3CF16" w14:textId="285ED1A0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EC337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0B7E5596" w14:textId="0D3C9C97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092727" w:rsidRPr="005C2D3F" w14:paraId="049B6D58" w14:textId="77777777" w:rsidTr="00947C98">
        <w:trPr>
          <w:trHeight w:val="74"/>
          <w:tblHeader/>
        </w:trPr>
        <w:tc>
          <w:tcPr>
            <w:tcW w:w="2611" w:type="dxa"/>
          </w:tcPr>
          <w:p w14:paraId="69000A94" w14:textId="77777777" w:rsidR="00092727" w:rsidRPr="005C2D3F" w:rsidRDefault="00092727" w:rsidP="0009272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41A2BA77" w14:textId="77777777" w:rsidR="00092727" w:rsidRPr="005C2D3F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D833E2" w14:textId="77777777" w:rsidR="00092727" w:rsidRPr="005C2D3F" w:rsidRDefault="00092727" w:rsidP="0009272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</w:tcPr>
          <w:p w14:paraId="734B37F8" w14:textId="77777777" w:rsidR="00092727" w:rsidRPr="005C2D3F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435" w:type="dxa"/>
            <w:gridSpan w:val="14"/>
          </w:tcPr>
          <w:p w14:paraId="27AF2140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727" w:rsidRPr="005C2D3F" w14:paraId="77B23028" w14:textId="77777777" w:rsidTr="00947C98">
        <w:trPr>
          <w:trHeight w:val="74"/>
        </w:trPr>
        <w:tc>
          <w:tcPr>
            <w:tcW w:w="2611" w:type="dxa"/>
          </w:tcPr>
          <w:p w14:paraId="59BE7B52" w14:textId="77777777" w:rsidR="00092727" w:rsidRPr="005C2D3F" w:rsidRDefault="00092727" w:rsidP="0009272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39" w:type="dxa"/>
            <w:vAlign w:val="bottom"/>
          </w:tcPr>
          <w:p w14:paraId="7B8DD506" w14:textId="77777777" w:rsidR="00092727" w:rsidRPr="005C2D3F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323806" w14:textId="77777777" w:rsidR="00092727" w:rsidRPr="005C2D3F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9C06F0" w14:textId="77777777" w:rsidR="00092727" w:rsidRPr="005C2D3F" w:rsidRDefault="00092727" w:rsidP="0009272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CC2E6FA" w14:textId="77777777" w:rsidR="00092727" w:rsidRPr="005C2D3F" w:rsidRDefault="00092727" w:rsidP="0009272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C23CABA" w14:textId="77777777" w:rsidR="00092727" w:rsidRPr="005C2D3F" w:rsidRDefault="00092727" w:rsidP="0009272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252D79" w14:textId="77777777" w:rsidR="00092727" w:rsidRPr="005C2D3F" w:rsidRDefault="00092727" w:rsidP="0009272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14E1DA7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CD446F7" w14:textId="77777777" w:rsidR="00092727" w:rsidRPr="005C2D3F" w:rsidRDefault="00092727" w:rsidP="0009272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B34D85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B1AE5A" w14:textId="77777777" w:rsidR="00092727" w:rsidRPr="005C2D3F" w:rsidRDefault="00092727" w:rsidP="0009272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67A6DA9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01CDEABA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B29E7C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76EEBE" w14:textId="77777777" w:rsidR="00092727" w:rsidRPr="005C2D3F" w:rsidRDefault="00092727" w:rsidP="0009272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BB1A486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090176AF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832CE6D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</w:tcPr>
          <w:p w14:paraId="7025DD92" w14:textId="77777777" w:rsidR="00092727" w:rsidRPr="005C2D3F" w:rsidRDefault="00092727" w:rsidP="0009272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5C2D3F" w14:paraId="3C823609" w14:textId="77777777" w:rsidTr="00947C98">
        <w:trPr>
          <w:trHeight w:val="74"/>
        </w:trPr>
        <w:tc>
          <w:tcPr>
            <w:tcW w:w="2611" w:type="dxa"/>
          </w:tcPr>
          <w:p w14:paraId="3E3AB540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2339" w:type="dxa"/>
          </w:tcPr>
          <w:p w14:paraId="6D481D7B" w14:textId="77777777" w:rsidR="0026570A" w:rsidRPr="005C2D3F" w:rsidRDefault="0026570A" w:rsidP="0026570A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นำเข้าและจัดจำหน่ายเคมีภัณฑ์</w:t>
            </w:r>
          </w:p>
        </w:tc>
        <w:tc>
          <w:tcPr>
            <w:tcW w:w="1080" w:type="dxa"/>
            <w:vAlign w:val="bottom"/>
          </w:tcPr>
          <w:p w14:paraId="029FF199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041C13" w14:textId="15C6F346" w:rsidR="0026570A" w:rsidRPr="00B95977" w:rsidRDefault="0026570A" w:rsidP="0026570A">
            <w:pPr>
              <w:tabs>
                <w:tab w:val="decimal" w:pos="27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1B5E62A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4B9AE6" w14:textId="2159AE15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22187" w14:textId="7FF12A1A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9597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84D05D1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DE51198" w14:textId="1A1B7DB3" w:rsidR="0026570A" w:rsidRPr="00544E8C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507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7E0D8ED" w14:textId="77777777" w:rsidR="0026570A" w:rsidRPr="00544E8C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7EEB45E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5072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B8A63CB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723674C" w14:textId="3AF41E0C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43E8E85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EEE8233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F0597FF" w14:textId="77777777" w:rsidR="0026570A" w:rsidRPr="005C2D3F" w:rsidRDefault="0026570A" w:rsidP="0026570A">
            <w:pPr>
              <w:tabs>
                <w:tab w:val="decimal" w:pos="342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4A4F7B0" w14:textId="5E90093C" w:rsidR="0026570A" w:rsidRPr="005C2D3F" w:rsidRDefault="0026570A" w:rsidP="0026570A">
            <w:pPr>
              <w:tabs>
                <w:tab w:val="decimal" w:pos="316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BF03E9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605EDD7" w14:textId="407D3C2A" w:rsidR="0026570A" w:rsidRPr="005C2D3F" w:rsidRDefault="003C303F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26570A" w:rsidRPr="003A48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</w:tr>
      <w:tr w:rsidR="0026570A" w:rsidRPr="005C2D3F" w14:paraId="1BDD8DDD" w14:textId="77777777" w:rsidTr="00947C98">
        <w:trPr>
          <w:trHeight w:val="74"/>
        </w:trPr>
        <w:tc>
          <w:tcPr>
            <w:tcW w:w="2611" w:type="dxa"/>
          </w:tcPr>
          <w:p w14:paraId="6A5FC472" w14:textId="77777777" w:rsidR="0026570A" w:rsidRPr="00B66574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 xml:space="preserve">Basecamp Brews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Ltd</w:t>
            </w:r>
          </w:p>
        </w:tc>
        <w:tc>
          <w:tcPr>
            <w:tcW w:w="2339" w:type="dxa"/>
          </w:tcPr>
          <w:p w14:paraId="770026B2" w14:textId="77777777" w:rsidR="0026570A" w:rsidRPr="00B66574" w:rsidRDefault="0026570A" w:rsidP="0026570A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5BD98056" w14:textId="77777777" w:rsidR="0026570A" w:rsidRPr="00B66574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6574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D3EE1" w14:textId="7AC2C797" w:rsidR="0026570A" w:rsidRPr="00B66574" w:rsidRDefault="003C303F" w:rsidP="0026570A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021D32" w14:textId="7853034F" w:rsidR="0026570A" w:rsidRPr="00B66574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26F0BD" w14:textId="6D1E7D9F" w:rsidR="0026570A" w:rsidRPr="00B66574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26570A" w:rsidRPr="00B665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EE59F4" w14:textId="215AAC37" w:rsidR="0026570A" w:rsidRPr="00B66574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208</w:t>
            </w:r>
            <w:r w:rsidR="0026570A" w:rsidRPr="00B665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871</w:t>
            </w:r>
          </w:p>
        </w:tc>
        <w:tc>
          <w:tcPr>
            <w:tcW w:w="283" w:type="dxa"/>
            <w:vAlign w:val="bottom"/>
          </w:tcPr>
          <w:p w14:paraId="21FDB092" w14:textId="77777777" w:rsidR="0026570A" w:rsidRPr="00B66574" w:rsidRDefault="0026570A" w:rsidP="0026570A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C6B9D18" w14:textId="3764233C" w:rsidR="0026570A" w:rsidRPr="00B66574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="0026570A" w:rsidRPr="00B665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67766334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3C8B8A7" w14:textId="34A9409A" w:rsidR="0026570A" w:rsidRPr="00B66574" w:rsidRDefault="003C303F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26570A" w:rsidRPr="00B665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283" w:type="dxa"/>
            <w:vAlign w:val="bottom"/>
          </w:tcPr>
          <w:p w14:paraId="0660B4B1" w14:textId="77777777" w:rsidR="0026570A" w:rsidRPr="00B66574" w:rsidRDefault="0026570A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7008B7E" w14:textId="3EBB4071" w:rsidR="0026570A" w:rsidRPr="0026570A" w:rsidRDefault="008D3A68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8D3A68">
              <w:rPr>
                <w:rFonts w:asciiTheme="majorBidi" w:hAnsiTheme="majorBidi" w:cstheme="majorBidi"/>
                <w:sz w:val="26"/>
                <w:szCs w:val="26"/>
              </w:rPr>
              <w:t>319,059</w:t>
            </w:r>
          </w:p>
        </w:tc>
        <w:tc>
          <w:tcPr>
            <w:tcW w:w="283" w:type="dxa"/>
            <w:vAlign w:val="bottom"/>
          </w:tcPr>
          <w:p w14:paraId="7AF44C84" w14:textId="77777777" w:rsidR="0026570A" w:rsidRPr="00B66574" w:rsidRDefault="0026570A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9286BCD" w14:textId="557E783F" w:rsidR="0026570A" w:rsidRPr="00B66574" w:rsidRDefault="003C303F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26570A" w:rsidRPr="00B6657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EBC5716" w14:textId="77777777" w:rsidR="0026570A" w:rsidRPr="00B66574" w:rsidRDefault="0026570A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A65C900" w14:textId="62713C9D" w:rsidR="0026570A" w:rsidRPr="00B66574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DCCEF4" w14:textId="77777777" w:rsidR="0026570A" w:rsidRPr="00B66574" w:rsidRDefault="0026570A" w:rsidP="0026570A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AFC4B31" w14:textId="77777777" w:rsidR="0026570A" w:rsidRPr="00B66574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B6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570A" w:rsidRPr="005C2D3F" w14:paraId="3E0FAFCE" w14:textId="77777777" w:rsidTr="00947C98">
        <w:trPr>
          <w:trHeight w:val="74"/>
        </w:trPr>
        <w:tc>
          <w:tcPr>
            <w:tcW w:w="2611" w:type="dxa"/>
          </w:tcPr>
          <w:p w14:paraId="1D9822D1" w14:textId="77777777" w:rsidR="0026570A" w:rsidRPr="00B66574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707C62FF" w14:textId="77777777" w:rsidR="0026570A" w:rsidRPr="00B66574" w:rsidRDefault="0026570A" w:rsidP="0026570A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EEEBDE1" w14:textId="77777777" w:rsidR="0026570A" w:rsidRPr="00B66574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F75AA5" w14:textId="77777777" w:rsidR="0026570A" w:rsidRPr="00B66574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75D5A29" w14:textId="77777777" w:rsidR="0026570A" w:rsidRPr="00B66574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58B826" w14:textId="77777777" w:rsidR="0026570A" w:rsidRPr="00B66574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9D812A" w14:textId="77777777" w:rsidR="0026570A" w:rsidRPr="00B66574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710FA8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29358" w14:textId="4BED5F88" w:rsidR="0026570A" w:rsidRPr="00B66574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</w:t>
            </w:r>
            <w:r w:rsidR="0026570A"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</w:t>
            </w:r>
          </w:p>
        </w:tc>
        <w:tc>
          <w:tcPr>
            <w:tcW w:w="283" w:type="dxa"/>
            <w:vAlign w:val="bottom"/>
          </w:tcPr>
          <w:p w14:paraId="108B85CA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9862A9" w14:textId="2095DDC5" w:rsidR="0026570A" w:rsidRPr="00B66574" w:rsidRDefault="003C303F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</w:t>
            </w:r>
            <w:r w:rsidR="0026570A"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283" w:type="dxa"/>
            <w:vAlign w:val="bottom"/>
          </w:tcPr>
          <w:p w14:paraId="180DC3CA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1CE06A" w14:textId="68731FDF" w:rsidR="0026570A" w:rsidRPr="0026570A" w:rsidRDefault="008D3A68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8D3A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319,059</w:t>
            </w:r>
          </w:p>
        </w:tc>
        <w:tc>
          <w:tcPr>
            <w:tcW w:w="283" w:type="dxa"/>
            <w:vAlign w:val="bottom"/>
          </w:tcPr>
          <w:p w14:paraId="65DA4003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D69673" w14:textId="5E2F8951" w:rsidR="0026570A" w:rsidRPr="00B66574" w:rsidRDefault="003C303F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</w:t>
            </w:r>
            <w:r w:rsidR="0026570A"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5667B5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571DB" w14:textId="2C7E960C" w:rsidR="0026570A" w:rsidRPr="0026570A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7DC176" w14:textId="77777777" w:rsidR="0026570A" w:rsidRPr="0026570A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73C314" w14:textId="1962E1B1" w:rsidR="0026570A" w:rsidRPr="00F44E80" w:rsidRDefault="003C303F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="0026570A" w:rsidRPr="00B665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</w:t>
            </w:r>
          </w:p>
        </w:tc>
      </w:tr>
      <w:tr w:rsidR="0026570A" w:rsidRPr="005C2D3F" w14:paraId="16FFEADD" w14:textId="77777777" w:rsidTr="00947C98">
        <w:trPr>
          <w:trHeight w:val="74"/>
        </w:trPr>
        <w:tc>
          <w:tcPr>
            <w:tcW w:w="2611" w:type="dxa"/>
          </w:tcPr>
          <w:p w14:paraId="43C26927" w14:textId="77777777" w:rsidR="0026570A" w:rsidRPr="00B66574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1448E506" w14:textId="77777777" w:rsidR="0026570A" w:rsidRPr="00B66574" w:rsidRDefault="0026570A" w:rsidP="0026570A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86C137" w14:textId="77777777" w:rsidR="0026570A" w:rsidRPr="00B66574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AF3100" w14:textId="77777777" w:rsidR="0026570A" w:rsidRPr="00B66574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F7948E" w14:textId="77777777" w:rsidR="0026570A" w:rsidRPr="00B66574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0AF755" w14:textId="77777777" w:rsidR="0026570A" w:rsidRPr="00B66574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F595D" w14:textId="77777777" w:rsidR="0026570A" w:rsidRPr="00B66574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D40454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B6BF31" w14:textId="77777777" w:rsidR="0026570A" w:rsidRPr="00B66574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D188E0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7CDD8D" w14:textId="77777777" w:rsidR="0026570A" w:rsidRPr="00B66574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C4C64E2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C6F2EA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061D96C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4DEB29E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E771B95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A6A0834" w14:textId="77777777" w:rsidR="0026570A" w:rsidRPr="00B66574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0C9B45E" w14:textId="77777777" w:rsidR="0026570A" w:rsidRPr="00B66574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194F31" w14:textId="77777777" w:rsidR="0026570A" w:rsidRPr="00B66574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6570A" w:rsidRPr="005C2D3F" w14:paraId="3B136DFA" w14:textId="77777777" w:rsidTr="00947C98">
        <w:trPr>
          <w:trHeight w:val="74"/>
        </w:trPr>
        <w:tc>
          <w:tcPr>
            <w:tcW w:w="2611" w:type="dxa"/>
          </w:tcPr>
          <w:p w14:paraId="7AD84DFF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57351982" w14:textId="77777777" w:rsidR="0026570A" w:rsidRPr="005C2D3F" w:rsidRDefault="0026570A" w:rsidP="0026570A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B208365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5D7423" w14:textId="77777777" w:rsidR="0026570A" w:rsidRPr="005C2D3F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13D3044" w14:textId="77777777" w:rsidR="0026570A" w:rsidRPr="005C2D3F" w:rsidRDefault="0026570A" w:rsidP="0026570A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717A78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74184D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7D4F91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065E81C" w14:textId="77777777" w:rsidR="0026570A" w:rsidRPr="005C2D3F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0866FC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07C38C9" w14:textId="77777777" w:rsidR="0026570A" w:rsidRPr="005C2D3F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89B2FAB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8072E3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EC44382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5EB24A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DEA6F1C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5B58825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034E0C3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79F7333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5C2D3F" w14:paraId="2176070B" w14:textId="77777777" w:rsidTr="00947C98">
        <w:trPr>
          <w:trHeight w:val="245"/>
        </w:trPr>
        <w:tc>
          <w:tcPr>
            <w:tcW w:w="2611" w:type="dxa"/>
          </w:tcPr>
          <w:p w14:paraId="736EF2CC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2339" w:type="dxa"/>
            <w:shd w:val="clear" w:color="auto" w:fill="auto"/>
          </w:tcPr>
          <w:p w14:paraId="02657A4B" w14:textId="77777777" w:rsidR="0026570A" w:rsidRPr="005C2D3F" w:rsidRDefault="0026570A" w:rsidP="0026570A">
            <w:pPr>
              <w:ind w:left="120" w:hanging="120"/>
            </w:pPr>
            <w:r w:rsidRPr="00FC6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FC6318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0A113E3B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8D0CA4" w14:textId="10F06597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82ACAAF" w14:textId="59E7E655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CAE6154" w14:textId="420433F0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D8D7D6" w14:textId="367259D6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31DD248E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02026" w14:textId="39704419" w:rsidR="0026570A" w:rsidRPr="005C2D3F" w:rsidRDefault="003C303F" w:rsidP="0026570A">
            <w:pPr>
              <w:tabs>
                <w:tab w:val="decimal" w:pos="679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4A6E0CF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F57F81" w14:textId="0116FD5B" w:rsidR="0026570A" w:rsidRPr="005C2D3F" w:rsidRDefault="003C303F" w:rsidP="0026570A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37297525" w14:textId="77777777" w:rsidR="0026570A" w:rsidRPr="008D3A6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C7FDAE4" w14:textId="2A1CDD26" w:rsidR="0026570A" w:rsidRPr="008D3A68" w:rsidRDefault="008D3A68" w:rsidP="008D3A68">
            <w:pPr>
              <w:tabs>
                <w:tab w:val="decimal" w:pos="684"/>
              </w:tabs>
              <w:spacing w:line="240" w:lineRule="auto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A68">
              <w:rPr>
                <w:rFonts w:asciiTheme="majorBidi" w:hAnsiTheme="majorBidi" w:cstheme="majorBidi"/>
                <w:sz w:val="26"/>
                <w:szCs w:val="26"/>
              </w:rPr>
              <w:t>15,837</w:t>
            </w:r>
          </w:p>
        </w:tc>
        <w:tc>
          <w:tcPr>
            <w:tcW w:w="283" w:type="dxa"/>
            <w:vAlign w:val="bottom"/>
          </w:tcPr>
          <w:p w14:paraId="5FFD3D7C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12CA407" w14:textId="6DE81D13" w:rsidR="0026570A" w:rsidRPr="005C2D3F" w:rsidRDefault="003C303F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2657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89D5C2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7E66764" w14:textId="6835C269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194BF4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E83CDAB" w14:textId="77777777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570A" w:rsidRPr="005C2D3F" w14:paraId="230DD2ED" w14:textId="77777777" w:rsidTr="00947C98">
        <w:trPr>
          <w:trHeight w:val="74"/>
        </w:trPr>
        <w:tc>
          <w:tcPr>
            <w:tcW w:w="2611" w:type="dxa"/>
          </w:tcPr>
          <w:p w14:paraId="47F8F674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2339" w:type="dxa"/>
            <w:shd w:val="clear" w:color="auto" w:fill="auto"/>
          </w:tcPr>
          <w:p w14:paraId="3513A897" w14:textId="77777777" w:rsidR="0026570A" w:rsidRPr="005C2D3F" w:rsidRDefault="0026570A" w:rsidP="0026570A">
            <w:pPr>
              <w:ind w:left="120" w:hanging="120"/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80" w:type="dxa"/>
            <w:vAlign w:val="bottom"/>
          </w:tcPr>
          <w:p w14:paraId="4E378AA3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CE6AA1" w14:textId="511AD35D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DD6D0A" w14:textId="59161E91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AD0E92" w14:textId="37CDA60F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14CD21" w14:textId="2C7A461B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0C0E5FE1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E80FC01" w14:textId="73D0767E" w:rsidR="0026570A" w:rsidRPr="005C2D3F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83" w:type="dxa"/>
            <w:vAlign w:val="bottom"/>
          </w:tcPr>
          <w:p w14:paraId="55506DDB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9934CF1" w14:textId="0D34B6D2" w:rsidR="0026570A" w:rsidRPr="005C2D3F" w:rsidRDefault="003C303F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83" w:type="dxa"/>
            <w:vAlign w:val="bottom"/>
          </w:tcPr>
          <w:p w14:paraId="72FB7FFB" w14:textId="77777777" w:rsidR="0026570A" w:rsidRPr="008D3A6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69B67F" w14:textId="3111581E" w:rsidR="0026570A" w:rsidRPr="008D3A68" w:rsidRDefault="0092357C" w:rsidP="006830D7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332,355</w:t>
            </w:r>
          </w:p>
        </w:tc>
        <w:tc>
          <w:tcPr>
            <w:tcW w:w="283" w:type="dxa"/>
            <w:vAlign w:val="bottom"/>
          </w:tcPr>
          <w:p w14:paraId="338AF8C9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576F7E8" w14:textId="15A4F813" w:rsidR="0026570A" w:rsidRPr="005C2D3F" w:rsidRDefault="003C303F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="002657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1164A8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664F7817" w14:textId="7170185F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BEFC53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6E2BA31" w14:textId="77777777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570A" w:rsidRPr="005C2D3F" w14:paraId="663AE4D5" w14:textId="77777777" w:rsidTr="00947C98">
        <w:trPr>
          <w:trHeight w:val="74"/>
        </w:trPr>
        <w:tc>
          <w:tcPr>
            <w:tcW w:w="2611" w:type="dxa"/>
          </w:tcPr>
          <w:p w14:paraId="6461A1DE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108B9E57" w14:textId="77777777" w:rsidR="0026570A" w:rsidRPr="005C2D3F" w:rsidRDefault="0026570A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80" w:type="dxa"/>
            <w:vAlign w:val="bottom"/>
          </w:tcPr>
          <w:p w14:paraId="5746172B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F3A2DD" w14:textId="45423C8D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BBD4BF" w14:textId="0C4FC9FD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DD82C6" w14:textId="5D09B405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EEA22C" w14:textId="7A7957B8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60D04D52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2332CBD" w14:textId="0A187328" w:rsidR="0026570A" w:rsidRPr="005C2D3F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7048225A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5AD2C7" w14:textId="7E2395FB" w:rsidR="0026570A" w:rsidRPr="005C2D3F" w:rsidRDefault="003C303F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2954EE57" w14:textId="77777777" w:rsidR="0026570A" w:rsidRPr="008D3A68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A485579" w14:textId="7E769888" w:rsidR="0026570A" w:rsidRPr="008D3A68" w:rsidRDefault="008D3A68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3A68">
              <w:rPr>
                <w:rFonts w:asciiTheme="majorBidi" w:hAnsiTheme="majorBidi" w:cstheme="majorBidi"/>
                <w:sz w:val="26"/>
                <w:szCs w:val="26"/>
              </w:rPr>
              <w:t>345,064</w:t>
            </w:r>
          </w:p>
        </w:tc>
        <w:tc>
          <w:tcPr>
            <w:tcW w:w="283" w:type="dxa"/>
            <w:vAlign w:val="bottom"/>
          </w:tcPr>
          <w:p w14:paraId="0403E2F2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426052E" w14:textId="139D4715" w:rsidR="0026570A" w:rsidRPr="005C2D3F" w:rsidRDefault="003C303F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2657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1A17014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9559C37" w14:textId="56391445" w:rsidR="0026570A" w:rsidRPr="005C2D3F" w:rsidRDefault="003C303F" w:rsidP="00B209E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56A181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7A7E9C30" w14:textId="1A942B77" w:rsidR="0026570A" w:rsidRPr="005C2D3F" w:rsidRDefault="003C303F" w:rsidP="00B209E3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26570A" w:rsidRPr="005C2D3F" w14:paraId="25D22F09" w14:textId="77777777" w:rsidTr="00947C98">
        <w:trPr>
          <w:trHeight w:val="74"/>
        </w:trPr>
        <w:tc>
          <w:tcPr>
            <w:tcW w:w="2611" w:type="dxa"/>
          </w:tcPr>
          <w:p w14:paraId="2266ECF7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619D7C32" w14:textId="77777777" w:rsidR="0026570A" w:rsidRPr="005C2D3F" w:rsidRDefault="0026570A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B27A67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0EC55D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B67C0B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C1841E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F64FBB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D5DBB28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FE1E20C" w14:textId="77777777" w:rsidR="0026570A" w:rsidRPr="005C2D3F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9AB38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31A5A6A" w14:textId="77777777" w:rsidR="0026570A" w:rsidRPr="005C2D3F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0B4A88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D371BD2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6332E05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4792A6B" w14:textId="77777777" w:rsidR="0026570A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75D11FB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8878C20" w14:textId="77777777" w:rsidR="0026570A" w:rsidRPr="005C2D3F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17551C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5128D076" w14:textId="77777777" w:rsidR="0026570A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5C2D3F" w14:paraId="3B7336B6" w14:textId="77777777" w:rsidTr="00947C98">
        <w:trPr>
          <w:trHeight w:val="74"/>
        </w:trPr>
        <w:tc>
          <w:tcPr>
            <w:tcW w:w="2611" w:type="dxa"/>
          </w:tcPr>
          <w:p w14:paraId="491684BA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  <w:vAlign w:val="bottom"/>
          </w:tcPr>
          <w:p w14:paraId="7FEEBD24" w14:textId="77777777" w:rsidR="0026570A" w:rsidRPr="005C2D3F" w:rsidRDefault="0026570A" w:rsidP="0026570A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4DB0BA9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5B165A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75713B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85CBE9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EC7D90" w14:textId="77777777" w:rsidR="0026570A" w:rsidRPr="005C2D3F" w:rsidRDefault="0026570A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199E7E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863A7F3" w14:textId="77777777" w:rsidR="0026570A" w:rsidRPr="005C2D3F" w:rsidRDefault="0026570A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22ECCE0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8767EAD" w14:textId="77777777" w:rsidR="0026570A" w:rsidRPr="005C2D3F" w:rsidRDefault="0026570A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E66966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6662A85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7A208E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03FEB8A" w14:textId="77777777" w:rsidR="0026570A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3BBBAA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9B3AE2" w14:textId="77777777" w:rsidR="0026570A" w:rsidRPr="005C2D3F" w:rsidRDefault="0026570A" w:rsidP="0026570A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B2EB4F6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9E1186F" w14:textId="77777777" w:rsidR="0026570A" w:rsidRDefault="0026570A" w:rsidP="0026570A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570A" w:rsidRPr="004046DD" w14:paraId="58F7A642" w14:textId="77777777" w:rsidTr="00947C98">
        <w:trPr>
          <w:trHeight w:val="74"/>
        </w:trPr>
        <w:tc>
          <w:tcPr>
            <w:tcW w:w="2611" w:type="dxa"/>
          </w:tcPr>
          <w:p w14:paraId="7C69A1E8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0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lastRenderedPageBreak/>
              <w:t>บริษัท ยามามูระ อินเตอร์เนชั่น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2339" w:type="dxa"/>
            <w:shd w:val="clear" w:color="auto" w:fill="auto"/>
            <w:vAlign w:val="bottom"/>
          </w:tcPr>
          <w:p w14:paraId="7B753C03" w14:textId="77777777" w:rsidR="0026570A" w:rsidRPr="005C2D3F" w:rsidRDefault="0026570A" w:rsidP="0026570A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80" w:type="dxa"/>
            <w:vAlign w:val="bottom"/>
          </w:tcPr>
          <w:p w14:paraId="5B8C2D4F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B31108" w14:textId="42ED69B9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FA137E0" w14:textId="2A987E5E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6E9494B" w14:textId="3518D26B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D8F93" w14:textId="708DCA37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83" w:type="dxa"/>
            <w:vAlign w:val="bottom"/>
          </w:tcPr>
          <w:p w14:paraId="5369BF43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DB4469" w14:textId="466677B0" w:rsidR="0026570A" w:rsidRPr="005C2D3F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83" w:type="dxa"/>
            <w:vAlign w:val="bottom"/>
          </w:tcPr>
          <w:p w14:paraId="68DC262A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0B11809" w14:textId="01037E66" w:rsidR="0026570A" w:rsidRPr="005C2D3F" w:rsidRDefault="003C303F" w:rsidP="0026570A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83" w:type="dxa"/>
            <w:vAlign w:val="bottom"/>
          </w:tcPr>
          <w:p w14:paraId="04F3F800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E7DCC9A" w14:textId="2393A984" w:rsidR="0026570A" w:rsidRPr="005C2D3F" w:rsidRDefault="008D3A68" w:rsidP="0026570A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8,040</w:t>
            </w:r>
          </w:p>
        </w:tc>
        <w:tc>
          <w:tcPr>
            <w:tcW w:w="283" w:type="dxa"/>
            <w:vAlign w:val="bottom"/>
          </w:tcPr>
          <w:p w14:paraId="5B1EF70D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DF89606" w14:textId="2CB51AC9" w:rsidR="0026570A" w:rsidRPr="005C2D3F" w:rsidRDefault="003C303F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6570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A03806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9221D6" w14:textId="2D6AB71F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E28D88B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0008497B" w14:textId="77777777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570A" w:rsidRPr="005C2D3F" w14:paraId="7A0DD7AE" w14:textId="77777777" w:rsidTr="00947C98">
        <w:trPr>
          <w:trHeight w:val="74"/>
        </w:trPr>
        <w:tc>
          <w:tcPr>
            <w:tcW w:w="2611" w:type="dxa"/>
          </w:tcPr>
          <w:p w14:paraId="2FB2231F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</w:rPr>
              <w:t xml:space="preserve">PT </w:t>
            </w:r>
            <w:proofErr w:type="spellStart"/>
            <w:r w:rsidRPr="005C2D3F">
              <w:rPr>
                <w:sz w:val="26"/>
                <w:szCs w:val="26"/>
              </w:rPr>
              <w:t>Osotspa</w:t>
            </w:r>
            <w:proofErr w:type="spellEnd"/>
            <w:r w:rsidRPr="005C2D3F">
              <w:rPr>
                <w:sz w:val="26"/>
                <w:szCs w:val="26"/>
              </w:rPr>
              <w:t xml:space="preserve"> ABC Indonesia</w:t>
            </w:r>
          </w:p>
        </w:tc>
        <w:tc>
          <w:tcPr>
            <w:tcW w:w="2339" w:type="dxa"/>
            <w:shd w:val="clear" w:color="auto" w:fill="auto"/>
          </w:tcPr>
          <w:p w14:paraId="5FFA2803" w14:textId="2E1F8C26" w:rsidR="0026570A" w:rsidRPr="005C2D3F" w:rsidRDefault="0026570A" w:rsidP="0026570A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นำเข้าและจัดจำหน่ายเครื่องดื่ม</w:t>
            </w:r>
          </w:p>
        </w:tc>
        <w:tc>
          <w:tcPr>
            <w:tcW w:w="1080" w:type="dxa"/>
            <w:vAlign w:val="bottom"/>
          </w:tcPr>
          <w:p w14:paraId="1ADDED6F" w14:textId="77777777" w:rsidR="0026570A" w:rsidRPr="005C2D3F" w:rsidRDefault="0026570A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A75D8" w14:textId="5CAE7A3C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B7B3FE" w14:textId="4B2DC277" w:rsidR="0026570A" w:rsidRPr="005C2D3F" w:rsidRDefault="003C303F" w:rsidP="0026570A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80C68F" w14:textId="0ABEBC7C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851" w:type="dxa"/>
            <w:vAlign w:val="bottom"/>
          </w:tcPr>
          <w:p w14:paraId="2C4E00AA" w14:textId="1C65C541" w:rsidR="0026570A" w:rsidRPr="005C2D3F" w:rsidRDefault="003C303F" w:rsidP="0026570A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283" w:type="dxa"/>
            <w:vAlign w:val="bottom"/>
          </w:tcPr>
          <w:p w14:paraId="477C53B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7A5A600" w14:textId="7770C9AC" w:rsidR="0026570A" w:rsidRPr="005C2D3F" w:rsidRDefault="003C303F" w:rsidP="0026570A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83" w:type="dxa"/>
            <w:vAlign w:val="bottom"/>
          </w:tcPr>
          <w:p w14:paraId="78DDF8C8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69E05FE" w14:textId="39FBEE7C" w:rsidR="0026570A" w:rsidRPr="005C2D3F" w:rsidRDefault="003C303F" w:rsidP="0026570A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6570A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283" w:type="dxa"/>
            <w:vAlign w:val="bottom"/>
          </w:tcPr>
          <w:p w14:paraId="2758CC7F" w14:textId="77777777" w:rsidR="0026570A" w:rsidRPr="005C2D3F" w:rsidRDefault="0026570A" w:rsidP="0026570A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4A9FB48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819B626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D6DA419" w14:textId="77777777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D3A2F" w14:textId="77777777" w:rsidR="0026570A" w:rsidRPr="005C2D3F" w:rsidRDefault="0026570A" w:rsidP="0026570A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1EDF485" w14:textId="71FFE784" w:rsidR="0026570A" w:rsidRPr="005C2D3F" w:rsidRDefault="0026570A" w:rsidP="0026570A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CA44D1" w14:textId="77777777" w:rsidR="0026570A" w:rsidRPr="005C2D3F" w:rsidRDefault="0026570A" w:rsidP="0026570A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2ABEF01A" w14:textId="77777777" w:rsidR="0026570A" w:rsidRPr="005C2D3F" w:rsidRDefault="0026570A" w:rsidP="0026570A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C98" w:rsidRPr="005C2D3F" w14:paraId="7CFE5966" w14:textId="77777777" w:rsidTr="00947C98">
        <w:trPr>
          <w:trHeight w:val="74"/>
        </w:trPr>
        <w:tc>
          <w:tcPr>
            <w:tcW w:w="2611" w:type="dxa"/>
          </w:tcPr>
          <w:p w14:paraId="258021E8" w14:textId="06674874" w:rsidR="00947C98" w:rsidRPr="005C2D3F" w:rsidRDefault="00947C98" w:rsidP="00947C98">
            <w:pPr>
              <w:spacing w:line="240" w:lineRule="auto"/>
              <w:ind w:left="96" w:right="-25" w:hanging="96"/>
              <w:rPr>
                <w:sz w:val="26"/>
                <w:szCs w:val="26"/>
                <w:cs/>
              </w:rPr>
            </w:pPr>
            <w:r w:rsidRPr="00A54C1B">
              <w:rPr>
                <w:sz w:val="26"/>
                <w:szCs w:val="26"/>
              </w:rPr>
              <w:t>MYANMAR GOLDEN EAGLE COMPANY LIMITED</w:t>
            </w:r>
          </w:p>
        </w:tc>
        <w:tc>
          <w:tcPr>
            <w:tcW w:w="2339" w:type="dxa"/>
            <w:shd w:val="clear" w:color="auto" w:fill="auto"/>
          </w:tcPr>
          <w:p w14:paraId="3FA194FA" w14:textId="49FACFEF" w:rsidR="00947C98" w:rsidRPr="00947C98" w:rsidRDefault="00947C98" w:rsidP="00947C98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C98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ผลิตและจัดจำหน่ายขวดแก้ว</w:t>
            </w:r>
          </w:p>
        </w:tc>
        <w:tc>
          <w:tcPr>
            <w:tcW w:w="1080" w:type="dxa"/>
            <w:vAlign w:val="bottom"/>
          </w:tcPr>
          <w:p w14:paraId="34DD108A" w14:textId="567C3DAE" w:rsidR="00947C98" w:rsidRPr="00947C98" w:rsidRDefault="00947C98" w:rsidP="009853AF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47C98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D0502E" w14:textId="2620BC90" w:rsidR="00947C98" w:rsidRPr="003C303F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A0CA95" w14:textId="0B506433" w:rsidR="00947C98" w:rsidRPr="003C303F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886FBF" w14:textId="2300DAC4" w:rsidR="00947C98" w:rsidRPr="003C303F" w:rsidRDefault="00947C98" w:rsidP="00947C98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279,521</w:t>
            </w:r>
          </w:p>
        </w:tc>
        <w:tc>
          <w:tcPr>
            <w:tcW w:w="851" w:type="dxa"/>
            <w:vAlign w:val="bottom"/>
          </w:tcPr>
          <w:p w14:paraId="1133E661" w14:textId="0C8EEB5D" w:rsidR="00947C98" w:rsidRPr="003C303F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F19D19C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C8B1440" w14:textId="50EEB774" w:rsidR="00947C98" w:rsidRPr="003C303F" w:rsidRDefault="00947C98" w:rsidP="00947C9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97,832</w:t>
            </w:r>
          </w:p>
        </w:tc>
        <w:tc>
          <w:tcPr>
            <w:tcW w:w="283" w:type="dxa"/>
            <w:vAlign w:val="bottom"/>
          </w:tcPr>
          <w:p w14:paraId="2E94DF80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04EFBE8" w14:textId="593FD289" w:rsidR="00947C98" w:rsidRPr="003C303F" w:rsidRDefault="00947C98" w:rsidP="00947C98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122B4EC" w14:textId="77777777" w:rsidR="00947C98" w:rsidRPr="005C2D3F" w:rsidRDefault="00947C98" w:rsidP="00947C98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8379B4" w14:textId="3B883FE2" w:rsidR="00947C98" w:rsidRPr="005C2D3F" w:rsidRDefault="00EE26E4" w:rsidP="00EE26E4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98,455</w:t>
            </w:r>
          </w:p>
        </w:tc>
        <w:tc>
          <w:tcPr>
            <w:tcW w:w="283" w:type="dxa"/>
            <w:vAlign w:val="bottom"/>
          </w:tcPr>
          <w:p w14:paraId="7DE0E287" w14:textId="77777777" w:rsidR="00947C98" w:rsidRPr="005C2D3F" w:rsidRDefault="00947C98" w:rsidP="00EE26E4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75F43DD" w14:textId="739EC49F" w:rsidR="00947C98" w:rsidRPr="005C2D3F" w:rsidRDefault="00947C98" w:rsidP="00947C98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BB41A3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6D1E794" w14:textId="225F22E4" w:rsidR="00947C98" w:rsidRPr="005C2D3F" w:rsidRDefault="00947C98" w:rsidP="00947C98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ADD8AF" w14:textId="77777777" w:rsidR="00947C98" w:rsidRPr="005C2D3F" w:rsidRDefault="00947C98" w:rsidP="00947C98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FFFFFF"/>
            <w:vAlign w:val="bottom"/>
          </w:tcPr>
          <w:p w14:paraId="615E62BA" w14:textId="7214C890" w:rsidR="00947C98" w:rsidRPr="005C2D3F" w:rsidRDefault="00947C98" w:rsidP="00947C98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7C98" w:rsidRPr="005C2D3F" w14:paraId="205845A2" w14:textId="77777777" w:rsidTr="00947C98">
        <w:trPr>
          <w:trHeight w:val="74"/>
        </w:trPr>
        <w:tc>
          <w:tcPr>
            <w:tcW w:w="2611" w:type="dxa"/>
          </w:tcPr>
          <w:p w14:paraId="3751BC26" w14:textId="4BF4587B" w:rsidR="00947C98" w:rsidRPr="005C2D3F" w:rsidRDefault="00947C98" w:rsidP="00947C98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9" w:type="dxa"/>
          </w:tcPr>
          <w:p w14:paraId="55ABC450" w14:textId="4DA5C295" w:rsidR="00947C98" w:rsidRPr="005C2D3F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9707FB" w14:textId="77777777" w:rsidR="00947C98" w:rsidRPr="005C2D3F" w:rsidRDefault="00947C98" w:rsidP="00947C98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7219F6A1" w14:textId="77777777" w:rsidR="00947C98" w:rsidRPr="005C2D3F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9178582" w14:textId="77777777" w:rsidR="00947C98" w:rsidRPr="005C2D3F" w:rsidRDefault="00947C98" w:rsidP="00947C98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669B25B" w14:textId="77777777" w:rsidR="00947C98" w:rsidRPr="005C2D3F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EC16A3" w14:textId="77777777" w:rsidR="00947C98" w:rsidRPr="005C2D3F" w:rsidRDefault="00947C98" w:rsidP="00947C98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F2D5349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E12331" w14:textId="5710F7C8" w:rsidR="00947C98" w:rsidRPr="005C2D3F" w:rsidRDefault="00EE26E4" w:rsidP="00947C9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513,770</w:t>
            </w:r>
          </w:p>
        </w:tc>
        <w:tc>
          <w:tcPr>
            <w:tcW w:w="283" w:type="dxa"/>
          </w:tcPr>
          <w:p w14:paraId="400FB218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300B66" w14:textId="7E583878" w:rsidR="00947C98" w:rsidRPr="005C2D3F" w:rsidRDefault="00947C98" w:rsidP="00947C98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283" w:type="dxa"/>
          </w:tcPr>
          <w:p w14:paraId="0F32293D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64D331" w14:textId="7EE8A22B" w:rsidR="00947C98" w:rsidRPr="0026570A" w:rsidRDefault="0092357C" w:rsidP="00947C98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799,751</w:t>
            </w:r>
          </w:p>
        </w:tc>
        <w:tc>
          <w:tcPr>
            <w:tcW w:w="283" w:type="dxa"/>
          </w:tcPr>
          <w:p w14:paraId="4106C3F6" w14:textId="77777777" w:rsidR="00947C98" w:rsidRPr="005C2D3F" w:rsidRDefault="00947C98" w:rsidP="00947C98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9880F2" w14:textId="3C4DC7CC" w:rsidR="00947C98" w:rsidRPr="005C2D3F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</w:t>
            </w:r>
            <w:r w:rsidRPr="00F03D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732</w:t>
            </w:r>
          </w:p>
        </w:tc>
        <w:tc>
          <w:tcPr>
            <w:tcW w:w="271" w:type="dxa"/>
            <w:shd w:val="clear" w:color="auto" w:fill="auto"/>
          </w:tcPr>
          <w:p w14:paraId="64978FD1" w14:textId="77777777" w:rsidR="00947C98" w:rsidRPr="005C2D3F" w:rsidRDefault="00947C98" w:rsidP="00947C98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751ED7" w14:textId="268D173D" w:rsidR="00947C98" w:rsidRPr="005C2D3F" w:rsidRDefault="00947C98" w:rsidP="00B209E3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37" w:type="dxa"/>
            <w:shd w:val="clear" w:color="auto" w:fill="auto"/>
          </w:tcPr>
          <w:p w14:paraId="192CF6C0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02D2A7" w14:textId="39E9B625" w:rsidR="00947C98" w:rsidRPr="005C2D3F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</w:tr>
      <w:tr w:rsidR="00947C98" w:rsidRPr="005C2D3F" w14:paraId="39791C29" w14:textId="77777777" w:rsidTr="00947C98">
        <w:trPr>
          <w:trHeight w:val="65"/>
        </w:trPr>
        <w:tc>
          <w:tcPr>
            <w:tcW w:w="4950" w:type="dxa"/>
            <w:gridSpan w:val="2"/>
          </w:tcPr>
          <w:p w14:paraId="75742028" w14:textId="03F14FD2" w:rsidR="00947C98" w:rsidRPr="005C2D3F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0302833D" w14:textId="77777777" w:rsidR="00947C98" w:rsidRPr="005C2D3F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1271736F" w14:textId="77777777" w:rsidR="00947C98" w:rsidRPr="005C2D3F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25662C9D" w14:textId="77777777" w:rsidR="00947C98" w:rsidRPr="005C2D3F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BCA51DC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BB3420E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6FA0AD3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17DFE51" w14:textId="7F92BDCC" w:rsidR="00947C98" w:rsidRPr="005C2D3F" w:rsidRDefault="00EE26E4" w:rsidP="00947C98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855,705</w:t>
            </w:r>
          </w:p>
        </w:tc>
        <w:tc>
          <w:tcPr>
            <w:tcW w:w="283" w:type="dxa"/>
            <w:vAlign w:val="bottom"/>
          </w:tcPr>
          <w:p w14:paraId="39925613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3DFCD8EA" w14:textId="4B2A2B23" w:rsidR="00947C98" w:rsidRPr="005C2D3F" w:rsidRDefault="00947C98" w:rsidP="00947C98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</w:t>
            </w:r>
            <w:r w:rsidRPr="00F03D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840</w:t>
            </w:r>
          </w:p>
        </w:tc>
        <w:tc>
          <w:tcPr>
            <w:tcW w:w="283" w:type="dxa"/>
            <w:vAlign w:val="bottom"/>
          </w:tcPr>
          <w:p w14:paraId="281A63D3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44ED3" w14:textId="099F6968" w:rsidR="00947C98" w:rsidRPr="0026570A" w:rsidRDefault="00947C98" w:rsidP="00EE26E4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8D3A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9235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118,810</w:t>
            </w:r>
          </w:p>
        </w:tc>
        <w:tc>
          <w:tcPr>
            <w:tcW w:w="283" w:type="dxa"/>
            <w:vAlign w:val="bottom"/>
          </w:tcPr>
          <w:p w14:paraId="6400BED4" w14:textId="77777777" w:rsidR="00947C98" w:rsidRPr="005C2D3F" w:rsidRDefault="00947C98" w:rsidP="00947C98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0BA5C47A" w14:textId="280BD04F" w:rsidR="00947C98" w:rsidRPr="005C2D3F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796</w:t>
            </w:r>
            <w:r w:rsidRPr="00F03D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16F40A7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41039AF" w14:textId="4BF65864" w:rsidR="00947C98" w:rsidRPr="005C2D3F" w:rsidRDefault="00947C98" w:rsidP="00B209E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  <w:r w:rsidRPr="00F03D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81C186" w14:textId="60EC2FB2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9E814" w14:textId="55FD8BD2" w:rsidR="00947C98" w:rsidRPr="005C2D3F" w:rsidRDefault="00947C98" w:rsidP="00B209E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</w:t>
            </w:r>
            <w:r w:rsidRPr="00F03D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</w:t>
            </w:r>
          </w:p>
        </w:tc>
      </w:tr>
      <w:tr w:rsidR="00947C98" w:rsidRPr="005C2D3F" w14:paraId="5B10A16D" w14:textId="77777777" w:rsidTr="00947C98">
        <w:trPr>
          <w:trHeight w:val="65"/>
        </w:trPr>
        <w:tc>
          <w:tcPr>
            <w:tcW w:w="2611" w:type="dxa"/>
          </w:tcPr>
          <w:p w14:paraId="763A2303" w14:textId="77777777" w:rsidR="00947C98" w:rsidRPr="005C2D3F" w:rsidRDefault="00947C98" w:rsidP="00947C98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2F5E2D4A" w14:textId="77777777" w:rsidR="00947C98" w:rsidRPr="005C2D3F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FC4BD2" w14:textId="77777777" w:rsidR="00947C98" w:rsidRPr="005C2D3F" w:rsidRDefault="00947C98" w:rsidP="00947C98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4BF58C42" w14:textId="77777777" w:rsidR="00947C98" w:rsidRPr="005C2D3F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26129911" w14:textId="77777777" w:rsidR="00947C98" w:rsidRPr="005C2D3F" w:rsidRDefault="00947C98" w:rsidP="00947C98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3286F9E4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F2D7C10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EFD62A8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9BE8FCA" w14:textId="77777777" w:rsidR="00947C98" w:rsidRPr="005C2D3F" w:rsidRDefault="00947C98" w:rsidP="00947C98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0E9EFA2C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F02FE5" w14:textId="77777777" w:rsidR="00947C98" w:rsidRPr="005C2D3F" w:rsidRDefault="00947C98" w:rsidP="00947C98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306A29BA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3CF8D9F" w14:textId="77777777" w:rsidR="00947C98" w:rsidRPr="005C2D3F" w:rsidRDefault="00947C98" w:rsidP="00947C98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7C7910C8" w14:textId="77777777" w:rsidR="00947C98" w:rsidRPr="005C2D3F" w:rsidRDefault="00947C98" w:rsidP="00947C98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4B85CAF5" w14:textId="77777777" w:rsidR="00947C98" w:rsidRPr="005C2D3F" w:rsidRDefault="00947C98" w:rsidP="00947C98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6C7EE0C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1F04226B" w14:textId="77777777" w:rsidR="00947C98" w:rsidRPr="005C2D3F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CA93776" w14:textId="77777777" w:rsidR="00947C98" w:rsidRPr="005C2D3F" w:rsidRDefault="00947C98" w:rsidP="00947C98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2C1ACD9" w14:textId="77777777" w:rsidR="00947C98" w:rsidRPr="005C2D3F" w:rsidRDefault="00947C98" w:rsidP="00947C98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80DACF7" w14:textId="77777777" w:rsidR="00092727" w:rsidRPr="005C2D3F" w:rsidRDefault="00092727" w:rsidP="00092727">
      <w:pPr>
        <w:spacing w:line="240" w:lineRule="auto"/>
        <w:sectPr w:rsidR="00092727" w:rsidRPr="005C2D3F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69AA9C72" w14:textId="77777777" w:rsidR="00092727" w:rsidRPr="005C2D3F" w:rsidRDefault="00092727" w:rsidP="00092727">
      <w:pPr>
        <w:framePr w:hSpace="180" w:wrap="around" w:vAnchor="text" w:hAnchor="margin" w:y="16"/>
      </w:pPr>
    </w:p>
    <w:tbl>
      <w:tblPr>
        <w:tblpPr w:leftFromText="180" w:rightFromText="180" w:vertAnchor="text" w:horzAnchor="margin" w:tblpY="16"/>
        <w:tblW w:w="150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77"/>
        <w:gridCol w:w="1876"/>
        <w:gridCol w:w="745"/>
        <w:gridCol w:w="260"/>
        <w:gridCol w:w="748"/>
        <w:gridCol w:w="178"/>
        <w:gridCol w:w="732"/>
        <w:gridCol w:w="178"/>
        <w:gridCol w:w="746"/>
        <w:gridCol w:w="178"/>
        <w:gridCol w:w="895"/>
        <w:gridCol w:w="178"/>
        <w:gridCol w:w="815"/>
        <w:gridCol w:w="178"/>
        <w:gridCol w:w="1002"/>
        <w:gridCol w:w="178"/>
        <w:gridCol w:w="1010"/>
        <w:gridCol w:w="178"/>
        <w:gridCol w:w="817"/>
        <w:gridCol w:w="179"/>
        <w:gridCol w:w="800"/>
        <w:gridCol w:w="6"/>
        <w:gridCol w:w="178"/>
        <w:gridCol w:w="977"/>
        <w:gridCol w:w="179"/>
        <w:gridCol w:w="901"/>
        <w:gridCol w:w="6"/>
      </w:tblGrid>
      <w:tr w:rsidR="00092727" w:rsidRPr="005C2D3F" w14:paraId="2749A30C" w14:textId="77777777" w:rsidTr="00092727">
        <w:trPr>
          <w:gridAfter w:val="1"/>
          <w:wAfter w:w="6" w:type="dxa"/>
          <w:cantSplit/>
          <w:tblHeader/>
        </w:trPr>
        <w:tc>
          <w:tcPr>
            <w:tcW w:w="977" w:type="dxa"/>
          </w:tcPr>
          <w:p w14:paraId="5140AF09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112" w:type="dxa"/>
            <w:gridSpan w:val="25"/>
          </w:tcPr>
          <w:p w14:paraId="3987BC25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92727" w:rsidRPr="005C2D3F" w14:paraId="6C4966A3" w14:textId="77777777" w:rsidTr="00092727">
        <w:trPr>
          <w:cantSplit/>
          <w:tblHeader/>
        </w:trPr>
        <w:tc>
          <w:tcPr>
            <w:tcW w:w="2853" w:type="dxa"/>
            <w:gridSpan w:val="2"/>
          </w:tcPr>
          <w:p w14:paraId="4F00C166" w14:textId="77777777" w:rsidR="00092727" w:rsidRPr="005C2D3F" w:rsidRDefault="00092727" w:rsidP="00092727">
            <w:pPr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bottom"/>
          </w:tcPr>
          <w:p w14:paraId="6B084F2D" w14:textId="77777777" w:rsidR="00092727" w:rsidRPr="005C2D3F" w:rsidRDefault="00092727" w:rsidP="00092727">
            <w:pPr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8" w:type="dxa"/>
            <w:vMerge w:val="restart"/>
            <w:vAlign w:val="bottom"/>
          </w:tcPr>
          <w:p w14:paraId="38D26B7B" w14:textId="77777777" w:rsidR="00092727" w:rsidRPr="005C2D3F" w:rsidRDefault="00092727" w:rsidP="0009272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7B722A84" w14:textId="77777777" w:rsidR="00092727" w:rsidRPr="005C2D3F" w:rsidRDefault="00092727" w:rsidP="00092727">
            <w:pPr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65D60C2D" w14:textId="77777777" w:rsidR="00092727" w:rsidRPr="005C2D3F" w:rsidRDefault="00092727" w:rsidP="000927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5F9E0EDC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DACF912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vAlign w:val="bottom"/>
          </w:tcPr>
          <w:p w14:paraId="7FDBF7A2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4B808B9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13337940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5C2D3F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5C2D3F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4" w:type="dxa"/>
            <w:gridSpan w:val="2"/>
          </w:tcPr>
          <w:p w14:paraId="38BF5023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63" w:type="dxa"/>
            <w:gridSpan w:val="4"/>
          </w:tcPr>
          <w:p w14:paraId="4627531E" w14:textId="77777777" w:rsidR="00092727" w:rsidRDefault="00092727" w:rsidP="00092727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รับ</w:t>
            </w:r>
          </w:p>
          <w:p w14:paraId="1A0C7DF9" w14:textId="6DAC83EE" w:rsidR="00396176" w:rsidRPr="005C2D3F" w:rsidRDefault="00396176" w:rsidP="00092727">
            <w:pPr>
              <w:pStyle w:val="acctmergecolhdg"/>
              <w:spacing w:line="240" w:lineRule="atLeast"/>
              <w:rPr>
                <w:rFonts w:cs="Angsana New"/>
                <w:sz w:val="26"/>
                <w:szCs w:val="26"/>
                <w:cs/>
                <w:lang w:bidi="th-TH"/>
              </w:rPr>
            </w:pP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092727" w:rsidRPr="005C2D3F" w14:paraId="614D4C8B" w14:textId="77777777" w:rsidTr="00092727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56F3695C" w14:textId="77777777" w:rsidR="00092727" w:rsidRPr="005C2D3F" w:rsidRDefault="00092727" w:rsidP="0009272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531DC8DC" w14:textId="4474F6FD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0" w:type="dxa"/>
            <w:vAlign w:val="bottom"/>
          </w:tcPr>
          <w:p w14:paraId="38AF82F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40408F9B" w14:textId="2A0DC844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  <w:vMerge/>
          </w:tcPr>
          <w:p w14:paraId="07D1FE89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1E1E7D5A" w14:textId="46D55769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12BBA64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43E70806" w14:textId="3A7A84B4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112BAF4A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53F06CF1" w14:textId="38FB5CCC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4990493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F54CF5E" w14:textId="6073B332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33A41893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002" w:type="dxa"/>
            <w:vAlign w:val="bottom"/>
          </w:tcPr>
          <w:p w14:paraId="394F878F" w14:textId="2E84613A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  <w:vAlign w:val="bottom"/>
          </w:tcPr>
          <w:p w14:paraId="3B104FB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BCF065B" w14:textId="44E0E942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5033B9F5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bottom"/>
          </w:tcPr>
          <w:p w14:paraId="6B71D13B" w14:textId="47CB781C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9" w:type="dxa"/>
            <w:vAlign w:val="bottom"/>
          </w:tcPr>
          <w:p w14:paraId="0874AD7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F303AFF" w14:textId="166E381E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78543761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7" w:type="dxa"/>
            <w:vAlign w:val="bottom"/>
          </w:tcPr>
          <w:p w14:paraId="51DD700F" w14:textId="444058AC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9" w:type="dxa"/>
            <w:vAlign w:val="bottom"/>
          </w:tcPr>
          <w:p w14:paraId="3720D7F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20A5436" w14:textId="745E4E50" w:rsidR="00092727" w:rsidRPr="005C2D3F" w:rsidRDefault="003C303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E5F3B" w:rsidRPr="005C2D3F" w14:paraId="54D4A306" w14:textId="77777777" w:rsidTr="005900CC">
        <w:trPr>
          <w:gridAfter w:val="1"/>
          <w:wAfter w:w="6" w:type="dxa"/>
          <w:cantSplit/>
          <w:tblHeader/>
        </w:trPr>
        <w:tc>
          <w:tcPr>
            <w:tcW w:w="2853" w:type="dxa"/>
            <w:gridSpan w:val="2"/>
          </w:tcPr>
          <w:p w14:paraId="6D7E61CA" w14:textId="77777777" w:rsidR="004E5F3B" w:rsidRPr="005C2D3F" w:rsidRDefault="004E5F3B" w:rsidP="0009272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753" w:type="dxa"/>
            <w:gridSpan w:val="3"/>
            <w:vAlign w:val="center"/>
          </w:tcPr>
          <w:p w14:paraId="247A6571" w14:textId="77777777" w:rsidR="004E5F3B" w:rsidRPr="005C2D3F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78" w:type="dxa"/>
          </w:tcPr>
          <w:p w14:paraId="069258A0" w14:textId="77777777" w:rsidR="004E5F3B" w:rsidRPr="005C2D3F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05" w:type="dxa"/>
            <w:gridSpan w:val="20"/>
          </w:tcPr>
          <w:p w14:paraId="45CFED6F" w14:textId="77777777" w:rsidR="004E5F3B" w:rsidRPr="005C2D3F" w:rsidRDefault="004E5F3B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5C2D3F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92727" w:rsidRPr="005C2D3F" w14:paraId="05466D01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7C7F0600" w14:textId="77777777" w:rsidR="00092727" w:rsidRPr="005C2D3F" w:rsidRDefault="00092727" w:rsidP="00092727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45" w:type="dxa"/>
            <w:vAlign w:val="center"/>
          </w:tcPr>
          <w:p w14:paraId="301632A0" w14:textId="77777777" w:rsidR="00092727" w:rsidRPr="005C2D3F" w:rsidRDefault="00092727" w:rsidP="0009272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5EA0EB15" w14:textId="77777777" w:rsidR="00092727" w:rsidRPr="005C2D3F" w:rsidRDefault="00092727" w:rsidP="0009272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5E675EFE" w14:textId="77777777" w:rsidR="00092727" w:rsidRPr="005C2D3F" w:rsidRDefault="00092727" w:rsidP="0009272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EB4125C" w14:textId="77777777" w:rsidR="00092727" w:rsidRPr="005C2D3F" w:rsidRDefault="00092727" w:rsidP="0009272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1D313654" w14:textId="77777777" w:rsidR="00092727" w:rsidRPr="005C2D3F" w:rsidRDefault="00092727" w:rsidP="0009272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03FE055E" w14:textId="77777777" w:rsidR="00092727" w:rsidRPr="005C2D3F" w:rsidRDefault="00092727" w:rsidP="0009272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43209A40" w14:textId="77777777" w:rsidR="00092727" w:rsidRPr="005C2D3F" w:rsidRDefault="00092727" w:rsidP="0009272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4CA5E71" w14:textId="77777777" w:rsidR="00092727" w:rsidRPr="005C2D3F" w:rsidRDefault="00092727" w:rsidP="0009272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7296030B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FFFAFB5" w14:textId="77777777" w:rsidR="00092727" w:rsidRPr="005C2D3F" w:rsidRDefault="00092727" w:rsidP="0009272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0F04B68E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2DC2C8B" w14:textId="77777777" w:rsidR="00092727" w:rsidRPr="005C2D3F" w:rsidRDefault="00092727" w:rsidP="0009272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vAlign w:val="center"/>
          </w:tcPr>
          <w:p w14:paraId="13A5AADD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5989602" w14:textId="77777777" w:rsidR="00092727" w:rsidRPr="005C2D3F" w:rsidRDefault="00092727" w:rsidP="0009272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59BFADA1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2974F0B3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0642DC7F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vAlign w:val="center"/>
          </w:tcPr>
          <w:p w14:paraId="4E11A2F7" w14:textId="77777777" w:rsidR="00092727" w:rsidRPr="005C2D3F" w:rsidRDefault="00092727" w:rsidP="0009272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15A5CBBA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4856AED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5D63BD18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65A27FF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</w:tcPr>
          <w:p w14:paraId="5BBD3927" w14:textId="77777777" w:rsidR="00092727" w:rsidRPr="005C2D3F" w:rsidRDefault="00092727" w:rsidP="0009272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6570A" w:rsidRPr="005C2D3F" w14:paraId="1CE0CB22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79D07F0D" w14:textId="77777777" w:rsidR="0026570A" w:rsidRPr="005C2D3F" w:rsidRDefault="0026570A" w:rsidP="0026570A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ไว้ท์กรุ๊ป จำกัด (มหาชน)</w:t>
            </w:r>
          </w:p>
        </w:tc>
        <w:tc>
          <w:tcPr>
            <w:tcW w:w="745" w:type="dxa"/>
            <w:vAlign w:val="center"/>
          </w:tcPr>
          <w:p w14:paraId="4EA6FEB2" w14:textId="13266A8C" w:rsidR="0026570A" w:rsidRPr="00322845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center"/>
          </w:tcPr>
          <w:p w14:paraId="7785DEEF" w14:textId="77777777" w:rsidR="0026570A" w:rsidRPr="00322845" w:rsidRDefault="0026570A" w:rsidP="0026570A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65C662B8" w14:textId="77777777" w:rsidR="0026570A" w:rsidRPr="00322845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06C61C44" w14:textId="77777777" w:rsidR="0026570A" w:rsidRPr="00322845" w:rsidRDefault="0026570A" w:rsidP="0026570A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793713FF" w14:textId="203AED07" w:rsidR="0026570A" w:rsidRPr="00322845" w:rsidRDefault="0026570A" w:rsidP="0026570A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51071FC9" w14:textId="77777777" w:rsidR="0026570A" w:rsidRPr="00322845" w:rsidRDefault="0026570A" w:rsidP="0026570A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195B4F7E" w14:textId="2CFB5046" w:rsidR="0026570A" w:rsidRPr="00322845" w:rsidRDefault="0026570A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5F0556B5" w14:textId="77777777" w:rsidR="0026570A" w:rsidRPr="00322845" w:rsidRDefault="0026570A" w:rsidP="0026570A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ADC57F6" w14:textId="3D648280" w:rsidR="0026570A" w:rsidRPr="00322845" w:rsidRDefault="0026570A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22275C06" w14:textId="77777777" w:rsidR="0026570A" w:rsidRPr="00322845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center"/>
          </w:tcPr>
          <w:p w14:paraId="5B021C22" w14:textId="039A489D" w:rsidR="0026570A" w:rsidRPr="0026570A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7AFE28E7" w14:textId="77777777" w:rsidR="0026570A" w:rsidRPr="00322845" w:rsidRDefault="0026570A" w:rsidP="0026570A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41CFC" w14:textId="4B14E64F" w:rsidR="0026570A" w:rsidRPr="00322845" w:rsidRDefault="0026570A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88894CA" w14:textId="77777777" w:rsidR="0026570A" w:rsidRPr="00322845" w:rsidRDefault="0026570A" w:rsidP="0026570A">
            <w:pPr>
              <w:pStyle w:val="acctfourfigures"/>
              <w:tabs>
                <w:tab w:val="decimal" w:pos="28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C76C" w14:textId="77777777" w:rsidR="0026570A" w:rsidRPr="00322845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0AF635B" w14:textId="77777777" w:rsidR="0026570A" w:rsidRPr="00322845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39431" w14:textId="21315EEA" w:rsidR="0026570A" w:rsidRPr="00322845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9D8F87D" w14:textId="77777777" w:rsidR="0026570A" w:rsidRPr="00322845" w:rsidRDefault="0026570A" w:rsidP="0026570A">
            <w:pPr>
              <w:pStyle w:val="acctfourfigures"/>
              <w:tabs>
                <w:tab w:val="decimal" w:pos="357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1A157" w14:textId="77777777" w:rsidR="0026570A" w:rsidRPr="00F63D08" w:rsidRDefault="0026570A" w:rsidP="00F63D08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657367C" w14:textId="77777777" w:rsidR="0026570A" w:rsidRPr="00322845" w:rsidRDefault="0026570A" w:rsidP="0026570A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20F82" w14:textId="258EBFC8" w:rsidR="0026570A" w:rsidRPr="00322845" w:rsidRDefault="0026570A" w:rsidP="00F63D0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284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77A9CD9B" w14:textId="77777777" w:rsidR="0026570A" w:rsidRPr="005C2D3F" w:rsidRDefault="0026570A" w:rsidP="0026570A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1BC47" w14:textId="6AFD8B4B" w:rsidR="0026570A" w:rsidRPr="005C2D3F" w:rsidRDefault="003C303F" w:rsidP="0039617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</w:t>
            </w:r>
            <w:r w:rsidR="0026570A" w:rsidRPr="003228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770</w:t>
            </w:r>
          </w:p>
        </w:tc>
      </w:tr>
      <w:tr w:rsidR="0026570A" w:rsidRPr="005C2D3F" w14:paraId="0B7D4C53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76DD9AEF" w14:textId="77777777" w:rsidR="0026570A" w:rsidRPr="005C2D3F" w:rsidRDefault="0026570A" w:rsidP="0026570A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45" w:type="dxa"/>
            <w:vAlign w:val="center"/>
          </w:tcPr>
          <w:p w14:paraId="2E8DBCE2" w14:textId="77777777" w:rsidR="0026570A" w:rsidRPr="00322845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0E93FFE6" w14:textId="77777777" w:rsidR="0026570A" w:rsidRPr="00322845" w:rsidRDefault="0026570A" w:rsidP="0026570A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5ECCCD34" w14:textId="77777777" w:rsidR="0026570A" w:rsidRPr="00322845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1E93BFF" w14:textId="77777777" w:rsidR="0026570A" w:rsidRPr="00322845" w:rsidRDefault="0026570A" w:rsidP="0026570A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1BAFAC5C" w14:textId="77777777" w:rsidR="0026570A" w:rsidRPr="00322845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D740FAD" w14:textId="77777777" w:rsidR="0026570A" w:rsidRPr="00322845" w:rsidRDefault="0026570A" w:rsidP="0026570A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288A39EA" w14:textId="77777777" w:rsidR="0026570A" w:rsidRPr="00322845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9DC8638" w14:textId="77777777" w:rsidR="0026570A" w:rsidRPr="00322845" w:rsidRDefault="0026570A" w:rsidP="0026570A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05BB" w14:textId="53EF4689" w:rsidR="0026570A" w:rsidRPr="00F63D08" w:rsidRDefault="0026570A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73E6CCA5" w14:textId="77777777" w:rsidR="0026570A" w:rsidRPr="00F63D0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BD90" w14:textId="4D3855DA" w:rsidR="0026570A" w:rsidRPr="00F63D08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2686459C" w14:textId="77777777" w:rsidR="0026570A" w:rsidRPr="00F63D0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934BD" w14:textId="7BD43B8A" w:rsidR="0026570A" w:rsidRPr="00F63D08" w:rsidRDefault="0026570A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FD8D994" w14:textId="77777777" w:rsidR="0026570A" w:rsidRPr="00F63D0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FCEF8" w14:textId="77777777" w:rsidR="0026570A" w:rsidRPr="00F63D08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853CF85" w14:textId="77777777" w:rsidR="0026570A" w:rsidRPr="00F63D08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CE97A" w14:textId="7E12EC47" w:rsidR="0026570A" w:rsidRPr="00F63D08" w:rsidRDefault="0026570A" w:rsidP="0026570A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BA59DB9" w14:textId="77777777" w:rsidR="0026570A" w:rsidRPr="00F63D08" w:rsidRDefault="0026570A" w:rsidP="0026570A">
            <w:pPr>
              <w:pStyle w:val="acctfourfigures"/>
              <w:tabs>
                <w:tab w:val="decimal" w:pos="35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A0A915" w14:textId="77777777" w:rsidR="0026570A" w:rsidRPr="00F63D08" w:rsidRDefault="0026570A" w:rsidP="00F63D08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D838A88" w14:textId="77777777" w:rsidR="0026570A" w:rsidRPr="00F63D08" w:rsidRDefault="0026570A" w:rsidP="0026570A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65FA5" w14:textId="70601473" w:rsidR="0026570A" w:rsidRPr="00F63D08" w:rsidRDefault="0026570A" w:rsidP="00F63D0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63D0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470076B" w14:textId="77777777" w:rsidR="0026570A" w:rsidRPr="005C2D3F" w:rsidRDefault="0026570A" w:rsidP="0026570A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982D7" w14:textId="6F699397" w:rsidR="0026570A" w:rsidRPr="005C2D3F" w:rsidRDefault="003C303F" w:rsidP="0026570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</w:t>
            </w:r>
            <w:r w:rsidR="0026570A" w:rsidRPr="0032284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770</w:t>
            </w:r>
          </w:p>
        </w:tc>
      </w:tr>
      <w:tr w:rsidR="0026570A" w:rsidRPr="005C2D3F" w14:paraId="0E34096F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60E5B3F0" w14:textId="77777777" w:rsidR="0026570A" w:rsidRPr="005C2D3F" w:rsidRDefault="0026570A" w:rsidP="0026570A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5" w:type="dxa"/>
            <w:vAlign w:val="center"/>
          </w:tcPr>
          <w:p w14:paraId="6734E955" w14:textId="77777777" w:rsidR="0026570A" w:rsidRPr="005C2D3F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center"/>
          </w:tcPr>
          <w:p w14:paraId="73E85856" w14:textId="77777777" w:rsidR="0026570A" w:rsidRPr="005C2D3F" w:rsidRDefault="0026570A" w:rsidP="0026570A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3391E21D" w14:textId="77777777" w:rsidR="0026570A" w:rsidRPr="005C2D3F" w:rsidRDefault="0026570A" w:rsidP="0026570A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E9C4A93" w14:textId="77777777" w:rsidR="0026570A" w:rsidRPr="005C2D3F" w:rsidRDefault="0026570A" w:rsidP="0026570A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4CE5D3A6" w14:textId="77777777" w:rsidR="0026570A" w:rsidRPr="005C2D3F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27F57706" w14:textId="77777777" w:rsidR="0026570A" w:rsidRPr="005C2D3F" w:rsidRDefault="0026570A" w:rsidP="0026570A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0EE3F45A" w14:textId="77777777" w:rsidR="0026570A" w:rsidRPr="005C2D3F" w:rsidRDefault="0026570A" w:rsidP="0026570A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A21EBFF" w14:textId="77777777" w:rsidR="0026570A" w:rsidRPr="005C2D3F" w:rsidRDefault="0026570A" w:rsidP="0026570A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2678487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5428A7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0FA860F1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9BC1F6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CDFC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2731A9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8F6A4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30AA7AE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773B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1DF50B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72F9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89D9B57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D2D1F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E98FA44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5F425" w14:textId="77777777" w:rsidR="0026570A" w:rsidRPr="005C2D3F" w:rsidRDefault="0026570A" w:rsidP="0026570A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A4F8B" w:rsidRPr="005C2D3F" w14:paraId="77CDD9E9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7D5AA091" w14:textId="77777777" w:rsidR="002A4F8B" w:rsidRPr="005C2D3F" w:rsidRDefault="002A4F8B" w:rsidP="002A4F8B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745" w:type="dxa"/>
            <w:vAlign w:val="center"/>
          </w:tcPr>
          <w:p w14:paraId="18CED230" w14:textId="7FBE678F" w:rsidR="002A4F8B" w:rsidRPr="005C2D3F" w:rsidRDefault="003C303F" w:rsidP="002A4F8B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51624A7C" w14:textId="77777777" w:rsidR="002A4F8B" w:rsidRPr="005C2D3F" w:rsidRDefault="002A4F8B" w:rsidP="002A4F8B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42D06916" w14:textId="4BC2CFB5" w:rsidR="002A4F8B" w:rsidRPr="005C2D3F" w:rsidRDefault="003C303F" w:rsidP="002A4F8B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505C5C5D" w14:textId="77777777" w:rsidR="002A4F8B" w:rsidRPr="005C2D3F" w:rsidRDefault="002A4F8B" w:rsidP="002A4F8B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center"/>
          </w:tcPr>
          <w:p w14:paraId="025040CB" w14:textId="6B8C47E4" w:rsidR="002A4F8B" w:rsidRPr="005C2D3F" w:rsidRDefault="003C303F" w:rsidP="002A4F8B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2A4F8B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center"/>
          </w:tcPr>
          <w:p w14:paraId="5BD25987" w14:textId="77777777" w:rsidR="002A4F8B" w:rsidRPr="005C2D3F" w:rsidRDefault="002A4F8B" w:rsidP="002A4F8B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center"/>
          </w:tcPr>
          <w:p w14:paraId="2FC16936" w14:textId="72500E9F" w:rsidR="002A4F8B" w:rsidRPr="005C2D3F" w:rsidRDefault="003C303F" w:rsidP="002A4F8B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2A4F8B"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center"/>
          </w:tcPr>
          <w:p w14:paraId="29EE0CF1" w14:textId="77777777" w:rsidR="002A4F8B" w:rsidRPr="005C2D3F" w:rsidRDefault="002A4F8B" w:rsidP="002A4F8B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center"/>
          </w:tcPr>
          <w:p w14:paraId="2C73489A" w14:textId="15E4EC19" w:rsidR="002A4F8B" w:rsidRPr="005C2D3F" w:rsidRDefault="003C303F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</w:t>
            </w:r>
            <w:r w:rsidR="002A4F8B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center"/>
          </w:tcPr>
          <w:p w14:paraId="5DB5079F" w14:textId="77777777" w:rsidR="002A4F8B" w:rsidRPr="005C2D3F" w:rsidRDefault="002A4F8B" w:rsidP="002A4F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04F24A23" w14:textId="47797A75" w:rsidR="002A4F8B" w:rsidRPr="005C2D3F" w:rsidRDefault="003C303F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</w:t>
            </w:r>
            <w:r w:rsidR="002A4F8B"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center"/>
          </w:tcPr>
          <w:p w14:paraId="5E12DF5A" w14:textId="77777777" w:rsidR="002A4F8B" w:rsidRPr="005C2D3F" w:rsidRDefault="002A4F8B" w:rsidP="002A4F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50F7A35" w14:textId="522F5A14" w:rsidR="002A4F8B" w:rsidRPr="005C2D3F" w:rsidRDefault="002A4F8B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9D57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21D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56,868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DCFF60F" w14:textId="77777777" w:rsidR="002A4F8B" w:rsidRPr="005C2D3F" w:rsidRDefault="002A4F8B" w:rsidP="002A4F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E1F56C4" w14:textId="17A069C3" w:rsidR="002A4F8B" w:rsidRPr="005C2D3F" w:rsidRDefault="002A4F8B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553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3509BAF" w14:textId="77777777" w:rsidR="002A4F8B" w:rsidRPr="005C2D3F" w:rsidRDefault="002A4F8B" w:rsidP="002A4F8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1671536E" w14:textId="171CF57D" w:rsidR="002A4F8B" w:rsidRPr="005C2D3F" w:rsidRDefault="009D57D1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31,132</w:t>
            </w:r>
          </w:p>
        </w:tc>
        <w:tc>
          <w:tcPr>
            <w:tcW w:w="179" w:type="dxa"/>
            <w:shd w:val="clear" w:color="auto" w:fill="auto"/>
          </w:tcPr>
          <w:p w14:paraId="149A680C" w14:textId="77777777" w:rsidR="002A4F8B" w:rsidRPr="005C2D3F" w:rsidRDefault="002A4F8B" w:rsidP="002A4F8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14:paraId="029659F9" w14:textId="20D64FB0" w:rsidR="002A4F8B" w:rsidRPr="005C2D3F" w:rsidRDefault="003C303F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  <w:r w:rsidR="002A4F8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78" w:type="dxa"/>
          </w:tcPr>
          <w:p w14:paraId="5D064F1E" w14:textId="77777777" w:rsidR="002A4F8B" w:rsidRPr="005C2D3F" w:rsidRDefault="002A4F8B" w:rsidP="002A4F8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56160B70" w14:textId="61ACCD87" w:rsidR="002A4F8B" w:rsidRPr="005C2D3F" w:rsidRDefault="002A4F8B" w:rsidP="002A4F8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6C1BADB" w14:textId="77777777" w:rsidR="002A4F8B" w:rsidRPr="005C2D3F" w:rsidRDefault="002A4F8B" w:rsidP="002A4F8B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12A1E00" w14:textId="77777777" w:rsidR="002A4F8B" w:rsidRPr="005C2D3F" w:rsidRDefault="002A4F8B" w:rsidP="002A4F8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5C2D3F" w14:paraId="6267284D" w14:textId="77777777" w:rsidTr="00440EE5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2F2DBFD9" w14:textId="77777777" w:rsidR="00621D5C" w:rsidRPr="005C2D3F" w:rsidRDefault="00621D5C" w:rsidP="00621D5C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45" w:type="dxa"/>
            <w:vAlign w:val="center"/>
          </w:tcPr>
          <w:p w14:paraId="0925B995" w14:textId="735A151B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center"/>
          </w:tcPr>
          <w:p w14:paraId="074D4321" w14:textId="77777777" w:rsidR="00621D5C" w:rsidRPr="005C2D3F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3A14ECBB" w14:textId="33EF1888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center"/>
          </w:tcPr>
          <w:p w14:paraId="4FCA8E0F" w14:textId="77777777" w:rsidR="00621D5C" w:rsidRPr="005C2D3F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8B8C445" w14:textId="3683E482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534E5758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7F79A15C" w14:textId="0ADB4806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783030D1" w14:textId="77777777" w:rsidR="00621D5C" w:rsidRPr="005C2D3F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6BCDBF6E" w14:textId="4CCEB25F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4F35C264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C6F51AA" w14:textId="2ECF2F88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  <w:vAlign w:val="bottom"/>
          </w:tcPr>
          <w:p w14:paraId="359CD0B5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BFF8373" w14:textId="5A34F24B" w:rsidR="00621D5C" w:rsidRPr="005C2D3F" w:rsidRDefault="00621D5C" w:rsidP="00621D5C">
            <w:pPr>
              <w:pStyle w:val="acctfourfigures"/>
              <w:tabs>
                <w:tab w:val="clear" w:pos="765"/>
              </w:tabs>
              <w:spacing w:line="240" w:lineRule="atLeast"/>
              <w:ind w:right="-300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62A87E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7E6E230" w14:textId="3EE97718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315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FFB04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BCDAF68" w14:textId="54EB4AC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9" w:type="dxa"/>
            <w:shd w:val="clear" w:color="auto" w:fill="auto"/>
          </w:tcPr>
          <w:p w14:paraId="0CCEF24A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7A31BBA0" w14:textId="443CC62B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78" w:type="dxa"/>
          </w:tcPr>
          <w:p w14:paraId="60F7D28C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1E553494" w14:textId="3D559646" w:rsidR="00621D5C" w:rsidRPr="005C2D3F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45CEE4F0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31967E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5C2D3F" w14:paraId="31665F1F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2A820B95" w14:textId="77777777" w:rsidR="00621D5C" w:rsidRPr="005C2D3F" w:rsidRDefault="00621D5C" w:rsidP="00621D5C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745" w:type="dxa"/>
            <w:vAlign w:val="bottom"/>
          </w:tcPr>
          <w:p w14:paraId="5A032566" w14:textId="06FF1455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60" w:type="dxa"/>
            <w:vAlign w:val="bottom"/>
          </w:tcPr>
          <w:p w14:paraId="45BEA4D4" w14:textId="77777777" w:rsidR="00621D5C" w:rsidRPr="005C2D3F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3DC62CA3" w14:textId="77532999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76AB37F6" w14:textId="77777777" w:rsidR="00621D5C" w:rsidRPr="005C2D3F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18ED4E6" w14:textId="65F49F5B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7F8A5132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7859DC9A" w14:textId="2AAFC076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2A710073" w14:textId="77777777" w:rsidR="00621D5C" w:rsidRPr="005C2D3F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vAlign w:val="bottom"/>
          </w:tcPr>
          <w:p w14:paraId="4C2B0309" w14:textId="75A0982D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29204025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549970B" w14:textId="31E2BBA1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03346567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8F989AC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22E32F" w14:textId="28235AFC" w:rsidR="00621D5C" w:rsidRPr="005C2D3F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722F7C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494755E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674CC2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89A1C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B3D0E6C" w14:textId="082B338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305F0E97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9BF8A07" w14:textId="3670104E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541EF9D8" w14:textId="77777777" w:rsidR="00621D5C" w:rsidRPr="005C2D3F" w:rsidRDefault="00621D5C" w:rsidP="00621D5C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363C25D" w14:textId="58FE9D05" w:rsidR="00621D5C" w:rsidRPr="005C2D3F" w:rsidRDefault="00621D5C" w:rsidP="00621D5C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430</w:t>
            </w:r>
          </w:p>
        </w:tc>
        <w:tc>
          <w:tcPr>
            <w:tcW w:w="179" w:type="dxa"/>
            <w:shd w:val="clear" w:color="auto" w:fill="auto"/>
          </w:tcPr>
          <w:p w14:paraId="65243D07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A462E2E" w14:textId="734DD9CB" w:rsidR="00621D5C" w:rsidRPr="005C2D3F" w:rsidRDefault="00621D5C" w:rsidP="00621D5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</w:tr>
      <w:tr w:rsidR="00621D5C" w:rsidRPr="005C2D3F" w14:paraId="77FC79F7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3F5BFBE2" w14:textId="77777777" w:rsidR="00621D5C" w:rsidRPr="005C2D3F" w:rsidRDefault="00621D5C" w:rsidP="00621D5C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745" w:type="dxa"/>
            <w:vAlign w:val="bottom"/>
          </w:tcPr>
          <w:p w14:paraId="46DADBDA" w14:textId="1C7AB2AA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60" w:type="dxa"/>
            <w:vAlign w:val="bottom"/>
          </w:tcPr>
          <w:p w14:paraId="5531105D" w14:textId="77777777" w:rsidR="00621D5C" w:rsidRPr="005C2D3F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564D9547" w14:textId="653929BF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78" w:type="dxa"/>
            <w:vAlign w:val="bottom"/>
          </w:tcPr>
          <w:p w14:paraId="7964A84B" w14:textId="77777777" w:rsidR="00621D5C" w:rsidRPr="005C2D3F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25994DD8" w14:textId="0CFE38A0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054C100B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52102ECA" w14:textId="15F10148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51DFEF72" w14:textId="77777777" w:rsidR="00621D5C" w:rsidRPr="005C2D3F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6F1D01E" w14:textId="188A7FA5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55C9D15C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A7194AF" w14:textId="4B614AAC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3261C462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7B007" w14:textId="78AFA67A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E8E0E0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AD3F" w14:textId="63FE807E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871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8E0263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E4D4B" w14:textId="6D73557C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79" w:type="dxa"/>
            <w:shd w:val="clear" w:color="auto" w:fill="auto"/>
          </w:tcPr>
          <w:p w14:paraId="5EE7FFB6" w14:textId="77777777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D9F7" w14:textId="2469D91B" w:rsidR="00621D5C" w:rsidRPr="005C2D3F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029</w:t>
            </w:r>
          </w:p>
        </w:tc>
        <w:tc>
          <w:tcPr>
            <w:tcW w:w="178" w:type="dxa"/>
          </w:tcPr>
          <w:p w14:paraId="7D3B7AF8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97CAB" w14:textId="2C2D2113" w:rsidR="00621D5C" w:rsidRPr="005C2D3F" w:rsidRDefault="00621D5C" w:rsidP="00621D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160A0A3" w14:textId="77777777" w:rsidR="00621D5C" w:rsidRPr="005C2D3F" w:rsidRDefault="00621D5C" w:rsidP="00621D5C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F5212" w14:textId="77777777" w:rsidR="00621D5C" w:rsidRPr="005C2D3F" w:rsidRDefault="00621D5C" w:rsidP="00621D5C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1D5C" w:rsidRPr="00C80435" w14:paraId="7CFBF950" w14:textId="77777777" w:rsidTr="00092727">
        <w:trPr>
          <w:gridAfter w:val="1"/>
          <w:wAfter w:w="6" w:type="dxa"/>
          <w:cantSplit/>
        </w:trPr>
        <w:tc>
          <w:tcPr>
            <w:tcW w:w="2853" w:type="dxa"/>
            <w:gridSpan w:val="2"/>
          </w:tcPr>
          <w:p w14:paraId="2BDFFB7B" w14:textId="77777777" w:rsidR="00621D5C" w:rsidRPr="005C2D3F" w:rsidRDefault="00621D5C" w:rsidP="00621D5C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  <w:vAlign w:val="bottom"/>
          </w:tcPr>
          <w:p w14:paraId="4ABF762C" w14:textId="77777777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2E2563AE" w14:textId="77777777" w:rsidR="00621D5C" w:rsidRPr="005C2D3F" w:rsidRDefault="00621D5C" w:rsidP="00621D5C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6B6DE10D" w14:textId="77777777" w:rsidR="00621D5C" w:rsidRPr="005C2D3F" w:rsidRDefault="00621D5C" w:rsidP="00621D5C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5F9D91" w14:textId="77777777" w:rsidR="00621D5C" w:rsidRPr="005C2D3F" w:rsidRDefault="00621D5C" w:rsidP="00621D5C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  <w:vAlign w:val="bottom"/>
          </w:tcPr>
          <w:p w14:paraId="7C2CA89A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84D0F8F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6" w:type="dxa"/>
            <w:vAlign w:val="bottom"/>
          </w:tcPr>
          <w:p w14:paraId="1F5AC548" w14:textId="77777777" w:rsidR="00621D5C" w:rsidRPr="005C2D3F" w:rsidRDefault="00621D5C" w:rsidP="00621D5C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84F16F2" w14:textId="77777777" w:rsidR="00621D5C" w:rsidRPr="005C2D3F" w:rsidRDefault="00621D5C" w:rsidP="00621D5C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D30402C" w14:textId="110DF83A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0F1A8E03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8C6BB25" w14:textId="5D07FEEC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4B063ACE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90ACBCC" w14:textId="1BBF127C" w:rsidR="00621D5C" w:rsidRPr="00C80435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E393E94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35229C11" w14:textId="641DD216" w:rsidR="00621D5C" w:rsidRPr="00C80435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BCA0C06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613BFF78" w14:textId="3F6A6B2B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9" w:type="dxa"/>
            <w:shd w:val="clear" w:color="auto" w:fill="auto"/>
          </w:tcPr>
          <w:p w14:paraId="55C48EC3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5A574" w14:textId="0E19572C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8" w:type="dxa"/>
          </w:tcPr>
          <w:p w14:paraId="1DC95272" w14:textId="77777777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4F6CAA44" w14:textId="0DEB59C4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430</w:t>
            </w:r>
          </w:p>
        </w:tc>
        <w:tc>
          <w:tcPr>
            <w:tcW w:w="179" w:type="dxa"/>
            <w:shd w:val="clear" w:color="auto" w:fill="auto"/>
          </w:tcPr>
          <w:p w14:paraId="16CCDE27" w14:textId="77777777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</w:tcPr>
          <w:p w14:paraId="4C7343C7" w14:textId="503C8958" w:rsidR="00621D5C" w:rsidRPr="00C80435" w:rsidRDefault="00621D5C" w:rsidP="00621D5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120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000</w:t>
            </w:r>
          </w:p>
        </w:tc>
      </w:tr>
      <w:tr w:rsidR="00621D5C" w:rsidRPr="00C80435" w14:paraId="37250D1B" w14:textId="77777777" w:rsidTr="00092727">
        <w:trPr>
          <w:gridAfter w:val="1"/>
          <w:wAfter w:w="6" w:type="dxa"/>
          <w:cantSplit/>
        </w:trPr>
        <w:tc>
          <w:tcPr>
            <w:tcW w:w="3598" w:type="dxa"/>
            <w:gridSpan w:val="3"/>
          </w:tcPr>
          <w:p w14:paraId="699871F6" w14:textId="24C7412D" w:rsidR="00621D5C" w:rsidRPr="00C80435" w:rsidRDefault="00621D5C" w:rsidP="00621D5C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435">
              <w:rPr>
                <w:b/>
                <w:bCs/>
                <w:sz w:val="26"/>
                <w:szCs w:val="26"/>
              </w:rPr>
              <w:t xml:space="preserve"> 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0" w:type="dxa"/>
          </w:tcPr>
          <w:p w14:paraId="1858ECF8" w14:textId="77777777" w:rsidR="00621D5C" w:rsidRPr="00C80435" w:rsidRDefault="00621D5C" w:rsidP="00621D5C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2687B093" w14:textId="77777777" w:rsidR="00621D5C" w:rsidRPr="00C80435" w:rsidRDefault="00621D5C" w:rsidP="00621D5C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3E8DC002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2" w:type="dxa"/>
          </w:tcPr>
          <w:p w14:paraId="5F0BE6F0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66A779B3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6" w:type="dxa"/>
          </w:tcPr>
          <w:p w14:paraId="41F4B32D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638A9572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69416EC" w14:textId="7E26B140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0A4033C7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5C0F1D2D" w14:textId="7A353797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398</w:t>
            </w:r>
            <w:r w:rsidRPr="003A2F9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4ADF36EA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A9A9A" w14:textId="0530354F" w:rsidR="00621D5C" w:rsidRPr="00C80435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7919FFDA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93C69" w14:textId="4CE469FA" w:rsidR="00621D5C" w:rsidRPr="00C80435" w:rsidRDefault="00621D5C" w:rsidP="00621D5C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A2F9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258</w:t>
            </w:r>
            <w:r w:rsidRPr="003A2F9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739</w:t>
            </w:r>
            <w:r w:rsidRPr="003A2F9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70F8FD7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E0326" w14:textId="0D7F2AE4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9" w:type="dxa"/>
            <w:shd w:val="clear" w:color="auto" w:fill="auto"/>
          </w:tcPr>
          <w:p w14:paraId="239B8CB1" w14:textId="77777777" w:rsidR="00621D5C" w:rsidRPr="00C80435" w:rsidRDefault="00621D5C" w:rsidP="00621D5C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12B82" w14:textId="32634B81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961</w:t>
            </w:r>
          </w:p>
        </w:tc>
        <w:tc>
          <w:tcPr>
            <w:tcW w:w="178" w:type="dxa"/>
          </w:tcPr>
          <w:p w14:paraId="0D9EDF77" w14:textId="77777777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F856A" w14:textId="18DF667C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430</w:t>
            </w:r>
          </w:p>
        </w:tc>
        <w:tc>
          <w:tcPr>
            <w:tcW w:w="179" w:type="dxa"/>
            <w:shd w:val="clear" w:color="auto" w:fill="auto"/>
          </w:tcPr>
          <w:p w14:paraId="59DDFB4A" w14:textId="77777777" w:rsidR="00621D5C" w:rsidRPr="00C80435" w:rsidRDefault="00621D5C" w:rsidP="00621D5C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E202C" w14:textId="36E0612D" w:rsidR="00621D5C" w:rsidRPr="00C80435" w:rsidRDefault="00621D5C" w:rsidP="00621D5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138</w:t>
            </w:r>
            <w:r w:rsidRPr="00C804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770</w:t>
            </w:r>
          </w:p>
        </w:tc>
      </w:tr>
    </w:tbl>
    <w:p w14:paraId="7446387C" w14:textId="77777777" w:rsidR="00352E7F" w:rsidRPr="00352E7F" w:rsidRDefault="00352E7F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16"/>
          <w:szCs w:val="16"/>
          <w:lang w:bidi="th-TH"/>
        </w:rPr>
      </w:pPr>
    </w:p>
    <w:p w14:paraId="23748579" w14:textId="0BADE3C1" w:rsidR="00092727" w:rsidRPr="005C2D3F" w:rsidRDefault="00BA35DD" w:rsidP="00352E7F">
      <w:pPr>
        <w:pStyle w:val="block"/>
        <w:spacing w:after="0" w:line="240" w:lineRule="auto"/>
        <w:ind w:left="142"/>
        <w:jc w:val="thaiDistribute"/>
        <w:rPr>
          <w:rFonts w:cs="Angsana New"/>
          <w:i/>
          <w:iCs/>
          <w:sz w:val="30"/>
          <w:szCs w:val="30"/>
          <w:lang w:bidi="th-TH"/>
        </w:rPr>
        <w:sectPr w:rsidR="00092727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  <w:r w:rsidRPr="00D12FC1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831436E" w14:textId="4371E2A4" w:rsidR="00092727" w:rsidRPr="00344035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344035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</w:t>
      </w:r>
      <w:r w:rsidRPr="00344035">
        <w:rPr>
          <w:rFonts w:cs="Angsana New" w:hint="cs"/>
          <w:i/>
          <w:iCs/>
          <w:sz w:val="30"/>
          <w:szCs w:val="30"/>
          <w:cs/>
          <w:lang w:bidi="th-TH"/>
        </w:rPr>
        <w:t>และจำหน่าย</w:t>
      </w:r>
      <w:r w:rsidRPr="00344035">
        <w:rPr>
          <w:rFonts w:cs="Angsana New"/>
          <w:i/>
          <w:iCs/>
          <w:sz w:val="30"/>
          <w:szCs w:val="30"/>
          <w:cs/>
          <w:lang w:bidi="th-TH"/>
        </w:rPr>
        <w:t>เงินลงทุน</w:t>
      </w:r>
      <w:r w:rsidRPr="00344035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ในบริษัทร่วมและการร่วมค้า</w:t>
      </w:r>
    </w:p>
    <w:p w14:paraId="03108B9E" w14:textId="77777777" w:rsidR="005462C4" w:rsidRPr="00344035" w:rsidRDefault="005462C4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3D54355A" w14:textId="5F50907E" w:rsidR="00BA35DD" w:rsidRPr="00344035" w:rsidRDefault="00BA35DD" w:rsidP="00BA35DD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344035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3C303F" w:rsidRPr="00344035">
        <w:rPr>
          <w:rFonts w:cs="Angsana New"/>
          <w:i/>
          <w:iCs/>
          <w:sz w:val="30"/>
          <w:szCs w:val="30"/>
          <w:lang w:bidi="th-TH"/>
        </w:rPr>
        <w:t>2562</w:t>
      </w:r>
    </w:p>
    <w:p w14:paraId="5822E15C" w14:textId="77777777" w:rsidR="00BA35DD" w:rsidRPr="00344035" w:rsidRDefault="00BA35DD" w:rsidP="00BA35DD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628FA40C" w14:textId="3A6138D4" w:rsidR="00BA35DD" w:rsidRPr="00344035" w:rsidRDefault="00BA35DD" w:rsidP="00BA35DD">
      <w:pPr>
        <w:spacing w:line="240" w:lineRule="auto"/>
        <w:ind w:left="540" w:right="-25"/>
        <w:jc w:val="thaiDistribute"/>
        <w:rPr>
          <w:spacing w:val="-4"/>
          <w:sz w:val="30"/>
          <w:szCs w:val="30"/>
        </w:rPr>
      </w:pPr>
      <w:r w:rsidRPr="00344035">
        <w:rPr>
          <w:spacing w:val="-2"/>
          <w:sz w:val="30"/>
          <w:szCs w:val="30"/>
          <w:cs/>
        </w:rPr>
        <w:t xml:space="preserve">ในเดือนมกราคม </w:t>
      </w:r>
      <w:r w:rsidR="003C303F" w:rsidRPr="00344035">
        <w:rPr>
          <w:spacing w:val="-2"/>
          <w:sz w:val="30"/>
          <w:szCs w:val="30"/>
        </w:rPr>
        <w:t>2562</w:t>
      </w:r>
      <w:r w:rsidRPr="00344035">
        <w:rPr>
          <w:spacing w:val="-2"/>
          <w:sz w:val="30"/>
          <w:szCs w:val="30"/>
        </w:rPr>
        <w:t xml:space="preserve"> </w:t>
      </w:r>
      <w:r w:rsidRPr="00344035">
        <w:rPr>
          <w:spacing w:val="-2"/>
          <w:sz w:val="30"/>
          <w:szCs w:val="30"/>
          <w:cs/>
        </w:rPr>
        <w:t>บริษัทย่อยแห่งหนึ่งได้</w:t>
      </w:r>
      <w:r w:rsidRPr="00344035">
        <w:rPr>
          <w:rFonts w:hint="cs"/>
          <w:spacing w:val="-2"/>
          <w:sz w:val="30"/>
          <w:szCs w:val="30"/>
          <w:cs/>
        </w:rPr>
        <w:t xml:space="preserve">รับโอนหุ้นใน </w:t>
      </w:r>
      <w:r w:rsidRPr="00344035">
        <w:rPr>
          <w:spacing w:val="-2"/>
          <w:sz w:val="30"/>
          <w:szCs w:val="30"/>
        </w:rPr>
        <w:t>Basecamp Brews Ltd</w:t>
      </w:r>
      <w:r w:rsidRPr="00344035">
        <w:rPr>
          <w:rFonts w:hint="cs"/>
          <w:spacing w:val="-2"/>
          <w:sz w:val="30"/>
          <w:szCs w:val="30"/>
          <w:cs/>
        </w:rPr>
        <w:t xml:space="preserve"> </w:t>
      </w:r>
      <w:r w:rsidRPr="00344035">
        <w:rPr>
          <w:spacing w:val="-2"/>
          <w:sz w:val="30"/>
          <w:szCs w:val="30"/>
          <w:cs/>
        </w:rPr>
        <w:t xml:space="preserve">จำนวน </w:t>
      </w:r>
      <w:r w:rsidR="003C303F" w:rsidRPr="00344035">
        <w:rPr>
          <w:spacing w:val="-2"/>
          <w:sz w:val="30"/>
          <w:szCs w:val="30"/>
        </w:rPr>
        <w:t>2</w:t>
      </w:r>
      <w:r w:rsidRPr="00344035">
        <w:rPr>
          <w:spacing w:val="-2"/>
          <w:sz w:val="30"/>
          <w:szCs w:val="30"/>
        </w:rPr>
        <w:t>.</w:t>
      </w:r>
      <w:r w:rsidR="003C303F" w:rsidRPr="00344035">
        <w:rPr>
          <w:spacing w:val="-2"/>
          <w:sz w:val="30"/>
          <w:szCs w:val="30"/>
        </w:rPr>
        <w:t>3</w:t>
      </w:r>
      <w:r w:rsidRPr="00344035">
        <w:rPr>
          <w:spacing w:val="-2"/>
          <w:sz w:val="30"/>
          <w:szCs w:val="30"/>
          <w:cs/>
        </w:rPr>
        <w:t xml:space="preserve"> ล้านปอนด์</w:t>
      </w:r>
      <w:r w:rsidR="005462C4" w:rsidRPr="00344035">
        <w:rPr>
          <w:spacing w:val="-2"/>
          <w:sz w:val="30"/>
          <w:szCs w:val="30"/>
          <w:cs/>
        </w:rPr>
        <w:br/>
      </w:r>
      <w:r w:rsidRPr="00344035">
        <w:rPr>
          <w:rFonts w:hint="cs"/>
          <w:spacing w:val="-4"/>
          <w:sz w:val="30"/>
          <w:szCs w:val="30"/>
          <w:cs/>
        </w:rPr>
        <w:t>ส</w:t>
      </w:r>
      <w:r w:rsidRPr="00344035">
        <w:rPr>
          <w:spacing w:val="-4"/>
          <w:sz w:val="30"/>
          <w:szCs w:val="30"/>
          <w:cs/>
        </w:rPr>
        <w:t>เตอร์ลิง</w:t>
      </w:r>
      <w:r w:rsidRPr="00344035">
        <w:rPr>
          <w:spacing w:val="-4"/>
          <w:sz w:val="30"/>
          <w:szCs w:val="30"/>
        </w:rPr>
        <w:t xml:space="preserve"> </w:t>
      </w:r>
      <w:r w:rsidRPr="00344035">
        <w:rPr>
          <w:rFonts w:hint="cs"/>
          <w:spacing w:val="-4"/>
          <w:sz w:val="30"/>
          <w:szCs w:val="30"/>
          <w:cs/>
        </w:rPr>
        <w:t xml:space="preserve">ซึ่งคิดเป็นร้อยละ </w:t>
      </w:r>
      <w:r w:rsidR="003C303F" w:rsidRPr="00344035">
        <w:rPr>
          <w:spacing w:val="-4"/>
          <w:sz w:val="30"/>
          <w:szCs w:val="30"/>
        </w:rPr>
        <w:t>6</w:t>
      </w:r>
      <w:r w:rsidRPr="00344035">
        <w:rPr>
          <w:spacing w:val="-4"/>
          <w:sz w:val="30"/>
          <w:szCs w:val="30"/>
        </w:rPr>
        <w:t xml:space="preserve"> </w:t>
      </w:r>
      <w:r w:rsidRPr="00344035">
        <w:rPr>
          <w:spacing w:val="-4"/>
          <w:sz w:val="30"/>
          <w:szCs w:val="30"/>
          <w:cs/>
        </w:rPr>
        <w:t>ของทุนที่ออกและชำระแล้ว</w:t>
      </w:r>
      <w:r w:rsidRPr="00344035">
        <w:rPr>
          <w:spacing w:val="-4"/>
          <w:sz w:val="30"/>
          <w:szCs w:val="30"/>
        </w:rPr>
        <w:t xml:space="preserve"> </w:t>
      </w:r>
      <w:r w:rsidRPr="00344035">
        <w:rPr>
          <w:spacing w:val="-4"/>
          <w:sz w:val="30"/>
          <w:szCs w:val="30"/>
          <w:cs/>
        </w:rPr>
        <w:t>ทำให้กลุ่มบริษัทมีส่วนได้เสีย</w:t>
      </w:r>
      <w:r w:rsidR="00F75A5E">
        <w:rPr>
          <w:rFonts w:hint="cs"/>
          <w:spacing w:val="-4"/>
          <w:sz w:val="30"/>
          <w:szCs w:val="30"/>
          <w:cs/>
        </w:rPr>
        <w:t>ใน</w:t>
      </w:r>
      <w:r w:rsidRPr="00344035">
        <w:rPr>
          <w:spacing w:val="-4"/>
          <w:sz w:val="30"/>
          <w:szCs w:val="30"/>
        </w:rPr>
        <w:t xml:space="preserve"> Basecamp Brews Ltd </w:t>
      </w:r>
      <w:r w:rsidRPr="00344035">
        <w:rPr>
          <w:spacing w:val="-2"/>
          <w:sz w:val="30"/>
          <w:szCs w:val="30"/>
          <w:cs/>
        </w:rPr>
        <w:t xml:space="preserve">เป็นร้อยละ </w:t>
      </w:r>
      <w:r w:rsidR="003C303F" w:rsidRPr="00344035">
        <w:rPr>
          <w:spacing w:val="-2"/>
          <w:sz w:val="30"/>
          <w:szCs w:val="30"/>
        </w:rPr>
        <w:t>20</w:t>
      </w:r>
      <w:r w:rsidRPr="00344035">
        <w:rPr>
          <w:spacing w:val="-2"/>
          <w:sz w:val="30"/>
          <w:szCs w:val="30"/>
        </w:rPr>
        <w:t xml:space="preserve"> </w:t>
      </w:r>
      <w:r w:rsidRPr="00344035">
        <w:rPr>
          <w:rFonts w:hint="cs"/>
          <w:spacing w:val="-2"/>
          <w:sz w:val="30"/>
          <w:szCs w:val="30"/>
          <w:cs/>
        </w:rPr>
        <w:t>โดยบริษัทย่อย</w:t>
      </w:r>
      <w:r w:rsidRPr="00344035">
        <w:rPr>
          <w:spacing w:val="-2"/>
          <w:sz w:val="30"/>
          <w:szCs w:val="30"/>
          <w:cs/>
        </w:rPr>
        <w:t>ได้จ่ายชำระค่าหุ้น</w:t>
      </w:r>
      <w:r w:rsidRPr="00344035">
        <w:rPr>
          <w:rFonts w:hint="cs"/>
          <w:spacing w:val="-2"/>
          <w:sz w:val="30"/>
          <w:szCs w:val="30"/>
          <w:cs/>
        </w:rPr>
        <w:t>ดังกล่าว</w:t>
      </w:r>
      <w:r w:rsidRPr="00344035">
        <w:rPr>
          <w:spacing w:val="-2"/>
          <w:sz w:val="30"/>
          <w:szCs w:val="30"/>
          <w:cs/>
        </w:rPr>
        <w:t xml:space="preserve">ล่วงหน้าแล้วในเดือนธันวาคม </w:t>
      </w:r>
      <w:r w:rsidR="003C303F" w:rsidRPr="00344035">
        <w:rPr>
          <w:spacing w:val="-2"/>
          <w:sz w:val="30"/>
          <w:szCs w:val="30"/>
        </w:rPr>
        <w:t>2561</w:t>
      </w:r>
    </w:p>
    <w:p w14:paraId="3B953ED8" w14:textId="77777777" w:rsidR="00BA35DD" w:rsidRPr="00344035" w:rsidRDefault="00BA35DD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6798C02E" w14:textId="2DB352A0" w:rsidR="00BA35DD" w:rsidRPr="00344035" w:rsidRDefault="00BA35DD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344035">
        <w:rPr>
          <w:spacing w:val="-2"/>
          <w:sz w:val="30"/>
          <w:szCs w:val="30"/>
          <w:cs/>
        </w:rPr>
        <w:t>ในเดือน</w:t>
      </w:r>
      <w:r w:rsidRPr="00344035">
        <w:rPr>
          <w:rFonts w:hint="cs"/>
          <w:spacing w:val="-2"/>
          <w:sz w:val="30"/>
          <w:szCs w:val="30"/>
          <w:cs/>
        </w:rPr>
        <w:t>พฤษภาคม</w:t>
      </w:r>
      <w:r w:rsidRPr="00344035">
        <w:rPr>
          <w:spacing w:val="-2"/>
          <w:sz w:val="30"/>
          <w:szCs w:val="30"/>
          <w:cs/>
        </w:rPr>
        <w:t xml:space="preserve"> </w:t>
      </w:r>
      <w:r w:rsidR="003C303F" w:rsidRPr="00344035">
        <w:rPr>
          <w:spacing w:val="-2"/>
          <w:sz w:val="30"/>
          <w:szCs w:val="30"/>
        </w:rPr>
        <w:t>2562</w:t>
      </w:r>
      <w:r w:rsidRPr="00344035">
        <w:rPr>
          <w:spacing w:val="-2"/>
          <w:sz w:val="30"/>
          <w:szCs w:val="30"/>
        </w:rPr>
        <w:t xml:space="preserve"> </w:t>
      </w:r>
      <w:r w:rsidRPr="00344035">
        <w:rPr>
          <w:spacing w:val="-2"/>
          <w:sz w:val="30"/>
          <w:szCs w:val="30"/>
          <w:cs/>
        </w:rPr>
        <w:t>บริษัทย่อยแห่งหนึ่ง</w:t>
      </w:r>
      <w:r w:rsidRPr="00344035">
        <w:rPr>
          <w:rFonts w:hint="cs"/>
          <w:spacing w:val="-2"/>
          <w:sz w:val="30"/>
          <w:szCs w:val="30"/>
          <w:cs/>
        </w:rPr>
        <w:t>ได้เพิ่มเงินลงทุน</w:t>
      </w:r>
      <w:r w:rsidRPr="00344035">
        <w:rPr>
          <w:spacing w:val="-2"/>
          <w:sz w:val="30"/>
          <w:szCs w:val="30"/>
          <w:cs/>
        </w:rPr>
        <w:t xml:space="preserve">ใน </w:t>
      </w:r>
      <w:r w:rsidRPr="00344035">
        <w:rPr>
          <w:spacing w:val="-2"/>
          <w:sz w:val="30"/>
          <w:szCs w:val="30"/>
        </w:rPr>
        <w:t xml:space="preserve">Basecamp Brews Ltd </w:t>
      </w:r>
      <w:r w:rsidRPr="00344035">
        <w:rPr>
          <w:spacing w:val="-2"/>
          <w:sz w:val="30"/>
          <w:szCs w:val="30"/>
          <w:cs/>
        </w:rPr>
        <w:t xml:space="preserve">จำนวน </w:t>
      </w:r>
      <w:r w:rsidR="003C303F" w:rsidRPr="00344035">
        <w:rPr>
          <w:spacing w:val="-2"/>
          <w:sz w:val="30"/>
          <w:szCs w:val="30"/>
        </w:rPr>
        <w:t>1</w:t>
      </w:r>
      <w:r w:rsidRPr="00344035">
        <w:rPr>
          <w:spacing w:val="-2"/>
          <w:sz w:val="30"/>
          <w:szCs w:val="30"/>
        </w:rPr>
        <w:t xml:space="preserve"> </w:t>
      </w:r>
      <w:r w:rsidRPr="00344035">
        <w:rPr>
          <w:spacing w:val="-2"/>
          <w:sz w:val="30"/>
          <w:szCs w:val="30"/>
          <w:cs/>
        </w:rPr>
        <w:t>ล้านปอนด์</w:t>
      </w:r>
      <w:r w:rsidRPr="00344035">
        <w:rPr>
          <w:spacing w:val="-4"/>
          <w:sz w:val="30"/>
          <w:szCs w:val="30"/>
          <w:cs/>
        </w:rPr>
        <w:t xml:space="preserve">สเตอร์ลิง ซึ่งคิดเป็นร้อยละ </w:t>
      </w:r>
      <w:r w:rsidR="003C303F" w:rsidRPr="00344035">
        <w:rPr>
          <w:spacing w:val="-4"/>
          <w:sz w:val="30"/>
          <w:szCs w:val="30"/>
        </w:rPr>
        <w:t>2</w:t>
      </w:r>
      <w:r w:rsidRPr="00344035">
        <w:rPr>
          <w:spacing w:val="-4"/>
          <w:sz w:val="30"/>
          <w:szCs w:val="30"/>
          <w:cs/>
        </w:rPr>
        <w:t xml:space="preserve"> ของทุนที่ออกและชำระแล้ว ทำให้กลุ่มบริษัทมีส่วนได้เสียใน </w:t>
      </w:r>
      <w:r w:rsidRPr="00344035">
        <w:rPr>
          <w:spacing w:val="-4"/>
          <w:sz w:val="30"/>
          <w:szCs w:val="30"/>
        </w:rPr>
        <w:t>Basecamp Brews Ltd</w:t>
      </w:r>
      <w:r w:rsidRPr="00344035">
        <w:rPr>
          <w:sz w:val="30"/>
          <w:szCs w:val="30"/>
        </w:rPr>
        <w:t xml:space="preserve"> </w:t>
      </w:r>
      <w:r w:rsidRPr="00344035">
        <w:rPr>
          <w:sz w:val="30"/>
          <w:szCs w:val="30"/>
          <w:cs/>
        </w:rPr>
        <w:t xml:space="preserve">เป็นร้อยละ </w:t>
      </w:r>
      <w:r w:rsidR="003C303F" w:rsidRPr="00344035">
        <w:rPr>
          <w:sz w:val="30"/>
          <w:szCs w:val="30"/>
        </w:rPr>
        <w:t>22</w:t>
      </w:r>
    </w:p>
    <w:p w14:paraId="2205A1CF" w14:textId="77777777" w:rsidR="00D36CAB" w:rsidRPr="00344035" w:rsidRDefault="00D36CAB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4D1D5465" w14:textId="4A641150" w:rsidR="00D36CAB" w:rsidRPr="00344035" w:rsidRDefault="00A90BD3" w:rsidP="00BA35DD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ED2179">
        <w:rPr>
          <w:rFonts w:hint="cs"/>
          <w:sz w:val="30"/>
          <w:szCs w:val="30"/>
          <w:cs/>
        </w:rPr>
        <w:t xml:space="preserve">เมื่อวันที่ </w:t>
      </w:r>
      <w:r w:rsidRPr="00ED2179">
        <w:rPr>
          <w:sz w:val="30"/>
          <w:szCs w:val="30"/>
        </w:rPr>
        <w:t xml:space="preserve">16 </w:t>
      </w:r>
      <w:r w:rsidR="00D36CAB" w:rsidRPr="00ED2179">
        <w:rPr>
          <w:rFonts w:hint="cs"/>
          <w:sz w:val="30"/>
          <w:szCs w:val="30"/>
          <w:cs/>
        </w:rPr>
        <w:t xml:space="preserve">ธันวาคม </w:t>
      </w:r>
      <w:r w:rsidR="00D36CAB" w:rsidRPr="00ED2179">
        <w:rPr>
          <w:sz w:val="30"/>
          <w:szCs w:val="30"/>
        </w:rPr>
        <w:t xml:space="preserve">2562 </w:t>
      </w:r>
      <w:r w:rsidR="00D36CAB" w:rsidRPr="00ED2179">
        <w:rPr>
          <w:sz w:val="30"/>
          <w:szCs w:val="30"/>
          <w:cs/>
        </w:rPr>
        <w:t>บริษัทย่อยแห่งหนึ่งได้ลงทุนใน</w:t>
      </w:r>
      <w:r w:rsidR="00D36CAB" w:rsidRPr="00ED2179">
        <w:rPr>
          <w:sz w:val="30"/>
          <w:szCs w:val="30"/>
        </w:rPr>
        <w:t> </w:t>
      </w:r>
      <w:r w:rsidR="00D36CAB" w:rsidRPr="00ED2179">
        <w:rPr>
          <w:spacing w:val="-2"/>
          <w:sz w:val="30"/>
          <w:szCs w:val="30"/>
        </w:rPr>
        <w:t>MYANMAR GOLDEN EAGLE COMPANY LIMITED</w:t>
      </w:r>
      <w:r w:rsidR="00D36CAB" w:rsidRPr="00ED2179">
        <w:rPr>
          <w:spacing w:val="-6"/>
          <w:sz w:val="30"/>
          <w:szCs w:val="30"/>
        </w:rPr>
        <w:t xml:space="preserve"> </w:t>
      </w:r>
      <w:r w:rsidR="00D36CAB" w:rsidRPr="00ED2179">
        <w:rPr>
          <w:spacing w:val="-2"/>
          <w:sz w:val="30"/>
          <w:szCs w:val="30"/>
          <w:cs/>
        </w:rPr>
        <w:t>ซึ่งเป็นบริษัทที่จัดตั้งขึ้นในสาธารณรัฐแห่งสหภาพเมียนมาร์</w:t>
      </w:r>
      <w:r w:rsidR="004A0624" w:rsidRPr="00ED2179">
        <w:rPr>
          <w:spacing w:val="-2"/>
          <w:sz w:val="30"/>
          <w:szCs w:val="30"/>
          <w:cs/>
        </w:rPr>
        <w:t>เป็นจำนวน</w:t>
      </w:r>
      <w:r w:rsidR="00DC1B8D" w:rsidRPr="00ED2179">
        <w:rPr>
          <w:spacing w:val="-2"/>
          <w:sz w:val="30"/>
          <w:szCs w:val="30"/>
          <w:cs/>
        </w:rPr>
        <w:t xml:space="preserve"> </w:t>
      </w:r>
      <w:r w:rsidR="006E6FA3" w:rsidRPr="00ED2179">
        <w:rPr>
          <w:spacing w:val="-2"/>
          <w:sz w:val="30"/>
          <w:szCs w:val="30"/>
        </w:rPr>
        <w:t>4,878.3</w:t>
      </w:r>
      <w:r w:rsidR="005E7582" w:rsidRPr="00ED2179">
        <w:rPr>
          <w:spacing w:val="-2"/>
          <w:sz w:val="30"/>
          <w:szCs w:val="30"/>
        </w:rPr>
        <w:t xml:space="preserve"> </w:t>
      </w:r>
      <w:r w:rsidR="005E7582" w:rsidRPr="00ED2179">
        <w:rPr>
          <w:rFonts w:hint="cs"/>
          <w:spacing w:val="-2"/>
          <w:sz w:val="30"/>
          <w:szCs w:val="30"/>
          <w:cs/>
        </w:rPr>
        <w:t>ล้าน</w:t>
      </w:r>
      <w:r w:rsidR="005F13A4" w:rsidRPr="00ED2179">
        <w:rPr>
          <w:rFonts w:hint="cs"/>
          <w:spacing w:val="-2"/>
          <w:sz w:val="30"/>
          <w:szCs w:val="30"/>
          <w:cs/>
        </w:rPr>
        <w:t>เมียนมาร์จัต</w:t>
      </w:r>
      <w:r w:rsidRPr="00ED2179">
        <w:rPr>
          <w:spacing w:val="-2"/>
          <w:sz w:val="30"/>
          <w:szCs w:val="30"/>
        </w:rPr>
        <w:t xml:space="preserve"> </w:t>
      </w:r>
      <w:r w:rsidR="00D36CAB" w:rsidRPr="00ED2179">
        <w:rPr>
          <w:spacing w:val="-2"/>
          <w:sz w:val="30"/>
          <w:szCs w:val="30"/>
          <w:cs/>
        </w:rPr>
        <w:t>ซึ่งคิดเป็น</w:t>
      </w:r>
      <w:r w:rsidR="004A0624" w:rsidRPr="00ED2179">
        <w:rPr>
          <w:spacing w:val="-2"/>
          <w:sz w:val="30"/>
          <w:szCs w:val="30"/>
          <w:cs/>
        </w:rPr>
        <w:br/>
      </w:r>
      <w:r w:rsidR="00D36CAB" w:rsidRPr="00ED2179">
        <w:rPr>
          <w:spacing w:val="-2"/>
          <w:sz w:val="30"/>
          <w:szCs w:val="30"/>
          <w:cs/>
        </w:rPr>
        <w:t>ร้อยละ</w:t>
      </w:r>
      <w:r w:rsidR="00D36CAB" w:rsidRPr="00ED2179">
        <w:rPr>
          <w:spacing w:val="-2"/>
          <w:sz w:val="30"/>
          <w:szCs w:val="30"/>
        </w:rPr>
        <w:t> 35</w:t>
      </w:r>
      <w:r w:rsidR="00D36CAB" w:rsidRPr="00ED2179">
        <w:rPr>
          <w:sz w:val="30"/>
          <w:szCs w:val="30"/>
        </w:rPr>
        <w:t> </w:t>
      </w:r>
      <w:r w:rsidR="00D36CAB" w:rsidRPr="00ED2179">
        <w:rPr>
          <w:sz w:val="30"/>
          <w:szCs w:val="30"/>
          <w:cs/>
        </w:rPr>
        <w:t>ของทุนที่ออกและชำระแล้วของบริษัทดังกล่าว</w:t>
      </w:r>
      <w:r w:rsidR="00ED291F" w:rsidRPr="00ED2179">
        <w:rPr>
          <w:rFonts w:hint="cs"/>
          <w:sz w:val="30"/>
          <w:szCs w:val="30"/>
          <w:cs/>
        </w:rPr>
        <w:t xml:space="preserve"> </w:t>
      </w:r>
      <w:r w:rsidRPr="00ED2179">
        <w:rPr>
          <w:rFonts w:hint="cs"/>
          <w:sz w:val="30"/>
          <w:szCs w:val="30"/>
          <w:cs/>
        </w:rPr>
        <w:t>โดย</w:t>
      </w:r>
      <w:r w:rsidR="00344035" w:rsidRPr="00ED2179">
        <w:rPr>
          <w:rFonts w:hint="cs"/>
          <w:sz w:val="30"/>
          <w:szCs w:val="30"/>
          <w:cs/>
        </w:rPr>
        <w:t>เป็นการร่วมการงานที่</w:t>
      </w:r>
      <w:r w:rsidR="00C04F9F" w:rsidRPr="00ED2179">
        <w:rPr>
          <w:sz w:val="30"/>
          <w:szCs w:val="30"/>
          <w:cs/>
        </w:rPr>
        <w:t>บริษัทย่อย</w:t>
      </w:r>
      <w:r w:rsidR="00344035" w:rsidRPr="00ED2179">
        <w:rPr>
          <w:rFonts w:hint="cs"/>
          <w:sz w:val="30"/>
          <w:szCs w:val="30"/>
          <w:cs/>
        </w:rPr>
        <w:t xml:space="preserve">มีการควบคุมร่วมในการงานนั้น </w:t>
      </w:r>
      <w:r w:rsidR="00ED291F" w:rsidRPr="00ED2179">
        <w:rPr>
          <w:sz w:val="30"/>
          <w:szCs w:val="30"/>
          <w:cs/>
        </w:rPr>
        <w:t>ดังนั้น</w:t>
      </w:r>
      <w:r w:rsidR="00ED291F" w:rsidRPr="00ED2179">
        <w:rPr>
          <w:sz w:val="30"/>
          <w:szCs w:val="30"/>
        </w:rPr>
        <w:t> </w:t>
      </w:r>
      <w:r w:rsidR="00C04F9F" w:rsidRPr="00ED2179">
        <w:rPr>
          <w:sz w:val="30"/>
          <w:szCs w:val="30"/>
        </w:rPr>
        <w:t xml:space="preserve">MYANMAR GOLDEN EAGLE COMPANY LIMITED </w:t>
      </w:r>
      <w:r w:rsidR="00ED291F" w:rsidRPr="00ED2179">
        <w:rPr>
          <w:sz w:val="30"/>
          <w:szCs w:val="30"/>
          <w:cs/>
        </w:rPr>
        <w:t>จึงถูกจัดเป็น</w:t>
      </w:r>
      <w:r w:rsidR="00C04F9F" w:rsidRPr="00ED2179">
        <w:rPr>
          <w:rFonts w:hint="cs"/>
          <w:sz w:val="30"/>
          <w:szCs w:val="30"/>
          <w:cs/>
        </w:rPr>
        <w:t>การร่วมค้า</w:t>
      </w:r>
      <w:r w:rsidR="00ED291F" w:rsidRPr="00ED2179">
        <w:rPr>
          <w:sz w:val="30"/>
          <w:szCs w:val="30"/>
          <w:cs/>
        </w:rPr>
        <w:t>ของกลุ่มบริษัท</w:t>
      </w:r>
    </w:p>
    <w:p w14:paraId="5F344ECA" w14:textId="77777777" w:rsidR="00DC1B8D" w:rsidRPr="00344035" w:rsidRDefault="00DC1B8D" w:rsidP="00DC1B8D">
      <w:pPr>
        <w:pStyle w:val="block"/>
        <w:spacing w:after="0" w:line="240" w:lineRule="atLeast"/>
        <w:ind w:left="0" w:right="-45"/>
        <w:jc w:val="thaiDistribute"/>
        <w:rPr>
          <w:rFonts w:cs="Angsana New"/>
          <w:sz w:val="30"/>
          <w:szCs w:val="30"/>
          <w:lang w:bidi="th-TH"/>
        </w:rPr>
      </w:pPr>
    </w:p>
    <w:p w14:paraId="5A0EC0B6" w14:textId="70F7DBAE" w:rsidR="00092727" w:rsidRPr="00344035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344035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3C303F" w:rsidRPr="00344035">
        <w:rPr>
          <w:rFonts w:cs="Angsana New"/>
          <w:i/>
          <w:iCs/>
          <w:sz w:val="30"/>
          <w:szCs w:val="30"/>
          <w:lang w:bidi="th-TH"/>
        </w:rPr>
        <w:t>2561</w:t>
      </w:r>
    </w:p>
    <w:p w14:paraId="0303F23E" w14:textId="77777777" w:rsidR="00092727" w:rsidRPr="00344035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4970EC1F" w14:textId="56A8864F" w:rsidR="00092727" w:rsidRPr="00344035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  <w:r w:rsidRPr="00344035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3C303F" w:rsidRPr="00344035">
        <w:rPr>
          <w:rFonts w:cs="Angsana New"/>
          <w:sz w:val="30"/>
          <w:szCs w:val="30"/>
          <w:lang w:bidi="th-TH"/>
        </w:rPr>
        <w:t>23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 w:hint="cs"/>
          <w:sz w:val="30"/>
          <w:szCs w:val="30"/>
          <w:cs/>
          <w:lang w:bidi="th-TH"/>
        </w:rPr>
        <w:t xml:space="preserve">พฤศจิกายน </w:t>
      </w:r>
      <w:r w:rsidR="003C303F" w:rsidRPr="00344035">
        <w:rPr>
          <w:rFonts w:cs="Angsana New"/>
          <w:sz w:val="30"/>
          <w:szCs w:val="30"/>
          <w:lang w:bidi="th-TH"/>
        </w:rPr>
        <w:t>2561</w:t>
      </w:r>
      <w:r w:rsidRPr="00344035">
        <w:rPr>
          <w:rFonts w:cs="Angsana New"/>
          <w:sz w:val="30"/>
          <w:szCs w:val="30"/>
          <w:cs/>
          <w:lang w:bidi="th-TH"/>
        </w:rPr>
        <w:t xml:space="preserve"> บริษัทได้ขายหุ้นทั้งหมดร้อยละ </w:t>
      </w:r>
      <w:r w:rsidR="003C303F" w:rsidRPr="00344035">
        <w:rPr>
          <w:rFonts w:cs="Angsana New"/>
          <w:sz w:val="30"/>
          <w:szCs w:val="30"/>
          <w:lang w:bidi="th-TH"/>
        </w:rPr>
        <w:t>23</w:t>
      </w:r>
      <w:r w:rsidRPr="00344035">
        <w:rPr>
          <w:rFonts w:cs="Angsana New"/>
          <w:sz w:val="30"/>
          <w:szCs w:val="30"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37</w:t>
      </w:r>
      <w:r w:rsidRPr="00344035">
        <w:rPr>
          <w:rFonts w:cs="Angsana New"/>
          <w:sz w:val="30"/>
          <w:szCs w:val="30"/>
          <w:cs/>
          <w:lang w:bidi="th-TH"/>
        </w:rPr>
        <w:t xml:space="preserve"> ของทุนที่ออกและชำระแล้ว ของบริษัท </w:t>
      </w:r>
      <w:r w:rsidRPr="00344035">
        <w:rPr>
          <w:rFonts w:cs="Angsana New"/>
          <w:sz w:val="30"/>
          <w:szCs w:val="30"/>
          <w:lang w:bidi="th-TH"/>
        </w:rPr>
        <w:br/>
      </w:r>
      <w:r w:rsidRPr="00344035">
        <w:rPr>
          <w:rFonts w:cs="Angsana New" w:hint="cs"/>
          <w:sz w:val="30"/>
          <w:szCs w:val="30"/>
          <w:cs/>
          <w:lang w:bidi="th-TH"/>
        </w:rPr>
        <w:t>ไว้ท์กรุ๊ป จำกัด (มหาชน)</w:t>
      </w:r>
      <w:r w:rsidRPr="00344035">
        <w:rPr>
          <w:rFonts w:cs="Angsana New"/>
          <w:sz w:val="30"/>
          <w:szCs w:val="30"/>
          <w:cs/>
          <w:lang w:bidi="th-TH"/>
        </w:rPr>
        <w:t xml:space="preserve"> ซึ่งเป็นบริษัท</w:t>
      </w:r>
      <w:r w:rsidR="004A0624">
        <w:rPr>
          <w:rFonts w:cs="Angsana New"/>
          <w:sz w:val="30"/>
          <w:szCs w:val="30"/>
          <w:cs/>
          <w:lang w:bidi="th-TH"/>
        </w:rPr>
        <w:t>ร่วมของบริษัทออกไป เป็นจำนวน</w:t>
      </w:r>
      <w:r w:rsidRPr="00344035">
        <w:rPr>
          <w:rFonts w:cs="Angsana New"/>
          <w:sz w:val="30"/>
          <w:szCs w:val="30"/>
          <w:cs/>
          <w:lang w:bidi="th-TH"/>
        </w:rPr>
        <w:t xml:space="preserve"> </w:t>
      </w:r>
      <w:r w:rsidR="003C303F" w:rsidRPr="00344035">
        <w:rPr>
          <w:rFonts w:cs="Angsana New"/>
          <w:sz w:val="30"/>
          <w:szCs w:val="30"/>
          <w:lang w:bidi="th-TH"/>
        </w:rPr>
        <w:t>750</w:t>
      </w:r>
      <w:r w:rsidRPr="00344035">
        <w:rPr>
          <w:rFonts w:cs="Angsana New"/>
          <w:sz w:val="30"/>
          <w:szCs w:val="30"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8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 xml:space="preserve">ล้านบาท </w:t>
      </w:r>
      <w:r w:rsidRPr="00344035">
        <w:rPr>
          <w:rFonts w:cs="Angsana New" w:hint="cs"/>
          <w:sz w:val="30"/>
          <w:szCs w:val="30"/>
          <w:cs/>
          <w:lang w:bidi="th-TH"/>
        </w:rPr>
        <w:t xml:space="preserve">โดยมีค่าใช้จ่ายที่เกี่ยวข้องโดยตรงกับการขายจำนวน </w:t>
      </w:r>
      <w:r w:rsidR="003C303F" w:rsidRPr="00344035">
        <w:rPr>
          <w:rFonts w:cs="Angsana New"/>
          <w:sz w:val="30"/>
          <w:szCs w:val="30"/>
          <w:lang w:bidi="th-TH"/>
        </w:rPr>
        <w:t>9</w:t>
      </w:r>
      <w:r w:rsidRPr="00344035">
        <w:rPr>
          <w:rFonts w:cs="Angsana New"/>
          <w:sz w:val="30"/>
          <w:szCs w:val="30"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4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 w:hint="cs"/>
          <w:sz w:val="30"/>
          <w:szCs w:val="30"/>
          <w:cs/>
          <w:lang w:bidi="th-TH"/>
        </w:rPr>
        <w:t xml:space="preserve">ล้านบาท </w:t>
      </w:r>
      <w:r w:rsidRPr="00344035">
        <w:rPr>
          <w:rFonts w:cs="Angsana New"/>
          <w:sz w:val="30"/>
          <w:szCs w:val="30"/>
          <w:cs/>
          <w:lang w:bidi="th-TH"/>
        </w:rPr>
        <w:t xml:space="preserve">กลุ่มบริษัทและบริษัทรับรู้กำไรจากการขายจำนวน </w:t>
      </w:r>
      <w:r w:rsidR="003C303F" w:rsidRPr="00344035">
        <w:rPr>
          <w:rFonts w:cs="Angsana New"/>
          <w:sz w:val="30"/>
          <w:szCs w:val="30"/>
          <w:lang w:bidi="th-TH"/>
        </w:rPr>
        <w:t>81</w:t>
      </w:r>
      <w:r w:rsidRPr="00344035">
        <w:rPr>
          <w:rFonts w:cs="Angsana New"/>
          <w:sz w:val="30"/>
          <w:szCs w:val="30"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4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 xml:space="preserve">ล้านบาทและ </w:t>
      </w:r>
      <w:r w:rsidR="003C303F" w:rsidRPr="00344035">
        <w:rPr>
          <w:rFonts w:cs="Angsana New"/>
          <w:sz w:val="30"/>
          <w:szCs w:val="30"/>
          <w:lang w:bidi="th-TH"/>
        </w:rPr>
        <w:t>434</w:t>
      </w:r>
      <w:r w:rsidRPr="00344035">
        <w:rPr>
          <w:rFonts w:cs="Angsana New"/>
          <w:sz w:val="30"/>
          <w:szCs w:val="30"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7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>ล้านบาทตามลำดับ</w:t>
      </w:r>
      <w:r w:rsidRPr="00344035">
        <w:rPr>
          <w:rFonts w:cs="Angsana New" w:hint="cs"/>
          <w:sz w:val="30"/>
          <w:szCs w:val="30"/>
          <w:cs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>ใน</w:t>
      </w:r>
      <w:r w:rsidR="006609F3">
        <w:rPr>
          <w:rFonts w:cs="Angsana New" w:hint="cs"/>
          <w:sz w:val="30"/>
          <w:szCs w:val="30"/>
          <w:cs/>
          <w:lang w:bidi="th-TH"/>
        </w:rPr>
        <w:t>งบ</w:t>
      </w:r>
      <w:r w:rsidRPr="00344035">
        <w:rPr>
          <w:rFonts w:cs="Angsana New"/>
          <w:sz w:val="30"/>
          <w:szCs w:val="30"/>
          <w:cs/>
          <w:lang w:bidi="th-TH"/>
        </w:rPr>
        <w:t>กำไรขาดทุนสำหรับ</w:t>
      </w:r>
      <w:r w:rsidRPr="00344035">
        <w:rPr>
          <w:rFonts w:cs="Angsana New" w:hint="cs"/>
          <w:sz w:val="30"/>
          <w:szCs w:val="30"/>
          <w:cs/>
          <w:lang w:bidi="th-TH"/>
        </w:rPr>
        <w:t>ปี</w:t>
      </w:r>
      <w:r w:rsidRPr="00344035">
        <w:rPr>
          <w:rFonts w:cs="Angsana New"/>
          <w:sz w:val="30"/>
          <w:szCs w:val="30"/>
          <w:cs/>
          <w:lang w:bidi="th-TH"/>
        </w:rPr>
        <w:t xml:space="preserve">สิ้นสุดวันที่ </w:t>
      </w:r>
      <w:r w:rsidR="003C303F" w:rsidRPr="00344035">
        <w:rPr>
          <w:rFonts w:cs="Angsana New"/>
          <w:sz w:val="30"/>
          <w:szCs w:val="30"/>
          <w:lang w:bidi="th-TH"/>
        </w:rPr>
        <w:t>31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 w:hint="cs"/>
          <w:sz w:val="30"/>
          <w:szCs w:val="30"/>
          <w:cs/>
          <w:lang w:bidi="th-TH"/>
        </w:rPr>
        <w:t>ธันว</w:t>
      </w:r>
      <w:r w:rsidRPr="00344035">
        <w:rPr>
          <w:rFonts w:cs="Angsana New"/>
          <w:sz w:val="30"/>
          <w:szCs w:val="30"/>
          <w:cs/>
          <w:lang w:bidi="th-TH"/>
        </w:rPr>
        <w:t xml:space="preserve">าคม </w:t>
      </w:r>
      <w:r w:rsidR="003C303F" w:rsidRPr="00344035">
        <w:rPr>
          <w:rFonts w:cs="Angsana New"/>
          <w:sz w:val="30"/>
          <w:szCs w:val="30"/>
          <w:lang w:bidi="th-TH"/>
        </w:rPr>
        <w:t>2561</w:t>
      </w:r>
    </w:p>
    <w:p w14:paraId="23E38BDE" w14:textId="77777777" w:rsidR="00092727" w:rsidRPr="00344035" w:rsidRDefault="00092727" w:rsidP="005462C4">
      <w:pPr>
        <w:spacing w:line="240" w:lineRule="auto"/>
        <w:ind w:right="-25"/>
        <w:jc w:val="thaiDistribute"/>
        <w:rPr>
          <w:sz w:val="30"/>
          <w:szCs w:val="30"/>
        </w:rPr>
      </w:pPr>
    </w:p>
    <w:p w14:paraId="6B79770C" w14:textId="594791E9" w:rsidR="00092727" w:rsidRPr="00344035" w:rsidRDefault="00092727" w:rsidP="00092727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  <w:r w:rsidRPr="00344035">
        <w:rPr>
          <w:rFonts w:cs="Angsana New"/>
          <w:sz w:val="30"/>
          <w:szCs w:val="30"/>
          <w:cs/>
          <w:lang w:bidi="th-TH"/>
        </w:rPr>
        <w:t>เมื่อวันที่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24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ธันวาคม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2561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บริษัทย่อยแห่งหนึ่งได้ลงทุนใน</w:t>
      </w:r>
      <w:r w:rsidRPr="00344035">
        <w:rPr>
          <w:rFonts w:cs="Angsana New"/>
          <w:sz w:val="30"/>
          <w:szCs w:val="30"/>
          <w:lang w:bidi="th-TH"/>
        </w:rPr>
        <w:t> Basecamp Brews Ltd </w:t>
      </w:r>
      <w:r w:rsidRPr="00344035">
        <w:rPr>
          <w:rFonts w:cs="Angsana New"/>
          <w:sz w:val="30"/>
          <w:szCs w:val="30"/>
          <w:cs/>
          <w:lang w:bidi="th-TH"/>
        </w:rPr>
        <w:t>ซึ่งเป็นบริษัทที่จัดตั้งขึ้นใน</w:t>
      </w:r>
      <w:r w:rsidRPr="00344035">
        <w:rPr>
          <w:rFonts w:cs="Angsana New"/>
          <w:sz w:val="30"/>
          <w:szCs w:val="30"/>
          <w:lang w:bidi="th-TH"/>
        </w:rPr>
        <w:br/>
      </w:r>
      <w:r w:rsidRPr="00344035">
        <w:rPr>
          <w:rFonts w:cs="Angsana New"/>
          <w:sz w:val="30"/>
          <w:szCs w:val="30"/>
          <w:cs/>
          <w:lang w:bidi="th-TH"/>
        </w:rPr>
        <w:t>สหราชอาณาจักรเป็นจำนวนเงิน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5</w:t>
      </w:r>
      <w:r w:rsidRPr="00344035">
        <w:rPr>
          <w:rFonts w:cs="Angsana New"/>
          <w:sz w:val="30"/>
          <w:szCs w:val="30"/>
          <w:cs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1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ล้านปอนด์สเตอร์ลิง ซึ่งคิดเป็นร้อยละ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14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ของทุนที่ออกและชำระแล้วของบริษัทดังกล่าว โดยบริษัทย่อยมีอิทธิพลอย่างมีนัยสำคัญในการมีส่วนร่วมในการตัดสินใจเกี่ยวกับนโยบายทางการเงินและการดำเนินงานในบริษัทดังกล่าว ดังนั้น</w:t>
      </w:r>
      <w:r w:rsidRPr="00344035">
        <w:rPr>
          <w:rFonts w:cs="Angsana New"/>
          <w:sz w:val="30"/>
          <w:szCs w:val="30"/>
          <w:lang w:bidi="th-TH"/>
        </w:rPr>
        <w:t> Basecamp Brews Ltd </w:t>
      </w:r>
      <w:r w:rsidRPr="00344035">
        <w:rPr>
          <w:rFonts w:cs="Angsana New"/>
          <w:sz w:val="30"/>
          <w:szCs w:val="30"/>
          <w:cs/>
          <w:lang w:bidi="th-TH"/>
        </w:rPr>
        <w:t>จึงถูกจัดเป็นบริษัทร่วมของกลุ่มบริษัท นอกจากนี้</w:t>
      </w:r>
      <w:r w:rsidRPr="00344035">
        <w:rPr>
          <w:rFonts w:cs="Angsana New" w:hint="cs"/>
          <w:sz w:val="30"/>
          <w:szCs w:val="30"/>
          <w:cs/>
          <w:lang w:bidi="th-TH"/>
        </w:rPr>
        <w:t xml:space="preserve">ในเดือนธันวาคม </w:t>
      </w:r>
      <w:r w:rsidR="003C303F" w:rsidRPr="00344035">
        <w:rPr>
          <w:rFonts w:cs="Angsana New"/>
          <w:sz w:val="30"/>
          <w:szCs w:val="30"/>
          <w:lang w:bidi="th-TH"/>
        </w:rPr>
        <w:t>2561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>บริษัทย่อยได</w:t>
      </w:r>
      <w:r w:rsidR="00EF6741">
        <w:rPr>
          <w:rFonts w:cs="Angsana New"/>
          <w:sz w:val="30"/>
          <w:szCs w:val="30"/>
          <w:cs/>
          <w:lang w:bidi="th-TH"/>
        </w:rPr>
        <w:t>้ชำระเงินค่าหุ้นอีกเป็นจำนวน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</w:t>
      </w:r>
      <w:r w:rsidRPr="00344035">
        <w:rPr>
          <w:rFonts w:cs="Angsana New"/>
          <w:sz w:val="30"/>
          <w:szCs w:val="30"/>
          <w:cs/>
          <w:lang w:bidi="th-TH"/>
        </w:rPr>
        <w:t>.</w:t>
      </w:r>
      <w:r w:rsidR="003C303F" w:rsidRPr="00344035">
        <w:rPr>
          <w:rFonts w:cs="Angsana New"/>
          <w:sz w:val="30"/>
          <w:szCs w:val="30"/>
          <w:lang w:bidi="th-TH"/>
        </w:rPr>
        <w:t>3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ล้านปอนด์สเตอ</w:t>
      </w:r>
      <w:r w:rsidRPr="00344035">
        <w:rPr>
          <w:rFonts w:cs="Angsana New" w:hint="cs"/>
          <w:sz w:val="30"/>
          <w:szCs w:val="30"/>
          <w:cs/>
          <w:lang w:bidi="th-TH"/>
        </w:rPr>
        <w:t>ร์</w:t>
      </w:r>
      <w:r w:rsidRPr="00344035">
        <w:rPr>
          <w:rFonts w:cs="Angsana New"/>
          <w:sz w:val="30"/>
          <w:szCs w:val="30"/>
          <w:cs/>
          <w:lang w:bidi="th-TH"/>
        </w:rPr>
        <w:t>ลิง</w:t>
      </w:r>
      <w:r w:rsidRPr="00344035">
        <w:rPr>
          <w:rFonts w:cs="Angsana New"/>
          <w:sz w:val="30"/>
          <w:szCs w:val="30"/>
          <w:lang w:bidi="th-TH"/>
        </w:rPr>
        <w:t xml:space="preserve"> </w:t>
      </w:r>
      <w:r w:rsidRPr="00344035">
        <w:rPr>
          <w:rFonts w:cs="Angsana New"/>
          <w:sz w:val="30"/>
          <w:szCs w:val="30"/>
          <w:cs/>
          <w:lang w:bidi="th-TH"/>
        </w:rPr>
        <w:t>ซึ่งคิดเป็น</w:t>
      </w:r>
      <w:r w:rsidR="002E0421">
        <w:rPr>
          <w:rFonts w:cs="Angsana New"/>
          <w:sz w:val="30"/>
          <w:szCs w:val="30"/>
          <w:cs/>
          <w:lang w:bidi="th-TH"/>
        </w:rPr>
        <w:br/>
      </w:r>
      <w:r w:rsidRPr="00344035">
        <w:rPr>
          <w:rFonts w:cs="Angsana New"/>
          <w:sz w:val="30"/>
          <w:szCs w:val="30"/>
          <w:cs/>
          <w:lang w:bidi="th-TH"/>
        </w:rPr>
        <w:t>ร้อยละ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6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ของทุนที่ออกและชำระแล้วของบริษัทดังกล่าวให้กับผู้ถือหุ้นใน</w:t>
      </w:r>
      <w:r w:rsidRPr="00344035">
        <w:rPr>
          <w:rFonts w:cs="Angsana New"/>
          <w:sz w:val="30"/>
          <w:szCs w:val="30"/>
          <w:lang w:bidi="th-TH"/>
        </w:rPr>
        <w:t> Basecamp Brews Ltd </w:t>
      </w:r>
      <w:r w:rsidRPr="00344035">
        <w:rPr>
          <w:rFonts w:cs="Angsana New" w:hint="cs"/>
          <w:sz w:val="30"/>
          <w:szCs w:val="30"/>
          <w:cs/>
          <w:lang w:bidi="th-TH"/>
        </w:rPr>
        <w:t>โดยการโอนหุ้นได้</w:t>
      </w:r>
      <w:r w:rsidRPr="00344035">
        <w:rPr>
          <w:rFonts w:cs="Angsana New"/>
          <w:sz w:val="30"/>
          <w:szCs w:val="30"/>
          <w:cs/>
          <w:lang w:bidi="th-TH"/>
        </w:rPr>
        <w:t>แล้วเสร็จในเดือนมกราคม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2562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ทำให้กลุ่มบริษัทมีส่วนได้เสียใน</w:t>
      </w:r>
      <w:r w:rsidRPr="00344035">
        <w:rPr>
          <w:rFonts w:cs="Angsana New"/>
          <w:sz w:val="30"/>
          <w:szCs w:val="30"/>
          <w:lang w:bidi="th-TH"/>
        </w:rPr>
        <w:t> </w:t>
      </w:r>
      <w:r w:rsidR="0086031B" w:rsidRPr="00344035">
        <w:rPr>
          <w:rFonts w:cs="Angsana New"/>
          <w:sz w:val="30"/>
          <w:szCs w:val="30"/>
          <w:lang w:bidi="th-TH"/>
        </w:rPr>
        <w:t>Basecamp Brews Ltd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เป็นร้อยละ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20</w:t>
      </w:r>
      <w:r w:rsidRPr="00344035">
        <w:rPr>
          <w:rFonts w:cs="Angsana New"/>
          <w:sz w:val="30"/>
          <w:szCs w:val="30"/>
          <w:lang w:bidi="th-TH"/>
        </w:rPr>
        <w:t> </w:t>
      </w:r>
      <w:r w:rsidRPr="00344035">
        <w:rPr>
          <w:rFonts w:cs="Angsana New"/>
          <w:sz w:val="30"/>
          <w:szCs w:val="30"/>
          <w:cs/>
          <w:lang w:bidi="th-TH"/>
        </w:rPr>
        <w:t>ในเดือนมกราคม</w:t>
      </w:r>
      <w:r w:rsidRPr="00344035">
        <w:rPr>
          <w:rFonts w:cs="Angsana New"/>
          <w:sz w:val="30"/>
          <w:szCs w:val="30"/>
          <w:lang w:bidi="th-TH"/>
        </w:rPr>
        <w:t> </w:t>
      </w:r>
      <w:r w:rsidR="003C303F" w:rsidRPr="00344035">
        <w:rPr>
          <w:rFonts w:cs="Angsana New"/>
          <w:sz w:val="30"/>
          <w:szCs w:val="30"/>
          <w:lang w:bidi="th-TH"/>
        </w:rPr>
        <w:t>2562</w:t>
      </w:r>
    </w:p>
    <w:p w14:paraId="55B9A533" w14:textId="77777777" w:rsidR="00092727" w:rsidRPr="00ED291F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4"/>
          <w:szCs w:val="14"/>
          <w:highlight w:val="yellow"/>
          <w:lang w:bidi="th-TH"/>
        </w:rPr>
      </w:pPr>
    </w:p>
    <w:p w14:paraId="4E03780F" w14:textId="77777777" w:rsidR="00092727" w:rsidRPr="00ED291F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6"/>
          <w:szCs w:val="16"/>
          <w:cs/>
          <w:lang w:bidi="th-TH"/>
        </w:rPr>
        <w:sectPr w:rsidR="00092727" w:rsidRPr="00ED291F" w:rsidSect="00FB2EEE">
          <w:pgSz w:w="11909" w:h="16834" w:code="9"/>
          <w:pgMar w:top="1174" w:right="1109" w:bottom="1170" w:left="1152" w:header="720" w:footer="720" w:gutter="0"/>
          <w:paperSrc w:first="15" w:other="15"/>
          <w:cols w:space="737"/>
          <w:docGrid w:linePitch="326"/>
        </w:sectPr>
      </w:pPr>
    </w:p>
    <w:p w14:paraId="04C95F00" w14:textId="09FDA355" w:rsidR="00092727" w:rsidRPr="00E06F5E" w:rsidRDefault="00092727" w:rsidP="00E06F5E">
      <w:pPr>
        <w:pStyle w:val="block"/>
        <w:spacing w:after="120" w:line="240" w:lineRule="auto"/>
        <w:ind w:left="0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5C2D3F">
        <w:rPr>
          <w:rFonts w:cs="Angsana New"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บริษัทร่วมและการร่วมค้า</w:t>
      </w:r>
    </w:p>
    <w:p w14:paraId="3C4E3008" w14:textId="77777777" w:rsidR="00092727" w:rsidRDefault="00092727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5C2D3F">
        <w:rPr>
          <w:rFonts w:cs="Angsana New" w:hint="cs"/>
          <w:sz w:val="30"/>
          <w:szCs w:val="30"/>
          <w:cs/>
          <w:lang w:bidi="th-TH"/>
        </w:rPr>
        <w:t>กลุ่มบริษัท</w:t>
      </w:r>
      <w:r w:rsidRPr="005C2D3F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5C2D3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D9E4CC9" w14:textId="77777777" w:rsidR="00E06F5E" w:rsidRPr="00E06F5E" w:rsidRDefault="00E06F5E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5430" w:type="pct"/>
        <w:tblInd w:w="-567" w:type="dxa"/>
        <w:tblLayout w:type="fixed"/>
        <w:tblLook w:val="04A0" w:firstRow="1" w:lastRow="0" w:firstColumn="1" w:lastColumn="0" w:noHBand="0" w:noVBand="1"/>
      </w:tblPr>
      <w:tblGrid>
        <w:gridCol w:w="2501"/>
        <w:gridCol w:w="856"/>
        <w:gridCol w:w="239"/>
        <w:gridCol w:w="862"/>
        <w:gridCol w:w="236"/>
        <w:gridCol w:w="859"/>
        <w:gridCol w:w="236"/>
        <w:gridCol w:w="859"/>
        <w:gridCol w:w="236"/>
        <w:gridCol w:w="847"/>
        <w:gridCol w:w="236"/>
        <w:gridCol w:w="856"/>
        <w:gridCol w:w="236"/>
        <w:gridCol w:w="910"/>
        <w:gridCol w:w="236"/>
        <w:gridCol w:w="916"/>
        <w:gridCol w:w="236"/>
        <w:gridCol w:w="869"/>
        <w:gridCol w:w="236"/>
        <w:gridCol w:w="869"/>
        <w:gridCol w:w="236"/>
        <w:gridCol w:w="888"/>
        <w:gridCol w:w="283"/>
        <w:gridCol w:w="998"/>
      </w:tblGrid>
      <w:tr w:rsidR="00724B3E" w:rsidRPr="00A318C8" w14:paraId="47C3FD90" w14:textId="77777777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700" w14:textId="77777777" w:rsidR="00724B3E" w:rsidRPr="00A318C8" w:rsidRDefault="00724B3E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3CDF4" w14:textId="669C8ED5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  <w:r w:rsidRPr="008E34F6">
              <w:rPr>
                <w:color w:val="000000"/>
                <w:cs/>
              </w:rPr>
              <w:t>บริษัท ไว้ท์กรุ๊ป จำกัด (มหาชน)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EAD3" w14:textId="77777777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78DF" w14:textId="15978229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</w:rPr>
              <w:t>Basecamp Brews Ltd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F547" w14:textId="77777777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67DA" w14:textId="78C588DC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บริษัท คาลพิส โอสถสภา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8E52B" w14:textId="77777777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0650" w14:textId="77777777" w:rsidR="00724B3E" w:rsidRPr="00724B3E" w:rsidRDefault="00724B3E" w:rsidP="00724B3E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 xml:space="preserve">บริษัท โอสถสภา </w:t>
            </w:r>
          </w:p>
          <w:p w14:paraId="46C28660" w14:textId="1022F4A5" w:rsidR="00724B3E" w:rsidRPr="00A318C8" w:rsidRDefault="00724B3E" w:rsidP="00724B3E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E88B" w14:textId="77777777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B34C" w14:textId="4D8C28E9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2967" w14:textId="77777777" w:rsidR="00724B3E" w:rsidRPr="00A318C8" w:rsidRDefault="00724B3E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85C26" w14:textId="050B6E7B" w:rsidR="00724B3E" w:rsidRPr="00A318C8" w:rsidRDefault="00724B3E" w:rsidP="00724B3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MYANMAR GOLDEN </w:t>
            </w:r>
            <w:r w:rsidRPr="00724B3E">
              <w:rPr>
                <w:color w:val="000000"/>
                <w:sz w:val="22"/>
                <w:szCs w:val="22"/>
              </w:rPr>
              <w:t>EAGLE COMPANY LIMITED</w:t>
            </w:r>
          </w:p>
        </w:tc>
      </w:tr>
      <w:tr w:rsidR="00724B3E" w:rsidRPr="00A318C8" w14:paraId="2E92389E" w14:textId="62983CFE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587C" w14:textId="77777777" w:rsidR="000F186D" w:rsidRPr="00A318C8" w:rsidRDefault="000F186D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66E2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E422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EC42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2561</w:t>
            </w:r>
            <w:r w:rsidRPr="00A318C8">
              <w:rPr>
                <w:rFonts w:hint="cs"/>
                <w:color w:val="000000"/>
                <w:vertAlign w:val="superscript"/>
              </w:rPr>
              <w:t>(1)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55DA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56AC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375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836E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E814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E4B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C3CB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26B3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86B4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93E4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5E7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91F9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DC3D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07BE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0054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7D77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C494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A0F40" w14:textId="26FAD12D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2562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C78A" w14:textId="77777777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E94D" w14:textId="7F376EB4" w:rsidR="000F186D" w:rsidRPr="00A318C8" w:rsidRDefault="000F186D" w:rsidP="000F186D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2561</w:t>
            </w:r>
          </w:p>
        </w:tc>
      </w:tr>
      <w:tr w:rsidR="001838C1" w:rsidRPr="00724B3E" w14:paraId="16393725" w14:textId="357905AA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D1FA" w14:textId="77777777" w:rsidR="001838C1" w:rsidRPr="00A318C8" w:rsidRDefault="001838C1" w:rsidP="00724B3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5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BAE2" w14:textId="33903D26" w:rsidR="001838C1" w:rsidRPr="00724B3E" w:rsidRDefault="001838C1" w:rsidP="001838C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318C8">
              <w:rPr>
                <w:rFonts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724B3E" w:rsidRPr="00A318C8" w14:paraId="13496D25" w14:textId="1BC14D64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BE19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B060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5746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1,030,788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F0C5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9553" w14:textId="77777777" w:rsidR="008D18C1" w:rsidRPr="00DA13CB" w:rsidRDefault="008D18C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 w:hint="cs"/>
                <w:lang w:bidi="th-TH"/>
              </w:rPr>
              <w:t>63,148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703D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9AE5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08A7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B0C1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386,370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BDE6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D59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435,054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65DD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9ED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3,462,182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3404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4C0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3,661,457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A7D50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6A29" w14:textId="6C966368" w:rsidR="008D18C1" w:rsidRPr="00406631" w:rsidRDefault="008D18C1" w:rsidP="00E55FF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1,</w:t>
            </w:r>
            <w:r w:rsidR="00E55FF8" w:rsidRPr="00406631">
              <w:rPr>
                <w:rFonts w:cs="Angsana New"/>
                <w:lang w:bidi="th-TH"/>
              </w:rPr>
              <w:t>811,156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89B9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6E73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1,198,734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AE46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8F12" w14:textId="05DFB67A" w:rsidR="008D18C1" w:rsidRPr="00A318C8" w:rsidRDefault="00FA6026" w:rsidP="00FA6026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5EA3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566E" w14:textId="78139D9F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6A774F6B" w14:textId="76C86AD0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77777777" w:rsidR="008D18C1" w:rsidRPr="00A318C8" w:rsidRDefault="008D18C1" w:rsidP="00724B3E">
            <w:pPr>
              <w:spacing w:line="240" w:lineRule="auto"/>
              <w:ind w:left="176" w:hanging="176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1266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A986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5BAF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123,009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38E4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6775" w14:textId="25B8FFC2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 w:hint="cs"/>
                <w:szCs w:val="24"/>
              </w:rPr>
              <w:t>(101,492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CB3E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EFE44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2A2E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F862" w14:textId="1A4AAA6F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(84,264)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A0FE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FE80" w14:textId="671E5BE8" w:rsidR="008D18C1" w:rsidRPr="00A65219" w:rsidRDefault="000F186D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63,781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4041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C997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205,739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786B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D52F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262,948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71B5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3D24" w14:textId="7CC6F28E" w:rsidR="008D18C1" w:rsidRPr="00406631" w:rsidRDefault="00B06628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340,185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341B4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7600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207,799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7E4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AFB6" w14:textId="7D7F3637" w:rsidR="008D18C1" w:rsidRPr="00DA13CB" w:rsidRDefault="00FA6026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DA13CB">
              <w:rPr>
                <w:rFonts w:asciiTheme="majorBidi" w:hAnsiTheme="majorBidi" w:cstheme="majorBidi"/>
                <w:szCs w:val="24"/>
              </w:rPr>
              <w:t>(298)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C790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C61E" w14:textId="2392C690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4B6A5DC0" w14:textId="782B2877" w:rsidTr="00E06F5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E9A53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3400A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C89F6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8365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EC282" w14:textId="3509E40A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 w:hint="cs"/>
                <w:szCs w:val="24"/>
              </w:rPr>
              <w:t>(5,389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E923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4E3EA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800A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4FF8A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C0701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5A235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403" w14:textId="6F0041C8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6F8E0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95A6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7D48C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F77E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087B2" w14:textId="77777777" w:rsidR="008D18C1" w:rsidRPr="00406631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406631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9939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CE636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vAlign w:val="bottom"/>
          </w:tcPr>
          <w:p w14:paraId="2ABC4695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C8498" w14:textId="36E2B515" w:rsidR="008D18C1" w:rsidRPr="00DA13CB" w:rsidRDefault="00FA6026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2,076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73A7731D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80CB4" w14:textId="50D84812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1F2893E7" w14:textId="3C0C4842" w:rsidTr="00E06F5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1057D1" w:rsidRPr="00A318C8" w:rsidRDefault="001057D1" w:rsidP="00724B3E">
            <w:pPr>
              <w:spacing w:line="240" w:lineRule="auto"/>
              <w:rPr>
                <w:b/>
                <w:bCs/>
                <w:color w:val="000000"/>
              </w:rPr>
            </w:pPr>
            <w:r w:rsidRPr="00A318C8">
              <w:rPr>
                <w:rFonts w:hint="cs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693BB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E3DA1" w14:textId="77777777" w:rsidR="001057D1" w:rsidRPr="00A318C8" w:rsidRDefault="001057D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F3B61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rFonts w:hint="cs"/>
                <w:b/>
                <w:bCs/>
                <w:color w:val="000000"/>
              </w:rPr>
              <w:t>123,009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D5AC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314BB" w14:textId="2363E2B8" w:rsidR="001057D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65219">
              <w:rPr>
                <w:rFonts w:asciiTheme="majorBidi" w:hAnsiTheme="majorBidi" w:cstheme="majorBidi" w:hint="cs"/>
                <w:b/>
                <w:bCs/>
                <w:szCs w:val="24"/>
              </w:rPr>
              <w:t>(</w:t>
            </w:r>
            <w:r w:rsidR="001057D1" w:rsidRPr="00A65219">
              <w:rPr>
                <w:rFonts w:asciiTheme="majorBidi" w:hAnsiTheme="majorBidi" w:cstheme="majorBidi" w:hint="cs"/>
                <w:b/>
                <w:bCs/>
                <w:szCs w:val="24"/>
              </w:rPr>
              <w:t>106,881</w:t>
            </w:r>
            <w:r w:rsidRPr="00A65219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1D55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4FFB9" w14:textId="77777777" w:rsidR="001057D1" w:rsidRPr="00A318C8" w:rsidRDefault="001057D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3EBD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AAD07" w14:textId="38F238A8" w:rsidR="001057D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65219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1057D1" w:rsidRPr="00A65219">
              <w:rPr>
                <w:rFonts w:asciiTheme="majorBidi" w:hAnsiTheme="majorBidi" w:cstheme="majorBidi"/>
                <w:b/>
                <w:bCs/>
                <w:szCs w:val="24"/>
              </w:rPr>
              <w:t>84,264</w:t>
            </w:r>
            <w:r w:rsidRPr="00A65219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39C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F016E" w14:textId="5B3A19B3" w:rsidR="001057D1" w:rsidRPr="00A65219" w:rsidRDefault="000F186D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65219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1057D1" w:rsidRPr="00A65219">
              <w:rPr>
                <w:rFonts w:asciiTheme="majorBidi" w:hAnsiTheme="majorBidi" w:cstheme="majorBidi"/>
                <w:b/>
                <w:bCs/>
                <w:szCs w:val="24"/>
              </w:rPr>
              <w:t>63,781</w:t>
            </w:r>
            <w:r w:rsidRPr="00A65219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B93F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D6905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205,739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DB6D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8D30B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262,948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1CF2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4427C" w14:textId="58FB4D9D" w:rsidR="001057D1" w:rsidRPr="00406631" w:rsidRDefault="00B06628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406631">
              <w:rPr>
                <w:rFonts w:cs="Angsana New"/>
                <w:b/>
                <w:bCs/>
                <w:lang w:bidi="th-TH"/>
              </w:rPr>
              <w:t>340,185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6F54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6D303" w14:textId="77777777" w:rsidR="001057D1" w:rsidRPr="00A65219" w:rsidRDefault="001057D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A65219">
              <w:rPr>
                <w:rFonts w:cs="Angsana New"/>
                <w:b/>
                <w:bCs/>
                <w:lang w:bidi="th-TH"/>
              </w:rPr>
              <w:t>207,799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vAlign w:val="bottom"/>
          </w:tcPr>
          <w:p w14:paraId="3E3CD0FC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A388D" w14:textId="11F2F589" w:rsidR="001057D1" w:rsidRPr="00DA13CB" w:rsidRDefault="00DA13CB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>
              <w:rPr>
                <w:rFonts w:cs="Angsana New"/>
                <w:b/>
                <w:bCs/>
                <w:lang w:bidi="th-TH"/>
              </w:rPr>
              <w:t>1,778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74C84D5D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CE850" w14:textId="48361700" w:rsidR="001057D1" w:rsidRPr="00A318C8" w:rsidRDefault="00D73FAE" w:rsidP="00D73FA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724B3E" w:rsidRPr="00724B3E" w14:paraId="5062101A" w14:textId="787924E5" w:rsidTr="00E06F5E">
        <w:trPr>
          <w:trHeight w:val="6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7777777" w:rsidR="008D18C1" w:rsidRPr="00A318C8" w:rsidRDefault="008D18C1" w:rsidP="00724B3E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9B8B5" w14:textId="77777777" w:rsidR="008D18C1" w:rsidRPr="00A318C8" w:rsidRDefault="008D18C1" w:rsidP="00B45C58">
            <w:pPr>
              <w:spacing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FC4B5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A1C23" w14:textId="78B691DB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63007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8D18C1" w:rsidRPr="00A318C8" w:rsidRDefault="008D18C1" w:rsidP="00B45C58">
            <w:pPr>
              <w:spacing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181B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36FCB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48A20" w14:textId="3153D8F2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3BD20" w14:textId="683E190C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43C1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DCF0" w14:textId="212D7715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F129" w14:textId="77777777" w:rsidR="008D18C1" w:rsidRPr="00406631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8D18C1" w:rsidRPr="00A318C8" w:rsidRDefault="008D18C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75AC" w14:textId="083CD7BF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vAlign w:val="bottom"/>
          </w:tcPr>
          <w:p w14:paraId="5A894B3E" w14:textId="77777777" w:rsidR="008D18C1" w:rsidRPr="00724B3E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2A5" w14:textId="77777777" w:rsidR="008D18C1" w:rsidRPr="00724B3E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90" w:type="pct"/>
            <w:tcBorders>
              <w:left w:val="nil"/>
              <w:bottom w:val="nil"/>
              <w:right w:val="nil"/>
            </w:tcBorders>
            <w:vAlign w:val="bottom"/>
          </w:tcPr>
          <w:p w14:paraId="24F31E14" w14:textId="77777777" w:rsidR="008D18C1" w:rsidRPr="00724B3E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59B97" w14:textId="5827C1A6" w:rsidR="008D18C1" w:rsidRPr="00724B3E" w:rsidRDefault="008D18C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</w:tr>
      <w:tr w:rsidR="00724B3E" w:rsidRPr="00A318C8" w14:paraId="2AE54654" w14:textId="26BEBDC8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383" w14:textId="4F41C489" w:rsidR="008D18C1" w:rsidRPr="00A318C8" w:rsidRDefault="008D18C1" w:rsidP="00ED5890">
            <w:pPr>
              <w:spacing w:line="240" w:lineRule="auto"/>
              <w:ind w:left="176" w:hanging="176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D246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A0AB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A6C7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28,744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CDED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C853" w14:textId="3EB1AED8" w:rsidR="008D18C1" w:rsidRPr="00A65219" w:rsidRDefault="00D63700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 w:hint="cs"/>
                <w:szCs w:val="24"/>
              </w:rPr>
              <w:t>22,876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014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D6B6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B69E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2B593" w14:textId="6CCE4FAE" w:rsidR="008D18C1" w:rsidRPr="00A65219" w:rsidRDefault="00D63700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33,706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8AA3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7EEF" w14:textId="03D15DB3" w:rsidR="008D18C1" w:rsidRPr="00A65219" w:rsidRDefault="00D63700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25,512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69FF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26F1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82,296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B416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5CE1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105,179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CFA5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D7B6" w14:textId="1DC68E9D" w:rsidR="008D18C1" w:rsidRPr="00406631" w:rsidRDefault="00271319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136,07</w:t>
            </w:r>
            <w:r w:rsidR="008D18C1" w:rsidRPr="00406631">
              <w:rPr>
                <w:rFonts w:cs="Angsana New"/>
                <w:lang w:bidi="th-TH"/>
              </w:rPr>
              <w:t>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5B1A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C333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83,119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7E5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F05" w14:textId="34E6B678" w:rsidR="008D18C1" w:rsidRPr="00DA13CB" w:rsidRDefault="00DA13CB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623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6BFD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9317" w14:textId="765D8ECE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E06F5E" w:rsidRPr="00724B3E" w14:paraId="19D53922" w14:textId="77777777" w:rsidTr="00E06F5E">
        <w:trPr>
          <w:trHeight w:val="142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2427E" w14:textId="77777777" w:rsidR="00E06F5E" w:rsidRPr="00E06F5E" w:rsidRDefault="00E06F5E" w:rsidP="00E06F5E">
            <w:pPr>
              <w:spacing w:line="240" w:lineRule="auto"/>
              <w:ind w:left="176" w:hanging="176"/>
              <w:jc w:val="center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DA1AE" w14:textId="77777777" w:rsidR="00E06F5E" w:rsidRPr="00E06F5E" w:rsidRDefault="00E06F5E" w:rsidP="00E06F5E">
            <w:pPr>
              <w:spacing w:line="0" w:lineRule="atLeas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07C1C" w14:textId="77777777" w:rsidR="00E06F5E" w:rsidRPr="00E06F5E" w:rsidRDefault="00E06F5E" w:rsidP="00E06F5E">
            <w:pPr>
              <w:tabs>
                <w:tab w:val="left" w:pos="296"/>
                <w:tab w:val="decimal" w:pos="463"/>
              </w:tabs>
              <w:spacing w:line="0" w:lineRule="atLeast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6073A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019BC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F6B9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DE3E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AB6FF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B14E3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2C29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3DB0A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6E6AD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C3EBB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7B81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C919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97A1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C344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D085B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6041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7653E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EE3D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7785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0F99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11BC" w14:textId="77777777" w:rsidR="00E06F5E" w:rsidRPr="00E06F5E" w:rsidRDefault="00E06F5E" w:rsidP="00E06F5E">
            <w:pPr>
              <w:spacing w:line="240" w:lineRule="auto"/>
              <w:jc w:val="center"/>
              <w:rPr>
                <w:color w:val="000000"/>
                <w:sz w:val="8"/>
                <w:szCs w:val="8"/>
              </w:rPr>
            </w:pPr>
          </w:p>
        </w:tc>
      </w:tr>
      <w:tr w:rsidR="00724B3E" w:rsidRPr="00A318C8" w14:paraId="11C490BA" w14:textId="17430CB8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A7B7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E7F4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46FA2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5439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D54A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55C6" w14:textId="77777777" w:rsidR="008D18C1" w:rsidRPr="00A65219" w:rsidRDefault="008D18C1" w:rsidP="0066085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 w:hint="cs"/>
                <w:lang w:bidi="th-TH"/>
              </w:rPr>
              <w:t>81,052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30E5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A239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 w:hint="cs"/>
                <w:lang w:bidi="th-TH"/>
              </w:rPr>
              <w:t>139,814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473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DC388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96,221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001E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2BD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113,785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49CC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FDC3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1,670,788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F5D6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0DDF8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1,594,542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5B06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A62F" w14:textId="77777777" w:rsidR="008D18C1" w:rsidRPr="00406631" w:rsidRDefault="008D18C1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1,211,694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2AF8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5A64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798,474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9A3B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836E" w14:textId="00345070" w:rsidR="008D18C1" w:rsidRPr="00161FB1" w:rsidRDefault="00DA13CB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128,035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DD12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B84F" w14:textId="71B8E310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7DA8327B" w14:textId="493A6E17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F6C1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1306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768A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702A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D88C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2BC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 w:hint="cs"/>
                <w:lang w:bidi="th-TH"/>
              </w:rPr>
              <w:t>1,738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597A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2567E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 w:hint="cs"/>
                <w:lang w:bidi="th-TH"/>
              </w:rPr>
              <w:t>1,474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E9F3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808BC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257,937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FEFF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94A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284,604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6EC1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B7E8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12,810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184C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ED5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A65219">
              <w:rPr>
                <w:rFonts w:cs="Angsana New"/>
                <w:lang w:bidi="th-TH"/>
              </w:rPr>
              <w:t>13,852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9C6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7EFA" w14:textId="77777777" w:rsidR="008D18C1" w:rsidRPr="00406631" w:rsidRDefault="008D18C1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9,377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08F3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1ABB" w14:textId="77777777" w:rsidR="008D18C1" w:rsidRPr="00FA6026" w:rsidRDefault="008D18C1" w:rsidP="00FA602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FA6026">
              <w:rPr>
                <w:rFonts w:cs="Angsana New"/>
                <w:lang w:bidi="th-TH"/>
              </w:rPr>
              <w:t>4,410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574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9FD3" w14:textId="77D3B029" w:rsidR="008D18C1" w:rsidRPr="00161FB1" w:rsidRDefault="00DA13CB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148,93</w:t>
            </w:r>
            <w:r w:rsidR="00161FB1" w:rsidRPr="00161FB1">
              <w:rPr>
                <w:rFonts w:cs="Angsana New"/>
                <w:lang w:bidi="th-TH"/>
              </w:rPr>
              <w:t>1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1EB7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541C" w14:textId="5CEBCC8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0FFEC300" w14:textId="279B72F1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9358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57C8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7211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ACAEB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83EB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B39A" w14:textId="045ECFE0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 w:hint="cs"/>
                <w:szCs w:val="24"/>
              </w:rPr>
              <w:t>(15,019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DDB5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3C87" w14:textId="6E9A9468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Pr="00A65219">
              <w:rPr>
                <w:rFonts w:asciiTheme="majorBidi" w:hAnsiTheme="majorBidi" w:cstheme="majorBidi" w:hint="cs"/>
                <w:szCs w:val="24"/>
              </w:rPr>
              <w:t>5,579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BD5E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8D13" w14:textId="127BB98E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(311,731)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E825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AFE7" w14:textId="1C66420F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(272,176)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104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3CA7" w14:textId="5EBCE955" w:rsidR="008D18C1" w:rsidRPr="00A65219" w:rsidRDefault="00D63700" w:rsidP="00A652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790,273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B4F9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E9A4A" w14:textId="4EC6E088" w:rsidR="008D18C1" w:rsidRPr="00A65219" w:rsidRDefault="00D63700" w:rsidP="00A6521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742,703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B6AA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70ED" w14:textId="6551B9D2" w:rsidR="008D18C1" w:rsidRPr="00406631" w:rsidRDefault="00D63700" w:rsidP="00DA13C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406631">
              <w:rPr>
                <w:rFonts w:asciiTheme="majorBidi" w:hAnsiTheme="majorBidi" w:cstheme="majorBidi"/>
                <w:szCs w:val="24"/>
              </w:rPr>
              <w:t>(</w:t>
            </w:r>
            <w:r w:rsidR="00B06628" w:rsidRPr="00406631">
              <w:rPr>
                <w:rFonts w:asciiTheme="majorBidi" w:hAnsiTheme="majorBidi" w:cstheme="majorBidi"/>
                <w:szCs w:val="24"/>
              </w:rPr>
              <w:t>389,809</w:t>
            </w:r>
            <w:r w:rsidRPr="0040663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ED6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9F9FD" w14:textId="4FD03F53" w:rsidR="008D18C1" w:rsidRPr="00FA6026" w:rsidRDefault="00D63700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FA6026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FA6026">
              <w:rPr>
                <w:rFonts w:asciiTheme="majorBidi" w:hAnsiTheme="majorBidi" w:cstheme="majorBidi"/>
                <w:szCs w:val="24"/>
              </w:rPr>
              <w:t>311,988</w:t>
            </w:r>
            <w:r w:rsidRPr="00FA602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46F1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58A7" w14:textId="1EA7D2B0" w:rsidR="008D18C1" w:rsidRPr="00161FB1" w:rsidRDefault="00DA13CB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161FB1">
              <w:rPr>
                <w:rFonts w:asciiTheme="majorBidi" w:hAnsiTheme="majorBidi" w:cstheme="majorBidi"/>
                <w:szCs w:val="24"/>
              </w:rPr>
              <w:t>(1)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D4FB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AFA" w14:textId="5D1250A6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71C7ACED" w14:textId="302F1429" w:rsidTr="00E06F5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865B" w14:textId="77777777" w:rsidR="008D18C1" w:rsidRPr="00A318C8" w:rsidRDefault="008D18C1" w:rsidP="00724B3E">
            <w:pPr>
              <w:spacing w:line="240" w:lineRule="auto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E231A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98AE" w14:textId="77777777" w:rsidR="008D18C1" w:rsidRPr="00A318C8" w:rsidRDefault="008D18C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F04FB" w14:textId="77777777" w:rsidR="008D18C1" w:rsidRPr="00A318C8" w:rsidRDefault="008D18C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ECBE" w14:textId="77777777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D33E0" w14:textId="77777777" w:rsidR="008D18C1" w:rsidRPr="00A65219" w:rsidRDefault="008D18C1" w:rsidP="00161F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61FB1">
              <w:rPr>
                <w:rFonts w:hint="cs"/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0626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49741" w14:textId="3ED4D38E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 w:hint="cs"/>
                <w:szCs w:val="24"/>
              </w:rPr>
              <w:t>(837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BF9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4449C" w14:textId="6461AADC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(2,834)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049D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2E31D" w14:textId="61ED6846" w:rsidR="008D18C1" w:rsidRPr="00A65219" w:rsidRDefault="00D63700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2,356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8E79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9A7FA" w14:textId="1C3D3228" w:rsidR="008D18C1" w:rsidRPr="00A65219" w:rsidRDefault="00D63700" w:rsidP="00DA13C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30,664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EA80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A11AF" w14:textId="749152A1" w:rsidR="008D18C1" w:rsidRPr="00A65219" w:rsidRDefault="00D63700" w:rsidP="00DA13C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25,193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309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66F77" w14:textId="230C7A79" w:rsidR="008D18C1" w:rsidRPr="00406631" w:rsidRDefault="00D63700" w:rsidP="00DA13CB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406631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406631">
              <w:rPr>
                <w:rFonts w:asciiTheme="majorBidi" w:hAnsiTheme="majorBidi" w:cstheme="majorBidi"/>
                <w:szCs w:val="24"/>
              </w:rPr>
              <w:t>373</w:t>
            </w:r>
            <w:r w:rsidRPr="00406631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1B2B" w14:textId="77777777" w:rsidR="008D18C1" w:rsidRPr="00A65219" w:rsidRDefault="008D18C1" w:rsidP="00A6521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23309" w14:textId="789C37BE" w:rsidR="008D18C1" w:rsidRPr="00A65219" w:rsidRDefault="00D63700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A65219">
              <w:rPr>
                <w:rFonts w:asciiTheme="majorBidi" w:hAnsiTheme="majorBidi" w:cstheme="majorBidi"/>
                <w:szCs w:val="24"/>
              </w:rPr>
              <w:t>(</w:t>
            </w:r>
            <w:r w:rsidR="008D18C1" w:rsidRPr="00A65219">
              <w:rPr>
                <w:rFonts w:asciiTheme="majorBidi" w:hAnsiTheme="majorBidi" w:cstheme="majorBidi"/>
                <w:szCs w:val="24"/>
              </w:rPr>
              <w:t>192</w:t>
            </w:r>
            <w:r w:rsidRPr="00A6521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vAlign w:val="bottom"/>
          </w:tcPr>
          <w:p w14:paraId="19252C7C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83E61" w14:textId="274A77A4" w:rsidR="008D18C1" w:rsidRPr="00A318C8" w:rsidRDefault="00DA13CB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1CEDE4F5" w14:textId="77777777" w:rsidR="008D18C1" w:rsidRPr="00A318C8" w:rsidRDefault="008D18C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55D0C" w14:textId="22ACE8F1" w:rsidR="008D18C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</w:tr>
      <w:tr w:rsidR="00724B3E" w:rsidRPr="00A318C8" w14:paraId="3C40707E" w14:textId="4A7F9197" w:rsidTr="00E06F5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F36A" w14:textId="77777777" w:rsidR="001057D1" w:rsidRPr="00A318C8" w:rsidRDefault="001057D1" w:rsidP="00724B3E">
            <w:pPr>
              <w:spacing w:line="240" w:lineRule="auto"/>
              <w:rPr>
                <w:b/>
                <w:bCs/>
                <w:color w:val="000000"/>
              </w:rPr>
            </w:pPr>
            <w:r w:rsidRPr="00A318C8">
              <w:rPr>
                <w:rFonts w:hint="cs"/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3F1F7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5D03" w14:textId="77777777" w:rsidR="001057D1" w:rsidRPr="00A318C8" w:rsidRDefault="001057D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AEC1E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254C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0ABC0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color w:val="000000"/>
              </w:rPr>
            </w:pPr>
            <w:r w:rsidRPr="00DA13CB">
              <w:rPr>
                <w:rFonts w:cs="Angsana New" w:hint="cs"/>
                <w:b/>
                <w:bCs/>
                <w:lang w:bidi="th-TH"/>
              </w:rPr>
              <w:t>67,771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C81A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E881A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rFonts w:hint="cs"/>
                <w:b/>
                <w:bCs/>
                <w:color w:val="000000"/>
              </w:rPr>
              <w:t>134,872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348C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4B64D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39,593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280D6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57BEA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123,857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A89B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43208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862,661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09CA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45CA7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A318C8">
              <w:rPr>
                <w:b/>
                <w:bCs/>
                <w:color w:val="000000"/>
              </w:rPr>
              <w:t>840,498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5D71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8BAC" w14:textId="49FD1843" w:rsidR="001057D1" w:rsidRPr="00406631" w:rsidRDefault="00B06628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406631">
              <w:rPr>
                <w:rFonts w:cs="Angsana New"/>
                <w:b/>
                <w:bCs/>
                <w:lang w:bidi="th-TH"/>
              </w:rPr>
              <w:t>830,889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143D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817F6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DA13CB">
              <w:rPr>
                <w:rFonts w:cs="Angsana New"/>
                <w:b/>
                <w:bCs/>
                <w:lang w:bidi="th-TH"/>
              </w:rPr>
              <w:t>490,704</w:t>
            </w:r>
          </w:p>
        </w:tc>
        <w:tc>
          <w:tcPr>
            <w:tcW w:w="75" w:type="pct"/>
            <w:tcBorders>
              <w:top w:val="nil"/>
              <w:left w:val="nil"/>
              <w:right w:val="nil"/>
            </w:tcBorders>
            <w:vAlign w:val="bottom"/>
          </w:tcPr>
          <w:p w14:paraId="1B012DFE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E1E7A" w14:textId="6EDC8FEA" w:rsidR="001057D1" w:rsidRPr="00161FB1" w:rsidRDefault="00DA13CB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161FB1">
              <w:rPr>
                <w:rFonts w:cs="Angsana New"/>
                <w:b/>
                <w:bCs/>
                <w:lang w:bidi="th-TH"/>
              </w:rPr>
              <w:t>276,965</w:t>
            </w:r>
          </w:p>
        </w:tc>
        <w:tc>
          <w:tcPr>
            <w:tcW w:w="90" w:type="pct"/>
            <w:tcBorders>
              <w:top w:val="nil"/>
              <w:left w:val="nil"/>
              <w:right w:val="nil"/>
            </w:tcBorders>
            <w:vAlign w:val="bottom"/>
          </w:tcPr>
          <w:p w14:paraId="2AF3E073" w14:textId="77777777" w:rsidR="001057D1" w:rsidRPr="00A318C8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6631B" w14:textId="3F33FB22" w:rsidR="001057D1" w:rsidRPr="00A318C8" w:rsidRDefault="00D73FAE" w:rsidP="00D73FA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</w:tr>
      <w:tr w:rsidR="00724B3E" w:rsidRPr="00724B3E" w14:paraId="4CEF0576" w14:textId="4F450003" w:rsidTr="00E06F5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6399" w14:textId="77777777" w:rsidR="001057D1" w:rsidRPr="000928A4" w:rsidRDefault="001057D1" w:rsidP="00724B3E">
            <w:pPr>
              <w:spacing w:line="240" w:lineRule="auto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A58C" w14:textId="77777777" w:rsidR="001057D1" w:rsidRPr="000928A4" w:rsidRDefault="001057D1" w:rsidP="00B45C58">
            <w:pPr>
              <w:spacing w:line="240" w:lineRule="auto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B1D7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77F8" w14:textId="587A82FE" w:rsidR="001057D1" w:rsidRPr="000928A4" w:rsidRDefault="001057D1" w:rsidP="00B45C58">
            <w:pPr>
              <w:spacing w:line="240" w:lineRule="auto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5063" w14:textId="77777777" w:rsidR="001057D1" w:rsidRPr="000928A4" w:rsidRDefault="001057D1" w:rsidP="00B45C58">
            <w:pPr>
              <w:spacing w:line="240" w:lineRule="auto"/>
              <w:jc w:val="center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6EA5D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CA21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0D63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47B0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F1AB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18F2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BE01" w14:textId="77777777" w:rsidR="001057D1" w:rsidRPr="000928A4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0928A4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E7C7" w14:textId="77777777" w:rsidR="001057D1" w:rsidRPr="000928A4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0928A4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BF12" w14:textId="77777777" w:rsidR="001057D1" w:rsidRPr="000928A4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F72C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2076" w14:textId="77777777" w:rsidR="001057D1" w:rsidRPr="000928A4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  <w:r w:rsidRPr="000928A4">
              <w:rPr>
                <w:b/>
                <w:bCs/>
                <w:color w:val="000000"/>
                <w:sz w:val="8"/>
                <w:szCs w:val="8"/>
              </w:rPr>
              <w:t> 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21AA" w14:textId="77777777" w:rsidR="001057D1" w:rsidRPr="000928A4" w:rsidRDefault="001057D1" w:rsidP="00724B3E">
            <w:pPr>
              <w:spacing w:line="240" w:lineRule="auto"/>
              <w:jc w:val="right"/>
              <w:rPr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4595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4243" w14:textId="77777777" w:rsidR="001057D1" w:rsidRPr="000928A4" w:rsidRDefault="001057D1" w:rsidP="00724B3E">
            <w:pPr>
              <w:spacing w:line="240" w:lineRule="auto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FC13" w14:textId="77777777" w:rsidR="001057D1" w:rsidRPr="000928A4" w:rsidRDefault="001057D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  <w:r w:rsidRPr="000928A4">
              <w:rPr>
                <w:color w:val="000000"/>
                <w:sz w:val="8"/>
                <w:szCs w:val="8"/>
              </w:rPr>
              <w:t> </w:t>
            </w:r>
          </w:p>
        </w:tc>
        <w:tc>
          <w:tcPr>
            <w:tcW w:w="75" w:type="pct"/>
            <w:tcBorders>
              <w:left w:val="nil"/>
              <w:bottom w:val="nil"/>
              <w:right w:val="nil"/>
            </w:tcBorders>
            <w:vAlign w:val="bottom"/>
          </w:tcPr>
          <w:p w14:paraId="251E60F0" w14:textId="77777777" w:rsidR="001057D1" w:rsidRPr="000928A4" w:rsidRDefault="001057D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9959B" w14:textId="77777777" w:rsidR="001057D1" w:rsidRPr="000928A4" w:rsidRDefault="001057D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90" w:type="pct"/>
            <w:tcBorders>
              <w:left w:val="nil"/>
              <w:bottom w:val="nil"/>
              <w:right w:val="nil"/>
            </w:tcBorders>
            <w:vAlign w:val="bottom"/>
          </w:tcPr>
          <w:p w14:paraId="686D1A8C" w14:textId="77777777" w:rsidR="001057D1" w:rsidRPr="000928A4" w:rsidRDefault="001057D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05263" w14:textId="1EAFF27D" w:rsidR="001057D1" w:rsidRPr="000928A4" w:rsidRDefault="001057D1" w:rsidP="00724B3E">
            <w:pPr>
              <w:spacing w:line="240" w:lineRule="auto"/>
              <w:jc w:val="right"/>
              <w:rPr>
                <w:color w:val="000000"/>
                <w:sz w:val="8"/>
                <w:szCs w:val="8"/>
              </w:rPr>
            </w:pPr>
          </w:p>
        </w:tc>
      </w:tr>
      <w:tr w:rsidR="00724B3E" w:rsidRPr="00A318C8" w14:paraId="17EE02C8" w14:textId="6D857E86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6FBD" w14:textId="77777777" w:rsidR="001057D1" w:rsidRPr="00A318C8" w:rsidRDefault="001057D1" w:rsidP="00724B3E">
            <w:pPr>
              <w:spacing w:line="240" w:lineRule="auto"/>
              <w:ind w:left="176" w:hanging="176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6068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738D8" w14:textId="77777777" w:rsidR="001057D1" w:rsidRPr="00A318C8" w:rsidRDefault="001057D1" w:rsidP="00724B3E">
            <w:pPr>
              <w:tabs>
                <w:tab w:val="left" w:pos="296"/>
                <w:tab w:val="decimal" w:pos="463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7FC0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18C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B4F4" w14:textId="77777777" w:rsidR="001057D1" w:rsidRPr="00A318C8" w:rsidRDefault="001057D1" w:rsidP="00B45C58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3C411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 w:hint="cs"/>
                <w:lang w:bidi="th-TH"/>
              </w:rPr>
              <w:t>319,059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8855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FBA5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 w:hint="cs"/>
                <w:lang w:bidi="th-TH"/>
              </w:rPr>
              <w:t>207,902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1CFD2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E6DD3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15,837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1CE1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CCC9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49,543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2E56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61B3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345,064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DC4E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72BA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336,198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33F7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883C" w14:textId="2AF74A86" w:rsidR="001057D1" w:rsidRPr="00406631" w:rsidRDefault="00B06628" w:rsidP="00B066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332,355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64927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3176" w14:textId="77777777" w:rsidR="001057D1" w:rsidRPr="00DA13CB" w:rsidRDefault="001057D1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196,281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BD5C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54CD" w14:textId="32F07A72" w:rsidR="001057D1" w:rsidRPr="00DA13CB" w:rsidRDefault="00DA13CB" w:rsidP="00DA13C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DA13CB">
              <w:rPr>
                <w:rFonts w:cs="Angsana New"/>
                <w:lang w:bidi="th-TH"/>
              </w:rPr>
              <w:t>98,455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2945" w14:textId="77777777" w:rsidR="001057D1" w:rsidRPr="00A318C8" w:rsidRDefault="001057D1" w:rsidP="00724B3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0C04" w14:textId="01CB388A" w:rsidR="001057D1" w:rsidRPr="00A318C8" w:rsidRDefault="008D18C1" w:rsidP="00B45C58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4B3E" w:rsidRPr="00A318C8" w14:paraId="7FC8D6F6" w14:textId="33DBC806" w:rsidTr="00724B3E">
        <w:trPr>
          <w:trHeight w:val="20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1D22" w14:textId="249AFB6B" w:rsidR="00724B3E" w:rsidRPr="00A318C8" w:rsidRDefault="00724B3E" w:rsidP="00D73FAE">
            <w:pPr>
              <w:spacing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318C8">
              <w:rPr>
                <w:color w:val="000000"/>
              </w:rPr>
              <w:t xml:space="preserve">   </w:t>
            </w:r>
            <w:r w:rsidRPr="00A318C8">
              <w:rPr>
                <w:color w:val="000000"/>
                <w:vertAlign w:val="superscript"/>
              </w:rPr>
              <w:t>(1)</w:t>
            </w:r>
            <w:r w:rsidRPr="00A318C8">
              <w:rPr>
                <w:color w:val="000000"/>
              </w:rPr>
              <w:t xml:space="preserve"> </w:t>
            </w:r>
            <w:r w:rsidRPr="00A318C8">
              <w:rPr>
                <w:color w:val="000000"/>
                <w:sz w:val="22"/>
                <w:szCs w:val="22"/>
                <w:cs/>
              </w:rPr>
              <w:t xml:space="preserve">เป็นข้อมูลตั้งแต่ </w:t>
            </w:r>
            <w:r w:rsidRPr="00A318C8">
              <w:rPr>
                <w:color w:val="000000"/>
                <w:sz w:val="22"/>
                <w:szCs w:val="22"/>
              </w:rPr>
              <w:t xml:space="preserve">1 </w:t>
            </w:r>
            <w:r w:rsidRPr="00A318C8">
              <w:rPr>
                <w:color w:val="000000"/>
                <w:sz w:val="22"/>
                <w:szCs w:val="22"/>
                <w:cs/>
              </w:rPr>
              <w:t xml:space="preserve">มกราคม </w:t>
            </w:r>
            <w:r w:rsidRPr="00A318C8">
              <w:rPr>
                <w:color w:val="000000"/>
                <w:sz w:val="22"/>
                <w:szCs w:val="22"/>
              </w:rPr>
              <w:t xml:space="preserve">2561 </w:t>
            </w:r>
            <w:r w:rsidRPr="00A318C8">
              <w:rPr>
                <w:color w:val="000000"/>
                <w:sz w:val="22"/>
                <w:szCs w:val="22"/>
                <w:cs/>
              </w:rPr>
              <w:t>ถึงวันที่สูญเสียการควบคุม</w:t>
            </w:r>
          </w:p>
        </w:tc>
      </w:tr>
      <w:tr w:rsidR="00B45C58" w:rsidRPr="00A318C8" w14:paraId="74AB50F2" w14:textId="77777777" w:rsidTr="004E6A81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7CB8" w14:textId="77777777" w:rsidR="00B45C58" w:rsidRPr="00A318C8" w:rsidRDefault="00B45C58" w:rsidP="004E6A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8126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8E34F6">
              <w:rPr>
                <w:color w:val="000000"/>
                <w:cs/>
              </w:rPr>
              <w:t>บริษัท ไว้ท์กรุ๊ป จำกัด (มหาชน)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574A2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3EFF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</w:rPr>
              <w:t>Basecamp Brews Ltd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595CD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0B929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บริษัท คาลพิส โอสถสภา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0BA5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7AA29" w14:textId="77777777" w:rsidR="00B45C58" w:rsidRPr="00724B3E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 xml:space="preserve">บริษัท โอสถสภา </w:t>
            </w:r>
          </w:p>
          <w:p w14:paraId="6357AC0D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61AA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F82A9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 w:rsidRPr="00724B3E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674E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1A56" w14:textId="77777777" w:rsidR="00B45C58" w:rsidRPr="00A318C8" w:rsidRDefault="00B45C58" w:rsidP="004E6A8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MYANMAR GOLDEN </w:t>
            </w:r>
            <w:r w:rsidRPr="00724B3E">
              <w:rPr>
                <w:color w:val="000000"/>
                <w:sz w:val="22"/>
                <w:szCs w:val="22"/>
              </w:rPr>
              <w:t>EAGLE COMPANY LIMITED</w:t>
            </w:r>
          </w:p>
        </w:tc>
      </w:tr>
      <w:tr w:rsidR="00724B3E" w:rsidRPr="00A318C8" w14:paraId="1B152929" w14:textId="77777777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C518" w14:textId="77777777" w:rsidR="00724B3E" w:rsidRPr="00A318C8" w:rsidRDefault="00724B3E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02CE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97E9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3C83F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E35F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055C0" w14:textId="77777777" w:rsidR="00724B3E" w:rsidRPr="00A318C8" w:rsidRDefault="00724B3E" w:rsidP="001057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6A754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E26BF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13012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E15B5" w14:textId="77777777" w:rsidR="00724B3E" w:rsidRPr="00A318C8" w:rsidRDefault="00724B3E" w:rsidP="001057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37B45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D00F2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3FEB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30BE4" w14:textId="77777777" w:rsidR="00724B3E" w:rsidRPr="00A318C8" w:rsidRDefault="00724B3E" w:rsidP="001057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BE47F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9BE98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19A9E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59197" w14:textId="77777777" w:rsidR="00724B3E" w:rsidRPr="00A318C8" w:rsidRDefault="00724B3E" w:rsidP="001057D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F20CC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353C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913D7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AFF2B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BC2DB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F01CF" w14:textId="77777777" w:rsidR="00724B3E" w:rsidRPr="00A318C8" w:rsidRDefault="00724B3E" w:rsidP="001057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4B3E" w:rsidRPr="00A318C8" w14:paraId="07A99140" w14:textId="25439F60" w:rsidTr="00724B3E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760B" w14:textId="77777777" w:rsidR="0077294E" w:rsidRPr="00A318C8" w:rsidRDefault="0077294E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865F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C673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FEBF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BE7A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2709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6081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25B4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rFonts w:hint="cs"/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5983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B873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0704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0C3A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FCDD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846C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0C8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918F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1109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A4D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D242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FFD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5DD53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87C83" w14:textId="00E4854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2562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92BD" w14:textId="77777777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3651A" w14:textId="59D99B9B" w:rsidR="0077294E" w:rsidRPr="00A318C8" w:rsidRDefault="0077294E" w:rsidP="0077294E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2561</w:t>
            </w:r>
          </w:p>
        </w:tc>
      </w:tr>
      <w:tr w:rsidR="00B45C58" w:rsidRPr="00A318C8" w14:paraId="287BAA69" w14:textId="295A8DCF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EA8B" w14:textId="77777777" w:rsidR="00B45C58" w:rsidRPr="00A318C8" w:rsidRDefault="00B45C58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5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D0D3" w14:textId="3871AA9F" w:rsidR="00B45C58" w:rsidRPr="00A318C8" w:rsidRDefault="00B45C58" w:rsidP="00B45C5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8C8">
              <w:rPr>
                <w:rFonts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B45C58" w:rsidRPr="00A318C8" w14:paraId="0BAC4B97" w14:textId="58923D77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507E" w14:textId="5C45F47A" w:rsidR="0077294E" w:rsidRPr="00E0409E" w:rsidRDefault="0077294E" w:rsidP="00B45C58">
            <w:pPr>
              <w:spacing w:line="240" w:lineRule="auto"/>
              <w:rPr>
                <w:color w:val="000000"/>
              </w:rPr>
            </w:pPr>
            <w:r w:rsidRPr="00E0409E">
              <w:rPr>
                <w:rFonts w:hint="cs"/>
                <w:color w:val="000000"/>
                <w:cs/>
              </w:rPr>
              <w:t>ก.</w:t>
            </w:r>
            <w:r w:rsidRPr="00E0409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E0409E">
              <w:rPr>
                <w:color w:val="000000"/>
                <w:cs/>
              </w:rPr>
              <w:t>รวมรายการต่อไปนี้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BD27" w14:textId="77777777" w:rsidR="0077294E" w:rsidRPr="00A318C8" w:rsidRDefault="0077294E" w:rsidP="00B45C5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50AA" w14:textId="77777777" w:rsidR="0077294E" w:rsidRPr="00A318C8" w:rsidRDefault="0077294E" w:rsidP="00B45C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7F3E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6688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6A8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5069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9CC4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620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0B2E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D096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3BB0B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89CF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B93F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60B4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9C8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E92F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564B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20C9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98F0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E029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6E3F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295A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1998" w14:textId="77777777" w:rsidR="0077294E" w:rsidRPr="00A318C8" w:rsidRDefault="0077294E" w:rsidP="00B45C58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1FB1" w:rsidRPr="00A318C8" w14:paraId="5DD035F3" w14:textId="3AA7A307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8CE3" w14:textId="77777777" w:rsidR="00161FB1" w:rsidRPr="00A318C8" w:rsidRDefault="00161FB1" w:rsidP="00C9531E">
            <w:pPr>
              <w:spacing w:line="240" w:lineRule="auto"/>
              <w:ind w:left="175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5C0AD" w14:textId="77777777" w:rsidR="00161FB1" w:rsidRPr="00A318C8" w:rsidRDefault="00161FB1" w:rsidP="00161FB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6903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92D3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705C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4CBF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EE43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66FE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245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0C4C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30,349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12D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4C5A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33,098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EA98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9126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1,550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B4708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CAC7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1,278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426E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65D5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901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5734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098F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789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FF8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816C" w14:textId="0F36DC85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EE63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4A5F" w14:textId="77E88AFE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61FB1" w:rsidRPr="00A318C8" w14:paraId="239FCCCA" w14:textId="0C13E27A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8B43" w14:textId="77777777" w:rsidR="00161FB1" w:rsidRPr="00A318C8" w:rsidRDefault="00161FB1" w:rsidP="00C9531E">
            <w:pPr>
              <w:spacing w:line="240" w:lineRule="auto"/>
              <w:ind w:left="175"/>
              <w:rPr>
                <w:color w:val="000000"/>
              </w:rPr>
            </w:pPr>
            <w:r w:rsidRPr="00A318C8">
              <w:rPr>
                <w:rFonts w:hint="cs"/>
                <w:color w:val="000000"/>
                <w:cs/>
              </w:rPr>
              <w:t>- ดอกเบี้ยจ่าย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556F7" w14:textId="77777777" w:rsidR="00161FB1" w:rsidRPr="00A318C8" w:rsidRDefault="00161FB1" w:rsidP="00161FB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2276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F5CF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0A98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67EC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A891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0A8BA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D08C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50B2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3,643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A7B3A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539D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3,497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64F5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7EA50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DAB3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E47C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8529E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74FA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8524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ACB0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0C21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3577" w14:textId="46B68B8B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EA39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7E4D" w14:textId="2F291D7F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61FB1" w:rsidRPr="00A318C8" w14:paraId="16601D32" w14:textId="37091189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24D1" w14:textId="77777777" w:rsidR="00161FB1" w:rsidRPr="00E0409E" w:rsidRDefault="00161FB1" w:rsidP="00C9531E">
            <w:pPr>
              <w:spacing w:line="240" w:lineRule="auto"/>
              <w:ind w:left="175"/>
              <w:rPr>
                <w:color w:val="000000"/>
              </w:rPr>
            </w:pPr>
            <w:r w:rsidRPr="00E0409E">
              <w:rPr>
                <w:rFonts w:hint="cs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520D" w14:textId="77777777" w:rsidR="00161FB1" w:rsidRPr="00A318C8" w:rsidRDefault="00161FB1" w:rsidP="00161FB1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57452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3F16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22E8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F81F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8EEF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74036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C35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5901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6DB5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7346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618F4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F7EC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52,879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E3D0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7C8D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67,770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0CD5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1887" w14:textId="0828AF87" w:rsidR="00161FB1" w:rsidRPr="00161FB1" w:rsidRDefault="00B06628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406631">
              <w:rPr>
                <w:rFonts w:cs="Angsana New"/>
                <w:lang w:bidi="th-TH"/>
              </w:rPr>
              <w:t>83,189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C205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FE88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51,078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8C22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EC9E" w14:textId="64143A4C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B0B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6DD3" w14:textId="575D684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61FB1" w:rsidRPr="00A318C8" w14:paraId="672A03FE" w14:textId="13C63247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B71F" w14:textId="2BE357A9" w:rsidR="00161FB1" w:rsidRPr="00E0409E" w:rsidRDefault="00161FB1" w:rsidP="00161FB1">
            <w:pPr>
              <w:spacing w:line="240" w:lineRule="auto"/>
              <w:ind w:left="176" w:hanging="176"/>
              <w:rPr>
                <w:color w:val="000000"/>
              </w:rPr>
            </w:pPr>
            <w:r w:rsidRPr="00E0409E">
              <w:rPr>
                <w:rFonts w:hint="cs"/>
                <w:color w:val="000000"/>
                <w:cs/>
              </w:rPr>
              <w:t>ข.</w:t>
            </w:r>
            <w:r w:rsidRPr="00E0409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E0409E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 xml:space="preserve"> </w:t>
            </w:r>
            <w:r w:rsidRPr="00E0409E">
              <w:rPr>
                <w:color w:val="00000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DD55" w14:textId="77777777" w:rsidR="00161FB1" w:rsidRPr="00A318C8" w:rsidRDefault="00161FB1" w:rsidP="00161FB1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BAC7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55A4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04F78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6EBB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E85C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BE88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2838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CAC1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4,254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22DC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161B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2,996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EEE3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55A7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768,316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C3AF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C625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665,669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D74C6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A92B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749,117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BD46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4FA93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397,225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77FB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95C7" w14:textId="2E718182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119,073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29B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D0CE" w14:textId="35764F26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61FB1" w:rsidRPr="00A318C8" w14:paraId="6F07A2A8" w14:textId="46EB4946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F7EC9" w14:textId="77777777" w:rsidR="00161FB1" w:rsidRPr="00E0409E" w:rsidRDefault="00161FB1" w:rsidP="00161FB1">
            <w:pPr>
              <w:spacing w:line="240" w:lineRule="auto"/>
              <w:ind w:left="176" w:hanging="176"/>
              <w:rPr>
                <w:color w:val="000000"/>
              </w:rPr>
            </w:pPr>
            <w:r w:rsidRPr="00E0409E">
              <w:rPr>
                <w:rFonts w:hint="cs"/>
                <w:color w:val="000000"/>
                <w:cs/>
              </w:rPr>
              <w:t>ค.</w:t>
            </w:r>
            <w:r w:rsidRPr="00E0409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E0409E">
              <w:rPr>
                <w:color w:val="000000"/>
                <w:cs/>
              </w:rPr>
              <w:t xml:space="preserve">รวมรายการหนี้สินทางการเงินหมุนเวียน (ไม่รวมเจ้าหนี้การค้า และเจ้าหนี้อื่น </w:t>
            </w:r>
          </w:p>
          <w:p w14:paraId="51E81365" w14:textId="00DFD4D1" w:rsidR="00161FB1" w:rsidRPr="00E0409E" w:rsidRDefault="00161FB1" w:rsidP="00161FB1">
            <w:pPr>
              <w:spacing w:line="240" w:lineRule="auto"/>
              <w:ind w:left="176" w:hanging="1"/>
              <w:rPr>
                <w:color w:val="000000"/>
              </w:rPr>
            </w:pPr>
            <w:r w:rsidRPr="00E0409E">
              <w:rPr>
                <w:color w:val="000000"/>
                <w:cs/>
              </w:rPr>
              <w:t>และประมาณการหนี้สิน)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E7A7" w14:textId="77777777" w:rsidR="00161FB1" w:rsidRPr="00A318C8" w:rsidRDefault="00161FB1" w:rsidP="00161FB1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C2F6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5AA5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2869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0E06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D9C4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0905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F655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FBD5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216,000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1C3A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D507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218,010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6668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856BC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318F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FB75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6ACA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1C12D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D243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1201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E57C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A4D5" w14:textId="770D578A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509A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E4" w14:textId="16C7391A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61FB1" w:rsidRPr="00A318C8" w14:paraId="116965EB" w14:textId="6455606A" w:rsidTr="00B45C58">
        <w:trPr>
          <w:trHeight w:val="20"/>
        </w:trPr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B2B55" w14:textId="77777777" w:rsidR="00161FB1" w:rsidRPr="00E0409E" w:rsidRDefault="00161FB1" w:rsidP="00161FB1">
            <w:pPr>
              <w:spacing w:line="240" w:lineRule="auto"/>
              <w:ind w:left="176" w:hanging="176"/>
              <w:rPr>
                <w:color w:val="000000"/>
              </w:rPr>
            </w:pPr>
            <w:r w:rsidRPr="00E0409E">
              <w:rPr>
                <w:rFonts w:hint="cs"/>
                <w:color w:val="000000"/>
                <w:cs/>
              </w:rPr>
              <w:t>ง.</w:t>
            </w:r>
            <w:r w:rsidRPr="00E0409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E0409E">
              <w:rPr>
                <w:color w:val="000000"/>
                <w:cs/>
              </w:rPr>
              <w:t xml:space="preserve">รวมรายการหนี้สินทางการเงินไม่หมุนเวียน (ไม่รวมเจ้าหนี้การค้า และเจ้าหนี้อื่น </w:t>
            </w:r>
          </w:p>
          <w:p w14:paraId="12F800DE" w14:textId="66CA14D3" w:rsidR="00161FB1" w:rsidRPr="00E0409E" w:rsidRDefault="00161FB1" w:rsidP="00161FB1">
            <w:pPr>
              <w:spacing w:line="240" w:lineRule="auto"/>
              <w:ind w:left="176" w:hanging="1"/>
              <w:rPr>
                <w:color w:val="000000"/>
              </w:rPr>
            </w:pPr>
            <w:r w:rsidRPr="00E0409E">
              <w:rPr>
                <w:color w:val="000000"/>
                <w:cs/>
              </w:rPr>
              <w:t>และประมาณการหนี้สิน)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059C" w14:textId="77777777" w:rsidR="00161FB1" w:rsidRPr="00A318C8" w:rsidRDefault="00161FB1" w:rsidP="00161FB1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1E05" w14:textId="77777777" w:rsidR="00161FB1" w:rsidRPr="00A318C8" w:rsidRDefault="00161FB1" w:rsidP="00161F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7252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78B9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02F3E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35CA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F2C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FE30" w14:textId="77777777" w:rsidR="00161FB1" w:rsidRPr="00A318C8" w:rsidRDefault="00161FB1" w:rsidP="00161FB1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6429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773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41E1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0512" w14:textId="77777777" w:rsidR="00161FB1" w:rsidRPr="00161FB1" w:rsidRDefault="00161FB1" w:rsidP="00161FB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161FB1">
              <w:rPr>
                <w:rFonts w:cs="Angsana New"/>
                <w:lang w:bidi="th-TH"/>
              </w:rPr>
              <w:t>359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3D15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63BA6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3428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CF1B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F9DA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FF22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7425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A382" w14:textId="77777777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 w:rsidRPr="00A318C8">
              <w:rPr>
                <w:color w:val="000000"/>
              </w:rPr>
              <w:t>-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B260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EDFC" w14:textId="55E4327B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9F9D" w14:textId="77777777" w:rsidR="00161FB1" w:rsidRPr="00A318C8" w:rsidRDefault="00161FB1" w:rsidP="00161FB1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ECF4" w14:textId="73E65B2E" w:rsidR="00161FB1" w:rsidRPr="00A318C8" w:rsidRDefault="00161FB1" w:rsidP="00161FB1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25C1120E" w14:textId="77777777" w:rsidR="00367EA1" w:rsidRPr="005C2D3F" w:rsidRDefault="00367EA1" w:rsidP="00367EA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713D8DB" w14:textId="77777777" w:rsidR="00092727" w:rsidRPr="005C2D3F" w:rsidRDefault="00092727" w:rsidP="00092727">
      <w:pPr>
        <w:pStyle w:val="block"/>
        <w:spacing w:before="120" w:after="120" w:line="240" w:lineRule="auto"/>
        <w:ind w:left="0"/>
        <w:jc w:val="thaiDistribute"/>
        <w:rPr>
          <w:rFonts w:cs="Angsana New"/>
          <w:strike/>
          <w:color w:val="FF0000"/>
          <w:sz w:val="30"/>
          <w:szCs w:val="30"/>
          <w:lang w:bidi="th-TH"/>
        </w:rPr>
        <w:sectPr w:rsidR="00092727" w:rsidRPr="005C2D3F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77777777" w:rsidR="00092727" w:rsidRPr="005C2D3F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5D7A92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>การร่วมค้าที่ไม่มีสาระสำคัญ</w:t>
      </w:r>
      <w:r w:rsidRPr="005C2D3F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 </w:t>
      </w:r>
    </w:p>
    <w:p w14:paraId="1C1C9485" w14:textId="77777777" w:rsidR="00092727" w:rsidRPr="00BA7791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77777777" w:rsidR="00092727" w:rsidRPr="005C2D3F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2D3F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5C2D3F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77777777" w:rsidR="00092727" w:rsidRPr="00BA7791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5C2D3F" w14:paraId="220473A9" w14:textId="77777777" w:rsidTr="00092727">
        <w:trPr>
          <w:cantSplit/>
          <w:tblHeader/>
        </w:trPr>
        <w:tc>
          <w:tcPr>
            <w:tcW w:w="6354" w:type="dxa"/>
          </w:tcPr>
          <w:p w14:paraId="594FF0B6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5C2D3F" w14:paraId="10A370C1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1FD5DA76" w14:textId="77777777" w:rsidR="00092727" w:rsidRPr="005C2D3F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11F20FC7" w:rsidR="00092727" w:rsidRPr="005C2D3F" w:rsidRDefault="003C303F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27" w:type="dxa"/>
          </w:tcPr>
          <w:p w14:paraId="00475199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488697B3" w:rsidR="00092727" w:rsidRPr="005C2D3F" w:rsidRDefault="003C303F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2561</w:t>
            </w:r>
          </w:p>
        </w:tc>
      </w:tr>
      <w:tr w:rsidR="00092727" w:rsidRPr="005C2D3F" w14:paraId="0E9AC7CA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6929471F" w14:textId="77777777" w:rsidR="00092727" w:rsidRPr="005C2D3F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2727" w:rsidRPr="00D220A5" w14:paraId="1277F97C" w14:textId="77777777" w:rsidTr="00092727">
        <w:trPr>
          <w:cantSplit/>
        </w:trPr>
        <w:tc>
          <w:tcPr>
            <w:tcW w:w="6354" w:type="dxa"/>
            <w:shd w:val="clear" w:color="auto" w:fill="auto"/>
          </w:tcPr>
          <w:p w14:paraId="62EF5AA3" w14:textId="77777777" w:rsidR="00092727" w:rsidRPr="005C2D3F" w:rsidRDefault="00092727" w:rsidP="00092727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5259AD5D" w:rsidR="00092727" w:rsidRPr="0032373A" w:rsidRDefault="002F2843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2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8,040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092727" w:rsidRPr="0032373A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5E147857" w:rsidR="00092727" w:rsidRPr="0032373A" w:rsidRDefault="003C303F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092727" w:rsidRPr="00323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710</w:t>
            </w:r>
          </w:p>
        </w:tc>
      </w:tr>
      <w:tr w:rsidR="00092727" w:rsidRPr="005C2D3F" w14:paraId="6DB3E79F" w14:textId="77777777" w:rsidTr="00092727">
        <w:trPr>
          <w:cantSplit/>
        </w:trPr>
        <w:tc>
          <w:tcPr>
            <w:tcW w:w="6354" w:type="dxa"/>
          </w:tcPr>
          <w:p w14:paraId="1FAACB3D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092727" w:rsidRPr="0032373A" w:rsidRDefault="00092727" w:rsidP="00092727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092727" w:rsidRPr="0032373A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092727" w:rsidRPr="0032373A" w:rsidRDefault="00092727" w:rsidP="00092727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EB529D" w14:paraId="49B1EA4F" w14:textId="77777777" w:rsidTr="00092727">
        <w:trPr>
          <w:cantSplit/>
        </w:trPr>
        <w:tc>
          <w:tcPr>
            <w:tcW w:w="6354" w:type="dxa"/>
          </w:tcPr>
          <w:p w14:paraId="29C9A5F1" w14:textId="77777777" w:rsidR="00092727" w:rsidRPr="005C2D3F" w:rsidRDefault="00092727" w:rsidP="00092727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04" w:type="dxa"/>
            <w:vAlign w:val="bottom"/>
          </w:tcPr>
          <w:p w14:paraId="37EFC6AC" w14:textId="2E971015" w:rsidR="00092727" w:rsidRPr="0032373A" w:rsidRDefault="00631D8F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  <w:tc>
          <w:tcPr>
            <w:tcW w:w="227" w:type="dxa"/>
          </w:tcPr>
          <w:p w14:paraId="04A59033" w14:textId="77777777" w:rsidR="00092727" w:rsidRPr="0032373A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51C9E914" w:rsidR="00092727" w:rsidRPr="005D7A92" w:rsidRDefault="003C303F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92727" w:rsidRPr="003237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107</w:t>
            </w:r>
          </w:p>
        </w:tc>
      </w:tr>
      <w:tr w:rsidR="00092727" w:rsidRPr="005C2D3F" w14:paraId="1B785A4B" w14:textId="77777777" w:rsidTr="00092727">
        <w:trPr>
          <w:cantSplit/>
        </w:trPr>
        <w:tc>
          <w:tcPr>
            <w:tcW w:w="6354" w:type="dxa"/>
          </w:tcPr>
          <w:p w14:paraId="4976B04A" w14:textId="77777777" w:rsidR="00092727" w:rsidRPr="005C2D3F" w:rsidRDefault="00092727" w:rsidP="00092727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555C9B94" w:rsidR="00092727" w:rsidRPr="0032373A" w:rsidRDefault="002F2843" w:rsidP="000927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092727" w:rsidRPr="0032373A" w:rsidRDefault="00092727" w:rsidP="00092727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77777777" w:rsidR="00092727" w:rsidRPr="005D7A92" w:rsidRDefault="00092727" w:rsidP="000927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237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727" w:rsidRPr="005C2D3F" w14:paraId="0F07E5B1" w14:textId="77777777" w:rsidTr="00092727">
        <w:trPr>
          <w:cantSplit/>
        </w:trPr>
        <w:tc>
          <w:tcPr>
            <w:tcW w:w="6354" w:type="dxa"/>
          </w:tcPr>
          <w:p w14:paraId="732CBF91" w14:textId="77777777" w:rsidR="00092727" w:rsidRPr="005C2D3F" w:rsidRDefault="00092727" w:rsidP="00092727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7450BD68" w:rsidR="00092727" w:rsidRPr="005C2D3F" w:rsidRDefault="00631D8F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1,330</w:t>
            </w:r>
          </w:p>
        </w:tc>
        <w:tc>
          <w:tcPr>
            <w:tcW w:w="227" w:type="dxa"/>
          </w:tcPr>
          <w:p w14:paraId="14EF251C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6D10BB63" w:rsidR="00092727" w:rsidRPr="005D7A92" w:rsidRDefault="003C303F" w:rsidP="0009272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107</w:t>
            </w:r>
          </w:p>
        </w:tc>
      </w:tr>
    </w:tbl>
    <w:p w14:paraId="3D036575" w14:textId="77777777" w:rsidR="00092727" w:rsidRPr="005C2D3F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4854ADE4" w:rsidR="00312513" w:rsidRDefault="00312513" w:rsidP="00FF650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BF7709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  <w:r w:rsidR="00E31F6F" w:rsidRPr="00BF7709">
        <w:rPr>
          <w:rFonts w:asciiTheme="majorBidi" w:hAnsiTheme="majorBidi" w:cstheme="majorBidi" w:hint="cs"/>
          <w:i w:val="0"/>
          <w:iCs w:val="0"/>
          <w:cs/>
        </w:rPr>
        <w:t xml:space="preserve"> </w:t>
      </w:r>
    </w:p>
    <w:p w14:paraId="08DE41A8" w14:textId="77777777" w:rsidR="00161FB1" w:rsidRPr="00BF7709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3334E8" w14:paraId="22BBF916" w14:textId="77777777" w:rsidTr="00312513">
        <w:tc>
          <w:tcPr>
            <w:tcW w:w="2797" w:type="pct"/>
          </w:tcPr>
          <w:p w14:paraId="13ED9779" w14:textId="77777777" w:rsidR="00312513" w:rsidRPr="003334E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3334E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77777777" w:rsidR="00312513" w:rsidRPr="003334E8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3334E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3334E8" w14:paraId="6D63CCD5" w14:textId="77777777" w:rsidTr="00312513">
        <w:tc>
          <w:tcPr>
            <w:tcW w:w="2797" w:type="pct"/>
          </w:tcPr>
          <w:p w14:paraId="204F931E" w14:textId="731E2A50" w:rsidR="00312513" w:rsidRPr="003334E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3334E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5F694018" w:rsidR="00312513" w:rsidRPr="003218B6" w:rsidRDefault="003C303F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E8C64DF" w14:textId="77777777" w:rsidR="00312513" w:rsidRPr="003218B6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43D5F0FA" w:rsidR="00312513" w:rsidRPr="003218B6" w:rsidRDefault="003C303F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312513" w:rsidRPr="003334E8" w14:paraId="5BEFF57E" w14:textId="77777777" w:rsidTr="00312513">
        <w:tc>
          <w:tcPr>
            <w:tcW w:w="2797" w:type="pct"/>
          </w:tcPr>
          <w:p w14:paraId="28B5E724" w14:textId="77777777" w:rsidR="00312513" w:rsidRPr="003334E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3334E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77777777" w:rsidR="00312513" w:rsidRPr="003334E8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A9A" w:rsidRPr="003334E8" w14:paraId="5D9C722C" w14:textId="77777777" w:rsidTr="00312513">
        <w:tc>
          <w:tcPr>
            <w:tcW w:w="2797" w:type="pct"/>
          </w:tcPr>
          <w:p w14:paraId="1FA9CBFA" w14:textId="01307785" w:rsidR="00F05A9A" w:rsidRPr="003334E8" w:rsidRDefault="00F05A9A" w:rsidP="00F05A9A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F05A9A" w:rsidRPr="003334E8" w:rsidRDefault="00F05A9A" w:rsidP="00F05A9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0EC2D5F9" w:rsidR="00F05A9A" w:rsidRPr="003334E8" w:rsidRDefault="003C303F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600A5" w:rsidRPr="00B60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033</w:t>
            </w:r>
            <w:r w:rsidR="00B600A5" w:rsidRPr="00B600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47" w:type="pct"/>
          </w:tcPr>
          <w:p w14:paraId="055BCC3D" w14:textId="77777777" w:rsidR="00F05A9A" w:rsidRPr="003334E8" w:rsidRDefault="00F05A9A" w:rsidP="00F05A9A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7A1D8A69" w:rsidR="00F05A9A" w:rsidRPr="003334E8" w:rsidRDefault="003C303F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5A9A" w:rsidRPr="002C5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F05A9A" w:rsidRPr="002C54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F05A9A" w:rsidRPr="003334E8" w14:paraId="20D04B16" w14:textId="77777777" w:rsidTr="00312513">
        <w:tc>
          <w:tcPr>
            <w:tcW w:w="2797" w:type="pct"/>
          </w:tcPr>
          <w:p w14:paraId="55D4E33E" w14:textId="21812E1F" w:rsidR="00F05A9A" w:rsidRPr="003334E8" w:rsidRDefault="00F05A9A" w:rsidP="00F05A9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1E9285" w14:textId="77777777" w:rsidR="00F05A9A" w:rsidRPr="003334E8" w:rsidRDefault="00F05A9A" w:rsidP="00F05A9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3B1F7AD9" w:rsidR="00F05A9A" w:rsidRPr="003334E8" w:rsidRDefault="00E935A2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3,153,770</w:t>
            </w:r>
          </w:p>
        </w:tc>
        <w:tc>
          <w:tcPr>
            <w:tcW w:w="147" w:type="pct"/>
          </w:tcPr>
          <w:p w14:paraId="287E62CC" w14:textId="77777777" w:rsidR="00F05A9A" w:rsidRPr="003334E8" w:rsidRDefault="00F05A9A" w:rsidP="00F05A9A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02CA0C02" w:rsidR="00F05A9A" w:rsidRPr="003334E8" w:rsidRDefault="003C303F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5A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F05A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F05A9A" w:rsidRPr="003334E8" w14:paraId="7A7F8F4E" w14:textId="77777777" w:rsidTr="00312513">
        <w:tc>
          <w:tcPr>
            <w:tcW w:w="2797" w:type="pct"/>
          </w:tcPr>
          <w:p w14:paraId="4C34DD45" w14:textId="73D32A88" w:rsidR="00F05A9A" w:rsidRDefault="00F05A9A" w:rsidP="00F05A9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231986F2" w14:textId="77777777" w:rsidR="00F05A9A" w:rsidRPr="003334E8" w:rsidRDefault="00F05A9A" w:rsidP="00F05A9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55AB474" w14:textId="41B8BD1C" w:rsidR="00F05A9A" w:rsidRPr="003334E8" w:rsidRDefault="00E935A2" w:rsidP="00E935A2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C98502" w14:textId="77777777" w:rsidR="00F05A9A" w:rsidRPr="003334E8" w:rsidRDefault="00F05A9A" w:rsidP="00F05A9A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500606B" w14:textId="5BA30F64" w:rsidR="00F05A9A" w:rsidRPr="003334E8" w:rsidRDefault="00F05A9A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</w:rPr>
              <w:t>837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05A9A" w:rsidRPr="003334E8" w14:paraId="3D839476" w14:textId="77777777" w:rsidTr="00312513">
        <w:tc>
          <w:tcPr>
            <w:tcW w:w="2797" w:type="pct"/>
          </w:tcPr>
          <w:p w14:paraId="71DD3F24" w14:textId="105B2B42" w:rsidR="00F05A9A" w:rsidRPr="003334E8" w:rsidRDefault="00C20774" w:rsidP="00F05A9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713A5C">
              <w:rPr>
                <w:rFonts w:hint="cs"/>
                <w:sz w:val="30"/>
                <w:szCs w:val="30"/>
                <w:cs/>
              </w:rPr>
              <w:t>กลับรายการ</w:t>
            </w:r>
            <w:r w:rsidR="00A87825">
              <w:rPr>
                <w:rFonts w:hint="cs"/>
                <w:sz w:val="30"/>
                <w:szCs w:val="30"/>
                <w:cs/>
              </w:rPr>
              <w:t>ขาดทุนจาก</w:t>
            </w:r>
            <w:r w:rsidR="00F05A9A" w:rsidRPr="00713A5C">
              <w:rPr>
                <w:rFonts w:hint="cs"/>
                <w:sz w:val="30"/>
                <w:szCs w:val="30"/>
                <w:cs/>
              </w:rPr>
              <w:t>การ</w:t>
            </w:r>
            <w:r w:rsidR="00F05A9A" w:rsidRPr="005C2D3F">
              <w:rPr>
                <w:rFonts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9" w:type="pct"/>
          </w:tcPr>
          <w:p w14:paraId="4FCC321A" w14:textId="77777777" w:rsidR="00F05A9A" w:rsidRPr="003334E8" w:rsidRDefault="00F05A9A" w:rsidP="00F05A9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7AAEA2E" w14:textId="673BB2B0" w:rsidR="00F05A9A" w:rsidRPr="00621437" w:rsidRDefault="00E935A2" w:rsidP="00F05A9A">
            <w:pPr>
              <w:pStyle w:val="BodyText"/>
              <w:tabs>
                <w:tab w:val="decimal" w:pos="109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E6E5A4" w14:textId="77777777" w:rsidR="00F05A9A" w:rsidRPr="003334E8" w:rsidRDefault="00F05A9A" w:rsidP="00F05A9A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F0492E2" w14:textId="1BD16B03" w:rsidR="00F05A9A" w:rsidRPr="00621437" w:rsidRDefault="003C303F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05A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F05A9A" w:rsidRPr="003334E8" w14:paraId="38292579" w14:textId="77777777" w:rsidTr="00312513">
        <w:tc>
          <w:tcPr>
            <w:tcW w:w="2797" w:type="pct"/>
          </w:tcPr>
          <w:p w14:paraId="3331FF76" w14:textId="480A9CD5" w:rsidR="00F05A9A" w:rsidRPr="003334E8" w:rsidRDefault="00F05A9A" w:rsidP="00F05A9A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F05A9A" w:rsidRPr="003334E8" w:rsidRDefault="00F05A9A" w:rsidP="00F05A9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6EFD6685" w:rsidR="00F05A9A" w:rsidRPr="002B7E0C" w:rsidRDefault="00E935A2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6,187,578</w:t>
            </w:r>
          </w:p>
        </w:tc>
        <w:tc>
          <w:tcPr>
            <w:tcW w:w="147" w:type="pct"/>
          </w:tcPr>
          <w:p w14:paraId="40DDC02C" w14:textId="77777777" w:rsidR="00F05A9A" w:rsidRPr="003334E8" w:rsidRDefault="00F05A9A" w:rsidP="00F05A9A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2D5BC8C8" w:rsidR="00F05A9A" w:rsidRPr="003334E8" w:rsidRDefault="003C303F" w:rsidP="00F05A9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</w:t>
            </w:r>
            <w:r w:rsidR="00F05A9A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033</w:t>
            </w:r>
            <w:r w:rsidR="00F05A9A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808</w:t>
            </w:r>
          </w:p>
        </w:tc>
      </w:tr>
    </w:tbl>
    <w:p w14:paraId="1D8F636F" w14:textId="77777777" w:rsidR="00312513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77777777" w:rsidR="00312513" w:rsidRDefault="00312513" w:rsidP="00312513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3E95E0B7" w14:textId="383C19BA" w:rsidR="00312513" w:rsidRPr="004C29FE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Pr="00EA3C25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3C303F" w:rsidRPr="003C303F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77"/>
        <w:tblW w:w="9362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747"/>
        <w:gridCol w:w="940"/>
        <w:gridCol w:w="862"/>
      </w:tblGrid>
      <w:tr w:rsidR="00312513" w:rsidRPr="00A348CB" w14:paraId="7530BD01" w14:textId="77777777" w:rsidTr="00161FB1">
        <w:trPr>
          <w:cantSplit/>
          <w:trHeight w:val="704"/>
          <w:tblHeader/>
        </w:trPr>
        <w:tc>
          <w:tcPr>
            <w:tcW w:w="3230" w:type="dxa"/>
          </w:tcPr>
          <w:p w14:paraId="5A290C1E" w14:textId="77777777" w:rsidR="00312513" w:rsidRPr="00A348CB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73C2D28E" w14:textId="3D3CF7B1" w:rsidR="00312513" w:rsidRPr="00A348CB" w:rsidRDefault="009F3AB8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1A97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41494DD" w14:textId="77777777" w:rsidR="00312513" w:rsidRPr="00A348CB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749F9EC0" w14:textId="77777777" w:rsidR="00312513" w:rsidRPr="00A348C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348C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2A9A1BFF" w14:textId="77777777" w:rsidR="00312513" w:rsidRPr="00A348C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348CB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A348CB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312513" w:rsidRPr="00A348CB" w14:paraId="4C2CA505" w14:textId="77777777" w:rsidTr="00161FB1">
        <w:trPr>
          <w:cantSplit/>
          <w:trHeight w:val="163"/>
        </w:trPr>
        <w:tc>
          <w:tcPr>
            <w:tcW w:w="3230" w:type="dxa"/>
          </w:tcPr>
          <w:p w14:paraId="038AF59A" w14:textId="134B48B9" w:rsidR="00312513" w:rsidRPr="00A348CB" w:rsidRDefault="00312513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04FCD576" w14:textId="77777777" w:rsidR="00312513" w:rsidRPr="00A348CB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295D267" w14:textId="77777777" w:rsidR="00312513" w:rsidRPr="00A348CB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78B59EA5" w14:textId="31ABFC30" w:rsidR="00312513" w:rsidRPr="00A348CB" w:rsidRDefault="003C303F" w:rsidP="00312513">
            <w:pPr>
              <w:jc w:val="center"/>
              <w:rPr>
                <w:rFonts w:asciiTheme="majorBidi" w:hAnsiTheme="majorBidi" w:cstheme="majorBidi"/>
              </w:rPr>
            </w:pPr>
            <w:r w:rsidRPr="003C30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62" w:type="dxa"/>
            <w:vAlign w:val="bottom"/>
          </w:tcPr>
          <w:p w14:paraId="6A940910" w14:textId="6616A77C" w:rsidR="00312513" w:rsidRPr="00A348CB" w:rsidRDefault="003C303F" w:rsidP="00312513">
            <w:pPr>
              <w:jc w:val="center"/>
              <w:rPr>
                <w:rFonts w:asciiTheme="majorBidi" w:hAnsiTheme="majorBidi" w:cstheme="majorBidi"/>
              </w:rPr>
            </w:pPr>
            <w:r w:rsidRPr="003C303F">
              <w:rPr>
                <w:rFonts w:asciiTheme="majorBidi" w:hAnsiTheme="majorBidi" w:cstheme="majorBidi"/>
              </w:rPr>
              <w:t>2561</w:t>
            </w:r>
          </w:p>
        </w:tc>
      </w:tr>
      <w:tr w:rsidR="00C100FF" w:rsidRPr="00A348CB" w14:paraId="2323BB18" w14:textId="77777777" w:rsidTr="00161FB1">
        <w:trPr>
          <w:cantSplit/>
          <w:trHeight w:val="163"/>
        </w:trPr>
        <w:tc>
          <w:tcPr>
            <w:tcW w:w="3230" w:type="dxa"/>
          </w:tcPr>
          <w:p w14:paraId="658A18AF" w14:textId="0FC4FDDA" w:rsidR="00C100FF" w:rsidRPr="00A348CB" w:rsidRDefault="00C100FF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348C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DE1E9AE" w14:textId="77777777" w:rsidR="00C100FF" w:rsidRPr="00A348CB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ECEBEEE" w14:textId="77777777" w:rsidR="00C100FF" w:rsidRPr="00A348CB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3C7FA114" w14:textId="77777777" w:rsidR="00C100FF" w:rsidRPr="003C303F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vAlign w:val="bottom"/>
          </w:tcPr>
          <w:p w14:paraId="07535655" w14:textId="77777777" w:rsidR="00C100FF" w:rsidRPr="003C303F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B600A5" w:rsidRPr="002B7E0C" w14:paraId="79BAEF6D" w14:textId="77777777" w:rsidTr="00161FB1">
        <w:trPr>
          <w:cantSplit/>
          <w:trHeight w:val="315"/>
        </w:trPr>
        <w:tc>
          <w:tcPr>
            <w:tcW w:w="3230" w:type="dxa"/>
          </w:tcPr>
          <w:p w14:paraId="67C39478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5523AFC3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51AA275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79D73B71" w14:textId="62924D45" w:rsidR="00B600A5" w:rsidRPr="002B7E0C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51104F31" w14:textId="3E5F5BDC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2AFA613E" w14:textId="77777777" w:rsidTr="00161FB1">
        <w:trPr>
          <w:cantSplit/>
          <w:trHeight w:val="315"/>
        </w:trPr>
        <w:tc>
          <w:tcPr>
            <w:tcW w:w="3230" w:type="dxa"/>
          </w:tcPr>
          <w:p w14:paraId="138026A1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14:paraId="3656B60C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792AFBE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ผลิตและจำหน่ายผลิตภัณฑ์ส่วนบุคคล</w:t>
            </w:r>
          </w:p>
        </w:tc>
        <w:tc>
          <w:tcPr>
            <w:tcW w:w="940" w:type="dxa"/>
          </w:tcPr>
          <w:p w14:paraId="116CED82" w14:textId="0A641BB7" w:rsidR="00B600A5" w:rsidRPr="002B7E0C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1AE053C5" w14:textId="247F2C50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27525BF1" w14:textId="77777777" w:rsidTr="00161FB1">
        <w:trPr>
          <w:cantSplit/>
          <w:trHeight w:val="325"/>
        </w:trPr>
        <w:tc>
          <w:tcPr>
            <w:tcW w:w="3230" w:type="dxa"/>
          </w:tcPr>
          <w:p w14:paraId="62715599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14:paraId="30EDB2C3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9EFB710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6C4E9A94" w14:textId="00C7CB2F" w:rsidR="00B600A5" w:rsidRPr="002B7E0C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1E8D21B2" w14:textId="6FEF3689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50F35E4A" w14:textId="77777777" w:rsidTr="00161FB1">
        <w:trPr>
          <w:cantSplit/>
          <w:trHeight w:val="315"/>
        </w:trPr>
        <w:tc>
          <w:tcPr>
            <w:tcW w:w="3230" w:type="dxa"/>
          </w:tcPr>
          <w:p w14:paraId="1D9E01D2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14:paraId="51B8A3E3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3742A0F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A7E5F30" w14:textId="34BF89D9" w:rsidR="00B600A5" w:rsidRPr="002B7E0C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2D1670D5" w14:textId="3C3D9BC6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4A214B73" w14:textId="77777777" w:rsidTr="00161FB1">
        <w:trPr>
          <w:cantSplit/>
          <w:trHeight w:val="315"/>
        </w:trPr>
        <w:tc>
          <w:tcPr>
            <w:tcW w:w="3230" w:type="dxa"/>
          </w:tcPr>
          <w:p w14:paraId="23751E97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14:paraId="5F235B4C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A7267A5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41FF1A81" w14:textId="3E69874A" w:rsidR="00B600A5" w:rsidRPr="002B7E0C" w:rsidRDefault="003C303F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862" w:type="dxa"/>
          </w:tcPr>
          <w:p w14:paraId="72A8A07A" w14:textId="3BA774C8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00A5" w:rsidRPr="002B7E0C" w14:paraId="672CC4C9" w14:textId="77777777" w:rsidTr="00161FB1">
        <w:trPr>
          <w:cantSplit/>
          <w:trHeight w:val="330"/>
        </w:trPr>
        <w:tc>
          <w:tcPr>
            <w:tcW w:w="3230" w:type="dxa"/>
          </w:tcPr>
          <w:p w14:paraId="7A58609A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14:paraId="2B7EEE61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F8BD196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71F432DE" w14:textId="36703802" w:rsidR="00B600A5" w:rsidRPr="00CA41DA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CA41D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40506483" w14:textId="7672FEB7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B600A5" w:rsidRPr="002B7E0C" w14:paraId="4E60140E" w14:textId="77777777" w:rsidTr="00161FB1">
        <w:trPr>
          <w:cantSplit/>
          <w:trHeight w:val="315"/>
        </w:trPr>
        <w:tc>
          <w:tcPr>
            <w:tcW w:w="3230" w:type="dxa"/>
          </w:tcPr>
          <w:p w14:paraId="3B8652FF" w14:textId="77777777" w:rsidR="00B600A5" w:rsidRPr="002B7E0C" w:rsidRDefault="00B600A5" w:rsidP="00B600A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14:paraId="2B2AE3C5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770BBF5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2AE7731B" w14:textId="3DFF2084" w:rsidR="00B600A5" w:rsidRPr="00994142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0C37A921" w14:textId="37CD240C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29E7D1A4" w14:textId="77777777" w:rsidTr="00161FB1">
        <w:trPr>
          <w:cantSplit/>
          <w:trHeight w:val="315"/>
        </w:trPr>
        <w:tc>
          <w:tcPr>
            <w:tcW w:w="3230" w:type="dxa"/>
          </w:tcPr>
          <w:p w14:paraId="56EE3859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14:paraId="0BF49151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07781E1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43BE6A15" w14:textId="38462F84" w:rsidR="00B600A5" w:rsidRPr="00994142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7AF87D32" w14:textId="5CAE78F4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1476006F" w14:textId="77777777" w:rsidTr="00161FB1">
        <w:trPr>
          <w:cantSplit/>
          <w:trHeight w:val="315"/>
        </w:trPr>
        <w:tc>
          <w:tcPr>
            <w:tcW w:w="3230" w:type="dxa"/>
          </w:tcPr>
          <w:p w14:paraId="3D623866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14:paraId="7C1A8741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0C3BF87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0975BB6" w14:textId="707C56A9" w:rsidR="00B600A5" w:rsidRPr="00994142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19A61B67" w14:textId="6BB3D80A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600A5" w:rsidRPr="002B7E0C" w14:paraId="4A24094D" w14:textId="77777777" w:rsidTr="00161FB1">
        <w:trPr>
          <w:cantSplit/>
          <w:trHeight w:val="315"/>
        </w:trPr>
        <w:tc>
          <w:tcPr>
            <w:tcW w:w="3230" w:type="dxa"/>
          </w:tcPr>
          <w:p w14:paraId="0DFB56C7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14:paraId="7E3CC976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14:paraId="7D09A468" w14:textId="77777777" w:rsidR="00B600A5" w:rsidRPr="002B7E0C" w:rsidRDefault="00B600A5" w:rsidP="00B600A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75F52363" w14:textId="11FB00E5" w:rsidR="00B600A5" w:rsidRPr="00994142" w:rsidRDefault="003C303F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85B85AC" w14:textId="6170369B" w:rsidR="00B600A5" w:rsidRPr="002B7E0C" w:rsidRDefault="003C303F" w:rsidP="00B600A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600A5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4E73D49C" w14:textId="77777777" w:rsidTr="006B433D">
        <w:trPr>
          <w:cantSplit/>
          <w:trHeight w:val="647"/>
        </w:trPr>
        <w:tc>
          <w:tcPr>
            <w:tcW w:w="3230" w:type="dxa"/>
          </w:tcPr>
          <w:p w14:paraId="6385A570" w14:textId="2BC5769D" w:rsidR="000D1A97" w:rsidRPr="000D1A97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highlight w:val="red"/>
                <w:lang w:val="en-US"/>
              </w:rPr>
            </w:pPr>
            <w:r w:rsidRPr="00E935A2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1928AB0F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0D1A97" w:rsidRPr="002B7E0C" w:rsidRDefault="000D1A97" w:rsidP="000D1A97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2B1EE8B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7F18F4E7" w14:textId="4A265F69" w:rsidR="000D1A97" w:rsidRPr="00994142" w:rsidRDefault="005308CE" w:rsidP="00CA41DA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D1A97"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D1A97"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E935A2" w:rsidRPr="00285B4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85B4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935A2" w:rsidRPr="00285B4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7B783AC7" w14:textId="5150F934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43FDAACF" w14:textId="77777777" w:rsidTr="00161FB1">
        <w:trPr>
          <w:cantSplit/>
          <w:trHeight w:val="315"/>
        </w:trPr>
        <w:tc>
          <w:tcPr>
            <w:tcW w:w="3230" w:type="dxa"/>
          </w:tcPr>
          <w:p w14:paraId="4CB0494D" w14:textId="6C0C6E36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21F8E6A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64B4E8FC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0B5AE95C" w14:textId="26446FED" w:rsidR="000D1A97" w:rsidRPr="00CA41DA" w:rsidRDefault="000D1A97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41D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39B731C8" w14:textId="11066339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79AD8CDC" w14:textId="77777777" w:rsidTr="00161FB1">
        <w:trPr>
          <w:cantSplit/>
          <w:trHeight w:val="330"/>
        </w:trPr>
        <w:tc>
          <w:tcPr>
            <w:tcW w:w="3230" w:type="dxa"/>
          </w:tcPr>
          <w:p w14:paraId="758EA947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</w:tcPr>
          <w:p w14:paraId="7D01001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A6CDFB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DCEA72D" w14:textId="36E7EE52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6BF03852" w14:textId="176825BE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6C87A8C4" w14:textId="77777777" w:rsidTr="00161FB1">
        <w:trPr>
          <w:cantSplit/>
          <w:trHeight w:val="330"/>
        </w:trPr>
        <w:tc>
          <w:tcPr>
            <w:tcW w:w="3230" w:type="dxa"/>
          </w:tcPr>
          <w:p w14:paraId="1201C37E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</w:tcPr>
          <w:p w14:paraId="68B57E1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B2C625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6683D1B" w14:textId="5E299BA6" w:rsidR="000D1A97" w:rsidRPr="00CA41DA" w:rsidRDefault="000D1A97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62" w:type="dxa"/>
          </w:tcPr>
          <w:p w14:paraId="67FCE91B" w14:textId="2CBAD3AB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D1A97" w:rsidRPr="002B7E0C" w14:paraId="59170454" w14:textId="77777777" w:rsidTr="00161FB1">
        <w:trPr>
          <w:cantSplit/>
          <w:trHeight w:val="330"/>
        </w:trPr>
        <w:tc>
          <w:tcPr>
            <w:tcW w:w="3230" w:type="dxa"/>
          </w:tcPr>
          <w:p w14:paraId="2B625FFD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14:paraId="78093F41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CC925B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4177CB5" w14:textId="6B8A8CED" w:rsidR="000D1A97" w:rsidRPr="00CA41DA" w:rsidRDefault="000D1A97" w:rsidP="00CA41DA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1DA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862" w:type="dxa"/>
          </w:tcPr>
          <w:p w14:paraId="741808D0" w14:textId="044ABF56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0D1A97" w:rsidRPr="002B7E0C" w14:paraId="51AAD979" w14:textId="77777777" w:rsidTr="00161FB1">
        <w:trPr>
          <w:cantSplit/>
          <w:trHeight w:val="330"/>
        </w:trPr>
        <w:tc>
          <w:tcPr>
            <w:tcW w:w="3230" w:type="dxa"/>
          </w:tcPr>
          <w:p w14:paraId="630DF297" w14:textId="6C664B64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เอฟซี 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2017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</w:tcPr>
          <w:p w14:paraId="29207029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C7B9E8C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D7E4FE8" w14:textId="15F19B4F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1CC321A" w14:textId="55849190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4287509F" w14:textId="77777777" w:rsidTr="00161FB1">
        <w:trPr>
          <w:cantSplit/>
          <w:trHeight w:val="330"/>
        </w:trPr>
        <w:tc>
          <w:tcPr>
            <w:tcW w:w="3230" w:type="dxa"/>
          </w:tcPr>
          <w:p w14:paraId="2265E27B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</w:tcPr>
          <w:p w14:paraId="39AE554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0D1A97" w:rsidRPr="002B7E0C" w:rsidRDefault="000D1A97" w:rsidP="000D1A97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3FC79F70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83C6453" w14:textId="48671DAE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6FE1BFC8" w14:textId="5E3805F1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59376C77" w14:textId="77777777" w:rsidTr="00161FB1">
        <w:trPr>
          <w:cantSplit/>
          <w:trHeight w:val="330"/>
        </w:trPr>
        <w:tc>
          <w:tcPr>
            <w:tcW w:w="3230" w:type="dxa"/>
          </w:tcPr>
          <w:p w14:paraId="5C2CAC11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38D1ECE1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6879525F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159F02A" w14:textId="53479E76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25F3314" w14:textId="24D44A75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26B8345F" w14:textId="77777777" w:rsidTr="00161FB1">
        <w:trPr>
          <w:cantSplit/>
          <w:trHeight w:val="330"/>
        </w:trPr>
        <w:tc>
          <w:tcPr>
            <w:tcW w:w="3230" w:type="dxa"/>
          </w:tcPr>
          <w:p w14:paraId="3E49082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</w:tcPr>
          <w:p w14:paraId="12CA3109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14:paraId="71C7E595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CBF71A1" w14:textId="52983A4C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776E18F" w14:textId="0D82C9C4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49E6C7DD" w14:textId="77777777" w:rsidTr="00161FB1">
        <w:trPr>
          <w:cantSplit/>
          <w:trHeight w:val="330"/>
        </w:trPr>
        <w:tc>
          <w:tcPr>
            <w:tcW w:w="3230" w:type="dxa"/>
          </w:tcPr>
          <w:p w14:paraId="03BDD916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53DD9CA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0D8E815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4C5555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7726058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222B077E" w14:textId="77777777" w:rsidTr="00161FB1">
        <w:trPr>
          <w:cantSplit/>
          <w:trHeight w:val="330"/>
        </w:trPr>
        <w:tc>
          <w:tcPr>
            <w:tcW w:w="3230" w:type="dxa"/>
          </w:tcPr>
          <w:p w14:paraId="358E5675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309792EF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1EC98CA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AE5F8A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38940906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59A6C4B8" w14:textId="77777777" w:rsidTr="00161FB1">
        <w:trPr>
          <w:cantSplit/>
          <w:trHeight w:val="330"/>
        </w:trPr>
        <w:tc>
          <w:tcPr>
            <w:tcW w:w="3230" w:type="dxa"/>
          </w:tcPr>
          <w:p w14:paraId="67CB3E38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7B1ED530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E5936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A542E08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A76C66B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03938183" w14:textId="77777777" w:rsidTr="00161FB1">
        <w:trPr>
          <w:cantSplit/>
          <w:trHeight w:val="330"/>
        </w:trPr>
        <w:tc>
          <w:tcPr>
            <w:tcW w:w="3230" w:type="dxa"/>
          </w:tcPr>
          <w:p w14:paraId="6DD5BC7B" w14:textId="18A38624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เอ็ม-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3" w:type="dxa"/>
          </w:tcPr>
          <w:p w14:paraId="3BAC9B4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7CD5EC9" w14:textId="61CDC73C" w:rsidR="000D1A97" w:rsidRPr="00285B4A" w:rsidRDefault="000D1A97" w:rsidP="00285B4A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</w:rPr>
            </w:pPr>
            <w:r w:rsidRPr="00285B4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  <w:r w:rsidR="00285B4A" w:rsidRPr="00285B4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85B4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และชำระบัญชี</w:t>
            </w:r>
            <w:r w:rsidR="00285B4A" w:rsidRPr="00285B4A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85B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เสร็จสิ้นแล้วในเดือนธันวาคม </w:t>
            </w:r>
            <w:r w:rsidRPr="00285B4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40" w:type="dxa"/>
          </w:tcPr>
          <w:p w14:paraId="4CBA321D" w14:textId="3A79BFCB" w:rsidR="000D1A97" w:rsidRPr="002B7E0C" w:rsidRDefault="000D1A97" w:rsidP="00CA41DA">
            <w:pPr>
              <w:pStyle w:val="NoSpacing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2" w:type="dxa"/>
          </w:tcPr>
          <w:p w14:paraId="1E216E5C" w14:textId="4FF4352D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D1A97" w:rsidRPr="002B7E0C" w14:paraId="0CE07ED4" w14:textId="77777777" w:rsidTr="00161FB1">
        <w:trPr>
          <w:cantSplit/>
          <w:trHeight w:val="330"/>
        </w:trPr>
        <w:tc>
          <w:tcPr>
            <w:tcW w:w="3230" w:type="dxa"/>
          </w:tcPr>
          <w:p w14:paraId="4CDC3A02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37AA3A2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88541A2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B33B36D" w14:textId="3C522535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97732B1" w14:textId="22A79A2A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27BAD855" w14:textId="77777777" w:rsidTr="00161FB1">
        <w:trPr>
          <w:cantSplit/>
          <w:trHeight w:val="330"/>
        </w:trPr>
        <w:tc>
          <w:tcPr>
            <w:tcW w:w="3230" w:type="dxa"/>
          </w:tcPr>
          <w:p w14:paraId="1B6E4C48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717121A6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1C24BFB0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8DA8972" w14:textId="1EEA017C" w:rsidR="000D1A97" w:rsidRPr="00CA41DA" w:rsidRDefault="000D1A97" w:rsidP="00CA41DA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CA41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2D7B156" w14:textId="61D99506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3346B3C3" w14:textId="77777777" w:rsidTr="00161FB1">
        <w:trPr>
          <w:cantSplit/>
          <w:trHeight w:val="330"/>
        </w:trPr>
        <w:tc>
          <w:tcPr>
            <w:tcW w:w="3230" w:type="dxa"/>
          </w:tcPr>
          <w:p w14:paraId="4609EF2D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062967F8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D8647AB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3785C44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B785AF8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295E381C" w14:textId="77777777" w:rsidTr="00161FB1">
        <w:trPr>
          <w:cantSplit/>
          <w:trHeight w:val="330"/>
        </w:trPr>
        <w:tc>
          <w:tcPr>
            <w:tcW w:w="3230" w:type="dxa"/>
          </w:tcPr>
          <w:p w14:paraId="3A6B073F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Handels</w:t>
            </w:r>
            <w:proofErr w:type="spellEnd"/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3701D9B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D096B6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699A1E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74A52FA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2454EF87" w14:textId="77777777" w:rsidTr="00161FB1">
        <w:trPr>
          <w:cantSplit/>
          <w:trHeight w:val="330"/>
        </w:trPr>
        <w:tc>
          <w:tcPr>
            <w:tcW w:w="3230" w:type="dxa"/>
          </w:tcPr>
          <w:p w14:paraId="1E9B443E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4595CF99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1F49E897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16CB1AF" w14:textId="1BB3CADF" w:rsidR="000D1A97" w:rsidRPr="002B7E0C" w:rsidRDefault="000D1A97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1E975B1" w14:textId="05890E1F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6EB4A553" w14:textId="77777777" w:rsidTr="00161FB1">
        <w:trPr>
          <w:cantSplit/>
          <w:trHeight w:val="330"/>
        </w:trPr>
        <w:tc>
          <w:tcPr>
            <w:tcW w:w="3230" w:type="dxa"/>
          </w:tcPr>
          <w:p w14:paraId="6975DAFE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5F310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3E85221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A37024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311D8BD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63A5189D" w14:textId="77777777" w:rsidTr="00161FB1">
        <w:trPr>
          <w:cantSplit/>
          <w:trHeight w:val="330"/>
        </w:trPr>
        <w:tc>
          <w:tcPr>
            <w:tcW w:w="3230" w:type="dxa"/>
          </w:tcPr>
          <w:p w14:paraId="527790E8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FFEEEA5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216177F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49017AA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46E894E6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1A97" w:rsidRPr="002B7E0C" w14:paraId="542596B9" w14:textId="77777777" w:rsidTr="00161FB1">
        <w:trPr>
          <w:cantSplit/>
          <w:trHeight w:val="704"/>
          <w:tblHeader/>
        </w:trPr>
        <w:tc>
          <w:tcPr>
            <w:tcW w:w="3230" w:type="dxa"/>
          </w:tcPr>
          <w:p w14:paraId="233749C1" w14:textId="77777777" w:rsidR="000D1A97" w:rsidRPr="00E37CB5" w:rsidRDefault="000D1A97" w:rsidP="000D1A9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37CB5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1B153A78" w14:textId="01C17C06" w:rsidR="000D1A97" w:rsidRPr="00E37CB5" w:rsidRDefault="000D1A97" w:rsidP="000D1A9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37CB5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870E0C4" w14:textId="77777777" w:rsidR="000D1A97" w:rsidRPr="00E37CB5" w:rsidRDefault="000D1A97" w:rsidP="000D1A9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37CB5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3D6B8A82" w14:textId="77777777" w:rsidR="000D1A97" w:rsidRPr="002B7E0C" w:rsidRDefault="000D1A97" w:rsidP="000D1A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61AD65C1" w14:textId="77777777" w:rsidR="000D1A97" w:rsidRPr="002B7E0C" w:rsidRDefault="000D1A97" w:rsidP="000D1A9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  <w:t>(</w:t>
            </w:r>
            <w:r w:rsidRPr="002B7E0C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0D1A97" w:rsidRPr="002B7E0C" w14:paraId="718C132F" w14:textId="77777777" w:rsidTr="00161FB1">
        <w:trPr>
          <w:cantSplit/>
          <w:trHeight w:val="163"/>
        </w:trPr>
        <w:tc>
          <w:tcPr>
            <w:tcW w:w="3230" w:type="dxa"/>
          </w:tcPr>
          <w:p w14:paraId="30AEA2E5" w14:textId="77777777" w:rsidR="000D1A97" w:rsidRPr="002B7E0C" w:rsidRDefault="000D1A97" w:rsidP="000D1A9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36ABEE1A" w14:textId="77777777" w:rsidR="000D1A97" w:rsidRPr="002B7E0C" w:rsidRDefault="000D1A97" w:rsidP="000D1A9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CDA3D26" w14:textId="77777777" w:rsidR="000D1A97" w:rsidRPr="002B7E0C" w:rsidRDefault="000D1A97" w:rsidP="000D1A9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B68D59C" w14:textId="097342EC" w:rsidR="000D1A97" w:rsidRPr="002B7E0C" w:rsidRDefault="000D1A97" w:rsidP="000D1A97">
            <w:pPr>
              <w:jc w:val="center"/>
              <w:rPr>
                <w:rFonts w:asciiTheme="majorBidi" w:hAnsiTheme="majorBidi" w:cstheme="majorBidi"/>
              </w:rPr>
            </w:pPr>
            <w:r w:rsidRPr="003C303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862" w:type="dxa"/>
            <w:vAlign w:val="bottom"/>
          </w:tcPr>
          <w:p w14:paraId="5FD7B6C8" w14:textId="5ED12DB8" w:rsidR="000D1A97" w:rsidRPr="002B7E0C" w:rsidRDefault="000D1A97" w:rsidP="000D1A97">
            <w:pPr>
              <w:jc w:val="center"/>
              <w:rPr>
                <w:rFonts w:asciiTheme="majorBidi" w:hAnsiTheme="majorBidi" w:cstheme="majorBidi"/>
              </w:rPr>
            </w:pPr>
            <w:r w:rsidRPr="003C303F">
              <w:rPr>
                <w:rFonts w:asciiTheme="majorBidi" w:hAnsiTheme="majorBidi" w:cstheme="majorBidi"/>
              </w:rPr>
              <w:t>2561</w:t>
            </w:r>
          </w:p>
        </w:tc>
      </w:tr>
      <w:tr w:rsidR="000D1A97" w:rsidRPr="002B7E0C" w14:paraId="285CA70B" w14:textId="77777777" w:rsidTr="00161FB1">
        <w:trPr>
          <w:cantSplit/>
          <w:trHeight w:val="330"/>
        </w:trPr>
        <w:tc>
          <w:tcPr>
            <w:tcW w:w="9362" w:type="dxa"/>
            <w:gridSpan w:val="5"/>
          </w:tcPr>
          <w:p w14:paraId="25C8EDEF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0D1A97" w:rsidRPr="002B7E0C" w14:paraId="723788D7" w14:textId="77777777" w:rsidTr="00161FB1">
        <w:trPr>
          <w:cantSplit/>
          <w:trHeight w:val="330"/>
        </w:trPr>
        <w:tc>
          <w:tcPr>
            <w:tcW w:w="3230" w:type="dxa"/>
          </w:tcPr>
          <w:p w14:paraId="058113D6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2B7E0C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2B7E0C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</w:tcPr>
          <w:p w14:paraId="43E2AD1E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A183076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3D081388" w14:textId="52E49D8D" w:rsidR="000D1A97" w:rsidRPr="002B7E0C" w:rsidRDefault="000D1A97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9E21B20" w14:textId="01EC4D2B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2B7E0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D1A97" w:rsidRPr="002B7E0C" w14:paraId="4CC45C27" w14:textId="77777777" w:rsidTr="00161FB1">
        <w:trPr>
          <w:cantSplit/>
          <w:trHeight w:val="330"/>
        </w:trPr>
        <w:tc>
          <w:tcPr>
            <w:tcW w:w="3230" w:type="dxa"/>
          </w:tcPr>
          <w:p w14:paraId="5789A7CD" w14:textId="5599F7DD" w:rsidR="000D1A97" w:rsidRPr="005C410F" w:rsidRDefault="000D1A97" w:rsidP="000D1A97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</w:tcPr>
          <w:p w14:paraId="56F73B8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5B2FAD6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E4DD350" w14:textId="351ABD48" w:rsidR="000D1A97" w:rsidRPr="00B14280" w:rsidRDefault="000D1A97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28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62" w:type="dxa"/>
          </w:tcPr>
          <w:p w14:paraId="2AB0694C" w14:textId="64358A54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3C303F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  <w:r w:rsidRPr="002B7E0C">
              <w:rPr>
                <w:rFonts w:asciiTheme="majorBidi" w:hAnsiTheme="majorBidi" w:cstheme="majorBidi"/>
                <w:szCs w:val="24"/>
              </w:rPr>
              <w:t>.</w:t>
            </w:r>
            <w:r w:rsidRPr="003C303F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D1A97" w:rsidRPr="002B7E0C" w14:paraId="21EE08A7" w14:textId="77777777" w:rsidTr="00161FB1">
        <w:trPr>
          <w:cantSplit/>
          <w:trHeight w:val="330"/>
        </w:trPr>
        <w:tc>
          <w:tcPr>
            <w:tcW w:w="3230" w:type="dxa"/>
          </w:tcPr>
          <w:p w14:paraId="493D65B3" w14:textId="77777777" w:rsidR="00161FB1" w:rsidRDefault="000D1A97" w:rsidP="000D1A97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5C410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  <w:p w14:paraId="24103251" w14:textId="537355D9" w:rsidR="000D1A97" w:rsidRPr="005C410F" w:rsidRDefault="000D1A97" w:rsidP="00161FB1">
            <w:pPr>
              <w:pStyle w:val="NoSpacing"/>
              <w:ind w:left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C410F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(เดิมชื่อ </w:t>
            </w:r>
            <w:r w:rsidRPr="005C410F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บริษัท โอเมจิน จำกัด</w:t>
            </w:r>
            <w:r w:rsidRPr="005C410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3" w:type="dxa"/>
          </w:tcPr>
          <w:p w14:paraId="1C67015B" w14:textId="77777777" w:rsidR="000D1A97" w:rsidRPr="00501EC3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ABAED1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735E4896" w14:textId="682AD8F7" w:rsidR="000D1A97" w:rsidRPr="00B14280" w:rsidRDefault="000D1A97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28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62" w:type="dxa"/>
          </w:tcPr>
          <w:p w14:paraId="03139955" w14:textId="77777777" w:rsidR="000D1A97" w:rsidRPr="004665B6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D1A97" w:rsidRPr="002B7E0C" w14:paraId="356C351A" w14:textId="77777777" w:rsidTr="00161FB1">
        <w:trPr>
          <w:cantSplit/>
          <w:trHeight w:val="330"/>
        </w:trPr>
        <w:tc>
          <w:tcPr>
            <w:tcW w:w="3230" w:type="dxa"/>
          </w:tcPr>
          <w:p w14:paraId="43CEC00B" w14:textId="0517F69F" w:rsidR="000D1A97" w:rsidRPr="00500E6A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E6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</w:tcPr>
          <w:p w14:paraId="6DAA3A83" w14:textId="035CEFBB" w:rsidR="000D1A97" w:rsidRPr="00500E6A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E6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93AF99" w14:textId="1F6594BB" w:rsidR="000D1A97" w:rsidRPr="00500E6A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E6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5AC44BBC" w14:textId="0A89EC25" w:rsidR="000D1A97" w:rsidRPr="00500E6A" w:rsidRDefault="000D1A97" w:rsidP="00B1428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</w:t>
            </w:r>
            <w:r w:rsidRPr="00B1428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379A4C41" w14:textId="15183A2F" w:rsidR="000D1A97" w:rsidRPr="00500E6A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00E6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D1A97" w:rsidRPr="002B7E0C" w14:paraId="182CADE5" w14:textId="77777777" w:rsidTr="00161FB1">
        <w:trPr>
          <w:cantSplit/>
          <w:trHeight w:val="330"/>
        </w:trPr>
        <w:tc>
          <w:tcPr>
            <w:tcW w:w="3230" w:type="dxa"/>
          </w:tcPr>
          <w:p w14:paraId="723DAD72" w14:textId="77777777" w:rsidR="000D1A97" w:rsidRPr="005C410F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333F3A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3B168C8E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B1B0358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065C260E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2B7E0C" w14:paraId="4B5EB08C" w14:textId="77777777" w:rsidTr="00161FB1">
        <w:trPr>
          <w:cantSplit/>
          <w:trHeight w:val="330"/>
        </w:trPr>
        <w:tc>
          <w:tcPr>
            <w:tcW w:w="9362" w:type="dxa"/>
            <w:gridSpan w:val="5"/>
          </w:tcPr>
          <w:p w14:paraId="133DF7F8" w14:textId="77777777" w:rsidR="000D1A97" w:rsidRPr="00D20CC1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0D1A97" w:rsidRPr="002B7E0C" w14:paraId="26A650AB" w14:textId="77777777" w:rsidTr="00161FB1">
        <w:trPr>
          <w:cantSplit/>
          <w:trHeight w:val="330"/>
        </w:trPr>
        <w:tc>
          <w:tcPr>
            <w:tcW w:w="3230" w:type="dxa"/>
          </w:tcPr>
          <w:p w14:paraId="0AA7C155" w14:textId="77777777" w:rsidR="000D1A97" w:rsidRPr="005C410F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5C410F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5C410F">
              <w:rPr>
                <w:rFonts w:asciiTheme="majorBidi" w:hAnsiTheme="majorBidi" w:cstheme="majorBidi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</w:tcPr>
          <w:p w14:paraId="60B07E84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0D1A97" w:rsidRPr="002B7E0C" w:rsidRDefault="000D1A97" w:rsidP="000D1A97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C3ED1FA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10A0E4E" w14:textId="7D47C40A" w:rsidR="000D1A97" w:rsidRPr="00500E6A" w:rsidRDefault="000D1A97" w:rsidP="00B1428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4280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.00</w:t>
            </w:r>
          </w:p>
        </w:tc>
        <w:tc>
          <w:tcPr>
            <w:tcW w:w="862" w:type="dxa"/>
          </w:tcPr>
          <w:p w14:paraId="59D39FCD" w14:textId="294CC207" w:rsidR="000D1A97" w:rsidRPr="00500E6A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00E6A">
              <w:rPr>
                <w:rFonts w:asciiTheme="majorBidi" w:hAnsiTheme="majorBidi" w:cstheme="majorBidi"/>
                <w:szCs w:val="24"/>
                <w:lang w:bidi="th-TH"/>
              </w:rPr>
              <w:t>85</w:t>
            </w:r>
            <w:r w:rsidRPr="00500E6A">
              <w:rPr>
                <w:rFonts w:asciiTheme="majorBidi" w:hAnsiTheme="majorBidi" w:cstheme="majorBidi"/>
                <w:szCs w:val="24"/>
              </w:rPr>
              <w:t>.</w:t>
            </w:r>
            <w:r w:rsidRPr="00500E6A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D1A97" w:rsidRPr="002B7E0C" w14:paraId="3778A744" w14:textId="77777777" w:rsidTr="006B433D">
        <w:trPr>
          <w:cantSplit/>
          <w:trHeight w:val="330"/>
        </w:trPr>
        <w:tc>
          <w:tcPr>
            <w:tcW w:w="3230" w:type="dxa"/>
          </w:tcPr>
          <w:p w14:paraId="557177C0" w14:textId="43126390" w:rsidR="000D1A97" w:rsidRPr="00500E6A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500E6A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687E9C45" w14:textId="77777777" w:rsidR="000D1A97" w:rsidRPr="00692881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0D1A97" w:rsidRPr="002B7E0C" w:rsidRDefault="000D1A97" w:rsidP="000D1A97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4E87F997" w14:textId="2AEFAB43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E0C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517EFC48" w14:textId="60AC133B" w:rsidR="000D1A97" w:rsidRPr="00500E6A" w:rsidRDefault="000D1A97" w:rsidP="00B14280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500E6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500E6A" w:rsidRPr="00500E6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862" w:type="dxa"/>
          </w:tcPr>
          <w:p w14:paraId="0FA13B9D" w14:textId="61B7D98D" w:rsidR="000D1A97" w:rsidRPr="00500E6A" w:rsidRDefault="000D1A97" w:rsidP="00630C5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00E6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D1A97" w:rsidRPr="002B7E0C" w14:paraId="45C235BC" w14:textId="77777777" w:rsidTr="00161FB1">
        <w:trPr>
          <w:cantSplit/>
          <w:trHeight w:val="315"/>
        </w:trPr>
        <w:tc>
          <w:tcPr>
            <w:tcW w:w="3230" w:type="dxa"/>
          </w:tcPr>
          <w:p w14:paraId="630D0DD2" w14:textId="77777777" w:rsidR="000D1A97" w:rsidRPr="00500E6A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</w:tcPr>
          <w:p w14:paraId="06D809EF" w14:textId="77777777" w:rsidR="000D1A97" w:rsidRPr="00500E6A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00E6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</w:tcPr>
          <w:p w14:paraId="2901C4BB" w14:textId="77777777" w:rsidR="000D1A97" w:rsidRPr="00500E6A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0E6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43E50889" w14:textId="77777777" w:rsidR="000D1A97" w:rsidRPr="00500E6A" w:rsidRDefault="000D1A97" w:rsidP="00B14280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00E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60.00</w:t>
            </w:r>
          </w:p>
        </w:tc>
        <w:tc>
          <w:tcPr>
            <w:tcW w:w="862" w:type="dxa"/>
          </w:tcPr>
          <w:p w14:paraId="44853800" w14:textId="77777777" w:rsidR="000D1A97" w:rsidRPr="00500E6A" w:rsidRDefault="000D1A97" w:rsidP="00285B4A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500E6A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D1A97" w:rsidRPr="002B7E0C" w14:paraId="2A580B43" w14:textId="77777777" w:rsidTr="00161FB1">
        <w:trPr>
          <w:cantSplit/>
          <w:trHeight w:val="330"/>
        </w:trPr>
        <w:tc>
          <w:tcPr>
            <w:tcW w:w="3230" w:type="dxa"/>
          </w:tcPr>
          <w:p w14:paraId="73294E04" w14:textId="77777777" w:rsidR="000D1A97" w:rsidRPr="005C410F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2A2E4B8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E2D24AA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E43B9C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72CFD62A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2B7E0C" w14:paraId="1433F303" w14:textId="77777777" w:rsidTr="00161FB1">
        <w:trPr>
          <w:cantSplit/>
          <w:trHeight w:val="330"/>
        </w:trPr>
        <w:tc>
          <w:tcPr>
            <w:tcW w:w="9362" w:type="dxa"/>
            <w:gridSpan w:val="5"/>
          </w:tcPr>
          <w:p w14:paraId="2AB59C25" w14:textId="77777777" w:rsidR="000D1A97" w:rsidRPr="005C410F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41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5C41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บริษัท โอทูซี จำกัด (เดิมชื่อ </w:t>
            </w:r>
            <w:r w:rsidRPr="005C410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บริษัท โอเมจิน จำกัด</w:t>
            </w:r>
            <w:r w:rsidRPr="005C410F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val="en-US"/>
              </w:rPr>
              <w:t>)</w:t>
            </w:r>
          </w:p>
        </w:tc>
      </w:tr>
      <w:tr w:rsidR="000D1A97" w:rsidRPr="002B7E0C" w14:paraId="109BF9E1" w14:textId="77777777" w:rsidTr="00161FB1">
        <w:trPr>
          <w:cantSplit/>
          <w:trHeight w:val="330"/>
        </w:trPr>
        <w:tc>
          <w:tcPr>
            <w:tcW w:w="3230" w:type="dxa"/>
          </w:tcPr>
          <w:p w14:paraId="27FE7D14" w14:textId="77777777" w:rsidR="000D1A97" w:rsidRPr="005C410F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410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</w:tcPr>
          <w:p w14:paraId="69112A93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29B4017" w14:textId="77777777" w:rsidR="000D1A97" w:rsidRPr="002B7E0C" w:rsidRDefault="000D1A97" w:rsidP="000D1A97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28F68168" w14:textId="7642711E" w:rsidR="000D1A97" w:rsidRPr="002B7E0C" w:rsidRDefault="000D1A97" w:rsidP="00B14280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4280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3C303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3CF3E76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D1A97" w:rsidRPr="002B7E0C" w14:paraId="4E83DCFB" w14:textId="77777777" w:rsidTr="00161FB1">
        <w:trPr>
          <w:cantSplit/>
          <w:trHeight w:val="330"/>
        </w:trPr>
        <w:tc>
          <w:tcPr>
            <w:tcW w:w="3230" w:type="dxa"/>
          </w:tcPr>
          <w:p w14:paraId="4ACDEB61" w14:textId="77777777" w:rsidR="000D1A97" w:rsidRPr="002B7E0C" w:rsidRDefault="000D1A97" w:rsidP="000D1A97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CBBC62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B06D4C5" w14:textId="77777777" w:rsidR="000D1A97" w:rsidRPr="002B7E0C" w:rsidRDefault="000D1A97" w:rsidP="000D1A97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01D42E2" w14:textId="77777777" w:rsidR="000D1A97" w:rsidRPr="002B7E0C" w:rsidRDefault="000D1A97" w:rsidP="000D1A97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2D9BD695" w14:textId="77777777" w:rsidR="000D1A97" w:rsidRPr="002B7E0C" w:rsidRDefault="000D1A97" w:rsidP="000D1A97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D1A97" w:rsidRPr="002B7E0C" w14:paraId="18E1DFD3" w14:textId="77777777" w:rsidTr="00161FB1">
        <w:trPr>
          <w:cantSplit/>
          <w:trHeight w:val="330"/>
        </w:trPr>
        <w:tc>
          <w:tcPr>
            <w:tcW w:w="9362" w:type="dxa"/>
            <w:gridSpan w:val="5"/>
          </w:tcPr>
          <w:p w14:paraId="3A3EDE45" w14:textId="0BAB884D" w:rsidR="000D1A97" w:rsidRPr="00B14280" w:rsidRDefault="00A47B08" w:rsidP="00A47B08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B14280">
              <w:rPr>
                <w:rFonts w:asciiTheme="majorBidi" w:hAnsiTheme="majorBidi" w:cstheme="majorBidi"/>
                <w:szCs w:val="24"/>
                <w:vertAlign w:val="superscript"/>
              </w:rPr>
              <w:t>(1</w:t>
            </w:r>
            <w:r w:rsidR="000D1A97" w:rsidRPr="00B14280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="00A87825" w:rsidRPr="00B14280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="005308CE" w:rsidRPr="00B14280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8.50 และถือหุ้นโดย </w:t>
            </w:r>
            <w:proofErr w:type="spellStart"/>
            <w:r w:rsidR="005308CE" w:rsidRPr="00B14280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="005308CE" w:rsidRPr="00B14280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="005308CE" w:rsidRPr="00B14280">
              <w:rPr>
                <w:rFonts w:asciiTheme="majorBidi" w:hAnsiTheme="majorBidi" w:cs="Angsana New"/>
                <w:sz w:val="20"/>
                <w:cs/>
                <w:lang w:bidi="th-TH"/>
              </w:rPr>
              <w:t>ร้อยละ 76.50</w:t>
            </w:r>
            <w:r w:rsidR="005308CE" w:rsidRPr="00B14280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="005308CE" w:rsidRPr="00B14280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="005308CE" w:rsidRPr="00B14280">
              <w:rPr>
                <w:rFonts w:asciiTheme="majorBidi" w:hAnsiTheme="majorBidi" w:cs="Angsana New"/>
                <w:sz w:val="20"/>
                <w:lang w:bidi="th-TH"/>
              </w:rPr>
              <w:t>85.00</w:t>
            </w:r>
          </w:p>
        </w:tc>
      </w:tr>
    </w:tbl>
    <w:p w14:paraId="33C174A2" w14:textId="77777777" w:rsidR="00312513" w:rsidRPr="00692881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692881" w:rsidSect="00312513">
          <w:head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1FA43076" w14:textId="471E34FC" w:rsidR="00312513" w:rsidRPr="009B363A" w:rsidRDefault="00312513" w:rsidP="00312513">
      <w:pPr>
        <w:spacing w:line="240" w:lineRule="auto"/>
        <w:ind w:left="806" w:right="-43" w:hanging="536"/>
        <w:rPr>
          <w:sz w:val="30"/>
          <w:szCs w:val="30"/>
          <w:cs/>
        </w:rPr>
      </w:pPr>
      <w:r w:rsidRPr="00F9331A">
        <w:rPr>
          <w:sz w:val="30"/>
          <w:szCs w:val="30"/>
          <w:cs/>
        </w:rPr>
        <w:lastRenderedPageBreak/>
        <w:t>เงินลงทุนในบริษัทย่อย ณ วันที่</w:t>
      </w:r>
      <w:r w:rsidR="00A5698A" w:rsidRPr="00F9331A">
        <w:rPr>
          <w:rFonts w:hint="cs"/>
          <w:sz w:val="30"/>
          <w:szCs w:val="30"/>
          <w:cs/>
        </w:rPr>
        <w:t xml:space="preserve"> </w:t>
      </w:r>
      <w:r w:rsidR="003C303F" w:rsidRPr="003C303F">
        <w:rPr>
          <w:sz w:val="30"/>
          <w:szCs w:val="30"/>
        </w:rPr>
        <w:t>31</w:t>
      </w:r>
      <w:r w:rsidR="00A5698A" w:rsidRPr="00F9331A">
        <w:rPr>
          <w:sz w:val="30"/>
          <w:szCs w:val="30"/>
        </w:rPr>
        <w:t xml:space="preserve"> </w:t>
      </w:r>
      <w:r w:rsidR="00A5698A" w:rsidRPr="00F9331A">
        <w:rPr>
          <w:rFonts w:hint="cs"/>
          <w:sz w:val="30"/>
          <w:szCs w:val="30"/>
          <w:cs/>
        </w:rPr>
        <w:t>ธันวาคม</w:t>
      </w:r>
      <w:r w:rsidRPr="00F9331A">
        <w:rPr>
          <w:rFonts w:hint="cs"/>
          <w:sz w:val="30"/>
          <w:szCs w:val="30"/>
          <w:cs/>
        </w:rPr>
        <w:t xml:space="preserve"> </w:t>
      </w:r>
      <w:r w:rsidR="003C303F" w:rsidRPr="003C303F">
        <w:rPr>
          <w:sz w:val="30"/>
          <w:szCs w:val="30"/>
        </w:rPr>
        <w:t>2562</w:t>
      </w:r>
      <w:r w:rsidRPr="00F9331A">
        <w:rPr>
          <w:sz w:val="30"/>
          <w:szCs w:val="30"/>
        </w:rPr>
        <w:t xml:space="preserve"> </w:t>
      </w:r>
      <w:r w:rsidRPr="00F9331A">
        <w:rPr>
          <w:sz w:val="30"/>
          <w:szCs w:val="30"/>
          <w:cs/>
        </w:rPr>
        <w:t xml:space="preserve">และ </w:t>
      </w:r>
      <w:r w:rsidR="003C303F" w:rsidRPr="003C303F">
        <w:rPr>
          <w:sz w:val="30"/>
          <w:szCs w:val="30"/>
        </w:rPr>
        <w:t>2561</w:t>
      </w:r>
      <w:r w:rsidRPr="00F9331A">
        <w:rPr>
          <w:sz w:val="30"/>
          <w:szCs w:val="30"/>
        </w:rPr>
        <w:t xml:space="preserve"> </w:t>
      </w:r>
      <w:r w:rsidRPr="00F9331A">
        <w:rPr>
          <w:sz w:val="30"/>
          <w:szCs w:val="30"/>
          <w:cs/>
        </w:rPr>
        <w:t>และเงินปันผลรับจากเงินลงทุนสำหรับ</w:t>
      </w:r>
      <w:r w:rsidR="009F3AB8" w:rsidRPr="00F9331A">
        <w:rPr>
          <w:rFonts w:hint="cs"/>
          <w:sz w:val="30"/>
          <w:szCs w:val="30"/>
          <w:cs/>
        </w:rPr>
        <w:t>แต่ละปี</w:t>
      </w:r>
      <w:r w:rsidR="00A5698A" w:rsidRPr="00F9331A">
        <w:rPr>
          <w:rFonts w:hint="cs"/>
          <w:sz w:val="30"/>
          <w:szCs w:val="30"/>
          <w:cs/>
        </w:rPr>
        <w:t xml:space="preserve"> </w:t>
      </w:r>
      <w:r w:rsidRPr="00F9331A">
        <w:rPr>
          <w:sz w:val="30"/>
          <w:szCs w:val="30"/>
          <w:cs/>
        </w:rPr>
        <w:t>มีดังนี้</w:t>
      </w:r>
      <w:r w:rsidR="00E31F6F">
        <w:rPr>
          <w:rFonts w:hint="cs"/>
          <w:sz w:val="30"/>
          <w:szCs w:val="30"/>
          <w:cs/>
        </w:rPr>
        <w:t xml:space="preserve"> </w:t>
      </w:r>
    </w:p>
    <w:tbl>
      <w:tblPr>
        <w:tblpPr w:leftFromText="57" w:rightFromText="57" w:vertAnchor="text" w:horzAnchor="margin" w:tblpX="233" w:tblpY="86"/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5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5"/>
        <w:gridCol w:w="20"/>
        <w:gridCol w:w="910"/>
        <w:gridCol w:w="184"/>
        <w:gridCol w:w="919"/>
        <w:gridCol w:w="12"/>
      </w:tblGrid>
      <w:tr w:rsidR="00312513" w:rsidRPr="00BE5BF6" w14:paraId="39734463" w14:textId="77777777" w:rsidTr="00F9331A">
        <w:trPr>
          <w:cantSplit/>
          <w:trHeight w:val="289"/>
          <w:tblHeader/>
        </w:trPr>
        <w:tc>
          <w:tcPr>
            <w:tcW w:w="1161" w:type="pct"/>
          </w:tcPr>
          <w:p w14:paraId="78E3EEE3" w14:textId="77777777" w:rsidR="00312513" w:rsidRPr="00BE5BF6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5B507A5E" w14:textId="77777777" w:rsidR="00312513" w:rsidRPr="00BE5BF6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2513" w:rsidRPr="00BE5BF6" w14:paraId="62CF1FDD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6B2C694" w14:textId="77777777" w:rsidR="00F40B6C" w:rsidRDefault="00F40B6C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135472" w14:textId="74C64E32" w:rsidR="00312513" w:rsidRPr="004A3215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7E9B6204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2A0C3408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3134E50F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5544353B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34BB0EE5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073747B4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6EC67611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4EAC546C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4" w:type="pct"/>
            <w:gridSpan w:val="4"/>
            <w:vAlign w:val="bottom"/>
          </w:tcPr>
          <w:p w14:paraId="728B3DCF" w14:textId="28F677D6" w:rsidR="00312513" w:rsidRPr="002B7E0C" w:rsidRDefault="00312513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="00B655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B655B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23764F" w:rsidRPr="00BE5BF6" w14:paraId="70DD6E4E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023F740" w14:textId="77777777" w:rsidR="0023764F" w:rsidRPr="004D7DBC" w:rsidRDefault="0023764F" w:rsidP="0023764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2ED1329C" w14:textId="6DE7C726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2" w:type="pct"/>
          </w:tcPr>
          <w:p w14:paraId="2A8F54ED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7B9E229" w14:textId="15363500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2" w:type="pct"/>
            <w:gridSpan w:val="2"/>
          </w:tcPr>
          <w:p w14:paraId="11262579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785FFB" w14:textId="08E7BF08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480715E5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2DFD9D1" w14:textId="1563D05D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8" w:type="pct"/>
            <w:gridSpan w:val="2"/>
          </w:tcPr>
          <w:p w14:paraId="70B408C8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5C1C309" w14:textId="1600CAB4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35641D24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BEC4FE" w14:textId="6CAF7A07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5" w:type="pct"/>
          </w:tcPr>
          <w:p w14:paraId="1D983917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3D2E1A6" w14:textId="6A4CC084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5" w:type="pct"/>
          </w:tcPr>
          <w:p w14:paraId="7C278347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E4433E" w14:textId="31107656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98" w:type="pct"/>
            <w:gridSpan w:val="2"/>
          </w:tcPr>
          <w:p w14:paraId="59F44C28" w14:textId="77777777" w:rsidR="0023764F" w:rsidRPr="002B7E0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C1A81F0" w14:textId="7C9C2522" w:rsidR="0023764F" w:rsidRPr="002B7E0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6FF77AC6" w14:textId="77777777" w:rsidR="0023764F" w:rsidRPr="004D7DBC" w:rsidRDefault="0023764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42DECAD" w14:textId="594E7CFC" w:rsidR="0023764F" w:rsidRPr="004D7DBC" w:rsidRDefault="003C303F" w:rsidP="0023764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</w:tr>
      <w:tr w:rsidR="00312513" w:rsidRPr="00BE5BF6" w14:paraId="0E9AD1B4" w14:textId="77777777" w:rsidTr="00F9331A">
        <w:trPr>
          <w:cantSplit/>
          <w:trHeight w:val="227"/>
          <w:tblHeader/>
        </w:trPr>
        <w:tc>
          <w:tcPr>
            <w:tcW w:w="1161" w:type="pct"/>
          </w:tcPr>
          <w:p w14:paraId="79DD8EC8" w14:textId="77777777" w:rsidR="00312513" w:rsidRPr="004D7DBC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43BB96F3" w14:textId="77777777" w:rsidR="00312513" w:rsidRPr="002B7E0C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7D14" w:rsidRPr="00BE5BF6" w14:paraId="267F0C45" w14:textId="77777777" w:rsidTr="00F9331A">
        <w:trPr>
          <w:cantSplit/>
          <w:trHeight w:val="267"/>
        </w:trPr>
        <w:tc>
          <w:tcPr>
            <w:tcW w:w="1161" w:type="pct"/>
            <w:vAlign w:val="bottom"/>
          </w:tcPr>
          <w:p w14:paraId="646BAFAB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123F25B1" w14:textId="75398846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</w:tcPr>
          <w:p w14:paraId="1B95A05D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635D7F1" w14:textId="6773D031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6AAA0F5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1A7D4E" w14:textId="5BDD9B23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3" w:type="pct"/>
          </w:tcPr>
          <w:p w14:paraId="2845DBE0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B10DF3E" w14:textId="02285EF6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71511035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DE7B46B" w14:textId="0DF1BFF6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D014DC1" w14:textId="77777777" w:rsidR="00D77D14" w:rsidRPr="00333B02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10B9A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AE5180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C794037" w14:textId="764209B0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5" w:type="pct"/>
          </w:tcPr>
          <w:p w14:paraId="32A157F8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B8A4B3" w14:textId="1F104B01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98" w:type="pct"/>
            <w:gridSpan w:val="2"/>
          </w:tcPr>
          <w:p w14:paraId="30935E8A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9EA32F" w14:textId="1D795D8C" w:rsidR="00D77D14" w:rsidRPr="00333B02" w:rsidRDefault="00CB2617" w:rsidP="00CB261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7138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63" w:type="pct"/>
          </w:tcPr>
          <w:p w14:paraId="00E70DC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B076A1F" w14:textId="542F53C4" w:rsidR="00D77D14" w:rsidRPr="00EF4AC1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547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865</w:t>
            </w:r>
          </w:p>
        </w:tc>
      </w:tr>
      <w:tr w:rsidR="00D77D14" w:rsidRPr="00BE5BF6" w14:paraId="273BCBB7" w14:textId="77777777" w:rsidTr="00F9331A">
        <w:trPr>
          <w:cantSplit/>
          <w:trHeight w:val="267"/>
        </w:trPr>
        <w:tc>
          <w:tcPr>
            <w:tcW w:w="1161" w:type="pct"/>
          </w:tcPr>
          <w:p w14:paraId="73066C4F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8760A35" w14:textId="619F242C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</w:tcPr>
          <w:p w14:paraId="437288A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BF1D3CD" w14:textId="57413684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2757247C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1F67B0" w14:textId="417863D6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3" w:type="pct"/>
          </w:tcPr>
          <w:p w14:paraId="30D99F15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7B8C1CC" w14:textId="4C632F3F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75EF686D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61C13" w14:textId="0E5E0BC0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FEFF61F" w14:textId="77777777" w:rsidR="00D77D14" w:rsidRPr="00333B02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3C1C86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32A3C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DC32E9D" w14:textId="072F2A78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5" w:type="pct"/>
          </w:tcPr>
          <w:p w14:paraId="73E024F5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8F6C8CE" w14:textId="4E8C98F8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98" w:type="pct"/>
            <w:gridSpan w:val="2"/>
          </w:tcPr>
          <w:p w14:paraId="2E828624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60DDEE" w14:textId="745907A7" w:rsidR="00D77D14" w:rsidRPr="00333B02" w:rsidRDefault="007138CA" w:rsidP="00CB261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199,994</w:t>
            </w:r>
          </w:p>
        </w:tc>
        <w:tc>
          <w:tcPr>
            <w:tcW w:w="63" w:type="pct"/>
          </w:tcPr>
          <w:p w14:paraId="7F2EDEE8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42A5641" w14:textId="3973C80B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673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729</w:t>
            </w:r>
          </w:p>
        </w:tc>
      </w:tr>
      <w:tr w:rsidR="00D77D14" w:rsidRPr="00BE5BF6" w14:paraId="04F484C5" w14:textId="77777777" w:rsidTr="00F9331A">
        <w:trPr>
          <w:cantSplit/>
          <w:trHeight w:val="267"/>
        </w:trPr>
        <w:tc>
          <w:tcPr>
            <w:tcW w:w="1161" w:type="pct"/>
          </w:tcPr>
          <w:p w14:paraId="3C02E5A0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5630032A" w14:textId="458856C9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AF64C8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E1E06F" w14:textId="42AAD889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656BC78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D38C7E" w14:textId="629F0826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3" w:type="pct"/>
          </w:tcPr>
          <w:p w14:paraId="38C1ABE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8ED30CE" w14:textId="0362DA6F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3E76584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D24948C" w14:textId="48F56DE3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F639E04" w14:textId="77777777" w:rsidR="00D77D14" w:rsidRPr="00333B02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BB1F385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D7F6A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C1E4D7F" w14:textId="186DFBBE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5" w:type="pct"/>
          </w:tcPr>
          <w:p w14:paraId="218FB909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A5514" w14:textId="3DF52744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98" w:type="pct"/>
            <w:gridSpan w:val="2"/>
          </w:tcPr>
          <w:p w14:paraId="045EACB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13E6A1" w14:textId="6510A935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98390A4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750E1D5" w14:textId="41BB1D3A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156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999</w:t>
            </w:r>
          </w:p>
        </w:tc>
      </w:tr>
      <w:tr w:rsidR="00D77D14" w:rsidRPr="00BE5BF6" w14:paraId="54F67768" w14:textId="77777777" w:rsidTr="00F9331A">
        <w:trPr>
          <w:cantSplit/>
          <w:trHeight w:val="251"/>
        </w:trPr>
        <w:tc>
          <w:tcPr>
            <w:tcW w:w="1161" w:type="pct"/>
          </w:tcPr>
          <w:p w14:paraId="33962B9F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3143321" w14:textId="7E017C1A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58FA2D96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0B3C0F7" w14:textId="7B8D7B30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5AFE85AB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15AC4F7" w14:textId="29B47BC6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2431B63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237E6EEC" w14:textId="0B823F61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447211ED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72681CB" w14:textId="0A856C98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B4E3AA3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32C5CA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7EB398D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60BA99F" w14:textId="342E24F6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0876F29C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64606D7" w14:textId="3FA41E61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57813A79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AD2208" w14:textId="151FBA23" w:rsidR="00D77D14" w:rsidRPr="00333B02" w:rsidRDefault="00CB2617" w:rsidP="00CB261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660</w:t>
            </w:r>
          </w:p>
        </w:tc>
        <w:tc>
          <w:tcPr>
            <w:tcW w:w="63" w:type="pct"/>
          </w:tcPr>
          <w:p w14:paraId="73FF39DC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15BAC87" w14:textId="0688AF08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787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332</w:t>
            </w:r>
          </w:p>
        </w:tc>
      </w:tr>
      <w:tr w:rsidR="00D77D14" w:rsidRPr="00BE5BF6" w14:paraId="52457BC3" w14:textId="77777777" w:rsidTr="00F9331A">
        <w:trPr>
          <w:cantSplit/>
          <w:trHeight w:val="251"/>
        </w:trPr>
        <w:tc>
          <w:tcPr>
            <w:tcW w:w="1161" w:type="pct"/>
          </w:tcPr>
          <w:p w14:paraId="0E4FABBF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217C857F" w14:textId="2D0115C6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411A1B13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18D7BC0" w14:textId="11E9D377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D1320A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337999CD" w14:textId="1F5F1B4D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B0E2417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488B5F4C" w14:textId="0E58329E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25D3B164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5490772" w14:textId="3BA3AF81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DAF6A25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87DD16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039986B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C990B6E" w14:textId="0E5827D3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6658242B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E708213" w14:textId="7DAFBFCC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1D3B07CB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CA6B801" w14:textId="387F6414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2EE0696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07F64A9" w14:textId="6E820AD1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89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382</w:t>
            </w:r>
          </w:p>
        </w:tc>
      </w:tr>
      <w:tr w:rsidR="00D77D14" w:rsidRPr="00BE5BF6" w14:paraId="4F466E27" w14:textId="77777777" w:rsidTr="00F9331A">
        <w:trPr>
          <w:cantSplit/>
          <w:trHeight w:val="251"/>
        </w:trPr>
        <w:tc>
          <w:tcPr>
            <w:tcW w:w="1161" w:type="pct"/>
          </w:tcPr>
          <w:p w14:paraId="4EA9D5E9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64801EF6" w14:textId="0F283A5B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2230C2F9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43B48ABF" w14:textId="2195C44C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03B9563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8DE9BD5" w14:textId="3C5C9BC0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5F0CFBF1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02A324C" w14:textId="33E08F95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DD84B6D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DD268D2" w14:textId="1190A8C1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C0BFA0E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7284ED0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08564BA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48762F47" w14:textId="10821733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79008C6F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5186FC5" w14:textId="3ADBF4B9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35848C58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908D327" w14:textId="160DC9B7" w:rsidR="00D77D14" w:rsidRPr="00333B02" w:rsidRDefault="00080FAA" w:rsidP="00080FA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80F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</w:t>
            </w:r>
            <w:r w:rsidR="00CB2617" w:rsidRPr="00080F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80F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</w:t>
            </w:r>
            <w:r w:rsidR="00CB2617" w:rsidRPr="00080F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63" w:type="pct"/>
          </w:tcPr>
          <w:p w14:paraId="22994813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D6ED0A0" w14:textId="0F6CCF02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134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973</w:t>
            </w:r>
          </w:p>
        </w:tc>
      </w:tr>
      <w:tr w:rsidR="00D77D14" w:rsidRPr="00BE5BF6" w14:paraId="1C316C73" w14:textId="77777777" w:rsidTr="00F9331A">
        <w:trPr>
          <w:cantSplit/>
          <w:trHeight w:val="251"/>
        </w:trPr>
        <w:tc>
          <w:tcPr>
            <w:tcW w:w="1161" w:type="pct"/>
          </w:tcPr>
          <w:p w14:paraId="5BFCBAE3" w14:textId="77777777" w:rsidR="00D77D14" w:rsidRPr="004D7DBC" w:rsidRDefault="00D77D14" w:rsidP="00D77D14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099A85D0" w14:textId="6ADC5B9C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</w:tcPr>
          <w:p w14:paraId="080C2CE5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562306BC" w14:textId="7EB0A78F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62" w:type="pct"/>
            <w:gridSpan w:val="2"/>
          </w:tcPr>
          <w:p w14:paraId="18C64752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9AAD348" w14:textId="33A6A127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3" w:type="pct"/>
          </w:tcPr>
          <w:p w14:paraId="7978375C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3F0CC32" w14:textId="6FC65732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68" w:type="pct"/>
            <w:gridSpan w:val="2"/>
          </w:tcPr>
          <w:p w14:paraId="17D652BD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1430D575" w14:textId="75A6B320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079B735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8762D9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FE2AD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4680B78" w14:textId="7E0E3DD8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5" w:type="pct"/>
          </w:tcPr>
          <w:p w14:paraId="568CE7EA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6A9D671" w14:textId="6D1D844C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</w:p>
        </w:tc>
        <w:tc>
          <w:tcPr>
            <w:tcW w:w="98" w:type="pct"/>
            <w:gridSpan w:val="2"/>
          </w:tcPr>
          <w:p w14:paraId="6C94B678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28F888" w14:textId="4F6AB931" w:rsidR="00D77D14" w:rsidRPr="00333B02" w:rsidRDefault="00CB2617" w:rsidP="00CB261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</w:p>
        </w:tc>
        <w:tc>
          <w:tcPr>
            <w:tcW w:w="63" w:type="pct"/>
          </w:tcPr>
          <w:p w14:paraId="5ED33246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73CA276" w14:textId="3F935D9D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20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395</w:t>
            </w:r>
          </w:p>
        </w:tc>
      </w:tr>
      <w:tr w:rsidR="00D77D14" w:rsidRPr="00BE5BF6" w14:paraId="7EFC413D" w14:textId="77777777" w:rsidTr="00F9331A">
        <w:trPr>
          <w:cantSplit/>
          <w:trHeight w:val="251"/>
        </w:trPr>
        <w:tc>
          <w:tcPr>
            <w:tcW w:w="1161" w:type="pct"/>
          </w:tcPr>
          <w:p w14:paraId="2F1A3A9D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1C4773C7" w14:textId="733BC042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</w:tcPr>
          <w:p w14:paraId="7C314B7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A2A1571" w14:textId="2D53DC91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0B853C7D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16E2FE0" w14:textId="774744F1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B2F5B26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2C8922D" w14:textId="431391EB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139CAC3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80BDA" w14:textId="1732C99D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A3BA1C9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BA4B9A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1F3138A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413846" w14:textId="673EE906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1218B68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91FA632" w14:textId="550FCA4E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2E37B2B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9D0F00D" w14:textId="2CE8BEE9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F95F212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6748417" w14:textId="77777777" w:rsidR="00D77D14" w:rsidRPr="00EF4AC1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71539D3F" w14:textId="77777777" w:rsidTr="00A951CB">
        <w:trPr>
          <w:cantSplit/>
          <w:trHeight w:val="251"/>
        </w:trPr>
        <w:tc>
          <w:tcPr>
            <w:tcW w:w="1161" w:type="pct"/>
          </w:tcPr>
          <w:p w14:paraId="2E5FCE07" w14:textId="77777777" w:rsidR="00D77D14" w:rsidRPr="004D7DBC" w:rsidRDefault="00D77D14" w:rsidP="00A951C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2C6FA89A" w14:textId="3E71927C" w:rsidR="00D77D14" w:rsidRPr="00333B02" w:rsidRDefault="003C303F" w:rsidP="00A951C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2" w:type="pct"/>
          </w:tcPr>
          <w:p w14:paraId="52A3EF6A" w14:textId="77777777" w:rsidR="00D77D14" w:rsidRPr="00333B02" w:rsidRDefault="00D77D14" w:rsidP="00A951C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249CAE" w14:textId="121096EA" w:rsidR="00D77D14" w:rsidRPr="00333B02" w:rsidRDefault="003C303F" w:rsidP="00A951C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</w:p>
        </w:tc>
        <w:tc>
          <w:tcPr>
            <w:tcW w:w="62" w:type="pct"/>
            <w:gridSpan w:val="2"/>
          </w:tcPr>
          <w:p w14:paraId="759BC3F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BA6F4A" w14:textId="6FF45657" w:rsidR="00D77D14" w:rsidRPr="00333B02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3" w:type="pct"/>
          </w:tcPr>
          <w:p w14:paraId="524C548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2C4FC" w14:textId="69724AEF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</w:p>
        </w:tc>
        <w:tc>
          <w:tcPr>
            <w:tcW w:w="68" w:type="pct"/>
            <w:gridSpan w:val="2"/>
          </w:tcPr>
          <w:p w14:paraId="635BD58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551AAD86" w14:textId="126D5099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B7FCA96" w14:textId="77777777" w:rsidR="00D77D14" w:rsidRPr="00333B02" w:rsidRDefault="00D77D14" w:rsidP="00D77D14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708BE5A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1F75AE4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center"/>
          </w:tcPr>
          <w:p w14:paraId="4966C175" w14:textId="40D4956B" w:rsidR="00D77D14" w:rsidRPr="00333B02" w:rsidRDefault="003C303F" w:rsidP="00A951C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5" w:type="pct"/>
          </w:tcPr>
          <w:p w14:paraId="06187D2D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center"/>
          </w:tcPr>
          <w:p w14:paraId="7486C863" w14:textId="1928A802" w:rsidR="00D77D14" w:rsidRPr="00333B02" w:rsidRDefault="003C303F" w:rsidP="00A951C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</w:p>
        </w:tc>
        <w:tc>
          <w:tcPr>
            <w:tcW w:w="98" w:type="pct"/>
            <w:gridSpan w:val="2"/>
          </w:tcPr>
          <w:p w14:paraId="71C28223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076270" w14:textId="77F0BE44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C5847EB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1CBC50F" w14:textId="77777777" w:rsidR="00D77D14" w:rsidRPr="00EF4AC1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74431DD5" w14:textId="77777777" w:rsidTr="002A1C1E">
        <w:trPr>
          <w:cantSplit/>
          <w:trHeight w:val="251"/>
        </w:trPr>
        <w:tc>
          <w:tcPr>
            <w:tcW w:w="1161" w:type="pct"/>
            <w:vAlign w:val="bottom"/>
          </w:tcPr>
          <w:p w14:paraId="2FC4810F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2097EA01" w14:textId="5FAFBD7E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</w:tcPr>
          <w:p w14:paraId="7EF8DBC3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C13B8E8" w14:textId="0E5EE7CC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0BA979D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50E77" w14:textId="3B2154CC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3" w:type="pct"/>
          </w:tcPr>
          <w:p w14:paraId="5FF8DCB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9396C6B" w14:textId="189D0767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5B012753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4E8EEA" w14:textId="3F5F5BCD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ECD9933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7B0C79" w14:textId="6A28B4E4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B9A5AB9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9719BE" w14:textId="35F2E0D1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EC339C8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8C8A7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44A9DFA3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F53E37" w14:textId="69C03DCC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260A13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014AD24" w14:textId="77777777" w:rsidR="00D77D14" w:rsidRPr="00EF4AC1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375700A7" w14:textId="77777777" w:rsidTr="00F9331A">
        <w:trPr>
          <w:cantSplit/>
          <w:trHeight w:val="251"/>
        </w:trPr>
        <w:tc>
          <w:tcPr>
            <w:tcW w:w="1161" w:type="pct"/>
          </w:tcPr>
          <w:p w14:paraId="4DDC79D3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1E3A80D3" w14:textId="50684CF7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2" w:type="pct"/>
          </w:tcPr>
          <w:p w14:paraId="456CEB14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834297" w14:textId="41AC13D5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907</w:t>
            </w:r>
          </w:p>
        </w:tc>
        <w:tc>
          <w:tcPr>
            <w:tcW w:w="62" w:type="pct"/>
            <w:gridSpan w:val="2"/>
          </w:tcPr>
          <w:p w14:paraId="0C9EA361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CEE71EB" w14:textId="6E6EDE64" w:rsidR="00D77D14" w:rsidRPr="00333B02" w:rsidRDefault="005308CE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3" w:type="pct"/>
          </w:tcPr>
          <w:p w14:paraId="22950842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A6A952E" w14:textId="56C291DE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75E9F14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ADB373F" w14:textId="1DF270CE" w:rsidR="00D77D14" w:rsidRPr="00333B02" w:rsidRDefault="00D77D14" w:rsidP="00D77D14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6E333BE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544E148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835826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D9B793" w14:textId="498F90A4" w:rsidR="00D77D14" w:rsidRPr="00333B02" w:rsidRDefault="005308CE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5" w:type="pct"/>
          </w:tcPr>
          <w:p w14:paraId="2E6428FE" w14:textId="77777777" w:rsidR="00D77D14" w:rsidRPr="00333B02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38560A7" w14:textId="6845DB03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D77D14"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98" w:type="pct"/>
            <w:gridSpan w:val="2"/>
          </w:tcPr>
          <w:p w14:paraId="3ED9D25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5672E1E" w14:textId="6A89E69B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996</w:t>
            </w:r>
          </w:p>
        </w:tc>
        <w:tc>
          <w:tcPr>
            <w:tcW w:w="63" w:type="pct"/>
          </w:tcPr>
          <w:p w14:paraId="22611EED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2EC1E67" w14:textId="411EBB39" w:rsidR="00D77D14" w:rsidRPr="00EF4AC1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EF4AC1">
              <w:rPr>
                <w:rFonts w:cs="Angsana New" w:hint="cs"/>
                <w:sz w:val="26"/>
                <w:szCs w:val="26"/>
                <w:lang w:bidi="th-TH"/>
              </w:rPr>
              <w:t>36</w:t>
            </w:r>
            <w:r w:rsidR="00D77D14" w:rsidRPr="00EF4AC1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EF4AC1">
              <w:rPr>
                <w:rFonts w:cs="Angsana New" w:hint="cs"/>
                <w:sz w:val="26"/>
                <w:szCs w:val="26"/>
                <w:lang w:bidi="th-TH"/>
              </w:rPr>
              <w:t>067</w:t>
            </w:r>
          </w:p>
        </w:tc>
      </w:tr>
      <w:tr w:rsidR="00D77D14" w:rsidRPr="00BE5BF6" w14:paraId="03E80260" w14:textId="77777777" w:rsidTr="00F9331A">
        <w:trPr>
          <w:cantSplit/>
          <w:trHeight w:val="251"/>
        </w:trPr>
        <w:tc>
          <w:tcPr>
            <w:tcW w:w="1161" w:type="pct"/>
          </w:tcPr>
          <w:p w14:paraId="1FC0D918" w14:textId="2287B70B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445530B4" w14:textId="73EC3F2B" w:rsidR="00D77D14" w:rsidRPr="00AA4E2B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</w:tcPr>
          <w:p w14:paraId="133A5212" w14:textId="77777777" w:rsidR="00D77D14" w:rsidRPr="00AA4E2B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F6B2680" w14:textId="42090B29" w:rsidR="00D77D14" w:rsidRPr="00AA4E2B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D77D14"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0CB0CB8E" w14:textId="77777777" w:rsidR="00D77D14" w:rsidRPr="00AA4E2B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7DABE6" w14:textId="3866EF36" w:rsidR="00D77D14" w:rsidRPr="00AA4E2B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3" w:type="pct"/>
          </w:tcPr>
          <w:p w14:paraId="713881ED" w14:textId="77777777" w:rsidR="00D77D14" w:rsidRPr="00AA4E2B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FDD462E" w14:textId="27067FB1" w:rsidR="00D77D14" w:rsidRPr="00AA4E2B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AA4E2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06DA078A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55FEEC7" w14:textId="013D9099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C584A9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327E43" w14:textId="1F9206D9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333B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622B079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BD8ED85" w14:textId="37FDED4C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0C1CDFC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AC2CF88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gridSpan w:val="2"/>
          </w:tcPr>
          <w:p w14:paraId="2EA06B40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5B3F3DBB" w14:textId="1C0184B2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3B02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  <w:r w:rsidRPr="00333B02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3" w:type="pct"/>
          </w:tcPr>
          <w:p w14:paraId="243013B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37112B8" w14:textId="77777777" w:rsidR="00D77D14" w:rsidRPr="00A87825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8782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  <w:r w:rsidRPr="00A87825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</w:p>
        </w:tc>
      </w:tr>
      <w:tr w:rsidR="00D77D14" w:rsidRPr="00BE5BF6" w14:paraId="1C18BDB4" w14:textId="38371A55" w:rsidTr="00F9331A">
        <w:trPr>
          <w:cantSplit/>
          <w:trHeight w:val="251"/>
        </w:trPr>
        <w:tc>
          <w:tcPr>
            <w:tcW w:w="1161" w:type="pct"/>
          </w:tcPr>
          <w:p w14:paraId="76AFD511" w14:textId="11E7B1B1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528DF638" w14:textId="2B986F04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2B2BA4B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45B3A01" w14:textId="3BB8621B" w:rsidR="00D77D14" w:rsidRPr="004665B6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ACD084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6C4B7A3" w14:textId="7FE2D2A8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3C5A24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EF9B98" w14:textId="3BCE997B" w:rsidR="00D77D14" w:rsidRPr="004665B6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1630DE3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BCA1FE6" w14:textId="451B1A59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  <w:tab w:val="decimal" w:pos="80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436A9A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01813B7" w14:textId="6F705FE0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6B8F9F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5B6D0C" w14:textId="4738F734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B7362C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A1BBEB" w14:textId="6D53E9B0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BB30CB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EFBF3D8" w14:textId="7C83F4D1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2C668D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50B0722B" w14:textId="5C8BDC01" w:rsidR="00D77D14" w:rsidRPr="007476B4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BE5BF6" w14:paraId="3E18D32A" w14:textId="77777777" w:rsidTr="00F9331A">
        <w:trPr>
          <w:cantSplit/>
          <w:trHeight w:val="251"/>
        </w:trPr>
        <w:tc>
          <w:tcPr>
            <w:tcW w:w="1161" w:type="pct"/>
          </w:tcPr>
          <w:p w14:paraId="7C32734F" w14:textId="77777777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67EA47F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33796D49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462587E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BE9C4D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23181F7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0539EF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307744E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20059BB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234A5D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8CAC61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61EB899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439CA7A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D8F5A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D55F4A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5972F1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3F6546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10E57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F3FA50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7AACA20" w14:textId="77777777" w:rsidR="00D77D14" w:rsidRPr="007476B4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BE5BF6" w14:paraId="203F5B23" w14:textId="77777777" w:rsidTr="00F9331A">
        <w:trPr>
          <w:cantSplit/>
          <w:trHeight w:val="251"/>
        </w:trPr>
        <w:tc>
          <w:tcPr>
            <w:tcW w:w="1161" w:type="pct"/>
          </w:tcPr>
          <w:p w14:paraId="5969CC2C" w14:textId="77777777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4ACA8CA0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781AB6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499104B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F12D57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094870F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D0E06D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E294F62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01D71DF3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A4A15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ACF151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569464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2BA2F1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AC832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42F6EA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B55C41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AA1040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549C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78C363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9092E3A" w14:textId="77777777" w:rsidR="00D77D14" w:rsidRPr="007476B4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BE5BF6" w14:paraId="545AB605" w14:textId="77777777" w:rsidTr="00F9331A">
        <w:trPr>
          <w:cantSplit/>
          <w:trHeight w:val="251"/>
        </w:trPr>
        <w:tc>
          <w:tcPr>
            <w:tcW w:w="1161" w:type="pct"/>
          </w:tcPr>
          <w:p w14:paraId="39980F0E" w14:textId="77777777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9864E8D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0802F1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09C7F11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6EC3A1F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29650F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916D2A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B9D3C12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4A1656B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0A15C1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BF1747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90CD90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CEEFAC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1742D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26CF65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32800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416771E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88819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7DFF77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16263F65" w14:textId="77777777" w:rsidR="00D77D14" w:rsidRPr="007476B4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BE5BF6" w14:paraId="1E11AEA0" w14:textId="77777777" w:rsidTr="00F9331A">
        <w:trPr>
          <w:cantSplit/>
          <w:trHeight w:val="251"/>
        </w:trPr>
        <w:tc>
          <w:tcPr>
            <w:tcW w:w="1161" w:type="pct"/>
          </w:tcPr>
          <w:p w14:paraId="679B78AA" w14:textId="77777777" w:rsidR="00D77D14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E2FEEB" w14:textId="2764F86F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4C5A3C4F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3CC892B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5B16585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3190A6D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55E3664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A59667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2BC5EF6" w14:textId="77777777" w:rsidR="00D77D14" w:rsidRPr="004665B6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7F93CFA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491C35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6FF7E5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29F20C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DBA5E1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B7AD3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6E7CADD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025AD9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0080E18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57EA6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6C94C4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137F84AD" w14:textId="77777777" w:rsidR="00D77D14" w:rsidRPr="007476B4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77D14" w:rsidRPr="00BE5BF6" w14:paraId="748848EC" w14:textId="77777777" w:rsidTr="00F9331A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3705BDBA" w14:textId="77777777" w:rsidR="00D77D14" w:rsidRPr="004D7DBC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724C4F3A" w14:textId="77777777" w:rsidR="00D77D14" w:rsidRPr="009F3AB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A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77D14" w:rsidRPr="00BE5BF6" w14:paraId="340F8D27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148F74BF" w14:textId="77777777" w:rsidR="00F40B6C" w:rsidRDefault="00F40B6C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627275" w14:textId="437903B1" w:rsidR="00D77D14" w:rsidRPr="004D7DBC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7ACDBB8E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41A13A9C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61524E9B" w14:textId="77777777" w:rsidR="00D77D14" w:rsidRPr="009F3AB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AB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2D9E8BA4" w14:textId="77777777" w:rsidR="00D77D14" w:rsidRPr="009F3AB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65FEBAB" w14:textId="77777777" w:rsidR="00D77D14" w:rsidRPr="009F3AB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AB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8E0D7D7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04C508FC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15F64FAA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7" w:type="pct"/>
            <w:gridSpan w:val="4"/>
            <w:vAlign w:val="bottom"/>
          </w:tcPr>
          <w:p w14:paraId="7F685E65" w14:textId="77777777" w:rsidR="00D77D14" w:rsidRDefault="00D77D14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83CB00" w14:textId="61FA39E8" w:rsidR="00216BCA" w:rsidRPr="002B7E0C" w:rsidRDefault="00216BCA" w:rsidP="00216BC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D77D14" w:rsidRPr="00BE5BF6" w14:paraId="1A3A9E2C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157F576" w14:textId="77777777" w:rsidR="00D77D14" w:rsidRPr="004D7DBC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0670A3C9" w14:textId="03C4B972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2" w:type="pct"/>
          </w:tcPr>
          <w:p w14:paraId="2A48096C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89E3EF1" w14:textId="192B42F6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2" w:type="pct"/>
            <w:gridSpan w:val="2"/>
          </w:tcPr>
          <w:p w14:paraId="59E15AB2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6152E1" w14:textId="4C6B3218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71B55102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F1C0AC" w14:textId="5673152F" w:rsidR="00D77D14" w:rsidRPr="009F3AB8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8" w:type="pct"/>
            <w:gridSpan w:val="2"/>
          </w:tcPr>
          <w:p w14:paraId="7C796591" w14:textId="77777777" w:rsidR="00D77D14" w:rsidRPr="009F3AB8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83A58C5" w14:textId="67D06BA9" w:rsidR="00D77D14" w:rsidRPr="009F3AB8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516C6963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713E36A" w14:textId="5B2815BE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65" w:type="pct"/>
          </w:tcPr>
          <w:p w14:paraId="61083B4A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D7614C" w14:textId="6FFFFAD6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5" w:type="pct"/>
          </w:tcPr>
          <w:p w14:paraId="48BC6B2A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7F9D4" w14:textId="181A40E9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98" w:type="pct"/>
            <w:gridSpan w:val="2"/>
          </w:tcPr>
          <w:p w14:paraId="52E83678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7E8E8F" w14:textId="1DF2974D" w:rsidR="00D77D14" w:rsidRPr="002B7E0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63" w:type="pct"/>
          </w:tcPr>
          <w:p w14:paraId="5F2FCC2E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47B8DE72" w14:textId="561DF536" w:rsidR="00D77D14" w:rsidRPr="004D7DBC" w:rsidRDefault="003C303F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2561</w:t>
            </w:r>
          </w:p>
        </w:tc>
      </w:tr>
      <w:tr w:rsidR="00D77D14" w:rsidRPr="009B363A" w14:paraId="36F93600" w14:textId="77777777" w:rsidTr="00F9331A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55D2C0E5" w14:textId="77777777" w:rsidR="00D77D14" w:rsidRPr="004D7DBC" w:rsidRDefault="00D77D14" w:rsidP="00D77D14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113EF2E7" w14:textId="77777777" w:rsidR="00D77D14" w:rsidRPr="002B7E0C" w:rsidRDefault="00D77D14" w:rsidP="00D77D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2B7E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77D14" w:rsidRPr="00BE5BF6" w14:paraId="0A4F14E3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11996CAE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14:paraId="45EAF80C" w14:textId="1B31E77A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623ABDF9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296DC97" w14:textId="1BC0B6C1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70994C3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40ED9FE" w14:textId="049F97F7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08CDAC3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52DCC" w14:textId="7CA90F4F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FCAC73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6148AC11" w14:textId="034AEEC5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BFDFF63" w14:textId="77777777" w:rsidR="00D77D14" w:rsidRPr="002B7E0C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A3B526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70D61B2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DC9529" w14:textId="01481D05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0953389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8AF9608" w14:textId="4E48AF9C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631B972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483BD97" w14:textId="5843917A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D0D29B0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3D052AFE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10CC4988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16E10E4D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14:paraId="52EE5E89" w14:textId="0BE46CD7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1DADA15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91230FD" w14:textId="32C1B86F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9EE12D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D563731" w14:textId="7842ED8B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6F90589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FA4B57D" w14:textId="24B69A78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CD33B4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E95D57C" w14:textId="6CB6ACB8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252B9C7D" w14:textId="77777777" w:rsidR="00D77D14" w:rsidRPr="002B7E0C" w:rsidRDefault="00D77D14" w:rsidP="00D77D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51F21D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66629C1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00BB7EF" w14:textId="0DFD8D2B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</w:tcPr>
          <w:p w14:paraId="0C9C3CE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0D8D469" w14:textId="2AA10062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  <w:gridSpan w:val="2"/>
          </w:tcPr>
          <w:p w14:paraId="7959BB53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27450AC" w14:textId="3330D0E2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3479127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B9867A1" w14:textId="366BC576" w:rsidR="00D77D14" w:rsidRPr="00F0673E" w:rsidRDefault="003C303F" w:rsidP="00D77D14">
            <w:pPr>
              <w:pStyle w:val="acctfourfigures"/>
              <w:spacing w:line="240" w:lineRule="atLeast"/>
              <w:ind w:left="-79" w:right="-79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lang w:bidi="th-TH"/>
              </w:rPr>
              <w:t>15</w:t>
            </w:r>
            <w:r w:rsidR="00D77D14" w:rsidRPr="00F0673E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F0673E">
              <w:rPr>
                <w:rFonts w:cs="Angsana New" w:hint="cs"/>
                <w:sz w:val="26"/>
                <w:szCs w:val="26"/>
                <w:lang w:bidi="th-TH"/>
              </w:rPr>
              <w:t>997</w:t>
            </w:r>
          </w:p>
        </w:tc>
      </w:tr>
      <w:tr w:rsidR="00D77D14" w:rsidRPr="00BE5BF6" w14:paraId="0CAA1131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082DA92C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5ABFAA64" w14:textId="1BC284D6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05F89B0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D5FB661" w14:textId="05C6C85C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BE47D7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7AEB426" w14:textId="32EB560C" w:rsidR="00D77D14" w:rsidRPr="004C79E8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3" w:type="pct"/>
          </w:tcPr>
          <w:p w14:paraId="2441CED4" w14:textId="77777777" w:rsidR="00D77D14" w:rsidRPr="004C79E8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BA85743" w14:textId="7CA0491B" w:rsidR="00D77D14" w:rsidRPr="004C79E8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54285A50" w14:textId="77777777" w:rsidR="00D77D14" w:rsidRPr="004C79E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B1D9903" w14:textId="370CEEAE" w:rsidR="00D77D14" w:rsidRPr="004C79E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983DBC9" w14:textId="77777777" w:rsidR="00D77D14" w:rsidRPr="004C79E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29383BD" w14:textId="77777777" w:rsidR="00D77D14" w:rsidRPr="004C79E8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C79E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31BBB5" w14:textId="77777777" w:rsidR="00D77D14" w:rsidRPr="004C79E8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EFAE49E" w14:textId="1CD3A84A" w:rsidR="00D77D14" w:rsidRPr="004C79E8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5" w:type="pct"/>
          </w:tcPr>
          <w:p w14:paraId="7A2187BE" w14:textId="77777777" w:rsidR="00D77D14" w:rsidRPr="002B7E0C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617816" w14:textId="3793095D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  <w:gridSpan w:val="2"/>
          </w:tcPr>
          <w:p w14:paraId="7D48CBC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CBE0E12" w14:textId="72CA469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22EA9B8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331E84F" w14:textId="42A4498A" w:rsidR="00D77D14" w:rsidRPr="00F0673E" w:rsidRDefault="003C303F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lang w:bidi="th-TH"/>
              </w:rPr>
              <w:t>32</w:t>
            </w:r>
            <w:r w:rsidR="00D77D14" w:rsidRPr="00F0673E">
              <w:rPr>
                <w:rFonts w:cs="Angsana New" w:hint="cs"/>
                <w:sz w:val="26"/>
                <w:szCs w:val="26"/>
                <w:lang w:bidi="th-TH"/>
              </w:rPr>
              <w:t>,</w:t>
            </w:r>
            <w:r w:rsidRPr="00F0673E">
              <w:rPr>
                <w:rFonts w:cs="Angsana New" w:hint="cs"/>
                <w:sz w:val="26"/>
                <w:szCs w:val="26"/>
                <w:lang w:bidi="th-TH"/>
              </w:rPr>
              <w:t>787</w:t>
            </w:r>
          </w:p>
        </w:tc>
      </w:tr>
      <w:tr w:rsidR="00D77D14" w:rsidRPr="00BE5BF6" w14:paraId="6ABC3C1C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3624D41" w14:textId="787F6D17" w:rsidR="00D77D14" w:rsidRPr="004D7DBC" w:rsidRDefault="00D77D14" w:rsidP="00D77D14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</w:rPr>
              <w:t>2017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14:paraId="1D3AA942" w14:textId="5220C093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</w:tcPr>
          <w:p w14:paraId="6E7BF92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124581" w14:textId="10CEF478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90134E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E57C0AF" w14:textId="0E93CB66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63" w:type="pct"/>
          </w:tcPr>
          <w:p w14:paraId="1787E4F3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66FCEB" w14:textId="22D8FCD6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68" w:type="pct"/>
            <w:gridSpan w:val="2"/>
          </w:tcPr>
          <w:p w14:paraId="3101978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51E7C1F" w14:textId="324B5FA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D8C6A9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EE1AE3F" w14:textId="1B92B6F8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22E671BE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DA64B1B" w14:textId="5098D6C8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6F9C36C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6EE66C1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2E8DAB3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A1ABDAD" w14:textId="5502FC8D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EB559D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540319D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2688792B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25AE379" w14:textId="77777777" w:rsidR="00D77D14" w:rsidRPr="004D7DBC" w:rsidRDefault="00D77D14" w:rsidP="00D77D14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14:paraId="03D588FB" w14:textId="3FA132EA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</w:tcPr>
          <w:p w14:paraId="31F4A78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1CABAAF" w14:textId="5D755E62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2968959B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C402078" w14:textId="04FBD63E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3" w:type="pct"/>
          </w:tcPr>
          <w:p w14:paraId="332A682C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CEB2BE2" w14:textId="38F820D5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64FF7D6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79CAE1" w14:textId="6A38C4D1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368EF0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BA5EE53" w14:textId="14CC4925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7B4D4C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52811F" w14:textId="12748C2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B30650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AA033B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EED484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FAA03E" w14:textId="6E9F8410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E212D6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7F96AF1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3016C2F4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C9D2363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14:paraId="136372B8" w14:textId="2507116B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</w:p>
        </w:tc>
        <w:tc>
          <w:tcPr>
            <w:tcW w:w="62" w:type="pct"/>
          </w:tcPr>
          <w:p w14:paraId="6934C9F1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9341F3C" w14:textId="3426AF00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</w:p>
        </w:tc>
        <w:tc>
          <w:tcPr>
            <w:tcW w:w="62" w:type="pct"/>
            <w:gridSpan w:val="2"/>
          </w:tcPr>
          <w:p w14:paraId="4F9EFDD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7DE28D" w14:textId="0B8AE4B0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</w:p>
        </w:tc>
        <w:tc>
          <w:tcPr>
            <w:tcW w:w="63" w:type="pct"/>
          </w:tcPr>
          <w:p w14:paraId="7568F7D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6F8CAEC" w14:textId="7E811CA5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</w:p>
        </w:tc>
        <w:tc>
          <w:tcPr>
            <w:tcW w:w="68" w:type="pct"/>
            <w:gridSpan w:val="2"/>
          </w:tcPr>
          <w:p w14:paraId="218D9514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F9CF5D5" w14:textId="1C3136D0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38FD6DA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32474E" w14:textId="3F4ED228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570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33E65A9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72D67B6" w14:textId="1C317150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13F06E5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9C59C15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7D018600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7EACEE" w14:textId="789A47A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BCF4EA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180C6F4E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5F424B4E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41C648" w14:textId="77777777" w:rsidR="00D77D14" w:rsidRPr="004D7DBC" w:rsidRDefault="00D77D14" w:rsidP="00D77D14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14:paraId="1A60A87A" w14:textId="52353992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</w:tcPr>
          <w:p w14:paraId="092C0E9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386828" w14:textId="7B69865D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6100B44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311CBDB" w14:textId="3537C5C2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3" w:type="pct"/>
          </w:tcPr>
          <w:p w14:paraId="0CC68141" w14:textId="77777777" w:rsidR="00D77D14" w:rsidRPr="002B7E0C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36595548" w14:textId="1F158673" w:rsidR="00D77D14" w:rsidRPr="002B7E0C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D77D14"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1C298D9D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12A8D71" w14:textId="2F2A36EC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5880CD84" w14:textId="77777777" w:rsidR="00D77D14" w:rsidRPr="002B7E0C" w:rsidRDefault="00D77D14" w:rsidP="00D77D14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605913E6" w14:textId="1BA5EA30" w:rsidR="00D77D14" w:rsidRPr="002B7E0C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545D46C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9713389" w14:textId="2FD4C5EE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6D2D02F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00896482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B7E0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31E18301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336B848C" w14:textId="51BBDCF5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C8C344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36F7E614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F0673E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D77D14" w:rsidRPr="00BE5BF6" w14:paraId="51CB88E2" w14:textId="77777777" w:rsidTr="00F9331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0D4FD877" w14:textId="535B5453" w:rsidR="00D77D14" w:rsidRPr="004D7DBC" w:rsidRDefault="00F40B6C" w:rsidP="00D77D14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4B2FFAA3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AF1BE8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CE3AD7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4B446B6" w14:textId="77777777" w:rsidR="00D77D14" w:rsidRPr="002B7E0C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37F6807F" w:rsidR="00D77D14" w:rsidRPr="00333B02" w:rsidRDefault="005308CE" w:rsidP="00F118DA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6,993,577</w:t>
            </w:r>
          </w:p>
        </w:tc>
        <w:tc>
          <w:tcPr>
            <w:tcW w:w="63" w:type="pct"/>
          </w:tcPr>
          <w:p w14:paraId="40FF3D05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2DFDBF8C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D77D14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839</w:t>
            </w:r>
            <w:r w:rsidR="00D77D14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807</w:t>
            </w:r>
          </w:p>
        </w:tc>
        <w:tc>
          <w:tcPr>
            <w:tcW w:w="68" w:type="pct"/>
            <w:gridSpan w:val="2"/>
          </w:tcPr>
          <w:p w14:paraId="6FEEB0AF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6C712B22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805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999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15BB587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5217AF7B" w:rsidR="00D77D14" w:rsidRPr="00333B02" w:rsidRDefault="00D77D14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805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999</w:t>
            </w:r>
            <w:r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08228A0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1D826DA4" w:rsidR="00D77D14" w:rsidRPr="00333B02" w:rsidRDefault="005308CE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6,187,578</w:t>
            </w:r>
          </w:p>
        </w:tc>
        <w:tc>
          <w:tcPr>
            <w:tcW w:w="65" w:type="pct"/>
          </w:tcPr>
          <w:p w14:paraId="25E2B5CA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48554B18" w:rsidR="00D77D14" w:rsidRPr="00333B02" w:rsidRDefault="003C303F" w:rsidP="00D77D14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D77D14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033</w:t>
            </w:r>
            <w:r w:rsidR="00D77D14" w:rsidRPr="00333B0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808</w:t>
            </w:r>
          </w:p>
        </w:tc>
        <w:tc>
          <w:tcPr>
            <w:tcW w:w="98" w:type="pct"/>
            <w:gridSpan w:val="2"/>
          </w:tcPr>
          <w:p w14:paraId="09204636" w14:textId="77777777" w:rsidR="00D77D14" w:rsidRPr="00333B02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328EDFEF" w:rsidR="00D77D14" w:rsidRPr="00F0673E" w:rsidRDefault="00D859AF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1,311,9</w:t>
            </w:r>
            <w:r w:rsidR="00014313"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88</w:t>
            </w:r>
          </w:p>
        </w:tc>
        <w:tc>
          <w:tcPr>
            <w:tcW w:w="63" w:type="pct"/>
          </w:tcPr>
          <w:p w14:paraId="40A5554E" w14:textId="77777777" w:rsidR="00D77D14" w:rsidRPr="00F0673E" w:rsidRDefault="00D77D14" w:rsidP="00D77D14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1D8063C4" w:rsidR="00D77D14" w:rsidRPr="00F0673E" w:rsidRDefault="003C303F" w:rsidP="00D77D14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2</w:t>
            </w:r>
            <w:r w:rsidR="00D77D14"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495</w:t>
            </w:r>
            <w:r w:rsidR="00D77D14"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F0673E">
              <w:rPr>
                <w:rFonts w:cs="Angsana New" w:hint="cs"/>
                <w:b/>
                <w:bCs/>
                <w:sz w:val="26"/>
                <w:szCs w:val="26"/>
                <w:lang w:bidi="th-TH"/>
              </w:rPr>
              <w:t>526</w:t>
            </w:r>
          </w:p>
        </w:tc>
      </w:tr>
      <w:tr w:rsidR="00D77D14" w:rsidRPr="00BE5BF6" w14:paraId="0EE8A7A4" w14:textId="77777777" w:rsidTr="00F9331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84F3214" w14:textId="77777777" w:rsidR="00D77D14" w:rsidRDefault="00D77D14" w:rsidP="00D77D14">
            <w:pPr>
              <w:pStyle w:val="block"/>
              <w:spacing w:after="0"/>
              <w:ind w:left="0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</w:p>
          <w:p w14:paraId="6140D2ED" w14:textId="578C64CD" w:rsidR="00D77D14" w:rsidRPr="00DC526A" w:rsidRDefault="00D77D14" w:rsidP="005709DE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D12FC1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="005709DE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D12FC1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77777777" w:rsidR="00312513" w:rsidRPr="00AF1C12" w:rsidRDefault="00312513" w:rsidP="00312513">
      <w:pPr>
        <w:sectPr w:rsidR="00312513" w:rsidRPr="00AF1C12" w:rsidSect="00312513">
          <w:footerReference w:type="default" r:id="rId14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1172F0C0" w14:textId="77777777" w:rsidR="00312513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AC4233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</w:t>
      </w:r>
      <w:r w:rsidRPr="004D7DBC">
        <w:rPr>
          <w:rFonts w:cs="Angsana New"/>
          <w:i/>
          <w:iCs/>
          <w:sz w:val="30"/>
          <w:szCs w:val="30"/>
          <w:cs/>
          <w:lang w:bidi="th-TH"/>
        </w:rPr>
        <w:t>และจำหน่ายเงินลงทุน</w:t>
      </w:r>
      <w:r>
        <w:rPr>
          <w:rFonts w:cs="Angsana New" w:hint="cs"/>
          <w:i/>
          <w:iCs/>
          <w:sz w:val="30"/>
          <w:szCs w:val="30"/>
          <w:cs/>
          <w:lang w:bidi="th-TH"/>
        </w:rPr>
        <w:t>ในบริษัทย่อย</w:t>
      </w:r>
    </w:p>
    <w:p w14:paraId="018AC27B" w14:textId="77777777" w:rsidR="00312513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43539C29" w14:textId="54B45AB6" w:rsidR="00312513" w:rsidRPr="00D50B12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4D7DBC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3C303F" w:rsidRPr="003C303F">
        <w:rPr>
          <w:rFonts w:cs="Angsana New"/>
          <w:i/>
          <w:iCs/>
          <w:sz w:val="30"/>
          <w:szCs w:val="30"/>
          <w:lang w:bidi="th-TH"/>
        </w:rPr>
        <w:t>2562</w:t>
      </w:r>
    </w:p>
    <w:p w14:paraId="799AA290" w14:textId="77777777" w:rsidR="00312513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3C5B7988" w14:textId="77777777" w:rsidR="00312513" w:rsidRPr="00D50B12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>ซื้อ</w:t>
      </w:r>
      <w:r w:rsidRPr="007E1177">
        <w:rPr>
          <w:rFonts w:cs="Angsana New" w:hint="cs"/>
          <w:i/>
          <w:iCs/>
          <w:sz w:val="30"/>
          <w:szCs w:val="30"/>
          <w:cs/>
          <w:lang w:bidi="th-TH"/>
        </w:rPr>
        <w:t xml:space="preserve">เงินลงทุนในบริษัท </w:t>
      </w:r>
      <w:r w:rsidRPr="007E1177">
        <w:rPr>
          <w:rFonts w:cs="Angsana New"/>
          <w:i/>
          <w:iCs/>
          <w:sz w:val="30"/>
          <w:szCs w:val="30"/>
          <w:cs/>
          <w:lang w:bidi="th-TH"/>
        </w:rPr>
        <w:t>โอสถสภา อินโนเวชั่น</w:t>
      </w:r>
      <w:r w:rsidRPr="007E1177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>
        <w:rPr>
          <w:rFonts w:cs="Angsana New"/>
          <w:i/>
          <w:iCs/>
          <w:sz w:val="30"/>
          <w:szCs w:val="30"/>
          <w:cs/>
          <w:lang w:bidi="th-TH"/>
        </w:rPr>
        <w:t>เซ็นเตอร์ จำกั</w:t>
      </w:r>
      <w:r>
        <w:rPr>
          <w:rFonts w:cs="Angsana New" w:hint="cs"/>
          <w:i/>
          <w:iCs/>
          <w:sz w:val="30"/>
          <w:szCs w:val="30"/>
          <w:cs/>
          <w:lang w:bidi="th-TH"/>
        </w:rPr>
        <w:t>ด</w:t>
      </w:r>
    </w:p>
    <w:p w14:paraId="1C521CC4" w14:textId="77777777" w:rsidR="00312513" w:rsidRPr="004D7DBC" w:rsidRDefault="00312513" w:rsidP="00312513">
      <w:pPr>
        <w:pStyle w:val="block"/>
        <w:spacing w:after="0"/>
        <w:ind w:left="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15265430" w14:textId="2E1077BF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</w:rPr>
      </w:pPr>
      <w:r w:rsidRPr="005C410F">
        <w:rPr>
          <w:rFonts w:cs="Angsana New"/>
          <w:sz w:val="30"/>
          <w:szCs w:val="30"/>
          <w:cs/>
          <w:lang w:bidi="th-TH"/>
        </w:rPr>
        <w:t>เมื่อวันที่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</w:t>
      </w:r>
      <w:r w:rsidR="003C303F" w:rsidRPr="003C303F">
        <w:rPr>
          <w:rFonts w:cs="Angsana New"/>
          <w:sz w:val="30"/>
          <w:szCs w:val="30"/>
          <w:lang w:bidi="th-TH"/>
        </w:rPr>
        <w:t>5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>มีนาคม</w:t>
      </w:r>
      <w:r w:rsidRPr="005C410F">
        <w:rPr>
          <w:rFonts w:cs="Angsana New"/>
          <w:sz w:val="30"/>
          <w:szCs w:val="30"/>
        </w:rPr>
        <w:t xml:space="preserve">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</w:rPr>
        <w:t xml:space="preserve"> </w:t>
      </w:r>
      <w:r w:rsidRPr="005C410F">
        <w:rPr>
          <w:rFonts w:cs="Angsana New"/>
          <w:sz w:val="30"/>
          <w:szCs w:val="30"/>
          <w:cs/>
          <w:lang w:bidi="th-TH"/>
        </w:rPr>
        <w:t>ที่ประชุมคณะกรรมการของบริษัท โอสถสภา อินโนเวชั่น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sz w:val="30"/>
          <w:szCs w:val="30"/>
          <w:cs/>
          <w:lang w:bidi="th-TH"/>
        </w:rPr>
        <w:t xml:space="preserve">เซ็นเตอร์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3C303F" w:rsidRPr="003C303F">
        <w:rPr>
          <w:rFonts w:cs="Angsana New"/>
          <w:sz w:val="30"/>
          <w:szCs w:val="30"/>
          <w:lang w:bidi="th-TH"/>
        </w:rPr>
        <w:t>30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3</w:t>
      </w:r>
      <w:r w:rsidRPr="005C410F">
        <w:rPr>
          <w:rFonts w:cs="Angsana New"/>
          <w:sz w:val="30"/>
          <w:szCs w:val="30"/>
        </w:rPr>
        <w:t xml:space="preserve"> </w:t>
      </w:r>
      <w:r w:rsidRPr="005C410F">
        <w:rPr>
          <w:rFonts w:cs="Angsana New"/>
          <w:sz w:val="30"/>
          <w:szCs w:val="30"/>
          <w:cs/>
          <w:lang w:bidi="th-TH"/>
        </w:rPr>
        <w:t>ล้านบาทโดยเรียกชำระค่าหุ้นเพิ่มเติม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5C410F">
        <w:rPr>
          <w:rFonts w:cs="Angsana New"/>
          <w:sz w:val="30"/>
          <w:szCs w:val="30"/>
          <w:cs/>
          <w:lang w:bidi="th-TH"/>
        </w:rPr>
        <w:t>ได้รับชำระค่าหุ้น</w:t>
      </w:r>
      <w:r w:rsidRPr="005C410F">
        <w:rPr>
          <w:rFonts w:cs="Angsana New" w:hint="cs"/>
          <w:sz w:val="30"/>
          <w:szCs w:val="30"/>
          <w:cs/>
          <w:lang w:bidi="th-TH"/>
        </w:rPr>
        <w:t>ดังกล่าว</w:t>
      </w:r>
      <w:r w:rsidRPr="005C410F">
        <w:rPr>
          <w:rFonts w:cs="Angsana New"/>
          <w:sz w:val="30"/>
          <w:szCs w:val="30"/>
          <w:cs/>
          <w:lang w:bidi="th-TH"/>
        </w:rPr>
        <w:t>ในเดือน</w:t>
      </w:r>
      <w:r w:rsidRPr="005C410F">
        <w:rPr>
          <w:rFonts w:cs="Angsana New" w:hint="cs"/>
          <w:sz w:val="30"/>
          <w:szCs w:val="30"/>
          <w:cs/>
          <w:lang w:bidi="th-TH"/>
        </w:rPr>
        <w:t>มีนาคม</w:t>
      </w:r>
      <w:r w:rsidRPr="005C410F">
        <w:rPr>
          <w:rFonts w:cs="Angsana New"/>
          <w:sz w:val="30"/>
          <w:szCs w:val="30"/>
          <w:cs/>
          <w:lang w:bidi="th-TH"/>
        </w:rPr>
        <w:t xml:space="preserve">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</w:p>
    <w:p w14:paraId="7A7865C3" w14:textId="77777777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</w:rPr>
      </w:pPr>
    </w:p>
    <w:p w14:paraId="77E4F01C" w14:textId="77777777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>จำกั</w:t>
      </w: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>ด</w:t>
      </w:r>
    </w:p>
    <w:p w14:paraId="24DC4F32" w14:textId="77777777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32D6EFBB" w14:textId="6E14C3BD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6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พฤษภาคม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/>
          <w:sz w:val="30"/>
          <w:szCs w:val="30"/>
          <w:cs/>
          <w:lang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="003C303F" w:rsidRPr="003C303F">
        <w:rPr>
          <w:rFonts w:cs="Angsana New"/>
          <w:sz w:val="30"/>
          <w:szCs w:val="30"/>
          <w:lang w:bidi="th-TH"/>
        </w:rPr>
        <w:t>44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97</w:t>
      </w:r>
      <w:r w:rsidRPr="005C410F">
        <w:rPr>
          <w:rFonts w:cs="Angsana New"/>
          <w:sz w:val="30"/>
          <w:szCs w:val="30"/>
          <w:cs/>
          <w:lang w:bidi="th-TH"/>
        </w:rPr>
        <w:t xml:space="preserve"> ล้านบาทโดยเรียกชำระค่าหุ้นเพิ่มเติม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และ</w:t>
      </w:r>
      <w:r w:rsidRPr="005C410F">
        <w:rPr>
          <w:rFonts w:cs="Angsana New"/>
          <w:sz w:val="30"/>
          <w:szCs w:val="30"/>
          <w:cs/>
          <w:lang w:bidi="th-TH"/>
        </w:rPr>
        <w:t xml:space="preserve">ได้รับชำระค่าหุ้นดังกล่าวในเดือนพฤษภาคม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</w:p>
    <w:p w14:paraId="7AB7A61B" w14:textId="37D3C3C9" w:rsidR="00312513" w:rsidRPr="005C410F" w:rsidRDefault="00312513" w:rsidP="00312513">
      <w:pPr>
        <w:pStyle w:val="block"/>
        <w:spacing w:before="240" w:after="0"/>
        <w:ind w:left="448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5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สิงหาคม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3C303F" w:rsidRPr="003C303F">
        <w:rPr>
          <w:rFonts w:cs="Angsana New"/>
          <w:sz w:val="30"/>
          <w:szCs w:val="30"/>
          <w:lang w:bidi="th-TH"/>
        </w:rPr>
        <w:t>430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0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</w:p>
    <w:p w14:paraId="726C5D74" w14:textId="588FECD4" w:rsidR="00312513" w:rsidRPr="005C410F" w:rsidRDefault="00312513" w:rsidP="00312513">
      <w:pPr>
        <w:pStyle w:val="block"/>
        <w:spacing w:before="240" w:after="0"/>
        <w:ind w:left="448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15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สิงหาคม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3C303F" w:rsidRPr="003C303F">
        <w:rPr>
          <w:rFonts w:cs="Angsana New"/>
          <w:sz w:val="30"/>
          <w:szCs w:val="30"/>
          <w:lang w:bidi="th-TH"/>
        </w:rPr>
        <w:t>139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5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และได้รับชำระค่าหุ้นดังกล่าวในเดือนสิงหาคม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</w:p>
    <w:p w14:paraId="424A30E3" w14:textId="23F1E35C" w:rsidR="00312513" w:rsidRPr="005C410F" w:rsidRDefault="00312513" w:rsidP="00312513">
      <w:pPr>
        <w:pStyle w:val="block"/>
        <w:spacing w:before="240" w:after="0"/>
        <w:ind w:left="448"/>
        <w:jc w:val="thaiDistribute"/>
        <w:rPr>
          <w:rFonts w:cs="Angsana New"/>
          <w:sz w:val="30"/>
          <w:szCs w:val="30"/>
          <w:cs/>
          <w:lang w:bidi="th-TH"/>
        </w:rPr>
      </w:pPr>
      <w:r w:rsidRPr="005C410F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24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เอ็นเตอร์ไพรซ์ จำกัด ซึ่งเป็นบริษัทย่อยของบริษัท </w:t>
      </w:r>
      <w:r w:rsidRPr="005C410F">
        <w:rPr>
          <w:rFonts w:cs="Angsana New"/>
          <w:sz w:val="30"/>
          <w:szCs w:val="30"/>
          <w:cs/>
          <w:lang w:bidi="th-TH"/>
        </w:rPr>
        <w:t>มีมติอนุมัติให้เพิ่มทุน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เป็นจำนวนเงินทั้งสิ้น </w:t>
      </w:r>
      <w:r w:rsidR="003C303F" w:rsidRPr="003C303F">
        <w:rPr>
          <w:rFonts w:cs="Angsana New"/>
          <w:sz w:val="30"/>
          <w:szCs w:val="30"/>
          <w:lang w:bidi="th-TH"/>
        </w:rPr>
        <w:t>840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0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โดยเรียกชำระค่าหุ้นเพิ่มทุน และได้รับชำระค่าหุ้นดังกล่าวในเดือนกันยายน </w:t>
      </w:r>
      <w:r w:rsidR="003C303F" w:rsidRPr="003C303F">
        <w:rPr>
          <w:rFonts w:cs="Angsana New"/>
          <w:sz w:val="30"/>
          <w:szCs w:val="30"/>
          <w:lang w:bidi="th-TH"/>
        </w:rPr>
        <w:t>2562</w:t>
      </w:r>
    </w:p>
    <w:p w14:paraId="33425726" w14:textId="77777777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</w:p>
    <w:p w14:paraId="2208E3F8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>รับโอนหุ้นในบริษัท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 xml:space="preserve"> โอสถสภา ลอยเฮง (ประเทศไทย) จำกัด</w:t>
      </w:r>
    </w:p>
    <w:p w14:paraId="4A1E53E5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088557E1" w14:textId="428B61CD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Pr="003C303F">
        <w:rPr>
          <w:rFonts w:cs="Angsana New"/>
          <w:spacing w:val="2"/>
          <w:sz w:val="30"/>
          <w:szCs w:val="30"/>
          <w:lang w:bidi="th-TH"/>
        </w:rPr>
        <w:t>11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กันยายน </w:t>
      </w:r>
      <w:r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บริษัทได้รับโอนหุ้นของบริษัท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โอสถสภา ลอยเฮง (ประเทศไทย) จำกัด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ซึ่งเป็นบริษัทย่อยของบริษัท จากผู้ถือหุ้นส่วนน้อยมาเป็นหุ้นของบริษัท จึงทำให้บริษัทเปลี่ยนแปลงสัดส่วนเงินลงทุนในบริษัทย่อยดังกล่าว จากร้อยละ </w:t>
      </w:r>
      <w:r w:rsidRPr="003C303F">
        <w:rPr>
          <w:rFonts w:cs="Angsana New"/>
          <w:spacing w:val="2"/>
          <w:sz w:val="30"/>
          <w:szCs w:val="30"/>
          <w:lang w:bidi="th-TH"/>
        </w:rPr>
        <w:t>50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Pr="003C303F">
        <w:rPr>
          <w:rFonts w:cs="Angsana New"/>
          <w:spacing w:val="2"/>
          <w:sz w:val="30"/>
          <w:szCs w:val="30"/>
          <w:lang w:bidi="th-TH"/>
        </w:rPr>
        <w:t>99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เป็นร้อยละ </w:t>
      </w:r>
      <w:r w:rsidRPr="003C303F">
        <w:rPr>
          <w:rFonts w:cs="Angsana New"/>
          <w:spacing w:val="2"/>
          <w:sz w:val="30"/>
          <w:szCs w:val="30"/>
          <w:lang w:bidi="th-TH"/>
        </w:rPr>
        <w:t>99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Pr="000E12BA">
        <w:rPr>
          <w:rFonts w:cs="Angsana New"/>
          <w:spacing w:val="2"/>
          <w:sz w:val="30"/>
          <w:szCs w:val="30"/>
          <w:lang w:bidi="th-TH"/>
        </w:rPr>
        <w:t>98</w:t>
      </w:r>
    </w:p>
    <w:p w14:paraId="7E89047D" w14:textId="77777777" w:rsidR="003C31B0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97E20A0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lastRenderedPageBreak/>
        <w:t xml:space="preserve">ซื้อเงินลงทุนในบริษัท 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26B685A6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</w:rPr>
      </w:pPr>
    </w:p>
    <w:p w14:paraId="4331FDE2" w14:textId="77777777" w:rsidR="003C31B0" w:rsidRDefault="003C31B0" w:rsidP="003C31B0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3C303F">
        <w:rPr>
          <w:rFonts w:cs="Angsana New"/>
          <w:sz w:val="30"/>
          <w:szCs w:val="30"/>
          <w:lang w:bidi="th-TH"/>
        </w:rPr>
        <w:t>18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>ที่</w:t>
      </w:r>
      <w:r w:rsidRPr="005C410F">
        <w:rPr>
          <w:rFonts w:cs="Angsana New"/>
          <w:sz w:val="30"/>
          <w:szCs w:val="30"/>
          <w:cs/>
          <w:lang w:bidi="th-TH"/>
        </w:rPr>
        <w:t>ประชุม</w:t>
      </w:r>
      <w:r w:rsidRPr="005C410F">
        <w:rPr>
          <w:rFonts w:cs="Angsana New" w:hint="cs"/>
          <w:sz w:val="30"/>
          <w:szCs w:val="30"/>
          <w:cs/>
          <w:lang w:bidi="th-TH"/>
        </w:rPr>
        <w:t>วิสามัญผู้ถือหุ้นของ</w:t>
      </w:r>
      <w:r w:rsidRPr="005C410F">
        <w:rPr>
          <w:rFonts w:cs="Angsana New"/>
          <w:sz w:val="30"/>
          <w:szCs w:val="30"/>
          <w:cs/>
          <w:lang w:bidi="th-TH"/>
        </w:rPr>
        <w:t>บริษัท สยามกลาสอยุธยา จำกัด ซึ่งเป็นบริษัทย่อยของบริษัท มีมติอนุมัติ</w:t>
      </w:r>
      <w:r w:rsidRPr="005C410F">
        <w:rPr>
          <w:rFonts w:cs="Angsana New" w:hint="cs"/>
          <w:sz w:val="30"/>
          <w:szCs w:val="30"/>
          <w:cs/>
          <w:lang w:bidi="th-TH"/>
        </w:rPr>
        <w:t>ให้เพิ่มทุน</w:t>
      </w:r>
      <w:r w:rsidRPr="005C410F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Pr="003C303F">
        <w:rPr>
          <w:rFonts w:cs="Angsana New"/>
          <w:sz w:val="30"/>
          <w:szCs w:val="30"/>
          <w:lang w:bidi="th-TH"/>
        </w:rPr>
        <w:t>1</w:t>
      </w:r>
      <w:r w:rsidRPr="005C410F">
        <w:rPr>
          <w:rFonts w:cs="Angsana New"/>
          <w:sz w:val="30"/>
          <w:szCs w:val="30"/>
          <w:lang w:bidi="th-TH"/>
        </w:rPr>
        <w:t>,</w:t>
      </w:r>
      <w:r w:rsidRPr="003C303F">
        <w:rPr>
          <w:rFonts w:cs="Angsana New"/>
          <w:sz w:val="30"/>
          <w:szCs w:val="30"/>
          <w:lang w:bidi="th-TH"/>
        </w:rPr>
        <w:t>500</w:t>
      </w:r>
      <w:r w:rsidRPr="005C410F">
        <w:rPr>
          <w:rFonts w:cs="Angsana New"/>
          <w:sz w:val="30"/>
          <w:szCs w:val="30"/>
          <w:lang w:bidi="th-TH"/>
        </w:rPr>
        <w:t>.</w:t>
      </w:r>
      <w:r w:rsidRPr="003C303F">
        <w:rPr>
          <w:rFonts w:cs="Angsana New"/>
          <w:sz w:val="30"/>
          <w:szCs w:val="30"/>
          <w:lang w:bidi="th-TH"/>
        </w:rPr>
        <w:t>0</w:t>
      </w:r>
      <w:r w:rsidRPr="005C410F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Pr="003C303F">
        <w:rPr>
          <w:rFonts w:cs="Angsana New"/>
          <w:sz w:val="30"/>
          <w:szCs w:val="30"/>
          <w:lang w:bidi="th-TH"/>
        </w:rPr>
        <w:t>2562</w:t>
      </w:r>
    </w:p>
    <w:p w14:paraId="3C512FD2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</w:p>
    <w:p w14:paraId="6FE59300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>เอสเอสบี เอ็นเตอร์ไพรซ์</w:t>
      </w: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i/>
          <w:iCs/>
          <w:sz w:val="30"/>
          <w:szCs w:val="30"/>
          <w:cs/>
          <w:lang w:bidi="th-TH"/>
        </w:rPr>
        <w:t>จำกัด</w:t>
      </w:r>
      <w:r w:rsidRPr="005C410F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55456747" w14:textId="77777777" w:rsidR="003C31B0" w:rsidRPr="005C410F" w:rsidRDefault="003C31B0" w:rsidP="003C31B0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</w:rPr>
      </w:pPr>
    </w:p>
    <w:p w14:paraId="6297E76E" w14:textId="77777777" w:rsidR="003C31B0" w:rsidRPr="00804BE9" w:rsidRDefault="003C31B0" w:rsidP="003C31B0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3C303F">
        <w:rPr>
          <w:rFonts w:cs="Angsana New"/>
          <w:sz w:val="30"/>
          <w:szCs w:val="30"/>
          <w:lang w:bidi="th-TH"/>
        </w:rPr>
        <w:t>27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กันยายน </w:t>
      </w:r>
      <w:r w:rsidRPr="003C303F">
        <w:rPr>
          <w:rFonts w:cs="Angsana New"/>
          <w:sz w:val="30"/>
          <w:szCs w:val="30"/>
          <w:lang w:bidi="th-TH"/>
        </w:rPr>
        <w:t>2562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>ที่</w:t>
      </w:r>
      <w:r w:rsidRPr="005C410F">
        <w:rPr>
          <w:rFonts w:cs="Angsana New"/>
          <w:sz w:val="30"/>
          <w:szCs w:val="30"/>
          <w:cs/>
          <w:lang w:bidi="th-TH"/>
        </w:rPr>
        <w:t>ประชุม</w:t>
      </w:r>
      <w:r w:rsidRPr="005C410F">
        <w:rPr>
          <w:rFonts w:cs="Angsana New" w:hint="cs"/>
          <w:sz w:val="30"/>
          <w:szCs w:val="30"/>
          <w:cs/>
          <w:lang w:bidi="th-TH"/>
        </w:rPr>
        <w:t>วิสามัญผู้ถือหุ้นของ</w:t>
      </w:r>
      <w:r w:rsidRPr="005C410F">
        <w:rPr>
          <w:rFonts w:cs="Angsana New"/>
          <w:sz w:val="30"/>
          <w:szCs w:val="30"/>
          <w:cs/>
          <w:lang w:bidi="th-TH"/>
        </w:rPr>
        <w:t>บริษัท เอสเอสบี เอ็นเตอร์ไพรซ์ จำกัด ซึ่งเป็นบริษัทย่อยของบริษัท มีมติอนุมัติ</w:t>
      </w:r>
      <w:r w:rsidRPr="005C410F">
        <w:rPr>
          <w:rFonts w:cs="Angsana New" w:hint="cs"/>
          <w:sz w:val="30"/>
          <w:szCs w:val="30"/>
          <w:cs/>
          <w:lang w:bidi="th-TH"/>
        </w:rPr>
        <w:t>ให้เพิ่มทุน</w:t>
      </w:r>
      <w:r w:rsidRPr="005C410F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Pr="003C303F">
        <w:rPr>
          <w:rFonts w:cs="Angsana New"/>
          <w:sz w:val="30"/>
          <w:szCs w:val="30"/>
          <w:lang w:bidi="th-TH"/>
        </w:rPr>
        <w:t>169</w:t>
      </w:r>
      <w:r w:rsidRPr="005C410F">
        <w:rPr>
          <w:rFonts w:cs="Angsana New"/>
          <w:sz w:val="30"/>
          <w:szCs w:val="30"/>
          <w:lang w:bidi="th-TH"/>
        </w:rPr>
        <w:t>.</w:t>
      </w:r>
      <w:r w:rsidRPr="003C303F">
        <w:rPr>
          <w:rFonts w:cs="Angsana New"/>
          <w:sz w:val="30"/>
          <w:szCs w:val="30"/>
          <w:lang w:bidi="th-TH"/>
        </w:rPr>
        <w:t>0</w:t>
      </w:r>
      <w:r w:rsidRPr="005C410F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โดยเรียกชำระค่าหุ้นเพิ่มทุน และได้รับชำระค่าหุ้นทั้งหมดในเดือนกันยายน </w:t>
      </w:r>
      <w:r w:rsidRPr="003C303F">
        <w:rPr>
          <w:rFonts w:cs="Angsana New"/>
          <w:sz w:val="30"/>
          <w:szCs w:val="30"/>
          <w:lang w:bidi="th-TH"/>
        </w:rPr>
        <w:t>2562</w:t>
      </w:r>
    </w:p>
    <w:p w14:paraId="78966297" w14:textId="77777777" w:rsidR="003C31B0" w:rsidRDefault="003C31B0" w:rsidP="003C31B0">
      <w:pPr>
        <w:pStyle w:val="block"/>
        <w:spacing w:after="0"/>
        <w:ind w:left="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131608C0" w14:textId="77777777" w:rsidR="00312513" w:rsidRPr="005C410F" w:rsidRDefault="00312513" w:rsidP="00524813">
      <w:pPr>
        <w:pStyle w:val="block"/>
        <w:spacing w:after="0"/>
        <w:ind w:left="0" w:firstLine="442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ซื้อเงินลงทุนใน</w:t>
      </w:r>
      <w:r w:rsidRPr="005C410F">
        <w:rPr>
          <w:rFonts w:cs="Angsana New"/>
          <w:i/>
          <w:iCs/>
          <w:spacing w:val="2"/>
          <w:sz w:val="30"/>
          <w:szCs w:val="30"/>
          <w:lang w:bidi="th-TH"/>
        </w:rPr>
        <w:t xml:space="preserve"> </w:t>
      </w:r>
      <w:proofErr w:type="spellStart"/>
      <w:r w:rsidRPr="005C410F">
        <w:rPr>
          <w:rFonts w:cs="Angsana New"/>
          <w:i/>
          <w:iCs/>
          <w:spacing w:val="2"/>
          <w:sz w:val="30"/>
          <w:szCs w:val="30"/>
          <w:lang w:bidi="th-TH"/>
        </w:rPr>
        <w:t>Oventure</w:t>
      </w:r>
      <w:proofErr w:type="spellEnd"/>
      <w:r w:rsidRPr="005C410F">
        <w:rPr>
          <w:rFonts w:cs="Angsana New"/>
          <w:i/>
          <w:iCs/>
          <w:spacing w:val="2"/>
          <w:sz w:val="30"/>
          <w:szCs w:val="30"/>
          <w:lang w:bidi="th-TH"/>
        </w:rPr>
        <w:t xml:space="preserve"> Pte. Ltd.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โดยบริษัท </w:t>
      </w: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4F5A6D37" w14:textId="77777777" w:rsidR="00312513" w:rsidRPr="005C410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5B1CAB0C" w14:textId="1D1B4636" w:rsidR="00312513" w:rsidRDefault="00312513" w:rsidP="00A73053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ในเดือน</w:t>
      </w:r>
      <w:r w:rsidRPr="00A73053">
        <w:rPr>
          <w:rFonts w:cs="Angsana New" w:hint="cs"/>
          <w:sz w:val="30"/>
          <w:szCs w:val="30"/>
          <w:cs/>
          <w:lang w:bidi="th-TH"/>
        </w:rPr>
        <w:t>มิถุนายน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5C410F">
        <w:rPr>
          <w:rFonts w:cs="Angsana New"/>
          <w:sz w:val="30"/>
          <w:szCs w:val="30"/>
          <w:cs/>
          <w:lang w:bidi="th-TH"/>
        </w:rPr>
        <w:t xml:space="preserve">ค่าหุ้นเพิ่มทุนใน </w:t>
      </w:r>
      <w:proofErr w:type="spellStart"/>
      <w:r w:rsidRPr="005C410F">
        <w:rPr>
          <w:rFonts w:cs="Angsana New"/>
          <w:sz w:val="30"/>
          <w:szCs w:val="30"/>
          <w:lang w:bidi="th-TH"/>
        </w:rPr>
        <w:t>Oventure</w:t>
      </w:r>
      <w:proofErr w:type="spellEnd"/>
      <w:r w:rsidRPr="005C410F">
        <w:rPr>
          <w:rFonts w:cs="Angsana New"/>
          <w:sz w:val="30"/>
          <w:szCs w:val="30"/>
          <w:lang w:bidi="th-TH"/>
        </w:rPr>
        <w:t xml:space="preserve"> Pte. Ltd.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3C303F" w:rsidRPr="003C303F">
        <w:rPr>
          <w:rFonts w:cs="Angsana New"/>
          <w:sz w:val="30"/>
          <w:szCs w:val="30"/>
          <w:lang w:bidi="th-TH"/>
        </w:rPr>
        <w:t>1</w:t>
      </w:r>
      <w:r w:rsidRPr="005C410F"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27</w:t>
      </w:r>
      <w:r w:rsidRPr="005C410F">
        <w:rPr>
          <w:rFonts w:cs="Angsana New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z w:val="30"/>
          <w:szCs w:val="30"/>
          <w:cs/>
          <w:lang w:bidi="th-TH"/>
        </w:rPr>
        <w:t xml:space="preserve">ล้านเหรียญสหรัฐอเมริกา </w:t>
      </w:r>
      <w:r w:rsidRPr="005C410F">
        <w:rPr>
          <w:rFonts w:cs="Angsana New"/>
          <w:sz w:val="30"/>
          <w:szCs w:val="30"/>
          <w:cs/>
          <w:lang w:bidi="th-TH"/>
        </w:rPr>
        <w:t>ทั้งนี้เป็นไป</w:t>
      </w:r>
      <w:r w:rsidRPr="0057715B">
        <w:rPr>
          <w:rFonts w:cs="Angsana New"/>
          <w:sz w:val="30"/>
          <w:szCs w:val="30"/>
          <w:cs/>
          <w:lang w:bidi="th-TH"/>
        </w:rPr>
        <w:t>ตาม</w:t>
      </w:r>
      <w:r w:rsidR="0057715B" w:rsidRPr="0057715B">
        <w:rPr>
          <w:rFonts w:cs="Angsana New"/>
          <w:sz w:val="30"/>
          <w:szCs w:val="30"/>
          <w:cs/>
          <w:lang w:bidi="th-TH"/>
        </w:rPr>
        <w:t>มติ</w:t>
      </w:r>
      <w:r w:rsidRPr="0057715B">
        <w:rPr>
          <w:rFonts w:cs="Angsana New"/>
          <w:sz w:val="30"/>
          <w:szCs w:val="30"/>
          <w:cs/>
          <w:lang w:bidi="th-TH"/>
        </w:rPr>
        <w:t>ผู้ถือหุ้น</w:t>
      </w:r>
      <w:r w:rsidRPr="005C410F">
        <w:rPr>
          <w:rFonts w:cs="Angsana New"/>
          <w:sz w:val="30"/>
          <w:szCs w:val="30"/>
          <w:cs/>
          <w:lang w:bidi="th-TH"/>
        </w:rPr>
        <w:t>ของบริษัทย่อยดังกล่าว</w:t>
      </w:r>
    </w:p>
    <w:p w14:paraId="7A79B60A" w14:textId="77777777" w:rsidR="00455C48" w:rsidRDefault="00455C48" w:rsidP="00A73053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lang w:bidi="th-TH"/>
        </w:rPr>
      </w:pPr>
    </w:p>
    <w:p w14:paraId="2A49869C" w14:textId="41167F85" w:rsidR="00455C48" w:rsidRDefault="00455C48" w:rsidP="00A73053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cs/>
          <w:lang w:bidi="th-TH"/>
        </w:rPr>
      </w:pPr>
      <w:r w:rsidRPr="0057715B">
        <w:rPr>
          <w:rFonts w:cs="Angsana New" w:hint="cs"/>
          <w:sz w:val="30"/>
          <w:szCs w:val="30"/>
          <w:cs/>
          <w:lang w:bidi="th-TH"/>
        </w:rPr>
        <w:t xml:space="preserve">ในเดือนตุลาคม </w:t>
      </w:r>
      <w:r w:rsidR="003C303F" w:rsidRPr="0057715B">
        <w:rPr>
          <w:rFonts w:cs="Angsana New"/>
          <w:sz w:val="30"/>
          <w:szCs w:val="30"/>
          <w:lang w:bidi="th-TH"/>
        </w:rPr>
        <w:t>2562</w:t>
      </w:r>
      <w:r w:rsidRPr="0057715B">
        <w:rPr>
          <w:rFonts w:cs="Angsana New"/>
          <w:sz w:val="30"/>
          <w:szCs w:val="30"/>
          <w:lang w:bidi="th-TH"/>
        </w:rPr>
        <w:t xml:space="preserve"> </w:t>
      </w:r>
      <w:r w:rsidRPr="0057715B">
        <w:rPr>
          <w:rFonts w:cs="Angsana New" w:hint="cs"/>
          <w:sz w:val="30"/>
          <w:szCs w:val="30"/>
          <w:cs/>
          <w:lang w:bidi="th-TH"/>
        </w:rPr>
        <w:t>บริ</w:t>
      </w:r>
      <w:r w:rsidR="00621515" w:rsidRPr="0057715B">
        <w:rPr>
          <w:rFonts w:cs="Angsana New" w:hint="cs"/>
          <w:sz w:val="30"/>
          <w:szCs w:val="30"/>
          <w:cs/>
          <w:lang w:bidi="th-TH"/>
        </w:rPr>
        <w:t>ษัท โอสถสภา เอ็นเตอร์ไพรซ์ จำกัด ซึ่งเป็นบริษัทย่อยของบริษัทได้ชำระค่าหุ้นเพิ่มทุน     ใน</w:t>
      </w:r>
      <w:r w:rsidR="00621515" w:rsidRPr="0057715B">
        <w:t xml:space="preserve"> </w:t>
      </w:r>
      <w:proofErr w:type="spellStart"/>
      <w:r w:rsidR="00621515" w:rsidRPr="0057715B">
        <w:rPr>
          <w:rFonts w:cs="Angsana New"/>
          <w:sz w:val="30"/>
          <w:szCs w:val="30"/>
          <w:lang w:bidi="th-TH"/>
        </w:rPr>
        <w:t>Oventure</w:t>
      </w:r>
      <w:proofErr w:type="spellEnd"/>
      <w:r w:rsidR="00621515" w:rsidRPr="0057715B">
        <w:rPr>
          <w:rFonts w:cs="Angsana New"/>
          <w:sz w:val="30"/>
          <w:szCs w:val="30"/>
          <w:lang w:bidi="th-TH"/>
        </w:rPr>
        <w:t xml:space="preserve"> Pte. Ltd. </w:t>
      </w:r>
      <w:r w:rsidR="00621515" w:rsidRPr="0057715B">
        <w:rPr>
          <w:rFonts w:cs="Angsana New"/>
          <w:sz w:val="30"/>
          <w:szCs w:val="30"/>
          <w:cs/>
          <w:lang w:bidi="th-TH"/>
        </w:rPr>
        <w:t xml:space="preserve">เป็นจำนวนเงิน </w:t>
      </w:r>
      <w:r w:rsidR="003C303F" w:rsidRPr="0057715B">
        <w:rPr>
          <w:rFonts w:cs="Angsana New"/>
          <w:sz w:val="30"/>
          <w:szCs w:val="30"/>
          <w:lang w:bidi="th-TH"/>
        </w:rPr>
        <w:t>17</w:t>
      </w:r>
      <w:r w:rsidR="00081DBE">
        <w:rPr>
          <w:rFonts w:cs="Angsana New"/>
          <w:sz w:val="30"/>
          <w:szCs w:val="30"/>
          <w:lang w:bidi="th-TH"/>
        </w:rPr>
        <w:t>.0</w:t>
      </w:r>
      <w:r w:rsidR="00621515" w:rsidRPr="0057715B">
        <w:rPr>
          <w:rFonts w:cs="Angsana New"/>
          <w:sz w:val="30"/>
          <w:szCs w:val="30"/>
          <w:cs/>
          <w:lang w:bidi="th-TH"/>
        </w:rPr>
        <w:t xml:space="preserve"> ล้านเหรียญสหรัฐอเมริกา ทั้งนี้เป็นไปตามมติผู้ถือหุ้นของบริษัทย่อยดังกล่าว</w:t>
      </w:r>
      <w:r w:rsidR="00621515" w:rsidRPr="0057715B">
        <w:rPr>
          <w:rFonts w:cs="Angsana New" w:hint="cs"/>
          <w:sz w:val="30"/>
          <w:szCs w:val="30"/>
          <w:cs/>
          <w:lang w:bidi="th-TH"/>
        </w:rPr>
        <w:t xml:space="preserve"> </w:t>
      </w:r>
    </w:p>
    <w:p w14:paraId="7D956469" w14:textId="77777777" w:rsidR="00A73053" w:rsidRDefault="00A73053" w:rsidP="00A73053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lang w:bidi="th-TH"/>
        </w:rPr>
      </w:pPr>
    </w:p>
    <w:p w14:paraId="0F9B56AF" w14:textId="4FB7B9B8" w:rsidR="00621515" w:rsidRPr="00ED2179" w:rsidRDefault="00621515" w:rsidP="00621515">
      <w:pPr>
        <w:pStyle w:val="block"/>
        <w:spacing w:after="0"/>
        <w:ind w:left="0" w:firstLine="442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ED2179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ซื้อเงินลงทุนในบริษัท เอเชีย เวนดิ้ง แมชชีน โอเปอร์เรชั่น จำกัด โดยบริษัท </w:t>
      </w:r>
      <w:r w:rsidRPr="00ED2179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ED2179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ED2179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ED2179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555931F1" w14:textId="77777777" w:rsidR="00621515" w:rsidRPr="00ED2179" w:rsidRDefault="00621515" w:rsidP="00621515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</w:p>
    <w:p w14:paraId="18084066" w14:textId="7808F2C0" w:rsidR="00621515" w:rsidRPr="00ED2179" w:rsidRDefault="00621515" w:rsidP="00621515">
      <w:pPr>
        <w:pStyle w:val="block"/>
        <w:spacing w:after="0"/>
        <w:ind w:left="448"/>
        <w:jc w:val="thaiDistribute"/>
        <w:rPr>
          <w:rFonts w:cs="Angsana New"/>
          <w:sz w:val="30"/>
          <w:szCs w:val="30"/>
          <w:cs/>
          <w:lang w:bidi="th-TH"/>
        </w:rPr>
      </w:pPr>
      <w:r w:rsidRPr="00ED2179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ED2179">
        <w:rPr>
          <w:rFonts w:cs="Angsana New"/>
          <w:sz w:val="30"/>
          <w:szCs w:val="30"/>
          <w:lang w:bidi="th-TH"/>
        </w:rPr>
        <w:t>1</w:t>
      </w:r>
      <w:r w:rsidRPr="00ED2179">
        <w:rPr>
          <w:rFonts w:cs="Angsana New"/>
          <w:sz w:val="30"/>
          <w:szCs w:val="30"/>
          <w:lang w:bidi="th-TH"/>
        </w:rPr>
        <w:t xml:space="preserve"> 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ตุลาคม </w:t>
      </w:r>
      <w:r w:rsidR="003C303F" w:rsidRPr="00ED2179">
        <w:rPr>
          <w:rFonts w:cs="Angsana New"/>
          <w:sz w:val="30"/>
          <w:szCs w:val="30"/>
          <w:lang w:bidi="th-TH"/>
        </w:rPr>
        <w:t>2562</w:t>
      </w:r>
      <w:r w:rsidRPr="00ED2179">
        <w:rPr>
          <w:rFonts w:cs="Angsana New"/>
          <w:sz w:val="30"/>
          <w:szCs w:val="30"/>
          <w:lang w:bidi="th-TH"/>
        </w:rPr>
        <w:t xml:space="preserve"> </w:t>
      </w:r>
      <w:r w:rsidRPr="00ED2179">
        <w:rPr>
          <w:rFonts w:cs="Angsana New" w:hint="cs"/>
          <w:sz w:val="30"/>
          <w:szCs w:val="30"/>
          <w:cs/>
          <w:lang w:bidi="th-TH"/>
        </w:rPr>
        <w:t>บริษัท โอสถสภา เอ็นเตอร์ไพรซ์ จำกัด ซึ่งเป</w:t>
      </w:r>
      <w:r w:rsidR="0016296E" w:rsidRPr="00ED2179">
        <w:rPr>
          <w:rFonts w:cs="Angsana New" w:hint="cs"/>
          <w:sz w:val="30"/>
          <w:szCs w:val="30"/>
          <w:cs/>
          <w:lang w:bidi="th-TH"/>
        </w:rPr>
        <w:t>็นบริษัทย่อยของบริษัทได้ซื้อเงิน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ลงทุนในบริษัท </w:t>
      </w:r>
      <w:r w:rsidRPr="00ED2179">
        <w:rPr>
          <w:rFonts w:cs="Angsana New"/>
          <w:sz w:val="30"/>
          <w:szCs w:val="30"/>
          <w:cs/>
          <w:lang w:bidi="th-TH"/>
        </w:rPr>
        <w:t>เอเชีย เวนดิ้ง แมชชีน โอเปอร์เรชั่น จำกัด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 ในสัดส่วนร้อยละ </w:t>
      </w:r>
      <w:r w:rsidR="003C303F" w:rsidRPr="00ED2179">
        <w:rPr>
          <w:rFonts w:cs="Angsana New"/>
          <w:sz w:val="30"/>
          <w:szCs w:val="30"/>
          <w:lang w:bidi="th-TH"/>
        </w:rPr>
        <w:t>51</w:t>
      </w:r>
      <w:r w:rsidRPr="00ED2179">
        <w:rPr>
          <w:rFonts w:cs="Angsana New"/>
          <w:sz w:val="30"/>
          <w:szCs w:val="30"/>
          <w:lang w:bidi="th-TH"/>
        </w:rPr>
        <w:t xml:space="preserve"> 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3C303F" w:rsidRPr="00ED2179">
        <w:rPr>
          <w:rFonts w:cs="Angsana New"/>
          <w:sz w:val="30"/>
          <w:szCs w:val="30"/>
          <w:lang w:bidi="th-TH"/>
        </w:rPr>
        <w:t>25</w:t>
      </w:r>
      <w:r w:rsidRPr="00ED2179">
        <w:rPr>
          <w:rFonts w:cs="Angsana New"/>
          <w:sz w:val="30"/>
          <w:szCs w:val="30"/>
          <w:lang w:bidi="th-TH"/>
        </w:rPr>
        <w:t>.</w:t>
      </w:r>
      <w:r w:rsidR="003C303F" w:rsidRPr="00ED2179">
        <w:rPr>
          <w:rFonts w:cs="Angsana New"/>
          <w:sz w:val="30"/>
          <w:szCs w:val="30"/>
          <w:lang w:bidi="th-TH"/>
        </w:rPr>
        <w:t>5</w:t>
      </w:r>
      <w:r w:rsidRPr="00ED2179">
        <w:rPr>
          <w:rFonts w:cs="Angsana New"/>
          <w:sz w:val="30"/>
          <w:szCs w:val="30"/>
          <w:lang w:bidi="th-TH"/>
        </w:rPr>
        <w:t xml:space="preserve"> 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ล้านบาท ทั้งนี้เป็นไปตามมติที่ประชุมคณะกรรมการบริษัท (รายละเอียดตามหมายเหตุข้อ </w:t>
      </w:r>
      <w:r w:rsidR="003C303F" w:rsidRPr="00ED2179">
        <w:rPr>
          <w:rFonts w:cs="Angsana New"/>
          <w:sz w:val="30"/>
          <w:szCs w:val="30"/>
          <w:lang w:bidi="th-TH"/>
        </w:rPr>
        <w:t>4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) </w:t>
      </w:r>
    </w:p>
    <w:p w14:paraId="568CD18D" w14:textId="734FF8B1" w:rsidR="003C31B0" w:rsidRDefault="001B101F" w:rsidP="001B101F">
      <w:pPr>
        <w:spacing w:line="240" w:lineRule="auto"/>
        <w:rPr>
          <w:i/>
          <w:iCs/>
          <w:spacing w:val="2"/>
          <w:sz w:val="30"/>
          <w:szCs w:val="30"/>
        </w:rPr>
      </w:pPr>
      <w:r>
        <w:rPr>
          <w:i/>
          <w:iCs/>
          <w:spacing w:val="2"/>
          <w:sz w:val="30"/>
          <w:szCs w:val="30"/>
          <w:cs/>
        </w:rPr>
        <w:br w:type="page"/>
      </w:r>
    </w:p>
    <w:p w14:paraId="75DAE3EB" w14:textId="77777777" w:rsidR="00312513" w:rsidRPr="005C410F" w:rsidRDefault="00312513" w:rsidP="00A73053">
      <w:pPr>
        <w:pStyle w:val="block"/>
        <w:spacing w:after="0"/>
        <w:ind w:left="0" w:firstLine="442"/>
        <w:jc w:val="thaiDistribute"/>
        <w:rPr>
          <w:rFonts w:cs="Angsana New"/>
          <w:i/>
          <w:iCs/>
          <w:spacing w:val="2"/>
          <w:sz w:val="30"/>
          <w:szCs w:val="30"/>
          <w:lang w:bidi="th-TH"/>
        </w:rPr>
      </w:pP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lastRenderedPageBreak/>
        <w:t xml:space="preserve">จัดตั้งบริษัท โอทูซี จำกัด (เดิมชื่อ บริษัท โอเมจิน จำกัด) โดยบริษัท </w:t>
      </w: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6966922C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1F02A017" w14:textId="4DDDE90A" w:rsidR="00312513" w:rsidRPr="005C410F" w:rsidRDefault="00312513" w:rsidP="00A73053">
      <w:pPr>
        <w:pStyle w:val="block"/>
        <w:spacing w:after="0"/>
        <w:ind w:left="448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5C410F">
        <w:rPr>
          <w:rFonts w:cs="Angsana New"/>
          <w:spacing w:val="2"/>
          <w:sz w:val="30"/>
          <w:szCs w:val="30"/>
          <w:cs/>
          <w:lang w:bidi="th-TH"/>
        </w:rPr>
        <w:t>ใน</w:t>
      </w:r>
      <w:r w:rsidRPr="00A73053">
        <w:rPr>
          <w:rFonts w:cs="Angsana New"/>
          <w:sz w:val="30"/>
          <w:szCs w:val="30"/>
          <w:cs/>
          <w:lang w:bidi="th-TH"/>
        </w:rPr>
        <w:t>เดือน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 xml:space="preserve">กรกฎาคม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 xml:space="preserve"> บริษัท โอสถสภา เอ็นเตอร์ไพรซ์ จำกัด ได้จดทะเบียนจัดตั้งบริษัทย่อย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ชื่อบริษัท</w:t>
      </w:r>
      <w:r w:rsidR="00A73053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โอเมจิน จำกัด เพื่อประกอบธุรกิจพาณิชย์อิเล็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ก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ทรอนิกส์ โดยมีทุนจด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ทะเบียน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50</w:t>
      </w:r>
      <w:r w:rsidRPr="004962BD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0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และมีทุนที่ออกและชำระแล้วจำนวน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12</w:t>
      </w:r>
      <w:r w:rsidRPr="004962BD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5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คิดเป็นอัตราร้อยละ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100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ของทุนที่ออกและชำระแล้ว ทั้งนี้เป็นไปตามมติที่ประชุมคณะกรรมการของบริษัท เมื่อวันที่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14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2562</w:t>
      </w:r>
    </w:p>
    <w:p w14:paraId="42C460BB" w14:textId="77777777" w:rsidR="00312513" w:rsidRPr="001B101F" w:rsidRDefault="00312513" w:rsidP="001B101F">
      <w:pPr>
        <w:pStyle w:val="block"/>
        <w:spacing w:after="0"/>
        <w:ind w:left="0"/>
        <w:jc w:val="thaiDistribute"/>
        <w:rPr>
          <w:rFonts w:cs="Angsana New"/>
          <w:spacing w:val="2"/>
          <w:sz w:val="20"/>
          <w:lang w:bidi="th-TH"/>
        </w:rPr>
      </w:pPr>
    </w:p>
    <w:p w14:paraId="02BFBFA0" w14:textId="4B9310EE" w:rsidR="00312513" w:rsidRPr="005C410F" w:rsidRDefault="00312513" w:rsidP="00A73053">
      <w:pPr>
        <w:pStyle w:val="block"/>
        <w:spacing w:after="0"/>
        <w:ind w:left="448"/>
        <w:jc w:val="thaiDistribute"/>
        <w:rPr>
          <w:rFonts w:cs="Angsana New"/>
          <w:spacing w:val="2"/>
          <w:sz w:val="30"/>
          <w:szCs w:val="30"/>
          <w:cs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ต่อมาในเดือนตุลาคม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โอเมจิน จำกัด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ได้เปลี่ยนชื่อเป็น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โอทูซี จำกัด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ตามมติที่ประชุมวิสามัญ</w:t>
      </w:r>
      <w:r w:rsidR="00ED2179">
        <w:rPr>
          <w:rFonts w:cs="Angsana New"/>
          <w:spacing w:val="2"/>
          <w:sz w:val="30"/>
          <w:szCs w:val="30"/>
          <w:lang w:bidi="th-TH"/>
        </w:rPr>
        <w:br/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ผู้ถือหุ้นของบริษัทย่อยดังกล่าว</w:t>
      </w:r>
    </w:p>
    <w:p w14:paraId="112720DD" w14:textId="77777777" w:rsidR="00312513" w:rsidRPr="001B101F" w:rsidRDefault="00312513" w:rsidP="00312513">
      <w:pPr>
        <w:pStyle w:val="block"/>
        <w:spacing w:after="0"/>
        <w:ind w:left="709"/>
        <w:jc w:val="thaiDistribute"/>
        <w:rPr>
          <w:rFonts w:cs="Angsana New"/>
          <w:spacing w:val="2"/>
          <w:sz w:val="20"/>
          <w:cs/>
          <w:lang w:bidi="th-TH"/>
        </w:rPr>
      </w:pPr>
    </w:p>
    <w:p w14:paraId="2524798F" w14:textId="77777777" w:rsidR="00312513" w:rsidRPr="005C410F" w:rsidRDefault="00312513" w:rsidP="00A73053">
      <w:pPr>
        <w:pStyle w:val="block"/>
        <w:spacing w:after="0"/>
        <w:ind w:left="0" w:firstLine="442"/>
        <w:jc w:val="thaiDistribute"/>
        <w:rPr>
          <w:rFonts w:cs="Angsana New"/>
          <w:i/>
          <w:iCs/>
          <w:spacing w:val="2"/>
          <w:sz w:val="30"/>
          <w:szCs w:val="30"/>
          <w:cs/>
          <w:lang w:bidi="th-TH"/>
        </w:rPr>
      </w:pP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จัดตั้ง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บริษัท โอยูระ จำกัด โดยบริษัท โอทูซี จำกัด (เดิมชื่อ บริษัท โอเมจิน จำกัด)</w:t>
      </w:r>
    </w:p>
    <w:p w14:paraId="03582112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66F952E7" w14:textId="2264A27B" w:rsidR="00312513" w:rsidRPr="005C410F" w:rsidRDefault="00312513" w:rsidP="00A73053">
      <w:pPr>
        <w:pStyle w:val="block"/>
        <w:spacing w:after="0"/>
        <w:ind w:left="448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โอทูซี จำกัด (</w:t>
      </w:r>
      <w:r w:rsidRPr="005C410F">
        <w:rPr>
          <w:rFonts w:cs="Angsana New"/>
          <w:i/>
          <w:iCs/>
          <w:spacing w:val="2"/>
          <w:sz w:val="30"/>
          <w:szCs w:val="30"/>
          <w:cs/>
          <w:lang w:bidi="th-TH"/>
        </w:rPr>
        <w:t>เดิมชื่อ บริษัท โอเมจิน จำกัด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)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ได้จดทะเบียนจัดตั้งบริษัทย่อย ชื่อบริษัท โอยูระ จำกัด เพื่อให้ความรู้และ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จำหน่าย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 xml:space="preserve">สินค้าที่มีส่วนผสมของสมุนไพร โดยมีทุนจดทะเบียน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30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0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และมีทุนที่ออกและชำระแล้วจำนวน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7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5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 xml:space="preserve"> ล้านบาท คิดเป็นอัตราร้อย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ละ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100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ของทุนที่ออกและชำระแล้ว ทั้งนี้เป็นไปตามมติที่ประชุมคณะกรรมการของบริษัท เมื่อวันที่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14</w:t>
      </w:r>
      <w:r w:rsidRPr="004962BD">
        <w:rPr>
          <w:rFonts w:cs="Angsana New"/>
          <w:spacing w:val="2"/>
          <w:sz w:val="30"/>
          <w:szCs w:val="30"/>
          <w:cs/>
          <w:lang w:bidi="th-TH"/>
        </w:rPr>
        <w:t xml:space="preserve"> พฤษภาคม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</w:p>
    <w:p w14:paraId="05EE5DEF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sz w:val="20"/>
          <w:lang w:bidi="th-TH"/>
        </w:rPr>
      </w:pPr>
    </w:p>
    <w:p w14:paraId="24965086" w14:textId="77777777" w:rsidR="00312513" w:rsidRPr="005C410F" w:rsidRDefault="00312513" w:rsidP="00A73053">
      <w:pPr>
        <w:pStyle w:val="block"/>
        <w:spacing w:after="0"/>
        <w:ind w:left="0" w:firstLine="442"/>
        <w:jc w:val="thaiDistribute"/>
        <w:rPr>
          <w:rFonts w:cs="Angsana New"/>
          <w:i/>
          <w:iCs/>
          <w:spacing w:val="2"/>
          <w:sz w:val="30"/>
          <w:szCs w:val="30"/>
          <w:cs/>
          <w:lang w:bidi="th-TH"/>
        </w:rPr>
      </w:pP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ซื้อเงินลงทุนใน </w:t>
      </w:r>
      <w:proofErr w:type="spellStart"/>
      <w:r w:rsidRPr="005C410F">
        <w:rPr>
          <w:rFonts w:cs="Angsana New"/>
          <w:i/>
          <w:iCs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cs="Angsana New"/>
          <w:i/>
          <w:iCs/>
          <w:spacing w:val="2"/>
          <w:sz w:val="30"/>
          <w:szCs w:val="30"/>
          <w:lang w:bidi="th-TH"/>
        </w:rPr>
        <w:t xml:space="preserve"> Enterprises Singapore Pte. Ltd. </w:t>
      </w:r>
      <w:r w:rsidRPr="005C410F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โดยบริษัท โอสถสภา เอ็นเตอร์ไพรซ์ จำกัด</w:t>
      </w:r>
    </w:p>
    <w:p w14:paraId="359BEF16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3A2FE0A1" w14:textId="0E6D7C93" w:rsidR="00312513" w:rsidRPr="005C410F" w:rsidRDefault="00312513" w:rsidP="00A73053">
      <w:pPr>
        <w:pStyle w:val="block"/>
        <w:spacing w:after="0"/>
        <w:ind w:left="448"/>
        <w:jc w:val="thaiDistribute"/>
        <w:rPr>
          <w:rFonts w:cs="Angsana New"/>
          <w:spacing w:val="2"/>
          <w:sz w:val="30"/>
          <w:szCs w:val="30"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ในเดือนสิงหาคม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cs="Angsana New"/>
          <w:spacing w:val="2"/>
          <w:sz w:val="30"/>
          <w:szCs w:val="30"/>
          <w:lang w:bidi="th-TH"/>
        </w:rPr>
        <w:t xml:space="preserve"> Enterprises Singapore Pte. Ltd.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18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0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59C95ED2" w14:textId="77777777" w:rsidR="00312513" w:rsidRPr="001B101F" w:rsidRDefault="00312513" w:rsidP="00312513">
      <w:pPr>
        <w:pStyle w:val="block"/>
        <w:spacing w:after="0"/>
        <w:ind w:left="709"/>
        <w:jc w:val="thaiDistribute"/>
        <w:rPr>
          <w:rFonts w:cs="Angsana New"/>
          <w:spacing w:val="2"/>
          <w:sz w:val="20"/>
          <w:lang w:bidi="th-TH"/>
        </w:rPr>
      </w:pPr>
    </w:p>
    <w:p w14:paraId="2FF2FAD4" w14:textId="158B09D5" w:rsidR="0023764F" w:rsidRDefault="00312513" w:rsidP="00A73053">
      <w:pPr>
        <w:pStyle w:val="block"/>
        <w:spacing w:after="0"/>
        <w:ind w:left="448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ในเดือนกันยายน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2562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/>
          <w:spacing w:val="2"/>
          <w:sz w:val="30"/>
          <w:szCs w:val="30"/>
          <w:cs/>
          <w:lang w:bidi="th-TH"/>
        </w:rPr>
        <w:t>บริษัท โอสถสภา เอ็นเตอร์ไพรซ์ จำกัด ซึ่งเป็นบริษัทย่อยของบริษัทได้ชำระค่าหุ้น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เพิ่มทุนใน </w:t>
      </w:r>
      <w:proofErr w:type="spellStart"/>
      <w:r w:rsidRPr="005C410F">
        <w:rPr>
          <w:rFonts w:cs="Angsana New"/>
          <w:spacing w:val="2"/>
          <w:sz w:val="30"/>
          <w:szCs w:val="30"/>
          <w:lang w:bidi="th-TH"/>
        </w:rPr>
        <w:t>Osotspa</w:t>
      </w:r>
      <w:proofErr w:type="spellEnd"/>
      <w:r w:rsidRPr="005C410F">
        <w:rPr>
          <w:rFonts w:cs="Angsana New"/>
          <w:spacing w:val="2"/>
          <w:sz w:val="30"/>
          <w:szCs w:val="30"/>
          <w:lang w:bidi="th-TH"/>
        </w:rPr>
        <w:t xml:space="preserve"> Enterprises Singapore Pte. Ltd.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10</w:t>
      </w:r>
      <w:r w:rsidRPr="005C410F">
        <w:rPr>
          <w:rFonts w:cs="Angsana New"/>
          <w:spacing w:val="2"/>
          <w:sz w:val="30"/>
          <w:szCs w:val="30"/>
          <w:lang w:bidi="th-TH"/>
        </w:rPr>
        <w:t>.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0</w:t>
      </w:r>
      <w:r w:rsidRPr="005C410F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C410F">
        <w:rPr>
          <w:rFonts w:cs="Angsana New" w:hint="cs"/>
          <w:spacing w:val="2"/>
          <w:sz w:val="30"/>
          <w:szCs w:val="30"/>
          <w:cs/>
          <w:lang w:bidi="th-TH"/>
        </w:rPr>
        <w:t>ล้านเหรียญสหรัฐอเมริกา ทั้งนี้เป็นไปตามมติที่ประชุมวิสามัญผู้ถือหุ้นของบริษัทย่อยดังกล่าว</w:t>
      </w:r>
    </w:p>
    <w:p w14:paraId="219D79B1" w14:textId="57288451" w:rsidR="003C31B0" w:rsidRPr="001B101F" w:rsidRDefault="003C31B0" w:rsidP="001B101F">
      <w:pPr>
        <w:spacing w:line="240" w:lineRule="auto"/>
        <w:rPr>
          <w:i/>
          <w:iCs/>
          <w:sz w:val="20"/>
          <w:szCs w:val="20"/>
          <w:highlight w:val="cyan"/>
        </w:rPr>
      </w:pPr>
    </w:p>
    <w:p w14:paraId="37CA4A43" w14:textId="77777777" w:rsidR="00B625B9" w:rsidRPr="00ED2179" w:rsidRDefault="00B625B9" w:rsidP="00B625B9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ED2179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 </w:t>
      </w:r>
      <w:r w:rsidRPr="00ED2179">
        <w:rPr>
          <w:rFonts w:cs="Angsana New"/>
          <w:i/>
          <w:iCs/>
          <w:sz w:val="30"/>
          <w:szCs w:val="30"/>
          <w:lang w:bidi="th-TH"/>
        </w:rPr>
        <w:t>OSOTSPA LOI HEIN COMPANY LIMITED</w:t>
      </w:r>
      <w:r w:rsidRPr="00ED2179">
        <w:rPr>
          <w:rFonts w:cs="Angsana New" w:hint="cs"/>
          <w:i/>
          <w:iCs/>
          <w:sz w:val="30"/>
          <w:szCs w:val="30"/>
          <w:lang w:bidi="th-TH"/>
        </w:rPr>
        <w:t xml:space="preserve"> </w:t>
      </w:r>
      <w:r w:rsidRPr="00ED2179">
        <w:rPr>
          <w:rFonts w:cs="Angsana New" w:hint="cs"/>
          <w:i/>
          <w:iCs/>
          <w:sz w:val="30"/>
          <w:szCs w:val="30"/>
          <w:cs/>
          <w:lang w:bidi="th-TH"/>
        </w:rPr>
        <w:t>โดย</w:t>
      </w:r>
      <w:r w:rsidRPr="00ED2179">
        <w:rPr>
          <w:rFonts w:cs="Angsana New"/>
          <w:i/>
          <w:iCs/>
          <w:spacing w:val="2"/>
          <w:sz w:val="30"/>
          <w:szCs w:val="30"/>
          <w:lang w:bidi="th-TH"/>
        </w:rPr>
        <w:t xml:space="preserve"> </w:t>
      </w:r>
      <w:proofErr w:type="spellStart"/>
      <w:r w:rsidRPr="00ED2179">
        <w:rPr>
          <w:rFonts w:cs="Angsana New"/>
          <w:i/>
          <w:iCs/>
          <w:spacing w:val="2"/>
          <w:sz w:val="30"/>
          <w:szCs w:val="30"/>
          <w:lang w:bidi="th-TH"/>
        </w:rPr>
        <w:t>Osotspa</w:t>
      </w:r>
      <w:proofErr w:type="spellEnd"/>
      <w:r w:rsidRPr="00ED2179">
        <w:rPr>
          <w:rFonts w:cs="Angsana New"/>
          <w:i/>
          <w:iCs/>
          <w:spacing w:val="2"/>
          <w:sz w:val="30"/>
          <w:szCs w:val="30"/>
          <w:lang w:bidi="th-TH"/>
        </w:rPr>
        <w:t xml:space="preserve"> Enterprises Singapore Pte. Ltd.</w:t>
      </w:r>
    </w:p>
    <w:p w14:paraId="668FAC7A" w14:textId="77777777" w:rsidR="00B625B9" w:rsidRPr="001B101F" w:rsidRDefault="00B625B9" w:rsidP="00B625B9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30D8B0BE" w14:textId="7322EBF1" w:rsidR="00B625B9" w:rsidRDefault="00B625B9" w:rsidP="001B101F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ED2179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Pr="00ED2179">
        <w:rPr>
          <w:rFonts w:cs="Angsana New" w:hint="cs"/>
          <w:sz w:val="30"/>
          <w:szCs w:val="30"/>
          <w:lang w:bidi="th-TH"/>
        </w:rPr>
        <w:t xml:space="preserve">24 </w:t>
      </w:r>
      <w:r w:rsidRPr="00ED2179">
        <w:rPr>
          <w:rFonts w:cs="Angsana New" w:hint="cs"/>
          <w:sz w:val="30"/>
          <w:szCs w:val="30"/>
          <w:cs/>
          <w:lang w:bidi="th-TH"/>
        </w:rPr>
        <w:t xml:space="preserve">ตุลาคม </w:t>
      </w:r>
      <w:r w:rsidRPr="00ED2179">
        <w:rPr>
          <w:rFonts w:cs="Angsana New" w:hint="cs"/>
          <w:sz w:val="30"/>
          <w:szCs w:val="30"/>
          <w:lang w:bidi="th-TH"/>
        </w:rPr>
        <w:t xml:space="preserve">2562 </w:t>
      </w:r>
      <w:proofErr w:type="spellStart"/>
      <w:r w:rsidR="006D5CC5" w:rsidRPr="00ED2179">
        <w:rPr>
          <w:rFonts w:cs="Angsana New" w:hint="cs"/>
          <w:sz w:val="30"/>
          <w:szCs w:val="30"/>
          <w:lang w:bidi="th-TH"/>
        </w:rPr>
        <w:t>Osotspa</w:t>
      </w:r>
      <w:proofErr w:type="spellEnd"/>
      <w:r w:rsidR="006D5CC5" w:rsidRPr="00ED2179">
        <w:rPr>
          <w:rFonts w:cs="Angsana New" w:hint="cs"/>
          <w:sz w:val="30"/>
          <w:szCs w:val="30"/>
          <w:lang w:bidi="th-TH"/>
        </w:rPr>
        <w:t xml:space="preserve"> Enterprises Singapore Pte. Ltd.</w:t>
      </w:r>
      <w:r w:rsidR="006D5CC5" w:rsidRPr="00ED2179">
        <w:rPr>
          <w:rFonts w:cs="Angsana New" w:hint="cs"/>
          <w:sz w:val="30"/>
          <w:szCs w:val="30"/>
          <w:cs/>
          <w:lang w:bidi="th-TH"/>
        </w:rPr>
        <w:t xml:space="preserve"> ได้ลงทุนใน </w:t>
      </w:r>
      <w:r w:rsidR="006D5CC5" w:rsidRPr="00ED2179">
        <w:rPr>
          <w:rFonts w:cs="Angsana New" w:hint="cs"/>
          <w:sz w:val="30"/>
          <w:szCs w:val="30"/>
          <w:lang w:bidi="th-TH"/>
        </w:rPr>
        <w:t xml:space="preserve">OSOTSPA LOI HEIN COMPANY LIMITED </w:t>
      </w:r>
      <w:r w:rsidR="006D5CC5" w:rsidRPr="00ED2179">
        <w:rPr>
          <w:rFonts w:cs="Angsana New" w:hint="cs"/>
          <w:sz w:val="30"/>
          <w:szCs w:val="30"/>
          <w:cs/>
          <w:lang w:bidi="th-TH"/>
        </w:rPr>
        <w:t xml:space="preserve">ซึ่งเป็นบริษัทย่อยในสาธารณรัฐแห่งสหภาพเมียนมาร์ ด้วยจำนวนเงินรวม </w:t>
      </w:r>
      <w:r w:rsidR="006D5CC5" w:rsidRPr="00ED2179">
        <w:rPr>
          <w:rFonts w:cs="Angsana New" w:hint="cs"/>
          <w:sz w:val="30"/>
          <w:szCs w:val="30"/>
          <w:lang w:bidi="th-TH"/>
        </w:rPr>
        <w:t>389.8</w:t>
      </w:r>
      <w:r w:rsidR="006D5CC5" w:rsidRPr="00ED2179">
        <w:rPr>
          <w:rFonts w:cs="Angsana New" w:hint="cs"/>
          <w:sz w:val="30"/>
          <w:szCs w:val="30"/>
          <w:cs/>
          <w:lang w:bidi="th-TH"/>
        </w:rPr>
        <w:t xml:space="preserve"> ล้านบาท ทั้งนี้เป็นไปตามมติที่ประชุมคณะกรรมการของบริษัท เมื่อวันที่ 17 กรกฎาคม 2562 โดยภายหลังจากการเพิ่มทุนจะทำให้สัดส่วน</w:t>
      </w:r>
      <w:r w:rsidR="00F40B6C" w:rsidRPr="00ED2179">
        <w:rPr>
          <w:rFonts w:cs="Angsana New"/>
          <w:sz w:val="30"/>
          <w:szCs w:val="30"/>
          <w:lang w:bidi="th-TH"/>
        </w:rPr>
        <w:br/>
      </w:r>
      <w:r w:rsidR="006D5CC5" w:rsidRPr="00ED2179">
        <w:rPr>
          <w:rFonts w:cs="Angsana New" w:hint="cs"/>
          <w:sz w:val="30"/>
          <w:szCs w:val="30"/>
          <w:cs/>
          <w:lang w:bidi="th-TH"/>
        </w:rPr>
        <w:t>เงินลงทุนของกลุ่มบริษัทที่ถือใน</w:t>
      </w:r>
      <w:r w:rsidR="006D5CC5" w:rsidRPr="00CF78F4">
        <w:rPr>
          <w:rFonts w:cs="Angsana New" w:hint="cs"/>
          <w:sz w:val="30"/>
          <w:szCs w:val="30"/>
          <w:cs/>
          <w:lang w:bidi="th-TH"/>
        </w:rPr>
        <w:t xml:space="preserve">บริษัทย่อยดังกล่าว เปลี่ยนจากร้อยละ </w:t>
      </w:r>
      <w:r w:rsidR="006D5CC5" w:rsidRPr="00CF78F4">
        <w:rPr>
          <w:rFonts w:cs="Angsana New" w:hint="cs"/>
          <w:sz w:val="30"/>
          <w:szCs w:val="30"/>
          <w:lang w:bidi="th-TH"/>
        </w:rPr>
        <w:t>51</w:t>
      </w:r>
      <w:r w:rsidR="006D5CC5" w:rsidRPr="00CF78F4">
        <w:rPr>
          <w:rFonts w:cs="Angsana New" w:hint="cs"/>
          <w:sz w:val="30"/>
          <w:szCs w:val="30"/>
          <w:cs/>
          <w:lang w:bidi="th-TH"/>
        </w:rPr>
        <w:t xml:space="preserve"> เป็นร้อยละ </w:t>
      </w:r>
      <w:r w:rsidR="006D5CC5" w:rsidRPr="00CF78F4">
        <w:rPr>
          <w:rFonts w:cs="Angsana New" w:hint="cs"/>
          <w:sz w:val="30"/>
          <w:szCs w:val="30"/>
          <w:lang w:bidi="th-TH"/>
        </w:rPr>
        <w:t>85</w:t>
      </w:r>
      <w:r w:rsidR="006D5CC5" w:rsidRPr="00CF78F4">
        <w:rPr>
          <w:rFonts w:cs="Angsana New" w:hint="cs"/>
          <w:sz w:val="30"/>
          <w:szCs w:val="30"/>
          <w:cs/>
          <w:lang w:bidi="th-TH"/>
        </w:rPr>
        <w:t xml:space="preserve"> </w:t>
      </w:r>
      <w:r w:rsidR="00CF27DA" w:rsidRPr="00CF78F4">
        <w:rPr>
          <w:rFonts w:cs="Angsana New" w:hint="cs"/>
          <w:sz w:val="30"/>
          <w:szCs w:val="30"/>
          <w:cs/>
          <w:lang w:bidi="th-TH"/>
        </w:rPr>
        <w:t xml:space="preserve">ซึ่งการลงทุนดังกล่าวทำให้ได้มาซึ่งมูลค่าตามบัญชีของส่วนได้เสียที่ไม่มีอำนาจควบคุมจำนวน </w:t>
      </w:r>
      <w:r w:rsidR="00CF27DA" w:rsidRPr="00CF78F4">
        <w:rPr>
          <w:rFonts w:cs="Angsana New"/>
          <w:sz w:val="30"/>
          <w:szCs w:val="30"/>
          <w:lang w:bidi="th-TH"/>
        </w:rPr>
        <w:t xml:space="preserve">152.7 </w:t>
      </w:r>
      <w:r w:rsidR="00CF27DA" w:rsidRPr="00CF78F4">
        <w:rPr>
          <w:rFonts w:cs="Angsana New" w:hint="cs"/>
          <w:sz w:val="30"/>
          <w:szCs w:val="30"/>
          <w:cs/>
          <w:lang w:bidi="th-TH"/>
        </w:rPr>
        <w:t xml:space="preserve">ล้านบาทและส่งผลให้ส่วนได้เสียของกลุ่มบริษัทลดลงเป็นจำนวน </w:t>
      </w:r>
      <w:r w:rsidR="00CF27DA" w:rsidRPr="00CF78F4">
        <w:rPr>
          <w:rFonts w:cs="Angsana New"/>
          <w:sz w:val="30"/>
          <w:szCs w:val="30"/>
          <w:lang w:bidi="th-TH"/>
        </w:rPr>
        <w:t xml:space="preserve">237.1 </w:t>
      </w:r>
      <w:r w:rsidR="00CF27DA" w:rsidRPr="00CF78F4">
        <w:rPr>
          <w:rFonts w:cs="Angsana New" w:hint="cs"/>
          <w:sz w:val="30"/>
          <w:szCs w:val="30"/>
          <w:cs/>
          <w:lang w:bidi="th-TH"/>
        </w:rPr>
        <w:t>ล้านบาท</w:t>
      </w:r>
    </w:p>
    <w:p w14:paraId="7EA5FC3B" w14:textId="40CA6715" w:rsidR="001B101F" w:rsidRPr="001B101F" w:rsidRDefault="001B101F" w:rsidP="001B101F">
      <w:pPr>
        <w:spacing w:line="240" w:lineRule="auto"/>
        <w:rPr>
          <w:sz w:val="20"/>
          <w:szCs w:val="20"/>
        </w:rPr>
      </w:pPr>
      <w:r>
        <w:rPr>
          <w:sz w:val="20"/>
        </w:rPr>
        <w:br w:type="page"/>
      </w:r>
    </w:p>
    <w:p w14:paraId="1A861795" w14:textId="22279AF8" w:rsidR="00621515" w:rsidRPr="0057715B" w:rsidRDefault="00273C36" w:rsidP="00621515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57715B">
        <w:rPr>
          <w:rFonts w:cs="Angsana New"/>
          <w:i/>
          <w:iCs/>
          <w:spacing w:val="2"/>
          <w:sz w:val="30"/>
          <w:szCs w:val="30"/>
          <w:cs/>
          <w:lang w:bidi="th-TH"/>
        </w:rPr>
        <w:lastRenderedPageBreak/>
        <w:t>จัดตั้ง</w:t>
      </w:r>
      <w:r w:rsidRPr="0057715B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="00621515" w:rsidRPr="0057715B">
        <w:rPr>
          <w:rFonts w:cs="Angsana New"/>
          <w:i/>
          <w:iCs/>
          <w:sz w:val="30"/>
          <w:szCs w:val="30"/>
          <w:lang w:bidi="th-TH"/>
        </w:rPr>
        <w:t>OSOTSPA VTA JOINT STOCK COMPANY</w:t>
      </w:r>
      <w:r w:rsidR="00621515" w:rsidRPr="0057715B">
        <w:rPr>
          <w:rFonts w:cs="Angsana New" w:hint="cs"/>
          <w:i/>
          <w:iCs/>
          <w:sz w:val="30"/>
          <w:szCs w:val="30"/>
          <w:cs/>
          <w:lang w:bidi="th-TH"/>
        </w:rPr>
        <w:t xml:space="preserve"> โดย</w:t>
      </w:r>
      <w:r w:rsidR="00621515" w:rsidRPr="0057715B">
        <w:rPr>
          <w:rFonts w:cs="Angsana New"/>
          <w:i/>
          <w:iCs/>
          <w:spacing w:val="2"/>
          <w:sz w:val="30"/>
          <w:szCs w:val="30"/>
          <w:lang w:bidi="th-TH"/>
        </w:rPr>
        <w:t xml:space="preserve"> </w:t>
      </w:r>
      <w:proofErr w:type="spellStart"/>
      <w:r w:rsidR="00621515" w:rsidRPr="0057715B">
        <w:rPr>
          <w:rFonts w:cs="Angsana New"/>
          <w:i/>
          <w:iCs/>
          <w:spacing w:val="2"/>
          <w:sz w:val="30"/>
          <w:szCs w:val="30"/>
          <w:lang w:bidi="th-TH"/>
        </w:rPr>
        <w:t>Osotspa</w:t>
      </w:r>
      <w:proofErr w:type="spellEnd"/>
      <w:r w:rsidR="00621515" w:rsidRPr="0057715B">
        <w:rPr>
          <w:rFonts w:cs="Angsana New"/>
          <w:i/>
          <w:iCs/>
          <w:spacing w:val="2"/>
          <w:sz w:val="30"/>
          <w:szCs w:val="30"/>
          <w:lang w:bidi="th-TH"/>
        </w:rPr>
        <w:t xml:space="preserve"> Enterprises Singapore Pte. Ltd.</w:t>
      </w:r>
    </w:p>
    <w:p w14:paraId="2543605C" w14:textId="77777777" w:rsidR="00621515" w:rsidRPr="001B101F" w:rsidRDefault="00621515" w:rsidP="00621515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4A935747" w14:textId="54014C17" w:rsidR="00621515" w:rsidRPr="00067076" w:rsidRDefault="00621515" w:rsidP="00621515">
      <w:pPr>
        <w:pStyle w:val="block"/>
        <w:spacing w:after="0"/>
        <w:ind w:left="448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57715B">
        <w:rPr>
          <w:rFonts w:cs="Angsana New" w:hint="cs"/>
          <w:spacing w:val="2"/>
          <w:sz w:val="30"/>
          <w:szCs w:val="30"/>
          <w:cs/>
          <w:lang w:bidi="th-TH"/>
        </w:rPr>
        <w:t xml:space="preserve">เมื่อวันที่ </w:t>
      </w:r>
      <w:r w:rsidR="003C303F" w:rsidRPr="0057715B">
        <w:rPr>
          <w:rFonts w:cs="Angsana New"/>
          <w:spacing w:val="2"/>
          <w:sz w:val="30"/>
          <w:szCs w:val="30"/>
          <w:lang w:bidi="th-TH"/>
        </w:rPr>
        <w:t>19</w:t>
      </w:r>
      <w:r w:rsidRPr="0057715B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57715B">
        <w:rPr>
          <w:rFonts w:cs="Angsana New" w:hint="cs"/>
          <w:spacing w:val="2"/>
          <w:sz w:val="30"/>
          <w:szCs w:val="30"/>
          <w:cs/>
          <w:lang w:bidi="th-TH"/>
        </w:rPr>
        <w:t xml:space="preserve">พฤศจิกายน </w:t>
      </w:r>
      <w:r w:rsidR="003C303F" w:rsidRPr="0057715B">
        <w:rPr>
          <w:rFonts w:cs="Angsana New"/>
          <w:spacing w:val="2"/>
          <w:sz w:val="30"/>
          <w:szCs w:val="30"/>
          <w:lang w:bidi="th-TH"/>
        </w:rPr>
        <w:t>2562</w:t>
      </w:r>
      <w:r w:rsidRPr="0057715B">
        <w:rPr>
          <w:rFonts w:cs="Angsana New"/>
          <w:spacing w:val="2"/>
          <w:sz w:val="30"/>
          <w:szCs w:val="30"/>
          <w:lang w:bidi="th-TH"/>
        </w:rPr>
        <w:t xml:space="preserve"> </w:t>
      </w:r>
      <w:proofErr w:type="spellStart"/>
      <w:r w:rsidRPr="0057715B">
        <w:rPr>
          <w:rFonts w:cs="Angsana New"/>
          <w:spacing w:val="2"/>
          <w:sz w:val="30"/>
          <w:szCs w:val="30"/>
          <w:lang w:bidi="th-TH"/>
        </w:rPr>
        <w:t>Osotspa</w:t>
      </w:r>
      <w:proofErr w:type="spellEnd"/>
      <w:r w:rsidRPr="0057715B">
        <w:rPr>
          <w:rFonts w:cs="Angsana New"/>
          <w:spacing w:val="2"/>
          <w:sz w:val="30"/>
          <w:szCs w:val="30"/>
          <w:lang w:bidi="th-TH"/>
        </w:rPr>
        <w:t xml:space="preserve"> Enterprises </w:t>
      </w:r>
      <w:r w:rsidRPr="004962BD">
        <w:rPr>
          <w:rFonts w:cs="Angsana New"/>
          <w:spacing w:val="2"/>
          <w:sz w:val="30"/>
          <w:szCs w:val="30"/>
          <w:lang w:bidi="th-TH"/>
        </w:rPr>
        <w:t>Singapore Pte. Ltd.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ได้จดทะเบียนจัดตั้งบริษัทย่อยในประเทศเวียดนาม ชื่อ 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 xml:space="preserve">OSOTSPA VTA JOINT STOCK COMPANY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>เพื่อจัดจำหน่ายเครื่องดื่ม โดยมีทุนจดทะเบียนที่ออกและชำระแล้ว</w:t>
      </w:r>
      <w:r w:rsidR="00081DBE" w:rsidRPr="004962BD">
        <w:rPr>
          <w:rFonts w:cs="Angsana New" w:hint="cs"/>
          <w:spacing w:val="2"/>
          <w:sz w:val="30"/>
          <w:szCs w:val="30"/>
          <w:cs/>
          <w:lang w:bidi="th-TH"/>
        </w:rPr>
        <w:t>จำนวน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57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>,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500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ล้านเวียดนามดอง </w:t>
      </w:r>
      <w:proofErr w:type="spellStart"/>
      <w:r w:rsidR="001F50AF" w:rsidRPr="004962BD">
        <w:rPr>
          <w:rFonts w:cs="Angsana New"/>
          <w:spacing w:val="2"/>
          <w:sz w:val="30"/>
          <w:szCs w:val="30"/>
          <w:lang w:bidi="th-TH"/>
        </w:rPr>
        <w:t>Osotspa</w:t>
      </w:r>
      <w:proofErr w:type="spellEnd"/>
      <w:r w:rsidR="001F50AF" w:rsidRPr="004962BD">
        <w:rPr>
          <w:rFonts w:cs="Angsana New"/>
          <w:spacing w:val="2"/>
          <w:sz w:val="30"/>
          <w:szCs w:val="30"/>
          <w:lang w:bidi="th-TH"/>
        </w:rPr>
        <w:t xml:space="preserve"> Enterprises Singapore Pte. Ltd. </w:t>
      </w:r>
      <w:r w:rsidR="001F50AF" w:rsidRPr="004962BD">
        <w:rPr>
          <w:rFonts w:cs="Angsana New" w:hint="cs"/>
          <w:spacing w:val="2"/>
          <w:sz w:val="30"/>
          <w:szCs w:val="30"/>
          <w:cs/>
          <w:lang w:bidi="th-TH"/>
        </w:rPr>
        <w:t>ได้ชำระค่าหุ้น</w:t>
      </w:r>
      <w:r w:rsidR="00F772FF" w:rsidRPr="004962BD">
        <w:rPr>
          <w:rFonts w:cs="Angsana New" w:hint="cs"/>
          <w:spacing w:val="2"/>
          <w:sz w:val="30"/>
          <w:szCs w:val="30"/>
          <w:cs/>
          <w:lang w:bidi="th-TH"/>
        </w:rPr>
        <w:t>เป็น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จำนวนเงิน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34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>,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500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ล้านเวียดนามดอง </w:t>
      </w:r>
      <w:r w:rsidR="001F50AF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คิดเป็นร้อยละ </w:t>
      </w:r>
      <w:r w:rsidR="001F50AF" w:rsidRPr="004962BD">
        <w:rPr>
          <w:rFonts w:cs="Angsana New"/>
          <w:spacing w:val="2"/>
          <w:sz w:val="30"/>
          <w:szCs w:val="30"/>
          <w:lang w:bidi="th-TH"/>
        </w:rPr>
        <w:t xml:space="preserve">60 </w:t>
      </w:r>
      <w:r w:rsidR="00F772FF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ของทุนจดทะเบียนที่ออกและชำระแล้ว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ทั้งนี้เป็นไปตามมติที่ประชุมคณะกรรมการของบริษัทเมื่อวันที่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17</w:t>
      </w:r>
      <w:r w:rsidR="00067076" w:rsidRPr="004962BD">
        <w:rPr>
          <w:rFonts w:cs="Angsana New"/>
          <w:spacing w:val="2"/>
          <w:sz w:val="30"/>
          <w:szCs w:val="30"/>
          <w:lang w:bidi="th-TH"/>
        </w:rPr>
        <w:t xml:space="preserve"> </w:t>
      </w:r>
      <w:r w:rsidR="00067076" w:rsidRPr="004962BD">
        <w:rPr>
          <w:rFonts w:cs="Angsana New" w:hint="cs"/>
          <w:spacing w:val="2"/>
          <w:sz w:val="30"/>
          <w:szCs w:val="30"/>
          <w:cs/>
          <w:lang w:bidi="th-TH"/>
        </w:rPr>
        <w:t xml:space="preserve">กรกฏาคม </w:t>
      </w:r>
      <w:r w:rsidR="003C303F" w:rsidRPr="004962BD">
        <w:rPr>
          <w:rFonts w:cs="Angsana New"/>
          <w:spacing w:val="2"/>
          <w:sz w:val="30"/>
          <w:szCs w:val="30"/>
          <w:lang w:bidi="th-TH"/>
        </w:rPr>
        <w:t>2562</w:t>
      </w:r>
    </w:p>
    <w:p w14:paraId="406223B7" w14:textId="77777777" w:rsidR="00312513" w:rsidRPr="001B101F" w:rsidRDefault="00312513" w:rsidP="00312513">
      <w:pPr>
        <w:pStyle w:val="block"/>
        <w:spacing w:after="0"/>
        <w:ind w:left="0"/>
        <w:jc w:val="thaiDistribute"/>
        <w:rPr>
          <w:rFonts w:cs="Angsana New"/>
          <w:i/>
          <w:iCs/>
          <w:sz w:val="20"/>
          <w:lang w:bidi="th-TH"/>
        </w:rPr>
      </w:pPr>
    </w:p>
    <w:p w14:paraId="0BE37555" w14:textId="5164800C" w:rsidR="00312513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4D7DBC">
        <w:rPr>
          <w:rFonts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3C303F" w:rsidRPr="003C303F">
        <w:rPr>
          <w:rFonts w:cs="Angsana New"/>
          <w:i/>
          <w:iCs/>
          <w:sz w:val="30"/>
          <w:szCs w:val="30"/>
          <w:lang w:bidi="th-TH"/>
        </w:rPr>
        <w:t>2561</w:t>
      </w:r>
    </w:p>
    <w:p w14:paraId="301900F1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lang w:bidi="th-TH"/>
        </w:rPr>
      </w:pPr>
    </w:p>
    <w:p w14:paraId="4A45E6D5" w14:textId="77777777" w:rsidR="00312513" w:rsidRPr="00BF407B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BF407B">
        <w:rPr>
          <w:rFonts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76B54594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</w:rPr>
      </w:pPr>
    </w:p>
    <w:p w14:paraId="233B348E" w14:textId="7D57285A" w:rsidR="00312513" w:rsidRPr="001B5E18" w:rsidRDefault="00312513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</w:rPr>
      </w:pPr>
      <w:r w:rsidRPr="0045310A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25</w:t>
      </w:r>
      <w:r w:rsidRPr="0045310A">
        <w:rPr>
          <w:rFonts w:cs="Angsana New"/>
          <w:sz w:val="30"/>
          <w:szCs w:val="30"/>
          <w:cs/>
          <w:lang w:bidi="th-TH"/>
        </w:rPr>
        <w:t xml:space="preserve"> มกราคม </w:t>
      </w:r>
      <w:r w:rsidR="003C303F" w:rsidRPr="003C303F">
        <w:rPr>
          <w:rFonts w:cs="Angsana New"/>
          <w:sz w:val="30"/>
          <w:szCs w:val="30"/>
          <w:lang w:bidi="th-TH"/>
        </w:rPr>
        <w:t>2561</w:t>
      </w:r>
      <w:r w:rsidRPr="0045310A">
        <w:rPr>
          <w:rFonts w:cs="Angsana New"/>
          <w:sz w:val="30"/>
          <w:szCs w:val="30"/>
          <w:cs/>
          <w:lang w:bidi="th-TH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</w:t>
      </w:r>
      <w:r w:rsidRPr="001B5E18">
        <w:rPr>
          <w:rFonts w:cs="Angsana New"/>
          <w:sz w:val="30"/>
          <w:szCs w:val="30"/>
          <w:cs/>
          <w:lang w:bidi="th-TH"/>
        </w:rPr>
        <w:t xml:space="preserve">อนุมัติเรียกชำระค่าหุ้นเพิ่มเติมจากบริษัทเป็นจำนวนเงินทั้งสิ้น </w:t>
      </w:r>
      <w:r w:rsidR="003C303F" w:rsidRPr="003C303F">
        <w:rPr>
          <w:rFonts w:cs="Angsana New"/>
          <w:sz w:val="30"/>
          <w:szCs w:val="30"/>
          <w:lang w:bidi="th-TH"/>
        </w:rPr>
        <w:t>300</w:t>
      </w:r>
      <w:r w:rsidR="006227F1">
        <w:rPr>
          <w:rFonts w:cs="Angsana New"/>
          <w:sz w:val="30"/>
          <w:szCs w:val="30"/>
          <w:lang w:bidi="th-TH"/>
        </w:rPr>
        <w:t>.0</w:t>
      </w:r>
      <w:r w:rsidRPr="001B5E18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1B5E18">
        <w:rPr>
          <w:rFonts w:cs="Angsana New" w:hint="cs"/>
          <w:sz w:val="30"/>
          <w:szCs w:val="30"/>
          <w:cs/>
          <w:lang w:bidi="th-TH"/>
        </w:rPr>
        <w:t xml:space="preserve"> ทั้งนี้ บริษัท สยามกลาสอยุธยา จำกัด ได้เรียกชำระค่าหุ้นเพิ่มเติม และได้รับชำระค่าหุ้นทั้งหมดในเดือนเมษายน </w:t>
      </w:r>
      <w:r w:rsidR="003C303F" w:rsidRPr="003C303F">
        <w:rPr>
          <w:rFonts w:cs="Angsana New"/>
          <w:sz w:val="30"/>
          <w:szCs w:val="30"/>
          <w:lang w:bidi="th-TH"/>
        </w:rPr>
        <w:t>2561</w:t>
      </w:r>
    </w:p>
    <w:p w14:paraId="315BF3BE" w14:textId="28C4149C" w:rsidR="00312513" w:rsidRPr="001B101F" w:rsidRDefault="00312513" w:rsidP="00312513">
      <w:pPr>
        <w:spacing w:line="240" w:lineRule="auto"/>
        <w:rPr>
          <w:i/>
          <w:iCs/>
          <w:sz w:val="20"/>
          <w:szCs w:val="20"/>
        </w:rPr>
      </w:pPr>
    </w:p>
    <w:p w14:paraId="2FA296CB" w14:textId="77777777" w:rsidR="00312513" w:rsidRPr="001B5E18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1B5E18">
        <w:rPr>
          <w:rFonts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1B5E18">
        <w:rPr>
          <w:i/>
          <w:iCs/>
        </w:rPr>
        <w:t xml:space="preserve"> </w:t>
      </w:r>
      <w:proofErr w:type="spellStart"/>
      <w:r w:rsidRPr="001B5E18">
        <w:rPr>
          <w:rFonts w:cs="Angsana New"/>
          <w:i/>
          <w:iCs/>
          <w:sz w:val="30"/>
          <w:szCs w:val="30"/>
          <w:lang w:bidi="th-TH"/>
        </w:rPr>
        <w:t>Osotspa</w:t>
      </w:r>
      <w:proofErr w:type="spellEnd"/>
      <w:r w:rsidRPr="001B5E18">
        <w:rPr>
          <w:rFonts w:cs="Angsana New"/>
          <w:i/>
          <w:iCs/>
          <w:sz w:val="30"/>
          <w:szCs w:val="30"/>
          <w:lang w:bidi="th-TH"/>
        </w:rPr>
        <w:t xml:space="preserve"> Enterprises Singapore Pte. Ltd.</w:t>
      </w:r>
      <w:r w:rsidRPr="001B5E18">
        <w:rPr>
          <w:rFonts w:cs="Angsana New" w:hint="cs"/>
          <w:i/>
          <w:iCs/>
          <w:sz w:val="30"/>
          <w:szCs w:val="30"/>
          <w:cs/>
          <w:lang w:bidi="th-TH"/>
        </w:rPr>
        <w:t xml:space="preserve"> และ </w:t>
      </w:r>
      <w:proofErr w:type="spellStart"/>
      <w:r w:rsidRPr="001B5E18">
        <w:rPr>
          <w:rFonts w:cs="Angsana New"/>
          <w:i/>
          <w:iCs/>
          <w:sz w:val="30"/>
          <w:szCs w:val="30"/>
          <w:lang w:bidi="th-TH"/>
        </w:rPr>
        <w:t>Osotspa</w:t>
      </w:r>
      <w:proofErr w:type="spellEnd"/>
      <w:r w:rsidRPr="001B5E18">
        <w:rPr>
          <w:rFonts w:cs="Angsana New"/>
          <w:i/>
          <w:iCs/>
          <w:sz w:val="30"/>
          <w:szCs w:val="30"/>
          <w:lang w:bidi="th-TH"/>
        </w:rPr>
        <w:t xml:space="preserve"> Myanmar Company Limited </w:t>
      </w:r>
      <w:r w:rsidRPr="001B5E18">
        <w:rPr>
          <w:rFonts w:cs="Angsana New" w:hint="cs"/>
          <w:i/>
          <w:iCs/>
          <w:sz w:val="30"/>
          <w:szCs w:val="30"/>
          <w:cs/>
          <w:lang w:bidi="th-TH"/>
        </w:rPr>
        <w:t>โดยบริษัท</w:t>
      </w:r>
      <w:r>
        <w:rPr>
          <w:rFonts w:cs="Angsana New" w:hint="cs"/>
          <w:i/>
          <w:iCs/>
          <w:sz w:val="30"/>
          <w:szCs w:val="30"/>
          <w:cs/>
          <w:lang w:bidi="th-TH"/>
        </w:rPr>
        <w:t>ย่อย</w:t>
      </w:r>
    </w:p>
    <w:p w14:paraId="0B7FAA43" w14:textId="77777777" w:rsidR="00312513" w:rsidRPr="001B101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cs/>
          <w:lang w:bidi="th-TH"/>
        </w:rPr>
      </w:pPr>
    </w:p>
    <w:p w14:paraId="4AAAEE84" w14:textId="1E62B8BA" w:rsidR="006153E7" w:rsidRDefault="00312513" w:rsidP="004E6A81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  <w:r w:rsidRPr="00BC6D44">
        <w:rPr>
          <w:rFonts w:cs="Angsana New" w:hint="cs"/>
          <w:sz w:val="30"/>
          <w:szCs w:val="30"/>
          <w:cs/>
          <w:lang w:bidi="th-TH"/>
        </w:rPr>
        <w:t xml:space="preserve">ในเดือนมิถุนายน </w:t>
      </w:r>
      <w:r w:rsidR="003C303F" w:rsidRPr="003C303F">
        <w:rPr>
          <w:rFonts w:cs="Angsana New" w:hint="cs"/>
          <w:sz w:val="30"/>
          <w:szCs w:val="30"/>
          <w:lang w:bidi="th-TH"/>
        </w:rPr>
        <w:t>2561</w:t>
      </w:r>
      <w:r w:rsidRPr="00BC6D44">
        <w:rPr>
          <w:rFonts w:cs="Angsana New" w:hint="cs"/>
          <w:sz w:val="30"/>
          <w:szCs w:val="30"/>
          <w:lang w:bidi="th-TH"/>
        </w:rPr>
        <w:t xml:space="preserve"> </w:t>
      </w:r>
      <w:r w:rsidRPr="00BC6D44">
        <w:rPr>
          <w:rFonts w:cs="Angsana New" w:hint="cs"/>
          <w:sz w:val="30"/>
          <w:szCs w:val="30"/>
          <w:cs/>
          <w:lang w:bidi="th-TH"/>
        </w:rPr>
        <w:t xml:space="preserve">บริษัท โอสถสภา เอ็นเตอร์ไพรซ์ จำกัด ซึ่งเป็นบริษัทย่อยของบริษัทได้ชำระค่าหุ้นเพิ่มทุนใน </w:t>
      </w:r>
      <w:proofErr w:type="spellStart"/>
      <w:r w:rsidRPr="00BC6D44">
        <w:rPr>
          <w:rFonts w:cs="Angsana New" w:hint="cs"/>
          <w:sz w:val="30"/>
          <w:szCs w:val="30"/>
          <w:lang w:bidi="th-TH"/>
        </w:rPr>
        <w:t>Osotspa</w:t>
      </w:r>
      <w:proofErr w:type="spellEnd"/>
      <w:r w:rsidRPr="00BC6D44">
        <w:rPr>
          <w:rFonts w:cs="Angsana New" w:hint="cs"/>
          <w:sz w:val="30"/>
          <w:szCs w:val="30"/>
          <w:lang w:bidi="th-TH"/>
        </w:rPr>
        <w:t xml:space="preserve"> Enterprises Singapore Pte. Ltd. </w:t>
      </w:r>
      <w:r w:rsidRPr="00BC6D44">
        <w:rPr>
          <w:rFonts w:cs="Angsana New" w:hint="cs"/>
          <w:sz w:val="30"/>
          <w:szCs w:val="30"/>
          <w:cs/>
          <w:lang w:bidi="th-TH"/>
        </w:rPr>
        <w:t xml:space="preserve">เป็นจำนวนเงิน </w:t>
      </w:r>
      <w:r w:rsidR="003C303F" w:rsidRPr="003C303F">
        <w:rPr>
          <w:rFonts w:cs="Angsana New" w:hint="cs"/>
          <w:sz w:val="30"/>
          <w:szCs w:val="30"/>
          <w:lang w:bidi="th-TH"/>
        </w:rPr>
        <w:t>30</w:t>
      </w:r>
      <w:r w:rsidRPr="00BC6D44">
        <w:rPr>
          <w:rFonts w:cs="Angsana New" w:hint="cs"/>
          <w:sz w:val="30"/>
          <w:szCs w:val="30"/>
          <w:lang w:bidi="th-TH"/>
        </w:rPr>
        <w:t>.</w:t>
      </w:r>
      <w:r w:rsidR="003C303F" w:rsidRPr="003C303F">
        <w:rPr>
          <w:rFonts w:cs="Angsana New" w:hint="cs"/>
          <w:sz w:val="30"/>
          <w:szCs w:val="30"/>
          <w:lang w:bidi="th-TH"/>
        </w:rPr>
        <w:t>6</w:t>
      </w:r>
      <w:r w:rsidRPr="00BC6D44">
        <w:rPr>
          <w:rFonts w:cs="Angsana New" w:hint="cs"/>
          <w:sz w:val="30"/>
          <w:szCs w:val="30"/>
          <w:lang w:bidi="th-TH"/>
        </w:rPr>
        <w:t xml:space="preserve"> </w:t>
      </w:r>
      <w:r w:rsidRPr="00BC6D44">
        <w:rPr>
          <w:rFonts w:cs="Angsana New" w:hint="cs"/>
          <w:sz w:val="30"/>
          <w:szCs w:val="30"/>
          <w:cs/>
          <w:lang w:bidi="th-TH"/>
        </w:rPr>
        <w:t>ล้านเหรียญ</w:t>
      </w:r>
      <w:r w:rsidRPr="004962BD">
        <w:rPr>
          <w:rFonts w:cs="Angsana New" w:hint="cs"/>
          <w:sz w:val="30"/>
          <w:szCs w:val="30"/>
          <w:cs/>
          <w:lang w:bidi="th-TH"/>
        </w:rPr>
        <w:t xml:space="preserve">สหรัฐอเมริกา เพื่อลงทุนต่อไปยัง </w:t>
      </w:r>
      <w:proofErr w:type="spellStart"/>
      <w:r w:rsidRPr="004962BD">
        <w:rPr>
          <w:rFonts w:cs="Angsana New" w:hint="cs"/>
          <w:sz w:val="30"/>
          <w:szCs w:val="30"/>
          <w:lang w:bidi="th-TH"/>
        </w:rPr>
        <w:t>Osotspa</w:t>
      </w:r>
      <w:proofErr w:type="spellEnd"/>
      <w:r w:rsidRPr="004962BD">
        <w:rPr>
          <w:rFonts w:cs="Angsana New" w:hint="cs"/>
          <w:sz w:val="30"/>
          <w:szCs w:val="30"/>
          <w:lang w:bidi="th-TH"/>
        </w:rPr>
        <w:t xml:space="preserve"> Myanmar Company Limited </w:t>
      </w:r>
      <w:r w:rsidRPr="004962BD">
        <w:rPr>
          <w:rFonts w:cs="Angsana New" w:hint="cs"/>
          <w:sz w:val="30"/>
          <w:szCs w:val="30"/>
          <w:cs/>
          <w:lang w:bidi="th-TH"/>
        </w:rPr>
        <w:t xml:space="preserve">ซึ่งเป็นบริษัทย่อยในสาธารณรัฐแห่งสหภาพเมียนมาร์ ร้อยละ </w:t>
      </w:r>
      <w:r w:rsidR="003C303F" w:rsidRPr="004962BD">
        <w:rPr>
          <w:rFonts w:cs="Angsana New" w:hint="cs"/>
          <w:sz w:val="30"/>
          <w:szCs w:val="30"/>
          <w:lang w:bidi="th-TH"/>
        </w:rPr>
        <w:t>85</w:t>
      </w:r>
      <w:r w:rsidRPr="004962BD">
        <w:rPr>
          <w:rFonts w:cs="Angsana New" w:hint="cs"/>
          <w:sz w:val="30"/>
          <w:szCs w:val="30"/>
          <w:cs/>
          <w:lang w:bidi="th-TH"/>
        </w:rPr>
        <w:t xml:space="preserve"> ของทุนที่ออกและชำระแล้ว เป็นจำนวนเงิน </w:t>
      </w:r>
      <w:r w:rsidR="003C303F" w:rsidRPr="004962BD">
        <w:rPr>
          <w:rFonts w:cs="Angsana New" w:hint="cs"/>
          <w:sz w:val="30"/>
          <w:szCs w:val="30"/>
          <w:lang w:bidi="th-TH"/>
        </w:rPr>
        <w:t>30</w:t>
      </w:r>
      <w:r w:rsidRPr="004962BD">
        <w:rPr>
          <w:rFonts w:cs="Angsana New" w:hint="cs"/>
          <w:sz w:val="30"/>
          <w:szCs w:val="30"/>
        </w:rPr>
        <w:t>.</w:t>
      </w:r>
      <w:r w:rsidR="003C303F" w:rsidRPr="004962BD">
        <w:rPr>
          <w:rFonts w:cs="Angsana New" w:hint="cs"/>
          <w:sz w:val="30"/>
          <w:szCs w:val="30"/>
          <w:lang w:bidi="th-TH"/>
        </w:rPr>
        <w:t>6</w:t>
      </w:r>
      <w:r w:rsidRPr="004962BD">
        <w:rPr>
          <w:rFonts w:cs="Angsana New" w:hint="cs"/>
          <w:sz w:val="30"/>
          <w:szCs w:val="30"/>
          <w:cs/>
          <w:lang w:bidi="th-TH"/>
        </w:rPr>
        <w:t xml:space="preserve"> ล้านเหรียญสหรัฐอเมริกา ทั้งนี้เป็นไปตามมติที่ประชุมผู้ถือหุ้นของบริษัทย่อยดังกล่าว</w:t>
      </w:r>
    </w:p>
    <w:p w14:paraId="3B1DFFD7" w14:textId="2FE17004" w:rsidR="003C31B0" w:rsidRDefault="003C31B0" w:rsidP="001B101F">
      <w:pPr>
        <w:spacing w:line="240" w:lineRule="auto"/>
        <w:rPr>
          <w:i/>
          <w:iCs/>
          <w:sz w:val="30"/>
          <w:szCs w:val="30"/>
        </w:rPr>
      </w:pPr>
    </w:p>
    <w:p w14:paraId="31C3885C" w14:textId="5C39C828" w:rsidR="006153E7" w:rsidRPr="00BF407B" w:rsidRDefault="006153E7" w:rsidP="006153E7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6153E7">
        <w:rPr>
          <w:rFonts w:cs="Angsana New"/>
          <w:i/>
          <w:iCs/>
          <w:sz w:val="30"/>
          <w:szCs w:val="30"/>
          <w:cs/>
          <w:lang w:bidi="th-TH"/>
        </w:rPr>
        <w:t xml:space="preserve">โอสถสภา เอ็นเตอร์ไพรซ์ </w:t>
      </w:r>
      <w:r w:rsidRPr="00BF407B">
        <w:rPr>
          <w:rFonts w:cs="Angsana New"/>
          <w:i/>
          <w:iCs/>
          <w:sz w:val="30"/>
          <w:szCs w:val="30"/>
          <w:cs/>
          <w:lang w:bidi="th-TH"/>
        </w:rPr>
        <w:t>จำกัด</w:t>
      </w: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00395020" w14:textId="77777777" w:rsidR="006153E7" w:rsidRDefault="006153E7" w:rsidP="00312513">
      <w:pPr>
        <w:pStyle w:val="block"/>
        <w:spacing w:after="0"/>
        <w:ind w:left="450"/>
        <w:jc w:val="thaiDistribute"/>
        <w:rPr>
          <w:rFonts w:cs="Angsana New"/>
          <w:sz w:val="30"/>
          <w:szCs w:val="30"/>
          <w:lang w:bidi="th-TH"/>
        </w:rPr>
      </w:pPr>
    </w:p>
    <w:p w14:paraId="55E999FF" w14:textId="77777777" w:rsidR="005308CE" w:rsidRPr="00F55B0D" w:rsidRDefault="005308CE" w:rsidP="006153E7">
      <w:pPr>
        <w:pStyle w:val="block"/>
        <w:spacing w:after="0"/>
        <w:ind w:left="450"/>
        <w:jc w:val="thaiDistribute"/>
        <w:rPr>
          <w:sz w:val="30"/>
          <w:szCs w:val="30"/>
          <w:rtl/>
          <w:cs/>
        </w:rPr>
      </w:pPr>
      <w:r w:rsidRPr="006153E7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6153E7">
        <w:rPr>
          <w:rFonts w:cs="Angsana New"/>
          <w:sz w:val="30"/>
          <w:szCs w:val="30"/>
          <w:lang w:bidi="th-TH"/>
        </w:rPr>
        <w:t xml:space="preserve">29 </w:t>
      </w:r>
      <w:r w:rsidRPr="006153E7">
        <w:rPr>
          <w:rFonts w:cs="Angsana New" w:hint="cs"/>
          <w:sz w:val="30"/>
          <w:szCs w:val="30"/>
          <w:cs/>
          <w:lang w:bidi="th-TH"/>
        </w:rPr>
        <w:t>พฤศจิกายน</w:t>
      </w:r>
      <w:r w:rsidRPr="006153E7">
        <w:rPr>
          <w:rFonts w:cs="Angsana New"/>
          <w:sz w:val="30"/>
          <w:szCs w:val="30"/>
          <w:rtl/>
          <w:cs/>
        </w:rPr>
        <w:t xml:space="preserve"> </w:t>
      </w:r>
      <w:r w:rsidRPr="006153E7">
        <w:rPr>
          <w:rFonts w:cs="Angsana New"/>
          <w:sz w:val="30"/>
          <w:szCs w:val="30"/>
          <w:lang w:bidi="th-TH"/>
        </w:rPr>
        <w:t>2561</w:t>
      </w:r>
      <w:r w:rsidRPr="006153E7">
        <w:rPr>
          <w:rFonts w:cs="Angsana New"/>
          <w:sz w:val="30"/>
          <w:szCs w:val="30"/>
          <w:cs/>
          <w:lang w:bidi="th-TH"/>
        </w:rPr>
        <w:t xml:space="preserve"> ที่ประชุม</w:t>
      </w:r>
      <w:r w:rsidRPr="006153E7">
        <w:rPr>
          <w:rFonts w:cs="Angsana New" w:hint="cs"/>
          <w:sz w:val="30"/>
          <w:szCs w:val="30"/>
          <w:cs/>
          <w:lang w:bidi="th-TH"/>
        </w:rPr>
        <w:t>วิสามัญผู้ถือหุ้น</w:t>
      </w:r>
      <w:r w:rsidRPr="006153E7">
        <w:rPr>
          <w:rFonts w:cs="Angsana New"/>
          <w:sz w:val="30"/>
          <w:szCs w:val="30"/>
          <w:cs/>
          <w:lang w:bidi="th-TH"/>
        </w:rPr>
        <w:t>ของบริษัท โอสถสภา เอ็นเตอร์ไพรซ์</w:t>
      </w:r>
      <w:r w:rsidRPr="006153E7">
        <w:rPr>
          <w:rFonts w:cs="Angsana New" w:hint="cs"/>
          <w:sz w:val="30"/>
          <w:szCs w:val="30"/>
          <w:cs/>
          <w:lang w:bidi="th-TH"/>
        </w:rPr>
        <w:t xml:space="preserve"> จำกัด </w:t>
      </w:r>
      <w:r w:rsidRPr="006153E7">
        <w:rPr>
          <w:rFonts w:cs="Angsana New"/>
          <w:sz w:val="30"/>
          <w:szCs w:val="30"/>
          <w:cs/>
          <w:lang w:bidi="th-TH"/>
        </w:rPr>
        <w:t xml:space="preserve">ซึ่งเป็นบริษัทย่อยของบริษัท มีมติอนุมัติเพิ่มทุนหุ้นสามัญจดทะเบียนเป็นจำนวนเงิน </w:t>
      </w:r>
      <w:r w:rsidRPr="006153E7">
        <w:rPr>
          <w:rFonts w:cs="Angsana New"/>
          <w:sz w:val="30"/>
          <w:szCs w:val="30"/>
          <w:lang w:bidi="th-TH"/>
        </w:rPr>
        <w:t>1,499.0</w:t>
      </w:r>
      <w:r w:rsidRPr="006153E7">
        <w:rPr>
          <w:rFonts w:cs="Angsana New"/>
          <w:sz w:val="30"/>
          <w:szCs w:val="30"/>
          <w:cs/>
          <w:lang w:bidi="th-TH"/>
        </w:rPr>
        <w:t xml:space="preserve"> ล้านบาท</w:t>
      </w:r>
      <w:r w:rsidRPr="006153E7">
        <w:rPr>
          <w:rFonts w:cs="Angsana New" w:hint="cs"/>
          <w:sz w:val="30"/>
          <w:szCs w:val="30"/>
          <w:cs/>
          <w:lang w:bidi="th-TH"/>
        </w:rPr>
        <w:t xml:space="preserve"> โดยเรียกชำระค่าหุ้นแล้วจำนวน </w:t>
      </w:r>
      <w:r w:rsidRPr="006153E7">
        <w:rPr>
          <w:rFonts w:cs="Angsana New"/>
          <w:sz w:val="30"/>
          <w:szCs w:val="30"/>
          <w:lang w:bidi="th-TH"/>
        </w:rPr>
        <w:t xml:space="preserve">1,319.1 </w:t>
      </w:r>
      <w:r w:rsidRPr="006153E7">
        <w:rPr>
          <w:rFonts w:cs="Angsana New" w:hint="cs"/>
          <w:sz w:val="30"/>
          <w:szCs w:val="30"/>
          <w:cs/>
          <w:lang w:bidi="th-TH"/>
        </w:rPr>
        <w:t xml:space="preserve">ล้านบาท คิดเป็นร้อยละ </w:t>
      </w:r>
      <w:r w:rsidRPr="006153E7">
        <w:rPr>
          <w:rFonts w:cs="Angsana New"/>
          <w:sz w:val="30"/>
          <w:szCs w:val="30"/>
          <w:lang w:bidi="th-TH"/>
        </w:rPr>
        <w:t xml:space="preserve">88 </w:t>
      </w:r>
      <w:r w:rsidRPr="006153E7">
        <w:rPr>
          <w:rFonts w:cs="Angsana New" w:hint="cs"/>
          <w:sz w:val="30"/>
          <w:szCs w:val="30"/>
          <w:cs/>
          <w:lang w:bidi="th-TH"/>
        </w:rPr>
        <w:t xml:space="preserve">ของทุนจดทะเบียน </w:t>
      </w:r>
      <w:r w:rsidRPr="006153E7">
        <w:rPr>
          <w:rFonts w:cs="Angsana New"/>
          <w:sz w:val="30"/>
          <w:szCs w:val="30"/>
          <w:cs/>
          <w:lang w:bidi="th-TH"/>
        </w:rPr>
        <w:t>เพื่อการ</w:t>
      </w:r>
      <w:r w:rsidRPr="006153E7">
        <w:rPr>
          <w:rFonts w:cs="Angsana New" w:hint="cs"/>
          <w:sz w:val="30"/>
          <w:szCs w:val="30"/>
          <w:cs/>
          <w:lang w:bidi="th-TH"/>
        </w:rPr>
        <w:t>ลงทุนในต่างประเทศ</w:t>
      </w:r>
    </w:p>
    <w:p w14:paraId="79C1F3B7" w14:textId="77777777" w:rsidR="004E6A81" w:rsidRDefault="004E6A81" w:rsidP="006153E7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898D522" w14:textId="0DDA87DF" w:rsidR="006153E7" w:rsidRPr="00BF407B" w:rsidRDefault="006153E7" w:rsidP="006153E7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="002B002C">
        <w:rPr>
          <w:rFonts w:cs="Angsana New"/>
          <w:i/>
          <w:iCs/>
          <w:sz w:val="30"/>
          <w:szCs w:val="30"/>
          <w:cs/>
          <w:lang w:bidi="th-TH"/>
        </w:rPr>
        <w:t>โอสถสภา อินโนเวชั่น เซ็นเตอร์</w:t>
      </w:r>
      <w:r w:rsidRPr="006153E7">
        <w:rPr>
          <w:rFonts w:cs="Angsana New"/>
          <w:i/>
          <w:iCs/>
          <w:sz w:val="30"/>
          <w:szCs w:val="30"/>
          <w:cs/>
          <w:lang w:bidi="th-TH"/>
        </w:rPr>
        <w:t xml:space="preserve"> </w:t>
      </w:r>
      <w:r w:rsidRPr="00BF407B">
        <w:rPr>
          <w:rFonts w:cs="Angsana New"/>
          <w:i/>
          <w:iCs/>
          <w:sz w:val="30"/>
          <w:szCs w:val="30"/>
          <w:cs/>
          <w:lang w:bidi="th-TH"/>
        </w:rPr>
        <w:t>จำกัด</w:t>
      </w:r>
      <w:r w:rsidRPr="00BF407B">
        <w:rPr>
          <w:rFonts w:cs="Angsana New" w:hint="cs"/>
          <w:i/>
          <w:iCs/>
          <w:sz w:val="30"/>
          <w:szCs w:val="30"/>
          <w:cs/>
          <w:lang w:bidi="th-TH"/>
        </w:rPr>
        <w:t xml:space="preserve"> </w:t>
      </w:r>
    </w:p>
    <w:p w14:paraId="7DC5B85B" w14:textId="77777777" w:rsidR="005308CE" w:rsidRPr="00F55B0D" w:rsidRDefault="005308CE" w:rsidP="005308CE">
      <w:pPr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14:paraId="1EB3A3D9" w14:textId="6CA17287" w:rsidR="001B101F" w:rsidRDefault="002B002C" w:rsidP="001B101F">
      <w:pPr>
        <w:pStyle w:val="block"/>
        <w:spacing w:after="0"/>
        <w:ind w:left="450"/>
        <w:jc w:val="thaiDistribute"/>
        <w:rPr>
          <w:sz w:val="30"/>
          <w:szCs w:val="30"/>
          <w:cs/>
        </w:rPr>
      </w:pPr>
      <w:r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cs="Angsana New"/>
          <w:sz w:val="30"/>
          <w:szCs w:val="30"/>
          <w:lang w:bidi="th-TH"/>
        </w:rPr>
        <w:t xml:space="preserve">6 </w:t>
      </w:r>
      <w:r>
        <w:rPr>
          <w:rFonts w:cs="Angsana New" w:hint="cs"/>
          <w:sz w:val="30"/>
          <w:szCs w:val="30"/>
          <w:cs/>
          <w:lang w:bidi="th-TH"/>
        </w:rPr>
        <w:t xml:space="preserve">ธันวาคม </w:t>
      </w:r>
      <w:r>
        <w:rPr>
          <w:rFonts w:cs="Angsana New"/>
          <w:sz w:val="30"/>
          <w:szCs w:val="30"/>
          <w:lang w:bidi="th-TH"/>
        </w:rPr>
        <w:t xml:space="preserve">2561 </w:t>
      </w:r>
      <w:r>
        <w:rPr>
          <w:rFonts w:cs="Angsana New" w:hint="cs"/>
          <w:sz w:val="30"/>
          <w:szCs w:val="30"/>
          <w:cs/>
          <w:lang w:bidi="th-TH"/>
        </w:rPr>
        <w:t xml:space="preserve">ที่ประชุมวิสามัญผู้ถือหุ้นของบริษัท โอสถสภา อินโนเวชั่น เซ็นเตอร์ จำกัด (เดิมชื่อ บริษัท วอลล์กรีน จำกัด) ซึ่งเป็นบริษัทย่อยของบริษัท มีมติอนุมัติเพิ่มทุนหุ้นสามัญจดทะเบียนเป็นจำนวนเงิน </w:t>
      </w:r>
      <w:r>
        <w:rPr>
          <w:rFonts w:cs="Angsana New"/>
          <w:sz w:val="30"/>
          <w:szCs w:val="30"/>
          <w:lang w:bidi="th-TH"/>
        </w:rPr>
        <w:t xml:space="preserve">101.0 </w:t>
      </w:r>
      <w:r>
        <w:rPr>
          <w:rFonts w:cs="Angsana New" w:hint="cs"/>
          <w:sz w:val="30"/>
          <w:szCs w:val="30"/>
          <w:cs/>
          <w:lang w:bidi="th-TH"/>
        </w:rPr>
        <w:t xml:space="preserve">ล้านบาท โดยเรียกชำระค่าหุ้นแล้วจำนวน </w:t>
      </w:r>
      <w:r>
        <w:rPr>
          <w:rFonts w:cs="Angsana New"/>
          <w:sz w:val="30"/>
          <w:szCs w:val="30"/>
          <w:lang w:bidi="th-TH"/>
        </w:rPr>
        <w:t xml:space="preserve">30.3 </w:t>
      </w:r>
      <w:r>
        <w:rPr>
          <w:rFonts w:cs="Angsana New" w:hint="cs"/>
          <w:sz w:val="30"/>
          <w:szCs w:val="30"/>
          <w:cs/>
          <w:lang w:bidi="th-TH"/>
        </w:rPr>
        <w:t xml:space="preserve">ล้านบาท คิดเป็นร้อยละ </w:t>
      </w:r>
      <w:r>
        <w:rPr>
          <w:rFonts w:cs="Angsana New"/>
          <w:sz w:val="30"/>
          <w:szCs w:val="30"/>
          <w:lang w:bidi="th-TH"/>
        </w:rPr>
        <w:t xml:space="preserve">30 </w:t>
      </w:r>
      <w:r>
        <w:rPr>
          <w:rFonts w:cs="Angsana New" w:hint="cs"/>
          <w:sz w:val="30"/>
          <w:szCs w:val="30"/>
          <w:cs/>
          <w:lang w:bidi="th-TH"/>
        </w:rPr>
        <w:t>ของทุนจดทะเบียน เพื่อการวิจัยและพัฒนา</w:t>
      </w:r>
      <w:r w:rsidR="001B101F">
        <w:rPr>
          <w:rFonts w:cs="Angsana New"/>
          <w:sz w:val="30"/>
          <w:szCs w:val="30"/>
          <w:cs/>
          <w:lang w:bidi="th-TH"/>
        </w:rPr>
        <w:br w:type="page"/>
      </w:r>
    </w:p>
    <w:p w14:paraId="425958FF" w14:textId="7D9DF7BF" w:rsidR="00312513" w:rsidRPr="004D7DBC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4D7DBC">
        <w:rPr>
          <w:rFonts w:cs="Angsana New" w:hint="cs"/>
          <w:i/>
          <w:iCs/>
          <w:sz w:val="30"/>
          <w:szCs w:val="30"/>
          <w:cs/>
          <w:lang w:bidi="th-TH"/>
        </w:rPr>
        <w:lastRenderedPageBreak/>
        <w:t>จำหน่ายเงินลงทุนในบริษัท ฟิวเจอร์ มาร์เก็ตติ้ง คอมมิวนิเคชั่นส์ กรุ๊ป จำกัด</w:t>
      </w:r>
    </w:p>
    <w:p w14:paraId="78B7FB96" w14:textId="77777777" w:rsidR="00312513" w:rsidRPr="002E470F" w:rsidRDefault="00312513" w:rsidP="00312513">
      <w:pPr>
        <w:pStyle w:val="block"/>
        <w:spacing w:after="0"/>
        <w:ind w:left="450"/>
        <w:jc w:val="thaiDistribute"/>
        <w:rPr>
          <w:rFonts w:cs="Angsana New"/>
          <w:i/>
          <w:iCs/>
          <w:sz w:val="20"/>
          <w:lang w:bidi="th-TH"/>
        </w:rPr>
      </w:pPr>
    </w:p>
    <w:p w14:paraId="2FE4DC53" w14:textId="62FD791B" w:rsidR="00A73053" w:rsidRDefault="00312513" w:rsidP="00A73053">
      <w:pPr>
        <w:pStyle w:val="block"/>
        <w:spacing w:after="0"/>
        <w:ind w:left="450"/>
        <w:jc w:val="thaiDistribute"/>
        <w:rPr>
          <w:sz w:val="30"/>
          <w:szCs w:val="30"/>
        </w:rPr>
      </w:pPr>
      <w:r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31</w:t>
      </w:r>
      <w:r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cs="Angsana New"/>
          <w:sz w:val="30"/>
          <w:szCs w:val="30"/>
          <w:lang w:bidi="th-TH"/>
        </w:rPr>
        <w:t>2561</w:t>
      </w:r>
      <w:r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 xml:space="preserve">บริษัทได้จำหน่ายเงินลงทุนทั้งหมดในบริษัท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 แปซิฟิค จำกัด โดยตกลงราคาซื้อขายเบื้องต้นเป็นจำนวนเงิน </w:t>
      </w:r>
      <w:r w:rsidR="003C303F" w:rsidRPr="003C303F">
        <w:rPr>
          <w:rFonts w:cs="Angsana New"/>
          <w:sz w:val="30"/>
          <w:szCs w:val="30"/>
          <w:lang w:bidi="th-TH"/>
        </w:rPr>
        <w:t>947</w:t>
      </w:r>
      <w:r>
        <w:rPr>
          <w:rFonts w:cs="Angsana New"/>
          <w:sz w:val="30"/>
          <w:szCs w:val="30"/>
          <w:lang w:bidi="th-TH"/>
        </w:rPr>
        <w:t>.</w:t>
      </w:r>
      <w:r w:rsidR="003C303F" w:rsidRPr="003C303F">
        <w:rPr>
          <w:rFonts w:cs="Angsana New"/>
          <w:sz w:val="30"/>
          <w:szCs w:val="30"/>
          <w:lang w:bidi="th-TH"/>
        </w:rPr>
        <w:t>5</w:t>
      </w:r>
      <w:r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="003C303F" w:rsidRPr="003C303F">
        <w:rPr>
          <w:rFonts w:cs="Angsana New"/>
          <w:sz w:val="30"/>
          <w:szCs w:val="30"/>
          <w:lang w:bidi="th-TH"/>
        </w:rPr>
        <w:t>19</w:t>
      </w:r>
      <w:r>
        <w:rPr>
          <w:rFonts w:cs="Angsana New" w:hint="cs"/>
          <w:sz w:val="30"/>
          <w:szCs w:val="30"/>
          <w:cs/>
          <w:lang w:bidi="th-TH"/>
        </w:rPr>
        <w:t xml:space="preserve"> ธันวาคม </w:t>
      </w:r>
      <w:r w:rsidR="003C303F" w:rsidRPr="003C303F">
        <w:rPr>
          <w:rFonts w:cs="Angsana New"/>
          <w:sz w:val="30"/>
          <w:szCs w:val="30"/>
          <w:lang w:bidi="th-TH"/>
        </w:rPr>
        <w:t>2560</w:t>
      </w:r>
    </w:p>
    <w:p w14:paraId="148880B4" w14:textId="08B395D0" w:rsidR="003C31B0" w:rsidRPr="002E470F" w:rsidRDefault="003C31B0">
      <w:pPr>
        <w:spacing w:line="240" w:lineRule="auto"/>
        <w:rPr>
          <w:sz w:val="18"/>
          <w:szCs w:val="18"/>
          <w:cs/>
        </w:rPr>
      </w:pPr>
    </w:p>
    <w:p w14:paraId="62616537" w14:textId="19C312BB" w:rsidR="00A73053" w:rsidRPr="002E470F" w:rsidRDefault="00312513" w:rsidP="002E470F">
      <w:pPr>
        <w:pStyle w:val="block"/>
        <w:spacing w:after="0" w:line="240" w:lineRule="auto"/>
        <w:ind w:left="450"/>
        <w:jc w:val="thaiDistribute"/>
        <w:rPr>
          <w:rFonts w:cs="Angsana New"/>
          <w:sz w:val="10"/>
          <w:szCs w:val="10"/>
          <w:lang w:bidi="th-TH"/>
        </w:rPr>
      </w:pPr>
      <w:r w:rsidRPr="004D7DBC">
        <w:rPr>
          <w:rFonts w:cs="Angsana New"/>
          <w:sz w:val="30"/>
          <w:szCs w:val="30"/>
          <w:cs/>
          <w:lang w:bidi="th-TH"/>
        </w:rPr>
        <w:t>มูลค่าตามบัญชีของสินทรัพย์และหนี้สินสุทธิของ</w:t>
      </w:r>
      <w:r w:rsidRPr="004D7DBC">
        <w:rPr>
          <w:rFonts w:cs="Angsana New" w:hint="cs"/>
          <w:sz w:val="30"/>
          <w:szCs w:val="30"/>
          <w:cs/>
          <w:lang w:bidi="th-TH"/>
        </w:rPr>
        <w:t>บริษัท ฟิวเจอร์ มาร์เก็ตติ้ง คอมมิวนิเคชั่นส์ กรุ๊ป จำกัดและ</w:t>
      </w:r>
      <w:r w:rsidR="00A73053">
        <w:rPr>
          <w:rFonts w:cs="Angsana New"/>
          <w:sz w:val="30"/>
          <w:szCs w:val="30"/>
          <w:cs/>
          <w:lang w:bidi="th-TH"/>
        </w:rPr>
        <w:br/>
      </w:r>
      <w:r w:rsidRPr="004D7DBC">
        <w:rPr>
          <w:rFonts w:cs="Angsana New" w:hint="cs"/>
          <w:sz w:val="30"/>
          <w:szCs w:val="30"/>
          <w:cs/>
          <w:lang w:bidi="th-TH"/>
        </w:rPr>
        <w:t>บริษัทย่อย</w:t>
      </w:r>
      <w:r w:rsidRPr="004D7DBC">
        <w:rPr>
          <w:rFonts w:cs="Angsana New"/>
          <w:sz w:val="30"/>
          <w:szCs w:val="30"/>
          <w:cs/>
          <w:lang w:bidi="th-TH"/>
        </w:rPr>
        <w:t xml:space="preserve"> ณ วันที่</w:t>
      </w:r>
      <w:r w:rsidRPr="004D7DBC">
        <w:rPr>
          <w:rFonts w:cs="Angsana New" w:hint="cs"/>
          <w:sz w:val="30"/>
          <w:szCs w:val="30"/>
          <w:cs/>
          <w:lang w:bidi="th-TH"/>
        </w:rPr>
        <w:t>สูญเสียการควบคุม</w:t>
      </w:r>
      <w:r>
        <w:rPr>
          <w:rFonts w:cs="Angsana New" w:hint="cs"/>
          <w:sz w:val="30"/>
          <w:szCs w:val="30"/>
          <w:cs/>
          <w:lang w:bidi="th-TH"/>
        </w:rPr>
        <w:t xml:space="preserve"> (วันที่ </w:t>
      </w:r>
      <w:r w:rsidR="003C303F" w:rsidRPr="003C303F">
        <w:rPr>
          <w:rFonts w:cs="Angsana New"/>
          <w:sz w:val="30"/>
          <w:szCs w:val="30"/>
          <w:lang w:bidi="th-TH"/>
        </w:rPr>
        <w:t>31</w:t>
      </w:r>
      <w:r>
        <w:rPr>
          <w:rFonts w:cs="Angsana New"/>
          <w:sz w:val="30"/>
          <w:szCs w:val="30"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 xml:space="preserve">มกราคม </w:t>
      </w:r>
      <w:r w:rsidR="003C303F" w:rsidRPr="003C303F">
        <w:rPr>
          <w:rFonts w:cs="Angsana New"/>
          <w:sz w:val="30"/>
          <w:szCs w:val="30"/>
          <w:lang w:bidi="th-TH"/>
        </w:rPr>
        <w:t>2561</w:t>
      </w:r>
      <w:r>
        <w:rPr>
          <w:rFonts w:cs="Angsana New"/>
          <w:sz w:val="30"/>
          <w:szCs w:val="30"/>
          <w:lang w:bidi="th-TH"/>
        </w:rPr>
        <w:t>)</w:t>
      </w:r>
      <w:r w:rsidRPr="004D7DBC">
        <w:rPr>
          <w:rFonts w:cs="Angsana New"/>
          <w:sz w:val="30"/>
          <w:szCs w:val="30"/>
          <w:cs/>
          <w:lang w:bidi="th-TH"/>
        </w:rPr>
        <w:t xml:space="preserve"> ประกอบด้วยรายการต่อไปนี้</w:t>
      </w:r>
    </w:p>
    <w:tbl>
      <w:tblPr>
        <w:tblpPr w:leftFromText="180" w:rightFromText="180" w:vertAnchor="text" w:horzAnchor="margin" w:tblpX="486" w:tblpY="46"/>
        <w:tblW w:w="9072" w:type="dxa"/>
        <w:tblLayout w:type="fixed"/>
        <w:tblLook w:val="01E0" w:firstRow="1" w:lastRow="1" w:firstColumn="1" w:lastColumn="1" w:noHBand="0" w:noVBand="0"/>
      </w:tblPr>
      <w:tblGrid>
        <w:gridCol w:w="4268"/>
        <w:gridCol w:w="977"/>
        <w:gridCol w:w="1843"/>
        <w:gridCol w:w="285"/>
        <w:gridCol w:w="1699"/>
      </w:tblGrid>
      <w:tr w:rsidR="00312513" w:rsidRPr="004D7DBC" w14:paraId="4CD69790" w14:textId="77777777" w:rsidTr="00312513">
        <w:trPr>
          <w:trHeight w:val="19"/>
        </w:trPr>
        <w:tc>
          <w:tcPr>
            <w:tcW w:w="4268" w:type="dxa"/>
          </w:tcPr>
          <w:p w14:paraId="5EB8709D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64C51285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7647033" w14:textId="77777777" w:rsidR="00312513" w:rsidRPr="005C4E4D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vAlign w:val="bottom"/>
          </w:tcPr>
          <w:p w14:paraId="63314657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699" w:type="dxa"/>
            <w:vAlign w:val="bottom"/>
          </w:tcPr>
          <w:p w14:paraId="74647482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4D7DBC" w14:paraId="7912043C" w14:textId="77777777" w:rsidTr="00312513">
        <w:trPr>
          <w:trHeight w:val="289"/>
        </w:trPr>
        <w:tc>
          <w:tcPr>
            <w:tcW w:w="4268" w:type="dxa"/>
          </w:tcPr>
          <w:p w14:paraId="5F813E5C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7C424176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14D6373E" w14:textId="77777777" w:rsidR="00312513" w:rsidRPr="001E7DF5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E7DF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1E7DF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2513" w:rsidRPr="004D7DBC" w14:paraId="140CF06B" w14:textId="77777777" w:rsidTr="00312513">
        <w:trPr>
          <w:trHeight w:val="19"/>
        </w:trPr>
        <w:tc>
          <w:tcPr>
            <w:tcW w:w="4268" w:type="dxa"/>
          </w:tcPr>
          <w:p w14:paraId="43397346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77" w:type="dxa"/>
          </w:tcPr>
          <w:p w14:paraId="0E08197A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7C61703" w14:textId="77777777" w:rsidR="00312513" w:rsidRPr="005C4E4D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5" w:type="dxa"/>
          </w:tcPr>
          <w:p w14:paraId="356DC90C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C6ADF8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513" w:rsidRPr="004D7DBC" w14:paraId="51D7D39D" w14:textId="77777777" w:rsidTr="00312513">
        <w:trPr>
          <w:trHeight w:val="19"/>
        </w:trPr>
        <w:tc>
          <w:tcPr>
            <w:tcW w:w="4268" w:type="dxa"/>
          </w:tcPr>
          <w:p w14:paraId="4F6FECDF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7" w:type="dxa"/>
          </w:tcPr>
          <w:p w14:paraId="13DF031A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D86B8FC" w14:textId="684F3AB5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452</w:t>
            </w:r>
          </w:p>
        </w:tc>
        <w:tc>
          <w:tcPr>
            <w:tcW w:w="285" w:type="dxa"/>
          </w:tcPr>
          <w:p w14:paraId="647392C2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0D1F604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6B736D2C" w14:textId="77777777" w:rsidTr="00312513">
        <w:trPr>
          <w:trHeight w:val="19"/>
        </w:trPr>
        <w:tc>
          <w:tcPr>
            <w:tcW w:w="4268" w:type="dxa"/>
          </w:tcPr>
          <w:p w14:paraId="5FDE17E8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6648125E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5F5A059" w14:textId="2856BC58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262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625</w:t>
            </w:r>
          </w:p>
        </w:tc>
        <w:tc>
          <w:tcPr>
            <w:tcW w:w="285" w:type="dxa"/>
          </w:tcPr>
          <w:p w14:paraId="6B156E5D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037E5B0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6E16D95B" w14:textId="77777777" w:rsidTr="00312513">
        <w:trPr>
          <w:trHeight w:val="19"/>
        </w:trPr>
        <w:tc>
          <w:tcPr>
            <w:tcW w:w="4268" w:type="dxa"/>
          </w:tcPr>
          <w:p w14:paraId="463021D4" w14:textId="286B1408" w:rsidR="00312513" w:rsidRPr="004D7DBC" w:rsidRDefault="00312513" w:rsidP="0077524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7" w:type="dxa"/>
          </w:tcPr>
          <w:p w14:paraId="3F8E8AC5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A6E8FB7" w14:textId="2ACC6691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85" w:type="dxa"/>
          </w:tcPr>
          <w:p w14:paraId="5E8C4BC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742F0A6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09ECD234" w14:textId="77777777" w:rsidTr="00312513">
        <w:trPr>
          <w:trHeight w:val="19"/>
        </w:trPr>
        <w:tc>
          <w:tcPr>
            <w:tcW w:w="4268" w:type="dxa"/>
          </w:tcPr>
          <w:p w14:paraId="7D9D7C14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77" w:type="dxa"/>
          </w:tcPr>
          <w:p w14:paraId="1DAE0D91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94B48B8" w14:textId="5FB0E2F7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</w:t>
            </w:r>
          </w:p>
        </w:tc>
        <w:tc>
          <w:tcPr>
            <w:tcW w:w="285" w:type="dxa"/>
          </w:tcPr>
          <w:p w14:paraId="18319AE8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2106483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42A26FC7" w14:textId="77777777" w:rsidTr="00312513">
        <w:trPr>
          <w:trHeight w:val="19"/>
        </w:trPr>
        <w:tc>
          <w:tcPr>
            <w:tcW w:w="4268" w:type="dxa"/>
          </w:tcPr>
          <w:p w14:paraId="5D48DBD9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77" w:type="dxa"/>
          </w:tcPr>
          <w:p w14:paraId="4F26EE32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38CD041" w14:textId="199C2A8F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85" w:type="dxa"/>
          </w:tcPr>
          <w:p w14:paraId="6C1E0A27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7787161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6A1D89C8" w14:textId="77777777" w:rsidTr="00312513">
        <w:trPr>
          <w:trHeight w:val="19"/>
        </w:trPr>
        <w:tc>
          <w:tcPr>
            <w:tcW w:w="4268" w:type="dxa"/>
          </w:tcPr>
          <w:p w14:paraId="6CA70174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77" w:type="dxa"/>
          </w:tcPr>
          <w:p w14:paraId="5DEFA903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33CB41" w14:textId="77777777" w:rsidR="00312513" w:rsidRPr="005C4E4D" w:rsidRDefault="00312513" w:rsidP="00312513">
            <w:pPr>
              <w:pStyle w:val="BodyText"/>
              <w:tabs>
                <w:tab w:val="decimal" w:pos="1339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C4E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34095D6C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651C5C8" w14:textId="7D131D73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</w:p>
        </w:tc>
      </w:tr>
      <w:tr w:rsidR="00312513" w:rsidRPr="004D7DBC" w14:paraId="7CEF7E92" w14:textId="77777777" w:rsidTr="00312513">
        <w:trPr>
          <w:trHeight w:val="19"/>
        </w:trPr>
        <w:tc>
          <w:tcPr>
            <w:tcW w:w="4268" w:type="dxa"/>
          </w:tcPr>
          <w:p w14:paraId="0A3BAEBA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77" w:type="dxa"/>
          </w:tcPr>
          <w:p w14:paraId="2EAACCB8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97C7CB1" w14:textId="3A08AADE" w:rsidR="00312513" w:rsidRPr="005C4E4D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</w:t>
            </w:r>
            <w:r w:rsidR="00312513" w:rsidRPr="005C4E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531</w:t>
            </w:r>
          </w:p>
        </w:tc>
        <w:tc>
          <w:tcPr>
            <w:tcW w:w="285" w:type="dxa"/>
          </w:tcPr>
          <w:p w14:paraId="67C887F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1313E2C6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181B056E" w14:textId="77777777" w:rsidTr="00312513">
        <w:trPr>
          <w:trHeight w:val="19"/>
        </w:trPr>
        <w:tc>
          <w:tcPr>
            <w:tcW w:w="4268" w:type="dxa"/>
          </w:tcPr>
          <w:p w14:paraId="0AD7B388" w14:textId="77777777" w:rsidR="00312513" w:rsidRPr="004D7DBC" w:rsidRDefault="00312513" w:rsidP="00312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77" w:type="dxa"/>
          </w:tcPr>
          <w:p w14:paraId="100F3210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200587E" w14:textId="45B74ADF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855</w:t>
            </w:r>
          </w:p>
        </w:tc>
        <w:tc>
          <w:tcPr>
            <w:tcW w:w="285" w:type="dxa"/>
          </w:tcPr>
          <w:p w14:paraId="524FBAF4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7C41308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39DC2A5A" w14:textId="77777777" w:rsidTr="00312513">
        <w:trPr>
          <w:trHeight w:val="19"/>
        </w:trPr>
        <w:tc>
          <w:tcPr>
            <w:tcW w:w="4268" w:type="dxa"/>
          </w:tcPr>
          <w:p w14:paraId="5FAC1989" w14:textId="38DA3878" w:rsidR="00312513" w:rsidRPr="004D7DBC" w:rsidRDefault="0077524B" w:rsidP="00312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77" w:type="dxa"/>
          </w:tcPr>
          <w:p w14:paraId="685C8F08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E8262F" w14:textId="317E75A4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171</w:t>
            </w:r>
          </w:p>
        </w:tc>
        <w:tc>
          <w:tcPr>
            <w:tcW w:w="285" w:type="dxa"/>
          </w:tcPr>
          <w:p w14:paraId="020DB1B8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2678EBF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1DCB991A" w14:textId="77777777" w:rsidTr="00312513">
        <w:trPr>
          <w:trHeight w:val="19"/>
        </w:trPr>
        <w:tc>
          <w:tcPr>
            <w:tcW w:w="4268" w:type="dxa"/>
          </w:tcPr>
          <w:p w14:paraId="4E519DEE" w14:textId="77777777" w:rsidR="00312513" w:rsidRPr="004D7DBC" w:rsidRDefault="00312513" w:rsidP="00312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7" w:type="dxa"/>
          </w:tcPr>
          <w:p w14:paraId="2C248822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10873D92" w14:textId="6A556FBD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628</w:t>
            </w:r>
          </w:p>
        </w:tc>
        <w:tc>
          <w:tcPr>
            <w:tcW w:w="285" w:type="dxa"/>
          </w:tcPr>
          <w:p w14:paraId="2F51CCE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02D881C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1A6EDEE3" w14:textId="77777777" w:rsidTr="00312513">
        <w:trPr>
          <w:trHeight w:val="19"/>
        </w:trPr>
        <w:tc>
          <w:tcPr>
            <w:tcW w:w="4268" w:type="dxa"/>
          </w:tcPr>
          <w:p w14:paraId="26BD48E6" w14:textId="77777777" w:rsidR="00312513" w:rsidRPr="004D7DBC" w:rsidRDefault="00312513" w:rsidP="00312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77" w:type="dxa"/>
          </w:tcPr>
          <w:p w14:paraId="46A259D9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D5DBFCF" w14:textId="79D19E92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864</w:t>
            </w:r>
          </w:p>
        </w:tc>
        <w:tc>
          <w:tcPr>
            <w:tcW w:w="285" w:type="dxa"/>
          </w:tcPr>
          <w:p w14:paraId="70944A34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3EF9D36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591D54D4" w14:textId="77777777" w:rsidTr="00312513">
        <w:trPr>
          <w:trHeight w:val="170"/>
        </w:trPr>
        <w:tc>
          <w:tcPr>
            <w:tcW w:w="4268" w:type="dxa"/>
          </w:tcPr>
          <w:p w14:paraId="2A695BC5" w14:textId="77777777" w:rsidR="00312513" w:rsidRPr="004D7DBC" w:rsidRDefault="00312513" w:rsidP="003125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77" w:type="dxa"/>
          </w:tcPr>
          <w:p w14:paraId="26F25BFA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ABF3D45" w14:textId="1CE75325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312513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  <w:r w:rsidR="00312513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654</w:t>
            </w:r>
          </w:p>
        </w:tc>
        <w:tc>
          <w:tcPr>
            <w:tcW w:w="285" w:type="dxa"/>
          </w:tcPr>
          <w:p w14:paraId="559E436D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338D91C0" w14:textId="49E3DEF2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="00312513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  <w:tr w:rsidR="0077524B" w:rsidRPr="002E470F" w14:paraId="4E754B7C" w14:textId="77777777" w:rsidTr="002E470F">
        <w:trPr>
          <w:trHeight w:val="50"/>
        </w:trPr>
        <w:tc>
          <w:tcPr>
            <w:tcW w:w="4268" w:type="dxa"/>
          </w:tcPr>
          <w:p w14:paraId="60952352" w14:textId="77777777" w:rsidR="0077524B" w:rsidRPr="002E470F" w:rsidRDefault="0077524B" w:rsidP="00312513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77" w:type="dxa"/>
          </w:tcPr>
          <w:p w14:paraId="5478F441" w14:textId="77777777" w:rsidR="0077524B" w:rsidRPr="002E470F" w:rsidRDefault="0077524B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3F37EE" w14:textId="77777777" w:rsidR="0077524B" w:rsidRPr="002E470F" w:rsidRDefault="0077524B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85" w:type="dxa"/>
          </w:tcPr>
          <w:p w14:paraId="775188E3" w14:textId="77777777" w:rsidR="0077524B" w:rsidRPr="002E470F" w:rsidRDefault="0077524B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0DFD6E18" w14:textId="77777777" w:rsidR="0077524B" w:rsidRPr="002E470F" w:rsidRDefault="0077524B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312513" w:rsidRPr="004D7DBC" w14:paraId="04B260FC" w14:textId="77777777" w:rsidTr="00312513">
        <w:trPr>
          <w:trHeight w:val="19"/>
        </w:trPr>
        <w:tc>
          <w:tcPr>
            <w:tcW w:w="4268" w:type="dxa"/>
          </w:tcPr>
          <w:p w14:paraId="791584F6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7" w:type="dxa"/>
          </w:tcPr>
          <w:p w14:paraId="499AD3F8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C29BA6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6BD9FEE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2513D3D5" w14:textId="77777777" w:rsidR="00312513" w:rsidRPr="004D7DBC" w:rsidRDefault="00312513" w:rsidP="00312513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513" w:rsidRPr="004D7DBC" w14:paraId="30A95654" w14:textId="77777777" w:rsidTr="00312513">
        <w:trPr>
          <w:trHeight w:val="19"/>
        </w:trPr>
        <w:tc>
          <w:tcPr>
            <w:tcW w:w="4268" w:type="dxa"/>
          </w:tcPr>
          <w:p w14:paraId="4A3F456A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77" w:type="dxa"/>
          </w:tcPr>
          <w:p w14:paraId="7856D13D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5A61A48" w14:textId="053302BA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235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037</w:t>
            </w:r>
          </w:p>
        </w:tc>
        <w:tc>
          <w:tcPr>
            <w:tcW w:w="285" w:type="dxa"/>
          </w:tcPr>
          <w:p w14:paraId="404AFF38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182DD0A0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53752F88" w14:textId="77777777" w:rsidTr="00312513">
        <w:trPr>
          <w:trHeight w:val="19"/>
        </w:trPr>
        <w:tc>
          <w:tcPr>
            <w:tcW w:w="4268" w:type="dxa"/>
          </w:tcPr>
          <w:p w14:paraId="6B61A3F0" w14:textId="25B263E6" w:rsidR="00312513" w:rsidRPr="004D7DBC" w:rsidRDefault="00312513" w:rsidP="0077524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77" w:type="dxa"/>
          </w:tcPr>
          <w:p w14:paraId="1BDB1CB6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FE92299" w14:textId="6B04627B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866</w:t>
            </w:r>
          </w:p>
        </w:tc>
        <w:tc>
          <w:tcPr>
            <w:tcW w:w="285" w:type="dxa"/>
          </w:tcPr>
          <w:p w14:paraId="6DE10F1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E0BBD97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21F30004" w14:textId="77777777" w:rsidTr="00312513">
        <w:trPr>
          <w:trHeight w:val="19"/>
        </w:trPr>
        <w:tc>
          <w:tcPr>
            <w:tcW w:w="4268" w:type="dxa"/>
          </w:tcPr>
          <w:p w14:paraId="51AD60FA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77" w:type="dxa"/>
          </w:tcPr>
          <w:p w14:paraId="036E383B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6FE801" w14:textId="10AA698C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</w:t>
            </w:r>
          </w:p>
        </w:tc>
        <w:tc>
          <w:tcPr>
            <w:tcW w:w="285" w:type="dxa"/>
          </w:tcPr>
          <w:p w14:paraId="7E244D85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51BEDB61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2F6BEF41" w14:textId="77777777" w:rsidTr="00312513">
        <w:trPr>
          <w:trHeight w:val="19"/>
        </w:trPr>
        <w:tc>
          <w:tcPr>
            <w:tcW w:w="4268" w:type="dxa"/>
          </w:tcPr>
          <w:p w14:paraId="025462E3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77" w:type="dxa"/>
          </w:tcPr>
          <w:p w14:paraId="7A62523D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28F9DBB6" w14:textId="383BED04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</w:p>
        </w:tc>
        <w:tc>
          <w:tcPr>
            <w:tcW w:w="285" w:type="dxa"/>
          </w:tcPr>
          <w:p w14:paraId="146E8EBD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066B649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05CEE159" w14:textId="77777777" w:rsidTr="00312513">
        <w:trPr>
          <w:trHeight w:val="19"/>
        </w:trPr>
        <w:tc>
          <w:tcPr>
            <w:tcW w:w="4268" w:type="dxa"/>
          </w:tcPr>
          <w:p w14:paraId="5AC65745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77" w:type="dxa"/>
          </w:tcPr>
          <w:p w14:paraId="060ED6EC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257E1F2" w14:textId="6027A8C1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505</w:t>
            </w:r>
          </w:p>
        </w:tc>
        <w:tc>
          <w:tcPr>
            <w:tcW w:w="285" w:type="dxa"/>
          </w:tcPr>
          <w:p w14:paraId="0083BBF6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8CE84F0" w14:textId="77777777" w:rsidR="00312513" w:rsidRPr="004D7DBC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2513" w:rsidRPr="004D7DBC" w14:paraId="6E44A4F6" w14:textId="77777777" w:rsidTr="00312513">
        <w:trPr>
          <w:trHeight w:val="19"/>
        </w:trPr>
        <w:tc>
          <w:tcPr>
            <w:tcW w:w="4268" w:type="dxa"/>
          </w:tcPr>
          <w:p w14:paraId="6CA7C4DB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977" w:type="dxa"/>
          </w:tcPr>
          <w:p w14:paraId="7B38083B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0B73F" w14:textId="7EBED4F8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358</w:t>
            </w:r>
            <w:r w:rsidR="00312513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736</w:t>
            </w:r>
          </w:p>
        </w:tc>
        <w:tc>
          <w:tcPr>
            <w:tcW w:w="285" w:type="dxa"/>
          </w:tcPr>
          <w:p w14:paraId="43A2B072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5357E6F8" w14:textId="77777777" w:rsidR="00312513" w:rsidRPr="00E949B6" w:rsidRDefault="00312513" w:rsidP="00312513">
            <w:pPr>
              <w:pStyle w:val="BodyText"/>
              <w:tabs>
                <w:tab w:val="decimal" w:pos="1166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3B60C5" w14:textId="35C96AC3" w:rsidR="00312513" w:rsidRPr="004D7DBC" w:rsidRDefault="00312513" w:rsidP="00312513">
      <w:pPr>
        <w:tabs>
          <w:tab w:val="left" w:pos="540"/>
        </w:tabs>
        <w:ind w:left="540" w:right="-45"/>
        <w:jc w:val="thaiDistribute"/>
        <w:rPr>
          <w:sz w:val="30"/>
          <w:szCs w:val="30"/>
        </w:rPr>
      </w:pPr>
      <w:r w:rsidRPr="004D7DBC">
        <w:rPr>
          <w:rFonts w:hint="cs"/>
          <w:sz w:val="30"/>
          <w:szCs w:val="30"/>
          <w:cs/>
        </w:rPr>
        <w:lastRenderedPageBreak/>
        <w:t xml:space="preserve">กลุ่มบริษัทและบริษัทรับรู้กำไรจากการขายเงินลงทุนเป็นจำนวนเงิน </w:t>
      </w:r>
      <w:r w:rsidR="003C303F" w:rsidRPr="003C303F">
        <w:rPr>
          <w:sz w:val="30"/>
          <w:szCs w:val="30"/>
        </w:rPr>
        <w:t>61</w:t>
      </w:r>
      <w:r>
        <w:rPr>
          <w:sz w:val="30"/>
          <w:szCs w:val="30"/>
        </w:rPr>
        <w:t>.</w:t>
      </w:r>
      <w:r w:rsidR="003C303F" w:rsidRPr="003C303F">
        <w:rPr>
          <w:sz w:val="30"/>
          <w:szCs w:val="30"/>
        </w:rPr>
        <w:t>6</w:t>
      </w:r>
      <w:r w:rsidRPr="004D7DBC">
        <w:rPr>
          <w:rFonts w:hint="cs"/>
          <w:sz w:val="30"/>
          <w:szCs w:val="30"/>
          <w:cs/>
        </w:rPr>
        <w:t xml:space="preserve"> ล้านบาท และ </w:t>
      </w:r>
      <w:r w:rsidR="003C303F" w:rsidRPr="003C303F">
        <w:rPr>
          <w:sz w:val="30"/>
          <w:szCs w:val="30"/>
        </w:rPr>
        <w:t>725</w:t>
      </w:r>
      <w:r>
        <w:rPr>
          <w:sz w:val="30"/>
          <w:szCs w:val="30"/>
        </w:rPr>
        <w:t>.</w:t>
      </w:r>
      <w:r w:rsidR="003C303F" w:rsidRPr="003C303F">
        <w:rPr>
          <w:sz w:val="30"/>
          <w:szCs w:val="30"/>
        </w:rPr>
        <w:t>2</w:t>
      </w:r>
      <w:r w:rsidRPr="004D7DBC">
        <w:rPr>
          <w:rFonts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14:paraId="6DFC4BB1" w14:textId="77777777" w:rsidR="00312513" w:rsidRPr="004D7DBC" w:rsidRDefault="00312513" w:rsidP="00312513">
      <w:pPr>
        <w:spacing w:line="240" w:lineRule="auto"/>
        <w:rPr>
          <w:sz w:val="20"/>
          <w:szCs w:val="20"/>
          <w:cs/>
        </w:rPr>
      </w:pPr>
    </w:p>
    <w:tbl>
      <w:tblPr>
        <w:tblpPr w:leftFromText="180" w:rightFromText="180" w:vertAnchor="text" w:horzAnchor="margin" w:tblpX="486" w:tblpY="46"/>
        <w:tblW w:w="9072" w:type="dxa"/>
        <w:tblLook w:val="01E0" w:firstRow="1" w:lastRow="1" w:firstColumn="1" w:lastColumn="1" w:noHBand="0" w:noVBand="0"/>
      </w:tblPr>
      <w:tblGrid>
        <w:gridCol w:w="3913"/>
        <w:gridCol w:w="637"/>
        <w:gridCol w:w="695"/>
        <w:gridCol w:w="1843"/>
        <w:gridCol w:w="284"/>
        <w:gridCol w:w="1700"/>
      </w:tblGrid>
      <w:tr w:rsidR="00312513" w:rsidRPr="004D7DBC" w14:paraId="2E8DF464" w14:textId="77777777" w:rsidTr="00312513">
        <w:trPr>
          <w:trHeight w:val="432"/>
        </w:trPr>
        <w:tc>
          <w:tcPr>
            <w:tcW w:w="3913" w:type="dxa"/>
          </w:tcPr>
          <w:p w14:paraId="02F0B53F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14:paraId="6765F3BF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14:paraId="4D44D9A1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43" w:type="dxa"/>
          </w:tcPr>
          <w:p w14:paraId="655DCDE7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D7DB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AB0FDA5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52FF7DE7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4D7DBC" w14:paraId="464DB9D6" w14:textId="77777777" w:rsidTr="00312513">
        <w:trPr>
          <w:trHeight w:val="282"/>
        </w:trPr>
        <w:tc>
          <w:tcPr>
            <w:tcW w:w="3913" w:type="dxa"/>
          </w:tcPr>
          <w:p w14:paraId="16E56245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dxa"/>
          </w:tcPr>
          <w:p w14:paraId="78F79E8B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95" w:type="dxa"/>
          </w:tcPr>
          <w:p w14:paraId="4E8A4483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7" w:type="dxa"/>
            <w:gridSpan w:val="3"/>
          </w:tcPr>
          <w:p w14:paraId="297345E9" w14:textId="77777777" w:rsidR="00312513" w:rsidRPr="004D7DBC" w:rsidRDefault="00312513" w:rsidP="00312513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2513" w:rsidRPr="004D7DBC" w14:paraId="57133853" w14:textId="77777777" w:rsidTr="00312513">
        <w:trPr>
          <w:trHeight w:val="320"/>
        </w:trPr>
        <w:tc>
          <w:tcPr>
            <w:tcW w:w="5245" w:type="dxa"/>
            <w:gridSpan w:val="3"/>
            <w:vAlign w:val="center"/>
          </w:tcPr>
          <w:p w14:paraId="2EDF1771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ราคาซื้อขายเบื้องต้นตามสัญญา</w:t>
            </w:r>
          </w:p>
        </w:tc>
        <w:tc>
          <w:tcPr>
            <w:tcW w:w="1843" w:type="dxa"/>
          </w:tcPr>
          <w:p w14:paraId="3F931594" w14:textId="3B634AD0" w:rsidR="00312513" w:rsidRPr="004D7DBC" w:rsidRDefault="003C303F" w:rsidP="00312513">
            <w:pPr>
              <w:pStyle w:val="acctfourfigures"/>
              <w:tabs>
                <w:tab w:val="clear" w:pos="765"/>
                <w:tab w:val="left" w:pos="1167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947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84" w:type="dxa"/>
          </w:tcPr>
          <w:p w14:paraId="08AFAC34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66E0DC6" w14:textId="1BED9EB3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947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</w:tr>
      <w:tr w:rsidR="00312513" w:rsidRPr="004D7DBC" w14:paraId="15685105" w14:textId="77777777" w:rsidTr="00312513">
        <w:trPr>
          <w:trHeight w:val="653"/>
        </w:trPr>
        <w:tc>
          <w:tcPr>
            <w:tcW w:w="5245" w:type="dxa"/>
            <w:gridSpan w:val="3"/>
            <w:vAlign w:val="center"/>
          </w:tcPr>
          <w:p w14:paraId="1764A85D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ปรับปรุงมูลค่าที่จะได้รับตามสัญญาและค่าใช้จ่าย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ในการจำหน่ายเงินลงทุนในบริษัทย่อย</w:t>
            </w:r>
          </w:p>
        </w:tc>
        <w:tc>
          <w:tcPr>
            <w:tcW w:w="1843" w:type="dxa"/>
          </w:tcPr>
          <w:p w14:paraId="0B9BB3F5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536C02" w14:textId="46DABBE0" w:rsidR="00312513" w:rsidRPr="004D7DBC" w:rsidRDefault="00312513" w:rsidP="00312513">
            <w:pPr>
              <w:pStyle w:val="acctfourfigures"/>
              <w:tabs>
                <w:tab w:val="clear" w:pos="765"/>
                <w:tab w:val="left" w:pos="1167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6E6376CB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8D1438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178C26" w14:textId="019CE1C9" w:rsidR="00312513" w:rsidRPr="004D7DBC" w:rsidRDefault="00312513" w:rsidP="00312513">
            <w:pPr>
              <w:pStyle w:val="acctfourfigures"/>
              <w:tabs>
                <w:tab w:val="clear" w:pos="765"/>
                <w:tab w:val="left" w:pos="1020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12513" w:rsidRPr="004D7DBC" w14:paraId="49A42703" w14:textId="77777777" w:rsidTr="00312513">
        <w:trPr>
          <w:trHeight w:val="307"/>
        </w:trPr>
        <w:tc>
          <w:tcPr>
            <w:tcW w:w="5245" w:type="dxa"/>
            <w:gridSpan w:val="3"/>
            <w:vAlign w:val="center"/>
          </w:tcPr>
          <w:p w14:paraId="5DF8DDAB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5CD372" w14:textId="12E4AA8E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825</w:t>
            </w:r>
            <w:r w:rsidR="003125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84" w:type="dxa"/>
          </w:tcPr>
          <w:p w14:paraId="17288C97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9A63DF9" w14:textId="026F358D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825</w:t>
            </w:r>
            <w:r w:rsidR="003125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194</w:t>
            </w:r>
          </w:p>
        </w:tc>
      </w:tr>
      <w:tr w:rsidR="00312513" w:rsidRPr="004D7DBC" w14:paraId="7D3C6CA7" w14:textId="77777777" w:rsidTr="00312513">
        <w:trPr>
          <w:trHeight w:val="334"/>
        </w:trPr>
        <w:tc>
          <w:tcPr>
            <w:tcW w:w="5245" w:type="dxa"/>
            <w:gridSpan w:val="3"/>
            <w:vAlign w:val="center"/>
          </w:tcPr>
          <w:p w14:paraId="397988B7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43" w:type="dxa"/>
          </w:tcPr>
          <w:p w14:paraId="067E9A2B" w14:textId="0C38703D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918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41ED1440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F2EB0AB" w14:textId="04DD3287" w:rsidR="00312513" w:rsidRPr="004D7DBC" w:rsidRDefault="00312513" w:rsidP="00312513">
            <w:pPr>
              <w:pStyle w:val="acctfourfigures"/>
              <w:tabs>
                <w:tab w:val="clear" w:pos="765"/>
                <w:tab w:val="left" w:pos="210"/>
                <w:tab w:val="right" w:pos="1412"/>
                <w:tab w:val="center" w:pos="4536"/>
                <w:tab w:val="right" w:pos="9072"/>
              </w:tabs>
              <w:spacing w:line="240" w:lineRule="atLeast"/>
              <w:ind w:left="-79"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312513" w:rsidRPr="004D7DBC" w14:paraId="5C48BEC8" w14:textId="77777777" w:rsidTr="00312513">
        <w:trPr>
          <w:trHeight w:val="320"/>
        </w:trPr>
        <w:tc>
          <w:tcPr>
            <w:tcW w:w="5245" w:type="dxa"/>
            <w:gridSpan w:val="3"/>
            <w:vAlign w:val="center"/>
          </w:tcPr>
          <w:p w14:paraId="12214F63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43" w:type="dxa"/>
          </w:tcPr>
          <w:p w14:paraId="22EF413D" w14:textId="326D91E7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="00312513"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287</w:t>
            </w:r>
          </w:p>
        </w:tc>
        <w:tc>
          <w:tcPr>
            <w:tcW w:w="284" w:type="dxa"/>
          </w:tcPr>
          <w:p w14:paraId="4FA68472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233E799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12513" w:rsidRPr="004D7DBC" w14:paraId="678E6655" w14:textId="77777777" w:rsidTr="00312513">
        <w:trPr>
          <w:trHeight w:val="307"/>
        </w:trPr>
        <w:tc>
          <w:tcPr>
            <w:tcW w:w="5245" w:type="dxa"/>
            <w:gridSpan w:val="3"/>
          </w:tcPr>
          <w:p w14:paraId="6DCBF591" w14:textId="77777777" w:rsidR="00312513" w:rsidRPr="004D7DBC" w:rsidRDefault="00312513" w:rsidP="00312513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4989FA1" w14:textId="7EAA4ABA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</w:t>
            </w:r>
            <w:r w:rsidR="003125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563</w:t>
            </w:r>
          </w:p>
        </w:tc>
        <w:tc>
          <w:tcPr>
            <w:tcW w:w="284" w:type="dxa"/>
          </w:tcPr>
          <w:p w14:paraId="2E30C951" w14:textId="77777777" w:rsidR="00312513" w:rsidRPr="004D7DBC" w:rsidRDefault="00312513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20A7FC7F" w14:textId="0199D9ED" w:rsidR="00312513" w:rsidRPr="004D7DBC" w:rsidRDefault="003C303F" w:rsidP="00312513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725</w:t>
            </w:r>
            <w:r w:rsidR="003125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194</w:t>
            </w:r>
          </w:p>
        </w:tc>
      </w:tr>
    </w:tbl>
    <w:p w14:paraId="6E0DC633" w14:textId="5D732404" w:rsidR="006609F3" w:rsidRDefault="006609F3">
      <w:pPr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4190844D" w14:textId="77777777" w:rsidR="00582D0C" w:rsidRPr="00116C05" w:rsidRDefault="00582D0C" w:rsidP="00582D0C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16C05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การจำหน่ายบริษัทย่อยและการ</w:t>
      </w:r>
      <w:r w:rsidRPr="00116C05">
        <w:rPr>
          <w:rFonts w:asciiTheme="majorBidi" w:hAnsiTheme="majorBidi" w:cstheme="majorBidi" w:hint="cs"/>
          <w:b/>
          <w:bCs/>
          <w:sz w:val="30"/>
          <w:szCs w:val="30"/>
          <w:cs/>
        </w:rPr>
        <w:t>ดำเนินงานที่ยกเลิก</w:t>
      </w:r>
    </w:p>
    <w:p w14:paraId="603048E6" w14:textId="77777777" w:rsidR="00582D0C" w:rsidRPr="00116C05" w:rsidRDefault="00582D0C" w:rsidP="00582D0C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76991F9" w14:textId="0F63E4AD" w:rsidR="00582D0C" w:rsidRDefault="00582D0C" w:rsidP="00582D0C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524813">
        <w:rPr>
          <w:sz w:val="30"/>
          <w:szCs w:val="30"/>
          <w:cs/>
        </w:rPr>
        <w:t>กลุ่มบริษัท</w:t>
      </w:r>
      <w:r>
        <w:rPr>
          <w:rFonts w:hint="cs"/>
          <w:sz w:val="30"/>
          <w:szCs w:val="30"/>
          <w:cs/>
        </w:rPr>
        <w:t xml:space="preserve">ได้จำหน่ายธุรกิจที่ให้บริการทางด้านสื่อโฆษณาทั้งหมดในเดือนกันยายน </w:t>
      </w:r>
      <w:r w:rsidRPr="003C303F">
        <w:rPr>
          <w:sz w:val="30"/>
          <w:szCs w:val="30"/>
        </w:rPr>
        <w:t>2561</w:t>
      </w:r>
      <w:r>
        <w:rPr>
          <w:sz w:val="30"/>
          <w:szCs w:val="30"/>
        </w:rPr>
        <w:t xml:space="preserve"> </w:t>
      </w:r>
      <w:r w:rsidR="00466E0E">
        <w:rPr>
          <w:rFonts w:hint="cs"/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>ใน</w:t>
      </w:r>
      <w:r w:rsidRPr="00524813">
        <w:rPr>
          <w:sz w:val="30"/>
          <w:szCs w:val="30"/>
          <w:cs/>
        </w:rPr>
        <w:t>งบกำไรขาดทุน</w:t>
      </w:r>
      <w:r>
        <w:rPr>
          <w:rFonts w:hint="cs"/>
          <w:sz w:val="30"/>
          <w:szCs w:val="30"/>
          <w:cs/>
        </w:rPr>
        <w:t>สำหรับปีสิ้นสุด</w:t>
      </w:r>
      <w:r w:rsidR="00466E0E">
        <w:rPr>
          <w:rFonts w:hint="cs"/>
          <w:sz w:val="30"/>
          <w:szCs w:val="30"/>
          <w:cs/>
        </w:rPr>
        <w:t>วันที่</w:t>
      </w:r>
      <w:r>
        <w:rPr>
          <w:rFonts w:hint="cs"/>
          <w:sz w:val="30"/>
          <w:szCs w:val="30"/>
          <w:cs/>
        </w:rPr>
        <w:t xml:space="preserve"> </w:t>
      </w:r>
      <w:r w:rsidRPr="003C303F">
        <w:rPr>
          <w:sz w:val="30"/>
          <w:szCs w:val="30"/>
        </w:rPr>
        <w:t>31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Pr="003C303F">
        <w:rPr>
          <w:sz w:val="30"/>
          <w:szCs w:val="30"/>
        </w:rPr>
        <w:t>2561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จึง</w:t>
      </w:r>
      <w:r w:rsidRPr="00524813">
        <w:rPr>
          <w:sz w:val="30"/>
          <w:szCs w:val="30"/>
          <w:cs/>
        </w:rPr>
        <w:t>นำเสนอการดำเนินงานที่ยกเลิกเป็นรายการแยกต่างหากจากการดำเนินงานต่อเนื่อง</w:t>
      </w:r>
      <w:r>
        <w:rPr>
          <w:rFonts w:hint="cs"/>
          <w:sz w:val="30"/>
          <w:szCs w:val="30"/>
          <w:cs/>
        </w:rPr>
        <w:t xml:space="preserve"> ดังนี้</w:t>
      </w:r>
    </w:p>
    <w:p w14:paraId="6811BEF1" w14:textId="77777777" w:rsidR="00582D0C" w:rsidRDefault="00582D0C" w:rsidP="00582D0C">
      <w:pPr>
        <w:tabs>
          <w:tab w:val="left" w:pos="540"/>
        </w:tabs>
        <w:ind w:left="547"/>
        <w:jc w:val="thaiDistribute"/>
        <w:rPr>
          <w:sz w:val="30"/>
          <w:szCs w:val="30"/>
        </w:rPr>
      </w:pPr>
    </w:p>
    <w:p w14:paraId="2FAB8B20" w14:textId="76115E4C" w:rsidR="00675CD5" w:rsidRDefault="00675CD5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6354"/>
        <w:gridCol w:w="9"/>
        <w:gridCol w:w="747"/>
        <w:gridCol w:w="1710"/>
      </w:tblGrid>
      <w:tr w:rsidR="00582D0C" w:rsidRPr="00116C05" w14:paraId="0E678F01" w14:textId="77777777" w:rsidTr="0013025C">
        <w:tc>
          <w:tcPr>
            <w:tcW w:w="6354" w:type="dxa"/>
          </w:tcPr>
          <w:p w14:paraId="07D125C6" w14:textId="56852B84" w:rsidR="00582D0C" w:rsidRPr="00116C05" w:rsidRDefault="00466E0E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3C303F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116C0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66E0E">
              <w:rPr>
                <w:b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756" w:type="dxa"/>
            <w:gridSpan w:val="2"/>
          </w:tcPr>
          <w:p w14:paraId="7DA2DC77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F0C2A1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82D0C" w:rsidRPr="00116C05" w14:paraId="10B50A48" w14:textId="77777777" w:rsidTr="0013025C">
        <w:tc>
          <w:tcPr>
            <w:tcW w:w="6354" w:type="dxa"/>
          </w:tcPr>
          <w:p w14:paraId="467E38D5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dxa"/>
            <w:gridSpan w:val="2"/>
          </w:tcPr>
          <w:p w14:paraId="73571E57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DD13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i/>
                <w:iCs/>
                <w:sz w:val="30"/>
                <w:szCs w:val="30"/>
              </w:rPr>
              <w:t>(</w:t>
            </w:r>
            <w:r w:rsidRPr="00116C05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16C05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82D0C" w:rsidRPr="00116C05" w14:paraId="454ECC9A" w14:textId="77777777" w:rsidTr="0013025C">
        <w:tc>
          <w:tcPr>
            <w:tcW w:w="6354" w:type="dxa"/>
            <w:vAlign w:val="bottom"/>
          </w:tcPr>
          <w:p w14:paraId="0C5820AF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i/>
                <w:iCs/>
                <w:sz w:val="30"/>
                <w:szCs w:val="30"/>
              </w:rPr>
            </w:pPr>
            <w:r w:rsidRPr="00116C05">
              <w:rPr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116C05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56" w:type="dxa"/>
            <w:gridSpan w:val="2"/>
          </w:tcPr>
          <w:p w14:paraId="2BEA99B7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17C789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82D0C" w:rsidRPr="00116C05" w14:paraId="6CC9389E" w14:textId="77777777" w:rsidTr="0013025C">
        <w:tc>
          <w:tcPr>
            <w:tcW w:w="6354" w:type="dxa"/>
            <w:vAlign w:val="bottom"/>
          </w:tcPr>
          <w:p w14:paraId="7B0C171E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รายได้</w:t>
            </w:r>
            <w:r w:rsidRPr="00116C05">
              <w:rPr>
                <w:rFonts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756" w:type="dxa"/>
            <w:gridSpan w:val="2"/>
          </w:tcPr>
          <w:p w14:paraId="19DFDEAD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6E413B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16C05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197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594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582D0C" w:rsidRPr="00116C05" w14:paraId="5DA187F7" w14:textId="77777777" w:rsidTr="0013025C">
        <w:tc>
          <w:tcPr>
            <w:tcW w:w="6354" w:type="dxa"/>
            <w:vAlign w:val="bottom"/>
          </w:tcPr>
          <w:p w14:paraId="7E8DEA79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rFonts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756" w:type="dxa"/>
            <w:gridSpan w:val="2"/>
          </w:tcPr>
          <w:p w14:paraId="25692583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D0C850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107</w:t>
            </w:r>
          </w:p>
        </w:tc>
      </w:tr>
      <w:tr w:rsidR="00582D0C" w:rsidRPr="00116C05" w14:paraId="25A1A5F0" w14:textId="77777777" w:rsidTr="0013025C">
        <w:tc>
          <w:tcPr>
            <w:tcW w:w="6354" w:type="dxa"/>
            <w:vAlign w:val="bottom"/>
          </w:tcPr>
          <w:p w14:paraId="18EA05F2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56" w:type="dxa"/>
            <w:gridSpan w:val="2"/>
          </w:tcPr>
          <w:p w14:paraId="64F2C803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016A5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200</w:t>
            </w: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701</w:t>
            </w:r>
          </w:p>
        </w:tc>
      </w:tr>
      <w:tr w:rsidR="00582D0C" w:rsidRPr="00116C05" w14:paraId="2EE6193E" w14:textId="77777777" w:rsidTr="0013025C">
        <w:tc>
          <w:tcPr>
            <w:tcW w:w="6354" w:type="dxa"/>
            <w:vAlign w:val="bottom"/>
          </w:tcPr>
          <w:p w14:paraId="4567B48A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756" w:type="dxa"/>
            <w:gridSpan w:val="2"/>
          </w:tcPr>
          <w:p w14:paraId="3685EF7F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B419B0D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82D0C" w:rsidRPr="00116C05" w14:paraId="6BCDAAD2" w14:textId="77777777" w:rsidTr="0013025C">
        <w:tc>
          <w:tcPr>
            <w:tcW w:w="6354" w:type="dxa"/>
            <w:vAlign w:val="bottom"/>
          </w:tcPr>
          <w:p w14:paraId="4C6318FE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rFonts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756" w:type="dxa"/>
            <w:gridSpan w:val="2"/>
          </w:tcPr>
          <w:p w14:paraId="10C2AE54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A68F21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120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925</w:t>
            </w:r>
          </w:p>
        </w:tc>
      </w:tr>
      <w:tr w:rsidR="00582D0C" w:rsidRPr="00116C05" w14:paraId="141A3026" w14:textId="77777777" w:rsidTr="0013025C">
        <w:tc>
          <w:tcPr>
            <w:tcW w:w="6354" w:type="dxa"/>
            <w:vAlign w:val="bottom"/>
          </w:tcPr>
          <w:p w14:paraId="4C1F1F38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756" w:type="dxa"/>
            <w:gridSpan w:val="2"/>
          </w:tcPr>
          <w:p w14:paraId="60FD7498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66ECF78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41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041</w:t>
            </w:r>
          </w:p>
        </w:tc>
      </w:tr>
      <w:tr w:rsidR="00582D0C" w:rsidRPr="00116C05" w14:paraId="6CA40C16" w14:textId="77777777" w:rsidTr="0013025C">
        <w:tc>
          <w:tcPr>
            <w:tcW w:w="6354" w:type="dxa"/>
            <w:vAlign w:val="bottom"/>
          </w:tcPr>
          <w:p w14:paraId="4BB5D787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56" w:type="dxa"/>
            <w:gridSpan w:val="2"/>
          </w:tcPr>
          <w:p w14:paraId="1A1A38F3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B07931F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9</w:t>
            </w:r>
          </w:p>
        </w:tc>
      </w:tr>
      <w:tr w:rsidR="00582D0C" w:rsidRPr="00116C05" w14:paraId="1964122D" w14:textId="77777777" w:rsidTr="0013025C">
        <w:tc>
          <w:tcPr>
            <w:tcW w:w="6354" w:type="dxa"/>
            <w:vAlign w:val="bottom"/>
          </w:tcPr>
          <w:p w14:paraId="6C70A3B2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116C05">
              <w:rPr>
                <w:b/>
                <w:bCs/>
                <w:sz w:val="30"/>
                <w:szCs w:val="30"/>
                <w:cs/>
              </w:rPr>
              <w:t>ค่าใช้จ่าย</w:t>
            </w:r>
            <w:r w:rsidRPr="00116C05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56" w:type="dxa"/>
            <w:gridSpan w:val="2"/>
          </w:tcPr>
          <w:p w14:paraId="3844DFAC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594A3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161</w:t>
            </w:r>
            <w:r w:rsidRPr="00116C05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975</w:t>
            </w:r>
          </w:p>
        </w:tc>
      </w:tr>
      <w:tr w:rsidR="00582D0C" w:rsidRPr="00116C05" w14:paraId="49E3E32F" w14:textId="77777777" w:rsidTr="0013025C">
        <w:tc>
          <w:tcPr>
            <w:tcW w:w="6354" w:type="dxa"/>
            <w:vAlign w:val="bottom"/>
          </w:tcPr>
          <w:p w14:paraId="2F19FD79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756" w:type="dxa"/>
            <w:gridSpan w:val="2"/>
          </w:tcPr>
          <w:p w14:paraId="131DDC7B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BA02622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582D0C" w:rsidRPr="00116C05" w14:paraId="6A396F6E" w14:textId="77777777" w:rsidTr="0013025C">
        <w:tc>
          <w:tcPr>
            <w:tcW w:w="6354" w:type="dxa"/>
            <w:vAlign w:val="bottom"/>
          </w:tcPr>
          <w:p w14:paraId="468F4D3A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ส่วนแบ่ง</w:t>
            </w: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116C05">
              <w:rPr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756" w:type="dxa"/>
            <w:gridSpan w:val="2"/>
          </w:tcPr>
          <w:p w14:paraId="02928B08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EC6708" w14:textId="77777777" w:rsidR="00582D0C" w:rsidRPr="00116C05" w:rsidRDefault="00582D0C" w:rsidP="00630C5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66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116C0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526</w:t>
            </w:r>
            <w:r w:rsidRPr="00116C05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582D0C" w:rsidRPr="00116C05" w14:paraId="4C93B6EC" w14:textId="77777777" w:rsidTr="0013025C">
        <w:tc>
          <w:tcPr>
            <w:tcW w:w="6354" w:type="dxa"/>
            <w:vAlign w:val="bottom"/>
          </w:tcPr>
          <w:p w14:paraId="3874B16B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116C05">
              <w:rPr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จากกิจกรรมการ</w:t>
            </w:r>
            <w:r w:rsidRPr="00116C05">
              <w:rPr>
                <w:b/>
                <w:b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756" w:type="dxa"/>
            <w:gridSpan w:val="2"/>
          </w:tcPr>
          <w:p w14:paraId="6FC72345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A10042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34</w:t>
            </w: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200</w:t>
            </w:r>
          </w:p>
        </w:tc>
      </w:tr>
      <w:tr w:rsidR="00582D0C" w:rsidRPr="00116C05" w14:paraId="6F23F760" w14:textId="77777777" w:rsidTr="0013025C">
        <w:tc>
          <w:tcPr>
            <w:tcW w:w="6354" w:type="dxa"/>
            <w:vAlign w:val="bottom"/>
          </w:tcPr>
          <w:p w14:paraId="59DD587F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  <w:cs/>
              </w:rPr>
            </w:pPr>
            <w:r w:rsidRPr="00116C05">
              <w:rPr>
                <w:sz w:val="30"/>
                <w:szCs w:val="30"/>
                <w:cs/>
              </w:rPr>
              <w:t>ภาษีเงินได้</w:t>
            </w:r>
            <w:r w:rsidRPr="00116C05">
              <w:rPr>
                <w:sz w:val="30"/>
                <w:szCs w:val="30"/>
              </w:rPr>
              <w:t xml:space="preserve"> </w:t>
            </w:r>
          </w:p>
        </w:tc>
        <w:tc>
          <w:tcPr>
            <w:tcW w:w="756" w:type="dxa"/>
            <w:gridSpan w:val="2"/>
          </w:tcPr>
          <w:p w14:paraId="1B98D508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316607" w14:textId="77777777" w:rsidR="00582D0C" w:rsidRPr="00116C05" w:rsidRDefault="00582D0C" w:rsidP="00630C5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</w:rPr>
              <w:t>7</w:t>
            </w:r>
            <w:r w:rsidRPr="00116C0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</w:rPr>
              <w:t>648</w:t>
            </w:r>
            <w:r w:rsidRPr="00116C05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582D0C" w:rsidRPr="00116C05" w14:paraId="26F0BB40" w14:textId="77777777" w:rsidTr="0013025C">
        <w:tc>
          <w:tcPr>
            <w:tcW w:w="6354" w:type="dxa"/>
            <w:vAlign w:val="bottom"/>
          </w:tcPr>
          <w:p w14:paraId="51D6201A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116C05">
              <w:rPr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116C05">
              <w:rPr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116C05">
              <w:rPr>
                <w:b/>
                <w:bCs/>
                <w:sz w:val="30"/>
                <w:szCs w:val="30"/>
              </w:rPr>
              <w:t>(</w:t>
            </w:r>
            <w:r w:rsidRPr="00116C05">
              <w:rPr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756" w:type="dxa"/>
            <w:gridSpan w:val="2"/>
          </w:tcPr>
          <w:p w14:paraId="1E9A5399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5D95E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26</w:t>
            </w: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552</w:t>
            </w:r>
          </w:p>
        </w:tc>
      </w:tr>
      <w:tr w:rsidR="00582D0C" w:rsidRPr="00116C05" w14:paraId="429C6E26" w14:textId="77777777" w:rsidTr="0013025C">
        <w:tc>
          <w:tcPr>
            <w:tcW w:w="6354" w:type="dxa"/>
            <w:vAlign w:val="bottom"/>
          </w:tcPr>
          <w:p w14:paraId="7C4C4064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dxa"/>
            <w:gridSpan w:val="2"/>
          </w:tcPr>
          <w:p w14:paraId="144F3ABC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E8D0242" w14:textId="77777777" w:rsidR="00582D0C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82D0C" w:rsidRPr="00116C05" w14:paraId="19DAB0BB" w14:textId="77777777" w:rsidTr="0013025C">
        <w:tc>
          <w:tcPr>
            <w:tcW w:w="6354" w:type="dxa"/>
            <w:vAlign w:val="bottom"/>
          </w:tcPr>
          <w:p w14:paraId="063A8F49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9E6B6C">
              <w:rPr>
                <w:rFonts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756" w:type="dxa"/>
            <w:gridSpan w:val="2"/>
          </w:tcPr>
          <w:p w14:paraId="0F979114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4A57086" w14:textId="77777777" w:rsidR="00582D0C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82D0C" w:rsidRPr="00116C05" w14:paraId="0763AAF3" w14:textId="77777777" w:rsidTr="0013025C">
        <w:tc>
          <w:tcPr>
            <w:tcW w:w="6354" w:type="dxa"/>
            <w:vAlign w:val="bottom"/>
          </w:tcPr>
          <w:p w14:paraId="75BAA68F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756" w:type="dxa"/>
            <w:gridSpan w:val="2"/>
          </w:tcPr>
          <w:p w14:paraId="1494B7BC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595D79" w14:textId="77777777" w:rsidR="00582D0C" w:rsidRPr="00F124D6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24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613</w:t>
            </w:r>
          </w:p>
        </w:tc>
      </w:tr>
      <w:tr w:rsidR="00582D0C" w:rsidRPr="00116C05" w14:paraId="7DB3CF03" w14:textId="77777777" w:rsidTr="0013025C">
        <w:tc>
          <w:tcPr>
            <w:tcW w:w="6354" w:type="dxa"/>
            <w:vAlign w:val="bottom"/>
          </w:tcPr>
          <w:p w14:paraId="15A1E467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756" w:type="dxa"/>
            <w:gridSpan w:val="2"/>
          </w:tcPr>
          <w:p w14:paraId="7EC3F8C3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F2B5DA1" w14:textId="77777777" w:rsidR="00582D0C" w:rsidRPr="00F124D6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86031B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939</w:t>
            </w:r>
          </w:p>
        </w:tc>
      </w:tr>
      <w:tr w:rsidR="00582D0C" w:rsidRPr="00116C05" w14:paraId="6EC0837D" w14:textId="77777777" w:rsidTr="0013025C">
        <w:tc>
          <w:tcPr>
            <w:tcW w:w="6354" w:type="dxa"/>
            <w:vAlign w:val="bottom"/>
          </w:tcPr>
          <w:p w14:paraId="7619AB02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9E6B6C">
              <w:rPr>
                <w:rFonts w:hint="cs"/>
                <w:b/>
                <w:bCs/>
                <w:sz w:val="30"/>
                <w:szCs w:val="30"/>
                <w:cs/>
              </w:rPr>
              <w:t>กำไรส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ุทธิ</w:t>
            </w:r>
            <w:r w:rsidRPr="009E6B6C">
              <w:rPr>
                <w:rFonts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756" w:type="dxa"/>
            <w:gridSpan w:val="2"/>
          </w:tcPr>
          <w:p w14:paraId="51C274EB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C4BB1" w14:textId="77777777" w:rsidR="00582D0C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26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552</w:t>
            </w:r>
          </w:p>
        </w:tc>
      </w:tr>
      <w:tr w:rsidR="00582D0C" w:rsidRPr="00116C05" w14:paraId="428DB1D2" w14:textId="77777777" w:rsidTr="0013025C">
        <w:tc>
          <w:tcPr>
            <w:tcW w:w="6354" w:type="dxa"/>
            <w:vAlign w:val="bottom"/>
          </w:tcPr>
          <w:p w14:paraId="6A814978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dxa"/>
            <w:gridSpan w:val="2"/>
          </w:tcPr>
          <w:p w14:paraId="7CEC728E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15F3BC5B" w14:textId="77777777" w:rsidR="00582D0C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82D0C" w:rsidRPr="00116C05" w14:paraId="2826BED3" w14:textId="77777777" w:rsidTr="0013025C">
        <w:tc>
          <w:tcPr>
            <w:tcW w:w="6354" w:type="dxa"/>
            <w:vAlign w:val="bottom"/>
          </w:tcPr>
          <w:p w14:paraId="50EB990F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  <w:cs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16C05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56" w:type="dxa"/>
            <w:gridSpan w:val="2"/>
          </w:tcPr>
          <w:p w14:paraId="795BB122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DA759A4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0</w:t>
            </w:r>
            <w:r w:rsidRPr="00116C05">
              <w:rPr>
                <w:rFonts w:cs="Angsana New"/>
                <w:b/>
                <w:bCs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01</w:t>
            </w:r>
          </w:p>
        </w:tc>
      </w:tr>
      <w:tr w:rsidR="00582D0C" w:rsidRPr="00116C05" w14:paraId="4CEC9349" w14:textId="77777777" w:rsidTr="0013025C">
        <w:trPr>
          <w:tblHeader/>
        </w:trPr>
        <w:tc>
          <w:tcPr>
            <w:tcW w:w="6363" w:type="dxa"/>
            <w:gridSpan w:val="2"/>
          </w:tcPr>
          <w:p w14:paraId="71735ABF" w14:textId="77777777" w:rsidR="00582D0C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dxa"/>
          </w:tcPr>
          <w:p w14:paraId="716D5722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AB49609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jc w:val="center"/>
              <w:rPr>
                <w:sz w:val="30"/>
                <w:szCs w:val="30"/>
              </w:rPr>
            </w:pPr>
          </w:p>
        </w:tc>
      </w:tr>
      <w:tr w:rsidR="00582D0C" w:rsidRPr="00116C05" w14:paraId="6A99E072" w14:textId="77777777" w:rsidTr="0013025C">
        <w:tc>
          <w:tcPr>
            <w:tcW w:w="7110" w:type="dxa"/>
            <w:gridSpan w:val="3"/>
            <w:vAlign w:val="bottom"/>
          </w:tcPr>
          <w:p w14:paraId="2ADB4451" w14:textId="77777777" w:rsidR="00582D0C" w:rsidRPr="00116C05" w:rsidRDefault="00582D0C" w:rsidP="00A47B08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b/>
                <w:bCs/>
                <w:i/>
                <w:i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Pr="00116C05">
              <w:rPr>
                <w:rFonts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116C05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10" w:type="dxa"/>
            <w:vAlign w:val="bottom"/>
          </w:tcPr>
          <w:p w14:paraId="38D8A760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82D0C" w:rsidRPr="00116C05" w14:paraId="0BA38150" w14:textId="77777777" w:rsidTr="0013025C">
        <w:tc>
          <w:tcPr>
            <w:tcW w:w="6363" w:type="dxa"/>
            <w:gridSpan w:val="2"/>
            <w:vAlign w:val="bottom"/>
          </w:tcPr>
          <w:p w14:paraId="2C4455B3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</w:t>
            </w:r>
            <w:r w:rsidRPr="00116C05">
              <w:rPr>
                <w:rFonts w:hint="cs"/>
                <w:sz w:val="30"/>
                <w:szCs w:val="30"/>
                <w:cs/>
              </w:rPr>
              <w:t>ได้มาจาก</w:t>
            </w:r>
            <w:r w:rsidRPr="00116C05">
              <w:rPr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747" w:type="dxa"/>
          </w:tcPr>
          <w:p w14:paraId="5498772A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8205681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57</w:t>
            </w:r>
            <w:r w:rsidRPr="00116C05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421</w:t>
            </w:r>
          </w:p>
        </w:tc>
      </w:tr>
      <w:tr w:rsidR="00582D0C" w:rsidRPr="00116C05" w14:paraId="575C7487" w14:textId="77777777" w:rsidTr="0013025C">
        <w:tc>
          <w:tcPr>
            <w:tcW w:w="6363" w:type="dxa"/>
            <w:gridSpan w:val="2"/>
            <w:vAlign w:val="bottom"/>
          </w:tcPr>
          <w:p w14:paraId="1AA483A6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747" w:type="dxa"/>
          </w:tcPr>
          <w:p w14:paraId="345B49E0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2DF6A9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27</w:t>
            </w:r>
          </w:p>
        </w:tc>
      </w:tr>
      <w:tr w:rsidR="00582D0C" w:rsidRPr="00116C05" w14:paraId="7C0835E0" w14:textId="77777777" w:rsidTr="0013025C">
        <w:tc>
          <w:tcPr>
            <w:tcW w:w="6363" w:type="dxa"/>
            <w:gridSpan w:val="2"/>
            <w:vAlign w:val="bottom"/>
          </w:tcPr>
          <w:p w14:paraId="10EF55A8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sz w:val="30"/>
                <w:szCs w:val="30"/>
              </w:rPr>
            </w:pPr>
            <w:r w:rsidRPr="00116C05">
              <w:rPr>
                <w:sz w:val="30"/>
                <w:szCs w:val="30"/>
                <w:cs/>
              </w:rPr>
              <w:t>เงินสดสุทธิ</w:t>
            </w:r>
            <w:r w:rsidRPr="00116C05">
              <w:rPr>
                <w:rFonts w:hint="cs"/>
                <w:sz w:val="30"/>
                <w:szCs w:val="30"/>
                <w:cs/>
              </w:rPr>
              <w:t>ใช้ไปใน</w:t>
            </w:r>
            <w:r w:rsidRPr="00116C05">
              <w:rPr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747" w:type="dxa"/>
          </w:tcPr>
          <w:p w14:paraId="48B5D61D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2E3E656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cs="Angsana New"/>
                <w:sz w:val="30"/>
                <w:szCs w:val="30"/>
              </w:rPr>
            </w:pPr>
            <w:r w:rsidRPr="00116C05">
              <w:rPr>
                <w:rFonts w:cs="Angsana New"/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13</w:t>
            </w:r>
            <w:r w:rsidRPr="00116C05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505</w:t>
            </w:r>
            <w:r w:rsidRPr="00116C05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582D0C" w:rsidRPr="007436C9" w14:paraId="0911F4DB" w14:textId="77777777" w:rsidTr="0013025C">
        <w:tc>
          <w:tcPr>
            <w:tcW w:w="6363" w:type="dxa"/>
            <w:gridSpan w:val="2"/>
            <w:vAlign w:val="bottom"/>
          </w:tcPr>
          <w:p w14:paraId="6207BAE7" w14:textId="77777777" w:rsidR="00582D0C" w:rsidRPr="00116C05" w:rsidRDefault="00582D0C" w:rsidP="00A47B08">
            <w:pPr>
              <w:tabs>
                <w:tab w:val="center" w:pos="4536"/>
                <w:tab w:val="right" w:pos="9072"/>
              </w:tabs>
              <w:rPr>
                <w:b/>
                <w:bCs/>
                <w:sz w:val="30"/>
                <w:szCs w:val="30"/>
              </w:rPr>
            </w:pPr>
            <w:r w:rsidRPr="00116C05">
              <w:rPr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747" w:type="dxa"/>
          </w:tcPr>
          <w:p w14:paraId="5D9A094E" w14:textId="77777777" w:rsidR="00582D0C" w:rsidRPr="00116C05" w:rsidRDefault="00582D0C" w:rsidP="00A47B0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3E9EC" w14:textId="77777777" w:rsidR="00582D0C" w:rsidRPr="00116C05" w:rsidRDefault="00582D0C" w:rsidP="00A47B08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43</w:t>
            </w:r>
            <w:r w:rsidRPr="00116C05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943</w:t>
            </w:r>
          </w:p>
        </w:tc>
      </w:tr>
    </w:tbl>
    <w:p w14:paraId="10EB1B40" w14:textId="77777777" w:rsidR="00582D0C" w:rsidRDefault="00582D0C" w:rsidP="00582D0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0E9B4761" w14:textId="77777777" w:rsidR="00DA00F9" w:rsidRPr="00AF20FA" w:rsidRDefault="00DA00F9" w:rsidP="00582D0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4079E7A8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อสังหาริมทรัพย์เพื่อการลงทุน</w:t>
      </w:r>
    </w:p>
    <w:p w14:paraId="1FB8EC67" w14:textId="77777777" w:rsidR="00092727" w:rsidRPr="005C2D3F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191"/>
        <w:gridCol w:w="236"/>
        <w:gridCol w:w="1191"/>
        <w:gridCol w:w="236"/>
        <w:gridCol w:w="1191"/>
        <w:gridCol w:w="236"/>
        <w:gridCol w:w="1191"/>
      </w:tblGrid>
      <w:tr w:rsidR="00092727" w:rsidRPr="005C2D3F" w14:paraId="4FCA4E27" w14:textId="77777777" w:rsidTr="00092727">
        <w:trPr>
          <w:tblHeader/>
        </w:trPr>
        <w:tc>
          <w:tcPr>
            <w:tcW w:w="3544" w:type="dxa"/>
            <w:shd w:val="clear" w:color="auto" w:fill="auto"/>
          </w:tcPr>
          <w:p w14:paraId="1451F321" w14:textId="77777777" w:rsidR="00092727" w:rsidRPr="005C2D3F" w:rsidRDefault="00092727" w:rsidP="0009272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26E8E5F2" w14:textId="77777777" w:rsidR="00092727" w:rsidRPr="00EC170C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170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9612F" w:rsidRPr="005C2D3F" w14:paraId="50C28A12" w14:textId="77777777" w:rsidTr="00092727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683022E0" w14:textId="77777777" w:rsidR="0089612F" w:rsidRPr="005C2D3F" w:rsidRDefault="0089612F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19B6C704" w14:textId="77777777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FD9D8D" w14:textId="77777777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391ED70" w14:textId="7FB833D6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04E928B" w14:textId="77777777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158A275" w14:textId="6BFC01E5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5D32AE" w14:textId="77777777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26DFE54" w14:textId="77777777" w:rsidR="0089612F" w:rsidRPr="005C2D3F" w:rsidRDefault="0089612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7C2459B4" w14:textId="77777777" w:rsidTr="00092727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1F5C02F3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7E9EDB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45112E4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454EA26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4B805C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2C29961" w14:textId="352D64B0" w:rsidR="00092727" w:rsidRPr="005C2D3F" w:rsidRDefault="0089612F" w:rsidP="0089612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0E83024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2FAD75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727" w:rsidRPr="005C2D3F" w14:paraId="22B5DACC" w14:textId="77777777" w:rsidTr="00092727">
        <w:tblPrEx>
          <w:tblLook w:val="01E0" w:firstRow="1" w:lastRow="1" w:firstColumn="1" w:lastColumn="1" w:noHBand="0" w:noVBand="0"/>
        </w:tblPrEx>
        <w:trPr>
          <w:trHeight w:val="20"/>
          <w:tblHeader/>
        </w:trPr>
        <w:tc>
          <w:tcPr>
            <w:tcW w:w="3544" w:type="dxa"/>
            <w:shd w:val="clear" w:color="auto" w:fill="auto"/>
          </w:tcPr>
          <w:p w14:paraId="19924F92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1D034D3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2727" w:rsidRPr="005C2D3F" w14:paraId="557F3850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5979735" w14:textId="77777777" w:rsidR="00092727" w:rsidRPr="005C2D3F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909097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7BD82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FFDF719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D4FE1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CEE1D63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EA5714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1B5457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6216B0" w14:paraId="17C4CD1B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CA0436F" w14:textId="4851D89F" w:rsidR="00092727" w:rsidRPr="005C2D3F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47C227" w14:textId="205A3D88" w:rsidR="00092727" w:rsidRPr="00FB744B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194</w:t>
            </w:r>
            <w:r w:rsidR="00092727" w:rsidRPr="00FB74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0414A" w14:textId="77777777" w:rsidR="00092727" w:rsidRPr="00FB744B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0575BF" w14:textId="617E24A6" w:rsidR="00092727" w:rsidRPr="00FB744B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092727" w:rsidRPr="00FB74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2ED43" w14:textId="77777777" w:rsidR="00092727" w:rsidRPr="00FB744B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3D50B1E" w14:textId="1AA22BE0" w:rsidR="00092727" w:rsidRPr="00FB744B" w:rsidRDefault="003C303F" w:rsidP="000927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</w:t>
            </w:r>
            <w:r w:rsidR="00092727" w:rsidRPr="00FB74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84767" w14:textId="77777777" w:rsidR="00092727" w:rsidRPr="00FB744B" w:rsidRDefault="00092727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1781B87" w14:textId="6CF60041" w:rsidR="00092727" w:rsidRPr="00FB744B" w:rsidRDefault="003C303F" w:rsidP="000927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290</w:t>
            </w:r>
            <w:r w:rsidR="00092727" w:rsidRPr="00FB74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621</w:t>
            </w:r>
          </w:p>
        </w:tc>
      </w:tr>
      <w:tr w:rsidR="00092727" w:rsidRPr="005C2D3F" w14:paraId="202409DD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3FD4E16" w14:textId="3F3551F3" w:rsidR="00092727" w:rsidRPr="005C2D3F" w:rsidRDefault="00C00E12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7A9948E" w14:textId="10FEB5AE" w:rsidR="00092727" w:rsidRPr="005C2D3F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427</w:t>
            </w:r>
            <w:r w:rsidR="00092727" w:rsidRPr="00104F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B50173" w14:textId="77777777" w:rsidR="00092727" w:rsidRPr="005C2D3F" w:rsidRDefault="00092727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E0567E6" w14:textId="77777777" w:rsidR="00092727" w:rsidRPr="005C2D3F" w:rsidRDefault="00092727" w:rsidP="00C00E12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FDB91" w14:textId="77777777" w:rsidR="00092727" w:rsidRPr="005C2D3F" w:rsidRDefault="00092727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470AA3" w14:textId="260E1A3E" w:rsidR="00092727" w:rsidRPr="005C2D3F" w:rsidRDefault="003C303F" w:rsidP="00C00E12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30</w:t>
            </w:r>
            <w:r w:rsidR="00092727" w:rsidRPr="007F23C0">
              <w:rPr>
                <w:rFonts w:asciiTheme="majorBidi" w:hAnsi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FFB90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1128FD0" w14:textId="2B129C05" w:rsidR="00092727" w:rsidRPr="005C2D3F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458</w:t>
            </w:r>
            <w:r w:rsidR="00092727" w:rsidRPr="007F23C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</w:tr>
      <w:tr w:rsidR="00092727" w:rsidRPr="005C2D3F" w14:paraId="2372B586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19B1AF6" w14:textId="77777777" w:rsidR="00092727" w:rsidRPr="005C2D3F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0145" w14:textId="661C5522" w:rsidR="00092727" w:rsidRPr="005C2D3F" w:rsidRDefault="00092727" w:rsidP="00092727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104FB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104F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875</w:t>
            </w:r>
            <w:r w:rsidRPr="00104FB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B8CDC" w14:textId="77777777" w:rsidR="00092727" w:rsidRPr="005C2D3F" w:rsidRDefault="00092727" w:rsidP="00092727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790C3" w14:textId="77777777" w:rsidR="00092727" w:rsidRPr="005C2D3F" w:rsidRDefault="00092727" w:rsidP="00C00E12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758F" w14:textId="77777777" w:rsidR="00092727" w:rsidRPr="005C2D3F" w:rsidRDefault="00092727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DE4B" w14:textId="5DDF6FB5" w:rsidR="00092727" w:rsidRPr="005C2D3F" w:rsidRDefault="00092727" w:rsidP="00C00E12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7F23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300</w:t>
            </w:r>
            <w:r w:rsidRPr="007F23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FBA17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CBD5" w14:textId="54AE13C6" w:rsidR="00092727" w:rsidRPr="005C2D3F" w:rsidRDefault="00092727" w:rsidP="00C00E12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</w:rPr>
            </w:pPr>
            <w:r w:rsidRPr="007F23C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7F23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175</w:t>
            </w:r>
            <w:r w:rsidRPr="007F23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2727" w:rsidRPr="005C2D3F" w14:paraId="41908CE0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FFFFFF" w:themeFill="background1"/>
            <w:vAlign w:val="bottom"/>
          </w:tcPr>
          <w:p w14:paraId="02AA9500" w14:textId="582CAB37" w:rsidR="00092727" w:rsidRPr="005C2D3F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522C0C5" w14:textId="786B4146" w:rsidR="00092727" w:rsidRPr="005C2D3F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619</w:t>
            </w:r>
            <w:r w:rsidR="00092727" w:rsidRPr="00104F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4A2003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BAC06D" w14:textId="1F64AF5E" w:rsidR="00092727" w:rsidRPr="005C2D3F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092727"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E74C4F3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B4A230" w14:textId="28E1B103" w:rsidR="00092727" w:rsidRPr="005C2D3F" w:rsidRDefault="003C303F" w:rsidP="000927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96</w:t>
            </w:r>
            <w:r w:rsidR="00092727" w:rsidRPr="007F2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826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CBEF012" w14:textId="77777777" w:rsidR="00092727" w:rsidRPr="005C2D3F" w:rsidRDefault="00092727" w:rsidP="00092727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0C93D8" w14:textId="582B9637" w:rsidR="00092727" w:rsidRPr="005C2D3F" w:rsidRDefault="003C303F" w:rsidP="000927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744</w:t>
            </w:r>
            <w:r w:rsidR="00092727" w:rsidRPr="007F23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517</w:t>
            </w:r>
          </w:p>
        </w:tc>
      </w:tr>
      <w:tr w:rsidR="00390D55" w:rsidRPr="005C2D3F" w14:paraId="3719325F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786B1B9" w14:textId="7B95A5CD" w:rsidR="00390D55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5CCFDD" w14:textId="24EEEB6E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114</w:t>
            </w:r>
            <w:r w:rsidRPr="00390D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90D5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009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F19F6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6B3F9EA" w14:textId="6189A530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87501D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1934AA" w14:textId="25C33358" w:rsidR="00390D55" w:rsidRPr="007F23C0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62,845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62636" w14:textId="77777777" w:rsidR="00390D55" w:rsidRPr="007F23C0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F4D841" w14:textId="6F816463" w:rsidR="00390D55" w:rsidRPr="005C2D3F" w:rsidRDefault="00390D55" w:rsidP="00390D5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176,854</w:t>
            </w:r>
          </w:p>
        </w:tc>
      </w:tr>
      <w:tr w:rsidR="00390D55" w:rsidRPr="005C2D3F" w14:paraId="6384790D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BC711E0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58FAC" w14:textId="11FDAAF3" w:rsidR="00390D55" w:rsidRPr="005C2D3F" w:rsidRDefault="00390D55" w:rsidP="00390D55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sz w:val="26"/>
                <w:szCs w:val="26"/>
              </w:rPr>
              <w:t>(8,16</w:t>
            </w:r>
            <w:r w:rsidR="007715C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90D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59665" w14:textId="77777777" w:rsidR="00390D55" w:rsidRPr="005C2D3F" w:rsidRDefault="00390D55" w:rsidP="00390D55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78386" w14:textId="7893135A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D75A3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AC68" w14:textId="15756672" w:rsidR="00390D55" w:rsidRPr="005C2D3F" w:rsidRDefault="00390D55" w:rsidP="00390D55">
            <w:pPr>
              <w:pStyle w:val="accttwolines"/>
              <w:tabs>
                <w:tab w:val="decimal" w:pos="97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sz w:val="26"/>
                <w:szCs w:val="26"/>
              </w:rPr>
              <w:t>(18,16</w:t>
            </w:r>
            <w:r w:rsidR="007715C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90D5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0E27B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D5437" w14:textId="5E82892A" w:rsidR="00390D55" w:rsidRPr="005C2D3F" w:rsidRDefault="00390D55" w:rsidP="00390D55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sz w:val="26"/>
                <w:szCs w:val="26"/>
              </w:rPr>
              <w:t>(26,333)</w:t>
            </w:r>
          </w:p>
        </w:tc>
      </w:tr>
      <w:tr w:rsidR="00390D55" w:rsidRPr="005C2D3F" w14:paraId="509B3DC7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C24D4F7" w14:textId="1EDCCA05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017D" w14:textId="041853FC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724,98</w:t>
            </w:r>
            <w:r w:rsidR="00771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4F8B2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87CD" w14:textId="3D5A59A2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3793B8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E849" w14:textId="034DB66C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141,50</w:t>
            </w:r>
            <w:r w:rsidR="00771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E2EAE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B436" w14:textId="68EFADA9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895,038</w:t>
            </w:r>
          </w:p>
        </w:tc>
      </w:tr>
      <w:tr w:rsidR="00390D55" w:rsidRPr="005C2D3F" w14:paraId="4D42C09A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E9DE40A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514A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54EE3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02D7D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D1C6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9010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D4AEAC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DD5E0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0D55" w:rsidRPr="005C2D3F" w14:paraId="588C001E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4E39FB3" w14:textId="77777777" w:rsidR="00390D55" w:rsidRPr="005C2D3F" w:rsidRDefault="00390D55" w:rsidP="00390D5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5C2D3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726200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26A13E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04C27B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5C55E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2919B70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4EDEE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3289FEC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0D55" w:rsidRPr="005C2D3F" w14:paraId="525ED160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DED6182" w14:textId="656617EB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C2D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C303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C26D33" w14:textId="77777777" w:rsidR="00390D55" w:rsidRPr="0017336B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733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4277A" w14:textId="77777777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CB4705" w14:textId="363A5D7E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Pr="0017336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03A2C" w14:textId="77777777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747C07" w14:textId="2447BC8C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Pr="0017336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714C6" w14:textId="77777777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74D010" w14:textId="31394E03" w:rsidR="00390D55" w:rsidRPr="0017336B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  <w:r w:rsidRPr="0017336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434</w:t>
            </w:r>
          </w:p>
        </w:tc>
      </w:tr>
      <w:tr w:rsidR="00390D55" w:rsidRPr="005C2D3F" w14:paraId="42E14027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FFFFFF" w:themeFill="background1"/>
            <w:vAlign w:val="bottom"/>
          </w:tcPr>
          <w:p w14:paraId="1A93285E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A80657C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1F686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1B6087" w14:textId="7777777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2D975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6D431B" w14:textId="647013E2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B44856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47E9CD" w14:textId="33A69AB6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</w:t>
            </w:r>
            <w:r w:rsidRPr="003C40F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17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</w:tr>
      <w:tr w:rsidR="00390D55" w:rsidRPr="005C2D3F" w14:paraId="3AE1A84D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FFFFFF" w:themeFill="background1"/>
            <w:vAlign w:val="bottom"/>
          </w:tcPr>
          <w:p w14:paraId="5666FA79" w14:textId="37069119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A3D9C9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6C816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96EC8C" w14:textId="7777777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FDC119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8E5E13A" w14:textId="60AED7DF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24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FE65BB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9193D9" w14:textId="44C4A9F0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24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703</w:t>
            </w:r>
          </w:p>
        </w:tc>
      </w:tr>
      <w:tr w:rsidR="00390D55" w:rsidRPr="005C2D3F" w14:paraId="19A19F75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FFFFFF" w:themeFill="background1"/>
            <w:vAlign w:val="bottom"/>
          </w:tcPr>
          <w:p w14:paraId="7E025BD9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8A97C8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DA88D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67FB59" w14:textId="7777777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23BCE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A5D29B3" w14:textId="3FE20942" w:rsidR="00390D55" w:rsidRPr="005C2D3F" w:rsidRDefault="00390D55" w:rsidP="00390D55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300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158607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C397C0" w14:textId="13ABF151" w:rsidR="00390D55" w:rsidRPr="005C2D3F" w:rsidRDefault="00390D55" w:rsidP="00390D5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300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390D55" w:rsidRPr="005C2D3F" w14:paraId="6DBA3067" w14:textId="77777777" w:rsidTr="00092727">
        <w:tblPrEx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3544" w:type="dxa"/>
            <w:shd w:val="clear" w:color="auto" w:fill="FFFFFF" w:themeFill="background1"/>
            <w:vAlign w:val="bottom"/>
          </w:tcPr>
          <w:p w14:paraId="686F04F9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1EAA83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802633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465EBA" w14:textId="7777777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CC424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ED3FE4" w14:textId="0D4EE83E" w:rsidR="00390D55" w:rsidRPr="005C2D3F" w:rsidRDefault="00390D55" w:rsidP="00390D55">
            <w:pPr>
              <w:pStyle w:val="acctfourfigures"/>
              <w:tabs>
                <w:tab w:val="clear" w:pos="765"/>
                <w:tab w:val="decimal" w:pos="957"/>
              </w:tabs>
              <w:spacing w:line="240" w:lineRule="atLeas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8</w:t>
            </w:r>
            <w:r w:rsidRPr="00BF2334">
              <w:rPr>
                <w:rFonts w:asciiTheme="majorBidi" w:hAnsi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314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8EB1F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120ADD9" w14:textId="02283D9B" w:rsidR="00390D55" w:rsidRPr="005C2D3F" w:rsidRDefault="00390D55" w:rsidP="00390D55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3C303F">
              <w:rPr>
                <w:rFonts w:asciiTheme="majorBidi" w:hAnsiTheme="majorBidi" w:cs="Angsana New"/>
                <w:sz w:val="26"/>
                <w:szCs w:val="26"/>
                <w:lang w:bidi="th-TH"/>
              </w:rPr>
              <w:t>8</w:t>
            </w:r>
            <w:r w:rsidRPr="00BF2334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0D55" w:rsidRPr="005C2D3F" w14:paraId="53D9DA75" w14:textId="77777777" w:rsidTr="001C43D5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ADFCB2B" w14:textId="001BA9EE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EBE4" w14:textId="77777777" w:rsidR="00390D55" w:rsidRPr="00266EF7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6E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574F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91E21" w14:textId="37939CD9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CD2D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D147B" w14:textId="021A0F6A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</w:t>
            </w: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A7AA6B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AEC0" w14:textId="2DF7CA9D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102</w:t>
            </w: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697</w:t>
            </w:r>
          </w:p>
        </w:tc>
      </w:tr>
      <w:tr w:rsidR="00390D55" w:rsidRPr="005C2D3F" w14:paraId="0ED93250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79EAB1E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D179E53" w14:textId="359C28DA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1BCBB" w14:textId="77777777" w:rsidR="00390D55" w:rsidRPr="005C2D3F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521EF7" w14:textId="78802C9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2B7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5B5E08" w14:textId="1737CCC3" w:rsidR="00390D55" w:rsidRPr="003C40F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3,918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3333CA" w14:textId="77777777" w:rsidR="00390D55" w:rsidRPr="003C40F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056D940" w14:textId="073947C1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3,918</w:t>
            </w:r>
          </w:p>
        </w:tc>
      </w:tr>
      <w:tr w:rsidR="00390D55" w:rsidRPr="005C2D3F" w14:paraId="08FA9276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5C8AB10" w14:textId="11F94E04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575643" w14:textId="42D7F37C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950CD4" w14:textId="77777777" w:rsidR="00390D55" w:rsidRPr="005C2D3F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19D53E" w14:textId="683B84C7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67628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6BF8CB5" w14:textId="462DC66F" w:rsidR="00390D55" w:rsidRPr="003C40F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62,845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5F417" w14:textId="77777777" w:rsidR="00390D55" w:rsidRPr="003C40F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6F1E569" w14:textId="3B8265CB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62,845</w:t>
            </w:r>
          </w:p>
        </w:tc>
      </w:tr>
      <w:tr w:rsidR="00390D55" w:rsidRPr="005C2D3F" w14:paraId="410CC765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492AF9D" w14:textId="77777777" w:rsidR="00390D55" w:rsidRPr="00EC46A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67EF61" w14:textId="71A4B00A" w:rsidR="00390D55" w:rsidRPr="005C2D3F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5731CF" w14:textId="77777777" w:rsidR="00390D55" w:rsidRPr="005C2D3F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1E964E" w14:textId="4E61C419" w:rsidR="00390D55" w:rsidRPr="005C2D3F" w:rsidRDefault="00390D55" w:rsidP="00390D55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932CF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09F0E70" w14:textId="4C51A9AA" w:rsidR="00390D55" w:rsidRPr="00BF2334" w:rsidRDefault="00390D55" w:rsidP="00390D55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13,384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98CFE" w14:textId="77777777" w:rsidR="00390D55" w:rsidRPr="003C40F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0A2CFDA" w14:textId="1487FCCF" w:rsidR="00390D55" w:rsidRPr="005C2D3F" w:rsidRDefault="00390D55" w:rsidP="00390D55">
            <w:pPr>
              <w:pStyle w:val="accttwolines"/>
              <w:tabs>
                <w:tab w:val="decimal" w:pos="964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(</w:t>
            </w:r>
            <w:r w:rsidRPr="00390D55">
              <w:rPr>
                <w:rFonts w:asciiTheme="majorBidi" w:hAnsiTheme="majorBidi" w:cs="Angsana New"/>
                <w:sz w:val="26"/>
                <w:szCs w:val="26"/>
                <w:lang w:bidi="th-TH"/>
              </w:rPr>
              <w:t>13,384</w:t>
            </w: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)</w:t>
            </w:r>
          </w:p>
        </w:tc>
      </w:tr>
      <w:tr w:rsidR="00390D55" w:rsidRPr="005C2D3F" w14:paraId="173D3627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60197CA" w14:textId="58231385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E5B0" w14:textId="3458AFA2" w:rsidR="00390D55" w:rsidRPr="00390D55" w:rsidRDefault="00390D55" w:rsidP="00390D5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091D1" w14:textId="77777777" w:rsidR="00390D55" w:rsidRPr="00390D55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C297" w14:textId="5B18ED16" w:rsidR="00390D55" w:rsidRPr="00390D55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CF29" w14:textId="77777777" w:rsidR="00390D55" w:rsidRPr="00390D55" w:rsidRDefault="00390D55" w:rsidP="00390D55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F0321" w14:textId="440666FE" w:rsidR="00390D55" w:rsidRPr="00390D55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127,524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7DB68" w14:textId="77777777" w:rsidR="00390D55" w:rsidRPr="00390D55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91D7E" w14:textId="3F03891A" w:rsidR="00390D55" w:rsidRPr="00390D55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156,076</w:t>
            </w:r>
          </w:p>
        </w:tc>
      </w:tr>
      <w:tr w:rsidR="00390D55" w:rsidRPr="005C2D3F" w14:paraId="04F6287E" w14:textId="77777777" w:rsidTr="00092727">
        <w:tblPrEx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3544" w:type="dxa"/>
            <w:shd w:val="clear" w:color="auto" w:fill="auto"/>
            <w:vAlign w:val="bottom"/>
          </w:tcPr>
          <w:p w14:paraId="225345AB" w14:textId="77777777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A4803E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8C389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AD21FBB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183548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DC0D7A9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E3355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3A3FB8D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0D55" w:rsidRPr="005C2D3F" w14:paraId="2E855299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27C1C33" w14:textId="77777777" w:rsidR="00390D55" w:rsidRPr="00C1436B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436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E52B3BC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5F9A7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076B02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128C7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A660A4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D64148" w14:textId="77777777" w:rsidR="00390D55" w:rsidRPr="005C2D3F" w:rsidRDefault="00390D55" w:rsidP="00390D5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93287E" w14:textId="77777777" w:rsidR="00390D55" w:rsidRPr="005C2D3F" w:rsidRDefault="00390D55" w:rsidP="00390D5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0D55" w:rsidRPr="005C2D3F" w14:paraId="1B8C4F6C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BBE95D7" w14:textId="1C9ABC68" w:rsidR="00390D55" w:rsidRPr="005C2D3F" w:rsidRDefault="00390D55" w:rsidP="00390D5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74646" w14:textId="1675552D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194</w:t>
            </w:r>
            <w:r w:rsidRPr="001733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FDE39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CEEAC" w14:textId="77777777" w:rsidR="00390D55" w:rsidRPr="005C2D3F" w:rsidRDefault="00390D55" w:rsidP="00630C5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FD1EA4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D5178" w14:textId="0D537586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</w:t>
            </w:r>
            <w:r w:rsidRPr="001733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7B44E7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F49BB" w14:textId="1BFEE86D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187</w:t>
            </w:r>
          </w:p>
        </w:tc>
      </w:tr>
      <w:tr w:rsidR="00390D55" w:rsidRPr="005C2D3F" w14:paraId="10D07604" w14:textId="77777777" w:rsidTr="00092727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0CF9675" w14:textId="42AF39D5" w:rsidR="00390D55" w:rsidRPr="005C2D3F" w:rsidRDefault="00390D55" w:rsidP="00390D5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BF77E" w14:textId="736370FB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619</w:t>
            </w:r>
            <w:r w:rsidRPr="001733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299AE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E7A2F" w14:textId="77777777" w:rsidR="00390D55" w:rsidRPr="005C2D3F" w:rsidRDefault="00390D55" w:rsidP="00630C5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2BFA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DD391" w14:textId="0C9F8690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</w:t>
            </w:r>
            <w:r w:rsidRPr="001733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A088F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C76092" w14:textId="37EC65D2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641</w:t>
            </w:r>
            <w:r w:rsidRPr="00BF2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820</w:t>
            </w:r>
          </w:p>
        </w:tc>
      </w:tr>
      <w:tr w:rsidR="00390D55" w:rsidRPr="00702632" w14:paraId="1DC737F3" w14:textId="77777777" w:rsidTr="0009272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284C3B0A" w14:textId="0C386E81" w:rsidR="00390D55" w:rsidRPr="005C2D3F" w:rsidRDefault="00390D55" w:rsidP="00390D55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1C255" w14:textId="7FADF6A0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724,98</w:t>
            </w:r>
            <w:r w:rsidR="00771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8E63D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55DD7" w14:textId="21978838" w:rsidR="00390D55" w:rsidRPr="005C2D3F" w:rsidRDefault="00390D55" w:rsidP="00630C55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DFD56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CBA04" w14:textId="6E2537CB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</w:t>
            </w:r>
            <w:r w:rsidR="007715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48E2E6" w14:textId="77777777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57B48" w14:textId="0B334644" w:rsidR="00390D55" w:rsidRPr="005C2D3F" w:rsidRDefault="00390D55" w:rsidP="00390D55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738,962</w:t>
            </w:r>
          </w:p>
        </w:tc>
      </w:tr>
    </w:tbl>
    <w:p w14:paraId="1103F5AD" w14:textId="77777777" w:rsidR="00092727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63051002" w14:textId="77777777" w:rsidR="006153E7" w:rsidRDefault="006153E7" w:rsidP="0009272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5443FE35" w14:textId="77777777" w:rsidR="006153E7" w:rsidRPr="005C2D3F" w:rsidRDefault="006153E7" w:rsidP="00092727">
      <w:pPr>
        <w:spacing w:line="240" w:lineRule="auto"/>
        <w:ind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1417"/>
        <w:gridCol w:w="236"/>
        <w:gridCol w:w="1465"/>
        <w:gridCol w:w="236"/>
        <w:gridCol w:w="1323"/>
      </w:tblGrid>
      <w:tr w:rsidR="00092727" w:rsidRPr="005C2D3F" w14:paraId="4B4BD415" w14:textId="77777777" w:rsidTr="00092727">
        <w:trPr>
          <w:tblHeader/>
        </w:trPr>
        <w:tc>
          <w:tcPr>
            <w:tcW w:w="4395" w:type="dxa"/>
            <w:shd w:val="clear" w:color="auto" w:fill="auto"/>
          </w:tcPr>
          <w:p w14:paraId="5FF4B5DA" w14:textId="77777777" w:rsidR="00092727" w:rsidRPr="005C2D3F" w:rsidRDefault="00092727" w:rsidP="0009272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49F15B63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727" w:rsidRPr="005C2D3F" w14:paraId="1171FC36" w14:textId="77777777" w:rsidTr="00092727">
        <w:trPr>
          <w:tblHeader/>
        </w:trPr>
        <w:tc>
          <w:tcPr>
            <w:tcW w:w="4395" w:type="dxa"/>
            <w:shd w:val="clear" w:color="auto" w:fill="auto"/>
          </w:tcPr>
          <w:p w14:paraId="371411C8" w14:textId="77777777" w:rsidR="00092727" w:rsidRPr="005C2D3F" w:rsidRDefault="00092727" w:rsidP="0009272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7FAEB91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102BDF36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E1EE3AB" w14:textId="77777777" w:rsidR="00092727" w:rsidRPr="005C2D3F" w:rsidRDefault="00092727" w:rsidP="00092727">
            <w:pPr>
              <w:pStyle w:val="a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11B2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54B366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727" w:rsidRPr="005C2D3F" w14:paraId="79CB803E" w14:textId="77777777" w:rsidTr="00092727">
        <w:trPr>
          <w:tblHeader/>
        </w:trPr>
        <w:tc>
          <w:tcPr>
            <w:tcW w:w="4395" w:type="dxa"/>
            <w:shd w:val="clear" w:color="auto" w:fill="auto"/>
          </w:tcPr>
          <w:p w14:paraId="5CE56D58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4677" w:type="dxa"/>
            <w:gridSpan w:val="5"/>
            <w:shd w:val="clear" w:color="auto" w:fill="auto"/>
          </w:tcPr>
          <w:p w14:paraId="68A0BEFB" w14:textId="77777777" w:rsidR="00092727" w:rsidRPr="005C2D3F" w:rsidRDefault="00092727" w:rsidP="000927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5C2D3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92727" w:rsidRPr="005C2D3F" w14:paraId="003E9781" w14:textId="77777777" w:rsidTr="00092727">
        <w:tc>
          <w:tcPr>
            <w:tcW w:w="4395" w:type="dxa"/>
            <w:shd w:val="clear" w:color="auto" w:fill="auto"/>
          </w:tcPr>
          <w:p w14:paraId="0F03BB4B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1D34EDF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99B54F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shd w:val="clear" w:color="auto" w:fill="auto"/>
          </w:tcPr>
          <w:p w14:paraId="2DCD615B" w14:textId="77777777" w:rsidR="00092727" w:rsidRPr="005C2D3F" w:rsidRDefault="00092727" w:rsidP="00092727">
            <w:pPr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B1CA8BD" w14:textId="77777777" w:rsidR="00092727" w:rsidRPr="005C2D3F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55823BD7" w14:textId="77777777" w:rsidR="00092727" w:rsidRPr="005C2D3F" w:rsidRDefault="00092727" w:rsidP="00092727">
            <w:pPr>
              <w:pStyle w:val="3"/>
              <w:tabs>
                <w:tab w:val="clear" w:pos="360"/>
                <w:tab w:val="clear" w:pos="720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92727" w:rsidRPr="005C2D3F" w14:paraId="1DEB47F6" w14:textId="77777777" w:rsidTr="00C00E12">
        <w:tc>
          <w:tcPr>
            <w:tcW w:w="4395" w:type="dxa"/>
            <w:shd w:val="clear" w:color="auto" w:fill="auto"/>
          </w:tcPr>
          <w:p w14:paraId="7C46CEA8" w14:textId="0951AE3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4372F5F9" w14:textId="579B0522" w:rsidR="00092727" w:rsidRPr="00844343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345</w:t>
            </w:r>
            <w:r w:rsidR="00092727" w:rsidRPr="008443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873</w:t>
            </w:r>
          </w:p>
        </w:tc>
        <w:tc>
          <w:tcPr>
            <w:tcW w:w="236" w:type="dxa"/>
          </w:tcPr>
          <w:p w14:paraId="2C532BBF" w14:textId="77777777" w:rsidR="00092727" w:rsidRPr="00844343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0DC21382" w14:textId="1C63A750" w:rsidR="00092727" w:rsidRPr="00844343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</w:t>
            </w:r>
            <w:r w:rsidR="00092727" w:rsidRPr="008443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697322E3" w14:textId="77777777" w:rsidR="00092727" w:rsidRPr="00844343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010E554E" w14:textId="1284213B" w:rsidR="00092727" w:rsidRPr="00844343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363</w:t>
            </w:r>
            <w:r w:rsidR="00092727" w:rsidRPr="008443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691</w:t>
            </w:r>
          </w:p>
        </w:tc>
      </w:tr>
      <w:tr w:rsidR="008037E0" w:rsidRPr="005C2D3F" w14:paraId="5DACEB0F" w14:textId="77777777" w:rsidTr="00C00E12">
        <w:tc>
          <w:tcPr>
            <w:tcW w:w="4395" w:type="dxa"/>
            <w:shd w:val="clear" w:color="auto" w:fill="auto"/>
            <w:vAlign w:val="bottom"/>
          </w:tcPr>
          <w:p w14:paraId="66346BCD" w14:textId="096B94EB" w:rsidR="008037E0" w:rsidRPr="005C2D3F" w:rsidRDefault="008037E0" w:rsidP="008037E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417" w:type="dxa"/>
            <w:shd w:val="clear" w:color="auto" w:fill="auto"/>
          </w:tcPr>
          <w:p w14:paraId="04188F1A" w14:textId="03D8C7E5" w:rsidR="008037E0" w:rsidRPr="005C2D3F" w:rsidRDefault="003C303F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475</w:t>
            </w:r>
            <w:r w:rsidR="008037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636</w:t>
            </w:r>
          </w:p>
        </w:tc>
        <w:tc>
          <w:tcPr>
            <w:tcW w:w="236" w:type="dxa"/>
            <w:shd w:val="clear" w:color="auto" w:fill="auto"/>
          </w:tcPr>
          <w:p w14:paraId="3D36785E" w14:textId="77777777" w:rsidR="008037E0" w:rsidRPr="005C2D3F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6DB47028" w14:textId="5D0C3F9D" w:rsidR="008037E0" w:rsidRPr="005C2D3F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619</w:t>
            </w:r>
          </w:p>
        </w:tc>
        <w:tc>
          <w:tcPr>
            <w:tcW w:w="236" w:type="dxa"/>
            <w:shd w:val="clear" w:color="auto" w:fill="auto"/>
          </w:tcPr>
          <w:p w14:paraId="3E3FAFB5" w14:textId="77777777" w:rsidR="008037E0" w:rsidRPr="005C2D3F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2C44924A" w14:textId="77D6F945" w:rsidR="008037E0" w:rsidRPr="005C2D3F" w:rsidRDefault="003C303F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491</w:t>
            </w:r>
            <w:r w:rsidR="008037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255</w:t>
            </w:r>
          </w:p>
        </w:tc>
      </w:tr>
      <w:tr w:rsidR="008037E0" w:rsidRPr="005C2D3F" w14:paraId="4F8D8699" w14:textId="77777777" w:rsidTr="00C00E12">
        <w:tc>
          <w:tcPr>
            <w:tcW w:w="4395" w:type="dxa"/>
            <w:shd w:val="clear" w:color="auto" w:fill="auto"/>
            <w:vAlign w:val="bottom"/>
          </w:tcPr>
          <w:p w14:paraId="5B2A47C5" w14:textId="58206762" w:rsidR="008037E0" w:rsidRPr="005C2D3F" w:rsidRDefault="008037E0" w:rsidP="008037E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1049E1" w14:textId="12D3E509" w:rsidR="008037E0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EEF324" w14:textId="77777777" w:rsidR="008037E0" w:rsidRPr="005C2D3F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8F25A9C" w14:textId="5421F232" w:rsidR="008037E0" w:rsidRDefault="008037E0" w:rsidP="008037E0">
            <w:pPr>
              <w:pStyle w:val="accttwolines"/>
              <w:tabs>
                <w:tab w:val="decimal" w:pos="1065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48AF273" w14:textId="77777777" w:rsidR="008037E0" w:rsidRPr="005C2D3F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5183FCFE" w14:textId="775CBE5D" w:rsidR="008037E0" w:rsidRDefault="008037E0" w:rsidP="008037E0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092727" w:rsidRPr="005C2D3F" w14:paraId="7CC07C6E" w14:textId="77777777" w:rsidTr="00C00E12">
        <w:tc>
          <w:tcPr>
            <w:tcW w:w="4395" w:type="dxa"/>
            <w:shd w:val="clear" w:color="auto" w:fill="auto"/>
          </w:tcPr>
          <w:p w14:paraId="4DC297E8" w14:textId="2719A65F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4A89FB" w14:textId="425BE37C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818</w:t>
            </w:r>
            <w:r w:rsidR="000927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634</w:t>
            </w:r>
          </w:p>
        </w:tc>
        <w:tc>
          <w:tcPr>
            <w:tcW w:w="236" w:type="dxa"/>
          </w:tcPr>
          <w:p w14:paraId="6F9C2ED5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5BD9A9D" w14:textId="627C0009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</w:t>
            </w:r>
            <w:r w:rsidR="000927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65E14EFA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0F9FB3C6" w14:textId="6B45C2AE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850</w:t>
            </w:r>
            <w:r w:rsidR="000927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771</w:t>
            </w:r>
          </w:p>
        </w:tc>
      </w:tr>
      <w:tr w:rsidR="00092727" w:rsidRPr="005C2D3F" w14:paraId="06599C67" w14:textId="77777777" w:rsidTr="00092727">
        <w:tc>
          <w:tcPr>
            <w:tcW w:w="4395" w:type="dxa"/>
            <w:shd w:val="clear" w:color="auto" w:fill="auto"/>
            <w:vAlign w:val="bottom"/>
          </w:tcPr>
          <w:p w14:paraId="2EB1174D" w14:textId="77777777" w:rsidR="00092727" w:rsidRPr="00EC46AF" w:rsidRDefault="00092727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shd w:val="clear" w:color="auto" w:fill="auto"/>
          </w:tcPr>
          <w:p w14:paraId="5AD7A962" w14:textId="5DC82CD7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134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(8,166)</w:t>
            </w:r>
          </w:p>
        </w:tc>
        <w:tc>
          <w:tcPr>
            <w:tcW w:w="236" w:type="dxa"/>
            <w:shd w:val="clear" w:color="auto" w:fill="auto"/>
          </w:tcPr>
          <w:p w14:paraId="1E89E839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2B9EA175" w14:textId="309C3405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134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(3,243)</w:t>
            </w:r>
          </w:p>
        </w:tc>
        <w:tc>
          <w:tcPr>
            <w:tcW w:w="236" w:type="dxa"/>
            <w:shd w:val="clear" w:color="auto" w:fill="auto"/>
          </w:tcPr>
          <w:p w14:paraId="7FA4DBAB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728C2AFA" w14:textId="27B6A860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sz w:val="26"/>
                <w:szCs w:val="26"/>
              </w:rPr>
              <w:t>(11,409)</w:t>
            </w:r>
          </w:p>
        </w:tc>
      </w:tr>
      <w:tr w:rsidR="00092727" w:rsidRPr="005C2D3F" w14:paraId="0215EC6E" w14:textId="77777777" w:rsidTr="00092727">
        <w:tc>
          <w:tcPr>
            <w:tcW w:w="4395" w:type="dxa"/>
            <w:shd w:val="clear" w:color="auto" w:fill="auto"/>
          </w:tcPr>
          <w:p w14:paraId="36D1DE54" w14:textId="00DF872C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B1E39" w14:textId="34056259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810,468</w:t>
            </w:r>
          </w:p>
        </w:tc>
        <w:tc>
          <w:tcPr>
            <w:tcW w:w="236" w:type="dxa"/>
          </w:tcPr>
          <w:p w14:paraId="58D34526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0B7D8" w14:textId="70BD92CD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28,894</w:t>
            </w:r>
          </w:p>
        </w:tc>
        <w:tc>
          <w:tcPr>
            <w:tcW w:w="236" w:type="dxa"/>
            <w:shd w:val="clear" w:color="auto" w:fill="auto"/>
          </w:tcPr>
          <w:p w14:paraId="6869A8AA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881BC" w14:textId="00D27DD8" w:rsidR="00092727" w:rsidRPr="005C2D3F" w:rsidRDefault="00EA1344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839,362</w:t>
            </w:r>
          </w:p>
        </w:tc>
      </w:tr>
      <w:tr w:rsidR="00092727" w:rsidRPr="005C2D3F" w14:paraId="1E5A78F5" w14:textId="77777777" w:rsidTr="00092727">
        <w:tc>
          <w:tcPr>
            <w:tcW w:w="4395" w:type="dxa"/>
            <w:shd w:val="clear" w:color="auto" w:fill="auto"/>
          </w:tcPr>
          <w:p w14:paraId="1E1BF75A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1ED04CD" w14:textId="77777777" w:rsidR="00092727" w:rsidRPr="005C2D3F" w:rsidRDefault="00092727" w:rsidP="00092727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DF36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19D09D54" w14:textId="77777777" w:rsidR="00092727" w:rsidRPr="005C2D3F" w:rsidRDefault="00092727" w:rsidP="00092727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305563" w14:textId="77777777" w:rsidR="00092727" w:rsidRPr="005C2D3F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2048A7CF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7B46FDA5" w14:textId="77777777" w:rsidTr="00092727">
        <w:tc>
          <w:tcPr>
            <w:tcW w:w="4395" w:type="dxa"/>
            <w:shd w:val="clear" w:color="auto" w:fill="auto"/>
          </w:tcPr>
          <w:p w14:paraId="0FDF10CB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B9401A7" w14:textId="77777777" w:rsidR="00092727" w:rsidRPr="005C2D3F" w:rsidRDefault="00092727" w:rsidP="00092727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104F9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24C936BC" w14:textId="77777777" w:rsidR="00092727" w:rsidRPr="005C2D3F" w:rsidRDefault="00092727" w:rsidP="00092727">
            <w:pPr>
              <w:tabs>
                <w:tab w:val="decimal" w:pos="1062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4581AB" w14:textId="77777777" w:rsidR="00092727" w:rsidRPr="005C2D3F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438C5FE0" w14:textId="77777777" w:rsidR="00092727" w:rsidRPr="005C2D3F" w:rsidRDefault="00092727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3202AE72" w14:textId="77777777" w:rsidTr="00092727">
        <w:tc>
          <w:tcPr>
            <w:tcW w:w="4395" w:type="dxa"/>
            <w:shd w:val="clear" w:color="auto" w:fill="auto"/>
          </w:tcPr>
          <w:p w14:paraId="6D7DAB02" w14:textId="3B9473E1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มกราคม </w:t>
            </w:r>
            <w:r w:rsidR="003C303F" w:rsidRPr="003C30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0916668A" w14:textId="77777777" w:rsidR="00092727" w:rsidRPr="00844343" w:rsidRDefault="00092727" w:rsidP="00092727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8443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686485" w14:textId="77777777" w:rsidR="00092727" w:rsidRPr="00844343" w:rsidRDefault="00092727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2EE5187C" w14:textId="7A547043" w:rsidR="00092727" w:rsidRPr="00844343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092727" w:rsidRPr="008443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719</w:t>
            </w:r>
          </w:p>
        </w:tc>
        <w:tc>
          <w:tcPr>
            <w:tcW w:w="236" w:type="dxa"/>
            <w:shd w:val="clear" w:color="auto" w:fill="auto"/>
          </w:tcPr>
          <w:p w14:paraId="25E9228B" w14:textId="77777777" w:rsidR="00092727" w:rsidRPr="00844343" w:rsidRDefault="00092727" w:rsidP="00092727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7BDEEBA2" w14:textId="527C46DC" w:rsidR="00092727" w:rsidRPr="00844343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092727" w:rsidRPr="008443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719</w:t>
            </w:r>
          </w:p>
        </w:tc>
      </w:tr>
      <w:tr w:rsidR="00092727" w:rsidRPr="005C2D3F" w14:paraId="5FA2D64C" w14:textId="77777777" w:rsidTr="00092727">
        <w:tc>
          <w:tcPr>
            <w:tcW w:w="4395" w:type="dxa"/>
            <w:shd w:val="clear" w:color="auto" w:fill="auto"/>
          </w:tcPr>
          <w:p w14:paraId="2BEB2A5A" w14:textId="77777777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</w:tcPr>
          <w:p w14:paraId="77C4777D" w14:textId="77777777" w:rsidR="00092727" w:rsidRPr="005C2D3F" w:rsidRDefault="00092727" w:rsidP="00092727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28EA79" w14:textId="77777777" w:rsidR="00092727" w:rsidRPr="005C2D3F" w:rsidRDefault="00092727" w:rsidP="00092727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7B80BBD" w14:textId="04389779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392</w:t>
            </w:r>
          </w:p>
        </w:tc>
        <w:tc>
          <w:tcPr>
            <w:tcW w:w="236" w:type="dxa"/>
            <w:shd w:val="clear" w:color="auto" w:fill="auto"/>
          </w:tcPr>
          <w:p w14:paraId="3AA6F4BA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32075DB6" w14:textId="4B56B2CC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392</w:t>
            </w:r>
          </w:p>
        </w:tc>
      </w:tr>
      <w:tr w:rsidR="00092727" w:rsidRPr="005C2D3F" w14:paraId="2D71B2A7" w14:textId="77777777" w:rsidTr="006227F1">
        <w:tc>
          <w:tcPr>
            <w:tcW w:w="4395" w:type="dxa"/>
            <w:shd w:val="clear" w:color="auto" w:fill="auto"/>
            <w:vAlign w:val="bottom"/>
          </w:tcPr>
          <w:p w14:paraId="050410E2" w14:textId="7F3CA6C0" w:rsidR="00092727" w:rsidRPr="005C2D3F" w:rsidRDefault="00092727" w:rsidP="0009272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โอนจากที่ดิน อาคารและอุปกรณ์</w:t>
            </w:r>
          </w:p>
        </w:tc>
        <w:tc>
          <w:tcPr>
            <w:tcW w:w="1417" w:type="dxa"/>
            <w:shd w:val="clear" w:color="auto" w:fill="auto"/>
          </w:tcPr>
          <w:p w14:paraId="08085777" w14:textId="77777777" w:rsidR="00092727" w:rsidRPr="005C2D3F" w:rsidRDefault="00092727" w:rsidP="00092727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2DE6" w14:textId="77777777" w:rsidR="00092727" w:rsidRPr="005C2D3F" w:rsidRDefault="00092727" w:rsidP="00092727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5EBD96D6" w14:textId="250201E3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  <w:r w:rsidR="000927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024</w:t>
            </w:r>
          </w:p>
        </w:tc>
        <w:tc>
          <w:tcPr>
            <w:tcW w:w="236" w:type="dxa"/>
            <w:shd w:val="clear" w:color="auto" w:fill="auto"/>
          </w:tcPr>
          <w:p w14:paraId="2A50781E" w14:textId="77777777" w:rsidR="00092727" w:rsidRPr="005C2D3F" w:rsidRDefault="00092727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6C1CF1B6" w14:textId="33C86608" w:rsidR="00092727" w:rsidRPr="005C2D3F" w:rsidRDefault="003C303F" w:rsidP="00092727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  <w:r w:rsidR="000927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024</w:t>
            </w:r>
          </w:p>
        </w:tc>
      </w:tr>
      <w:tr w:rsidR="006227F1" w:rsidRPr="005C2D3F" w14:paraId="077C87B8" w14:textId="77777777" w:rsidTr="006227F1">
        <w:tc>
          <w:tcPr>
            <w:tcW w:w="4395" w:type="dxa"/>
            <w:shd w:val="clear" w:color="auto" w:fill="auto"/>
            <w:vAlign w:val="bottom"/>
          </w:tcPr>
          <w:p w14:paraId="7DDF7AEB" w14:textId="77777777" w:rsidR="006227F1" w:rsidRPr="005C2D3F" w:rsidRDefault="006227F1" w:rsidP="006227F1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7B89CD" w14:textId="77777777" w:rsidR="006227F1" w:rsidRPr="005C2D3F" w:rsidRDefault="006227F1" w:rsidP="006227F1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623DD5" w14:textId="77777777" w:rsidR="006227F1" w:rsidRPr="005C2D3F" w:rsidRDefault="006227F1" w:rsidP="006227F1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2EB15B6" w14:textId="6E38A0E8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AC9367" w14:textId="77777777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A9F974E" w14:textId="4907F350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227F1" w:rsidRPr="005C2D3F" w14:paraId="546412DA" w14:textId="77777777" w:rsidTr="006227F1">
        <w:tc>
          <w:tcPr>
            <w:tcW w:w="4395" w:type="dxa"/>
            <w:shd w:val="clear" w:color="auto" w:fill="auto"/>
          </w:tcPr>
          <w:p w14:paraId="4F6F6566" w14:textId="09916ADE" w:rsidR="006227F1" w:rsidRPr="005C2D3F" w:rsidRDefault="006227F1" w:rsidP="006227F1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และ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91E5CC" w14:textId="77777777" w:rsidR="006227F1" w:rsidRPr="005C2D3F" w:rsidRDefault="006227F1" w:rsidP="006227F1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9CAF5" w14:textId="77777777" w:rsidR="006227F1" w:rsidRPr="005C2D3F" w:rsidRDefault="006227F1" w:rsidP="006227F1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2D5BD89F" w14:textId="3C5F55D8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835</w:t>
            </w:r>
          </w:p>
        </w:tc>
        <w:tc>
          <w:tcPr>
            <w:tcW w:w="236" w:type="dxa"/>
            <w:shd w:val="clear" w:color="auto" w:fill="auto"/>
          </w:tcPr>
          <w:p w14:paraId="37920768" w14:textId="77777777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7832EABB" w14:textId="6584B0F4" w:rsidR="006227F1" w:rsidRPr="005C2D3F" w:rsidRDefault="006227F1" w:rsidP="006227F1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835</w:t>
            </w:r>
          </w:p>
        </w:tc>
      </w:tr>
      <w:tr w:rsidR="00EA1344" w:rsidRPr="005C2D3F" w14:paraId="3512BD97" w14:textId="77777777" w:rsidTr="00092727">
        <w:tc>
          <w:tcPr>
            <w:tcW w:w="4395" w:type="dxa"/>
            <w:shd w:val="clear" w:color="auto" w:fill="auto"/>
          </w:tcPr>
          <w:p w14:paraId="1E34060C" w14:textId="77777777" w:rsidR="00EA1344" w:rsidRPr="005C2D3F" w:rsidRDefault="00EA1344" w:rsidP="00EA134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ค่าเสื่อมราคาสำหรับ</w:t>
            </w:r>
            <w:r w:rsidRPr="005C2D3F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14:paraId="4CD8AD76" w14:textId="4A4EC9D6" w:rsidR="00EA1344" w:rsidRPr="005C2D3F" w:rsidRDefault="00EA1344" w:rsidP="00EA134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835D10" w14:textId="77777777" w:rsidR="00EA1344" w:rsidRPr="005C2D3F" w:rsidRDefault="00EA1344" w:rsidP="00EA134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5D95F671" w14:textId="476611A0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236" w:type="dxa"/>
            <w:shd w:val="clear" w:color="auto" w:fill="auto"/>
          </w:tcPr>
          <w:p w14:paraId="5D1C3FC4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1FC71F91" w14:textId="3C20EE70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</w:tr>
      <w:tr w:rsidR="00EA1344" w:rsidRPr="005C2D3F" w14:paraId="34E7C79D" w14:textId="77777777" w:rsidTr="00092727">
        <w:tc>
          <w:tcPr>
            <w:tcW w:w="4395" w:type="dxa"/>
            <w:shd w:val="clear" w:color="auto" w:fill="auto"/>
            <w:vAlign w:val="bottom"/>
          </w:tcPr>
          <w:p w14:paraId="335D68AC" w14:textId="77777777" w:rsidR="00EA1344" w:rsidRPr="00EC46AF" w:rsidRDefault="00EA1344" w:rsidP="00EA134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C46A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7" w:type="dxa"/>
            <w:shd w:val="clear" w:color="auto" w:fill="auto"/>
          </w:tcPr>
          <w:p w14:paraId="21854AE1" w14:textId="1D6F4320" w:rsidR="00EA1344" w:rsidRPr="005C2D3F" w:rsidRDefault="00EA1344" w:rsidP="00EA134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965CA7" w14:textId="77777777" w:rsidR="00EA1344" w:rsidRPr="005C2D3F" w:rsidRDefault="00EA1344" w:rsidP="00EA134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506D2E03" w14:textId="31BF0456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(3,158)</w:t>
            </w:r>
          </w:p>
        </w:tc>
        <w:tc>
          <w:tcPr>
            <w:tcW w:w="236" w:type="dxa"/>
            <w:shd w:val="clear" w:color="auto" w:fill="auto"/>
          </w:tcPr>
          <w:p w14:paraId="078AFD8A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7A2D3F71" w14:textId="56680EB6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(3,158)</w:t>
            </w:r>
          </w:p>
        </w:tc>
      </w:tr>
      <w:tr w:rsidR="00EA1344" w:rsidRPr="005C2D3F" w14:paraId="0E4EEAC7" w14:textId="77777777" w:rsidTr="00092727">
        <w:tc>
          <w:tcPr>
            <w:tcW w:w="4395" w:type="dxa"/>
            <w:shd w:val="clear" w:color="auto" w:fill="auto"/>
          </w:tcPr>
          <w:p w14:paraId="3AE1ABBA" w14:textId="4230ED3A" w:rsidR="00EA1344" w:rsidRPr="005C2D3F" w:rsidRDefault="00EA1344" w:rsidP="00EA134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C24D" w14:textId="506ED820" w:rsidR="00EA1344" w:rsidRPr="005C2D3F" w:rsidRDefault="00EA1344" w:rsidP="00EA134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7C0BF7" w14:textId="77777777" w:rsidR="00EA1344" w:rsidRPr="005C2D3F" w:rsidRDefault="00EA1344" w:rsidP="00EA134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F6A4" w14:textId="48ABAD9C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23,264</w:t>
            </w:r>
          </w:p>
        </w:tc>
        <w:tc>
          <w:tcPr>
            <w:tcW w:w="236" w:type="dxa"/>
            <w:shd w:val="clear" w:color="auto" w:fill="auto"/>
          </w:tcPr>
          <w:p w14:paraId="5D79F1C7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D5768" w14:textId="710935A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23,264</w:t>
            </w:r>
          </w:p>
        </w:tc>
      </w:tr>
      <w:tr w:rsidR="00EA1344" w:rsidRPr="005C2D3F" w14:paraId="142D0922" w14:textId="77777777" w:rsidTr="00092727">
        <w:tc>
          <w:tcPr>
            <w:tcW w:w="4395" w:type="dxa"/>
            <w:shd w:val="clear" w:color="auto" w:fill="auto"/>
          </w:tcPr>
          <w:p w14:paraId="04919E67" w14:textId="77777777" w:rsidR="00EA1344" w:rsidRPr="005C2D3F" w:rsidRDefault="00EA1344" w:rsidP="00EA1344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767B2E" w14:textId="77777777" w:rsidR="00EA1344" w:rsidRPr="005C2D3F" w:rsidRDefault="00EA1344" w:rsidP="00EA134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08288" w14:textId="77777777" w:rsidR="00EA1344" w:rsidRPr="005C2D3F" w:rsidRDefault="00EA1344" w:rsidP="00EA1344">
            <w:pPr>
              <w:pStyle w:val="accttwolines"/>
              <w:tabs>
                <w:tab w:val="decimal" w:pos="79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267C67AF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DA27AF8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D544021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A1344" w:rsidRPr="005C2D3F" w14:paraId="38144091" w14:textId="77777777" w:rsidTr="00092727">
        <w:tc>
          <w:tcPr>
            <w:tcW w:w="4395" w:type="dxa"/>
            <w:shd w:val="clear" w:color="auto" w:fill="auto"/>
          </w:tcPr>
          <w:p w14:paraId="1EC41A58" w14:textId="77777777" w:rsidR="00EA1344" w:rsidRPr="005C2D3F" w:rsidRDefault="00EA1344" w:rsidP="00EA13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17" w:type="dxa"/>
            <w:shd w:val="clear" w:color="auto" w:fill="auto"/>
          </w:tcPr>
          <w:p w14:paraId="64337643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4CCF71" w14:textId="77777777" w:rsidR="00EA1344" w:rsidRPr="005C2D3F" w:rsidRDefault="00EA1344" w:rsidP="00EA134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5" w:type="dxa"/>
            <w:shd w:val="clear" w:color="auto" w:fill="auto"/>
          </w:tcPr>
          <w:p w14:paraId="0EBEF97F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762FA3" w14:textId="77777777" w:rsidR="00EA1344" w:rsidRPr="005C2D3F" w:rsidRDefault="00EA1344" w:rsidP="00EA134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shd w:val="clear" w:color="auto" w:fill="auto"/>
          </w:tcPr>
          <w:p w14:paraId="040E6A64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1344" w:rsidRPr="005C2D3F" w14:paraId="40D569AD" w14:textId="77777777" w:rsidTr="00092727">
        <w:tc>
          <w:tcPr>
            <w:tcW w:w="4395" w:type="dxa"/>
            <w:shd w:val="clear" w:color="auto" w:fill="auto"/>
          </w:tcPr>
          <w:p w14:paraId="7BFDC407" w14:textId="106EA179" w:rsidR="00EA1344" w:rsidRPr="005C2D3F" w:rsidRDefault="00EA1344" w:rsidP="00EA13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51563A13" w14:textId="50CF859C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345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873</w:t>
            </w:r>
          </w:p>
        </w:tc>
        <w:tc>
          <w:tcPr>
            <w:tcW w:w="236" w:type="dxa"/>
          </w:tcPr>
          <w:p w14:paraId="73FEDCB7" w14:textId="77777777" w:rsidR="00EA1344" w:rsidRPr="005C2D3F" w:rsidRDefault="00EA1344" w:rsidP="00EA1344">
            <w:pPr>
              <w:pStyle w:val="a"/>
              <w:tabs>
                <w:tab w:val="clear" w:pos="1080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</w:tcPr>
          <w:p w14:paraId="13665550" w14:textId="526E9252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099</w:t>
            </w:r>
          </w:p>
        </w:tc>
        <w:tc>
          <w:tcPr>
            <w:tcW w:w="236" w:type="dxa"/>
            <w:shd w:val="clear" w:color="auto" w:fill="auto"/>
          </w:tcPr>
          <w:p w14:paraId="57E3A937" w14:textId="77777777" w:rsidR="00EA1344" w:rsidRPr="005C2D3F" w:rsidRDefault="00EA1344" w:rsidP="00EA134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14:paraId="53DF83F0" w14:textId="7AF8BE48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351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972</w:t>
            </w:r>
          </w:p>
        </w:tc>
      </w:tr>
      <w:tr w:rsidR="00EA1344" w:rsidRPr="005C2D3F" w14:paraId="1C64BB4A" w14:textId="77777777" w:rsidTr="00092727">
        <w:tc>
          <w:tcPr>
            <w:tcW w:w="4395" w:type="dxa"/>
            <w:shd w:val="clear" w:color="auto" w:fill="auto"/>
          </w:tcPr>
          <w:p w14:paraId="5643E35E" w14:textId="48E11E0E" w:rsidR="00EA1344" w:rsidRPr="005C2D3F" w:rsidRDefault="00EA1344" w:rsidP="00EA13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767EF8" w14:textId="72137A80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634</w:t>
            </w:r>
          </w:p>
        </w:tc>
        <w:tc>
          <w:tcPr>
            <w:tcW w:w="236" w:type="dxa"/>
          </w:tcPr>
          <w:p w14:paraId="2DF1A033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99B8F88" w14:textId="7429748A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4FDE276D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9B6454" w14:textId="6CAA7E0C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936</w:t>
            </w:r>
          </w:p>
        </w:tc>
      </w:tr>
      <w:tr w:rsidR="00EA1344" w:rsidRPr="005C2D3F" w14:paraId="0CE68220" w14:textId="77777777" w:rsidTr="00092727">
        <w:tc>
          <w:tcPr>
            <w:tcW w:w="4395" w:type="dxa"/>
            <w:shd w:val="clear" w:color="auto" w:fill="auto"/>
          </w:tcPr>
          <w:p w14:paraId="5F71D861" w14:textId="31287954" w:rsidR="00EA1344" w:rsidRPr="005C2D3F" w:rsidRDefault="00EA1344" w:rsidP="00EA13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5C2D3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86DA8E" w14:textId="349E4D40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810,468</w:t>
            </w:r>
          </w:p>
        </w:tc>
        <w:tc>
          <w:tcPr>
            <w:tcW w:w="236" w:type="dxa"/>
          </w:tcPr>
          <w:p w14:paraId="297B40D8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736E57" w14:textId="784C8C13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5,630</w:t>
            </w:r>
          </w:p>
        </w:tc>
        <w:tc>
          <w:tcPr>
            <w:tcW w:w="236" w:type="dxa"/>
            <w:shd w:val="clear" w:color="auto" w:fill="auto"/>
          </w:tcPr>
          <w:p w14:paraId="7F5CF191" w14:textId="77777777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AC5285" w14:textId="3197284D" w:rsidR="00EA1344" w:rsidRPr="005C2D3F" w:rsidRDefault="00EA1344" w:rsidP="00EA1344">
            <w:pPr>
              <w:pStyle w:val="accttwolines"/>
              <w:tabs>
                <w:tab w:val="decimal" w:pos="1062"/>
              </w:tabs>
              <w:spacing w:after="0" w:line="240" w:lineRule="auto"/>
              <w:ind w:left="-108" w:right="-288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13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816,098</w:t>
            </w:r>
          </w:p>
        </w:tc>
      </w:tr>
    </w:tbl>
    <w:p w14:paraId="021AB5E2" w14:textId="77777777" w:rsidR="00092727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613055D0" w:rsidR="00092727" w:rsidRPr="005C2D3F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6E43F6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6E43F6">
        <w:rPr>
          <w:rFonts w:hint="cs"/>
          <w:sz w:val="30"/>
          <w:szCs w:val="30"/>
          <w:cs/>
        </w:rPr>
        <w:t>ที่ดิน</w:t>
      </w:r>
      <w:r w:rsidRPr="006E43F6">
        <w:rPr>
          <w:sz w:val="30"/>
          <w:szCs w:val="30"/>
          <w:cs/>
        </w:rPr>
        <w:t>และอาคารที่ให้เช่าแก่บริษัทอื่น</w:t>
      </w:r>
      <w:r w:rsidRPr="006E43F6">
        <w:rPr>
          <w:sz w:val="30"/>
          <w:szCs w:val="30"/>
        </w:rPr>
        <w:t xml:space="preserve"> </w:t>
      </w:r>
      <w:r w:rsidRPr="006E43F6">
        <w:rPr>
          <w:sz w:val="30"/>
          <w:szCs w:val="30"/>
          <w:cs/>
        </w:rPr>
        <w:t>สัญญาเช่ามีอายุ</w:t>
      </w:r>
      <w:r w:rsidRPr="006E43F6">
        <w:rPr>
          <w:rFonts w:hint="cs"/>
          <w:sz w:val="30"/>
          <w:szCs w:val="30"/>
          <w:cs/>
        </w:rPr>
        <w:t>ตั้งแต่</w:t>
      </w:r>
      <w:r w:rsidRPr="006E43F6">
        <w:rPr>
          <w:sz w:val="30"/>
          <w:szCs w:val="30"/>
          <w:cs/>
        </w:rPr>
        <w:t xml:space="preserve"> </w:t>
      </w:r>
      <w:r w:rsidR="003C303F" w:rsidRPr="00DF3A7C">
        <w:rPr>
          <w:sz w:val="30"/>
          <w:szCs w:val="30"/>
        </w:rPr>
        <w:t>3</w:t>
      </w:r>
      <w:r w:rsidRPr="00DF3A7C">
        <w:rPr>
          <w:sz w:val="30"/>
          <w:szCs w:val="30"/>
        </w:rPr>
        <w:t xml:space="preserve"> </w:t>
      </w:r>
      <w:r w:rsidRPr="00DF3A7C">
        <w:rPr>
          <w:rFonts w:hint="cs"/>
          <w:sz w:val="30"/>
          <w:szCs w:val="30"/>
          <w:cs/>
        </w:rPr>
        <w:t xml:space="preserve">ถึง </w:t>
      </w:r>
      <w:r w:rsidR="003C303F" w:rsidRPr="00DF3A7C">
        <w:rPr>
          <w:sz w:val="30"/>
          <w:szCs w:val="30"/>
        </w:rPr>
        <w:t>10</w:t>
      </w:r>
      <w:r w:rsidRPr="00DF3A7C">
        <w:rPr>
          <w:sz w:val="30"/>
          <w:szCs w:val="30"/>
        </w:rPr>
        <w:t xml:space="preserve"> </w:t>
      </w:r>
      <w:r w:rsidRPr="00DF3A7C">
        <w:rPr>
          <w:sz w:val="30"/>
          <w:szCs w:val="30"/>
          <w:cs/>
        </w:rPr>
        <w:t>ปี</w:t>
      </w:r>
      <w:r w:rsidR="00DF3A7C">
        <w:rPr>
          <w:sz w:val="30"/>
          <w:szCs w:val="30"/>
        </w:rPr>
        <w:t xml:space="preserve"> </w:t>
      </w:r>
      <w:r w:rsidRPr="006E43F6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5C2D3F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7BEBC763" w14:textId="4C2BB4C2" w:rsidR="00092727" w:rsidRDefault="00092727" w:rsidP="00092727">
      <w:pPr>
        <w:spacing w:line="240" w:lineRule="auto"/>
        <w:ind w:left="540" w:right="-25"/>
        <w:jc w:val="thaiDistribute"/>
        <w:rPr>
          <w:rFonts w:ascii="AngsanaNew" w:hAnsi="AngsanaNew" w:cs="AngsanaNew"/>
          <w:sz w:val="30"/>
          <w:szCs w:val="30"/>
        </w:rPr>
      </w:pPr>
      <w:r w:rsidRPr="00421FA4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421FA4">
        <w:rPr>
          <w:rFonts w:hint="cs"/>
          <w:sz w:val="30"/>
          <w:szCs w:val="30"/>
          <w:cs/>
        </w:rPr>
        <w:t xml:space="preserve"> ณ วันที่ </w:t>
      </w:r>
      <w:r w:rsidR="003C303F" w:rsidRPr="003C303F">
        <w:rPr>
          <w:sz w:val="30"/>
          <w:szCs w:val="30"/>
        </w:rPr>
        <w:t>31</w:t>
      </w:r>
      <w:r w:rsidRPr="00421FA4">
        <w:rPr>
          <w:rFonts w:hint="cs"/>
          <w:sz w:val="30"/>
          <w:szCs w:val="30"/>
          <w:cs/>
        </w:rPr>
        <w:t xml:space="preserve"> ธันวาคม </w:t>
      </w:r>
      <w:r w:rsidR="003C303F" w:rsidRPr="003C303F">
        <w:rPr>
          <w:sz w:val="30"/>
          <w:szCs w:val="30"/>
        </w:rPr>
        <w:t>2562</w:t>
      </w:r>
      <w:r w:rsidRPr="00421FA4">
        <w:rPr>
          <w:sz w:val="30"/>
          <w:szCs w:val="30"/>
        </w:rPr>
        <w:t xml:space="preserve"> </w:t>
      </w:r>
      <w:r w:rsidRPr="00421FA4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9760DD">
        <w:rPr>
          <w:sz w:val="30"/>
          <w:szCs w:val="30"/>
          <w:cs/>
        </w:rPr>
        <w:t xml:space="preserve">จำนวน </w:t>
      </w:r>
      <w:r w:rsidR="009760DD" w:rsidRPr="009760DD">
        <w:rPr>
          <w:sz w:val="30"/>
          <w:szCs w:val="30"/>
        </w:rPr>
        <w:t>1,889.8</w:t>
      </w:r>
      <w:r w:rsidRPr="009760DD">
        <w:rPr>
          <w:sz w:val="30"/>
          <w:szCs w:val="30"/>
        </w:rPr>
        <w:t xml:space="preserve"> </w:t>
      </w:r>
      <w:r w:rsidRPr="009760DD">
        <w:rPr>
          <w:sz w:val="30"/>
          <w:szCs w:val="30"/>
          <w:cs/>
        </w:rPr>
        <w:t>ล้านบาท</w:t>
      </w:r>
      <w:r w:rsidRPr="009760DD">
        <w:rPr>
          <w:rFonts w:hint="cs"/>
          <w:sz w:val="30"/>
          <w:szCs w:val="30"/>
          <w:cs/>
        </w:rPr>
        <w:t xml:space="preserve"> และ </w:t>
      </w:r>
      <w:r w:rsidR="009760DD" w:rsidRPr="009760DD">
        <w:rPr>
          <w:sz w:val="30"/>
          <w:szCs w:val="30"/>
        </w:rPr>
        <w:t xml:space="preserve">1,749.0 </w:t>
      </w:r>
      <w:r w:rsidRPr="009760DD">
        <w:rPr>
          <w:rFonts w:hint="cs"/>
          <w:sz w:val="30"/>
          <w:szCs w:val="30"/>
          <w:cs/>
        </w:rPr>
        <w:t>ล้านบาท</w:t>
      </w:r>
      <w:r w:rsidRPr="00421FA4">
        <w:rPr>
          <w:rFonts w:hint="cs"/>
          <w:sz w:val="30"/>
          <w:szCs w:val="30"/>
          <w:cs/>
        </w:rPr>
        <w:t xml:space="preserve"> ตามลำดับ </w:t>
      </w:r>
      <w:r w:rsidRPr="00421FA4">
        <w:rPr>
          <w:rFonts w:hint="cs"/>
          <w:i/>
          <w:iCs/>
          <w:sz w:val="30"/>
          <w:szCs w:val="30"/>
          <w:cs/>
        </w:rPr>
        <w:t>(</w:t>
      </w:r>
      <w:r w:rsidR="003C303F" w:rsidRPr="003C303F">
        <w:rPr>
          <w:i/>
          <w:iCs/>
          <w:sz w:val="30"/>
          <w:szCs w:val="30"/>
        </w:rPr>
        <w:t>2561</w:t>
      </w:r>
      <w:r w:rsidRPr="00421FA4">
        <w:rPr>
          <w:i/>
          <w:iCs/>
          <w:sz w:val="30"/>
          <w:szCs w:val="30"/>
        </w:rPr>
        <w:t xml:space="preserve">: </w:t>
      </w:r>
      <w:r w:rsidR="003C303F" w:rsidRPr="003C303F">
        <w:rPr>
          <w:i/>
          <w:iCs/>
          <w:sz w:val="30"/>
          <w:szCs w:val="30"/>
        </w:rPr>
        <w:t>1</w:t>
      </w:r>
      <w:r w:rsidR="00CD3A76" w:rsidRPr="00421FA4">
        <w:rPr>
          <w:i/>
          <w:iCs/>
          <w:sz w:val="30"/>
          <w:szCs w:val="30"/>
        </w:rPr>
        <w:t>,</w:t>
      </w:r>
      <w:r w:rsidR="003C303F" w:rsidRPr="003C303F">
        <w:rPr>
          <w:i/>
          <w:iCs/>
          <w:sz w:val="30"/>
          <w:szCs w:val="30"/>
        </w:rPr>
        <w:t>531</w:t>
      </w:r>
      <w:r w:rsidR="00CD3A76" w:rsidRPr="00421FA4">
        <w:rPr>
          <w:i/>
          <w:iCs/>
          <w:sz w:val="30"/>
          <w:szCs w:val="30"/>
        </w:rPr>
        <w:t>.</w:t>
      </w:r>
      <w:r w:rsidR="003C303F" w:rsidRPr="003C303F">
        <w:rPr>
          <w:i/>
          <w:iCs/>
          <w:sz w:val="30"/>
          <w:szCs w:val="30"/>
        </w:rPr>
        <w:t>4</w:t>
      </w:r>
      <w:r w:rsidR="00CD3A76" w:rsidRPr="00421FA4">
        <w:rPr>
          <w:i/>
          <w:iCs/>
          <w:sz w:val="30"/>
          <w:szCs w:val="30"/>
        </w:rPr>
        <w:t xml:space="preserve"> </w:t>
      </w:r>
      <w:r w:rsidR="00CD3A76" w:rsidRPr="00421FA4">
        <w:rPr>
          <w:i/>
          <w:iCs/>
          <w:sz w:val="30"/>
          <w:szCs w:val="30"/>
          <w:cs/>
        </w:rPr>
        <w:t>ล้านบาท</w:t>
      </w:r>
      <w:r w:rsidR="00CD3A76" w:rsidRPr="00421FA4">
        <w:rPr>
          <w:rFonts w:hint="cs"/>
          <w:i/>
          <w:iCs/>
          <w:sz w:val="30"/>
          <w:szCs w:val="30"/>
          <w:cs/>
        </w:rPr>
        <w:t xml:space="preserve"> และ </w:t>
      </w:r>
      <w:r w:rsidR="003C303F" w:rsidRPr="003C303F">
        <w:rPr>
          <w:i/>
          <w:iCs/>
          <w:sz w:val="30"/>
          <w:szCs w:val="30"/>
        </w:rPr>
        <w:t>1</w:t>
      </w:r>
      <w:r w:rsidR="00CD3A76" w:rsidRPr="00421FA4">
        <w:rPr>
          <w:i/>
          <w:iCs/>
          <w:sz w:val="30"/>
          <w:szCs w:val="30"/>
        </w:rPr>
        <w:t>,</w:t>
      </w:r>
      <w:r w:rsidR="003C303F" w:rsidRPr="003C303F">
        <w:rPr>
          <w:i/>
          <w:iCs/>
          <w:sz w:val="30"/>
          <w:szCs w:val="30"/>
        </w:rPr>
        <w:t>781</w:t>
      </w:r>
      <w:r w:rsidR="00CD3A76" w:rsidRPr="00421FA4">
        <w:rPr>
          <w:i/>
          <w:iCs/>
          <w:sz w:val="30"/>
          <w:szCs w:val="30"/>
        </w:rPr>
        <w:t>.</w:t>
      </w:r>
      <w:r w:rsidR="003C303F" w:rsidRPr="003C303F">
        <w:rPr>
          <w:i/>
          <w:iCs/>
          <w:sz w:val="30"/>
          <w:szCs w:val="30"/>
        </w:rPr>
        <w:t>0</w:t>
      </w:r>
      <w:r w:rsidR="00CD3A76" w:rsidRPr="00421FA4">
        <w:rPr>
          <w:i/>
          <w:iCs/>
          <w:sz w:val="30"/>
          <w:szCs w:val="30"/>
        </w:rPr>
        <w:t xml:space="preserve"> </w:t>
      </w:r>
      <w:r w:rsidR="00CD3A76" w:rsidRPr="00421FA4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421FA4">
        <w:rPr>
          <w:i/>
          <w:iCs/>
          <w:sz w:val="30"/>
          <w:szCs w:val="30"/>
        </w:rPr>
        <w:t xml:space="preserve"> </w:t>
      </w:r>
      <w:r w:rsidR="00421FA4" w:rsidRPr="00421FA4">
        <w:rPr>
          <w:rFonts w:hint="cs"/>
          <w:i/>
          <w:iCs/>
          <w:sz w:val="30"/>
          <w:szCs w:val="30"/>
          <w:cs/>
        </w:rPr>
        <w:t>ตามลำดับ</w:t>
      </w:r>
      <w:r w:rsidRPr="005C2D3F">
        <w:rPr>
          <w:rFonts w:hint="cs"/>
          <w:i/>
          <w:iCs/>
          <w:sz w:val="30"/>
          <w:szCs w:val="30"/>
          <w:cs/>
        </w:rPr>
        <w:t>)</w:t>
      </w:r>
      <w:r w:rsidRPr="005C2D3F">
        <w:rPr>
          <w:rFonts w:hint="cs"/>
          <w:sz w:val="30"/>
          <w:szCs w:val="30"/>
          <w:cs/>
        </w:rPr>
        <w:t xml:space="preserve"> </w:t>
      </w:r>
      <w:r w:rsidRPr="005C2D3F">
        <w:rPr>
          <w:rFonts w:ascii="AngsanaNew" w:hAnsi="AngsanaNew" w:cs="AngsanaNew" w:hint="cs"/>
          <w:sz w:val="30"/>
          <w:szCs w:val="30"/>
          <w:cs/>
        </w:rPr>
        <w:t>ประเมินราคาโดยบริษัทผู้ประเมินอิสระแห่ง</w:t>
      </w:r>
      <w:r w:rsidRPr="00DF3A7C">
        <w:rPr>
          <w:rFonts w:ascii="AngsanaNew" w:hAnsi="AngsanaNew" w:cs="AngsanaNew" w:hint="cs"/>
          <w:sz w:val="30"/>
          <w:szCs w:val="30"/>
          <w:cs/>
        </w:rPr>
        <w:t>หนึ่งโดยวิธีมูลค่าตลาดสำหรับการใช้ประโยชน์</w:t>
      </w:r>
      <w:r w:rsidRPr="00DF3A7C">
        <w:rPr>
          <w:rFonts w:ascii="AngsanaNew" w:hAnsi="AngsanaNew" w:cs="AngsanaNew"/>
          <w:sz w:val="30"/>
          <w:szCs w:val="30"/>
          <w:cs/>
        </w:rPr>
        <w:t>ปัจจุบัน</w:t>
      </w:r>
      <w:r w:rsidRPr="00DF3A7C">
        <w:rPr>
          <w:rFonts w:ascii="AngsanaNew" w:hAnsi="AngsanaNew" w:cs="AngsanaNew" w:hint="cs"/>
          <w:sz w:val="30"/>
          <w:szCs w:val="30"/>
          <w:cs/>
        </w:rPr>
        <w:t>และวิธีรายได้</w:t>
      </w:r>
      <w:r w:rsidRPr="003A1E59">
        <w:rPr>
          <w:rFonts w:ascii="AngsanaNew" w:hAnsi="AngsanaNew" w:cs="AngsanaNew"/>
          <w:sz w:val="30"/>
          <w:szCs w:val="30"/>
        </w:rPr>
        <w:t xml:space="preserve"> </w:t>
      </w:r>
      <w:r w:rsidRPr="003A1E59">
        <w:rPr>
          <w:rFonts w:ascii="AngsanaNew" w:hAnsi="AngsanaNew" w:cs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421FA4">
        <w:rPr>
          <w:rFonts w:ascii="AngsanaNew" w:hAnsi="AngsanaNew" w:cs="AngsanaNew" w:hint="cs"/>
          <w:sz w:val="30"/>
          <w:szCs w:val="30"/>
          <w:cs/>
        </w:rPr>
        <w:t xml:space="preserve"> </w:t>
      </w:r>
      <w:r w:rsidRPr="003A1E59">
        <w:rPr>
          <w:rFonts w:ascii="AngsanaNew" w:hAnsi="AngsanaNew" w:cs="AngsanaNew" w:hint="cs"/>
          <w:sz w:val="30"/>
          <w:szCs w:val="30"/>
          <w:cs/>
        </w:rPr>
        <w:t>ถูกจัดลำดับชั้นการวัดมูลค่ายุติธรรมอยู่ใน</w:t>
      </w:r>
      <w:r w:rsidR="0076570E">
        <w:rPr>
          <w:rFonts w:ascii="AngsanaNew" w:hAnsi="AngsanaNew" w:cs="AngsanaNew"/>
          <w:sz w:val="30"/>
          <w:szCs w:val="30"/>
          <w:cs/>
        </w:rPr>
        <w:br/>
      </w:r>
      <w:r w:rsidRPr="003A1E59">
        <w:rPr>
          <w:rFonts w:ascii="AngsanaNew" w:hAnsi="AngsanaNew" w:cs="AngsanaNew" w:hint="cs"/>
          <w:sz w:val="30"/>
          <w:szCs w:val="30"/>
          <w:cs/>
        </w:rPr>
        <w:t xml:space="preserve">ระดับที่ </w:t>
      </w:r>
      <w:r w:rsidR="003C303F" w:rsidRPr="003C303F">
        <w:rPr>
          <w:rFonts w:ascii="AngsanaNew" w:hAnsi="AngsanaNew" w:cs="AngsanaNew" w:hint="cs"/>
          <w:sz w:val="30"/>
          <w:szCs w:val="30"/>
        </w:rPr>
        <w:t>3</w:t>
      </w:r>
    </w:p>
    <w:p w14:paraId="33EF3AFF" w14:textId="5EB29D4D" w:rsidR="00A910A5" w:rsidRDefault="0076570E" w:rsidP="0076570E">
      <w:pPr>
        <w:spacing w:line="240" w:lineRule="auto"/>
        <w:rPr>
          <w:rFonts w:ascii="AngsanaNew" w:hAnsi="AngsanaNew" w:cs="AngsanaNew"/>
          <w:sz w:val="30"/>
          <w:szCs w:val="30"/>
          <w:cs/>
        </w:rPr>
      </w:pPr>
      <w:r>
        <w:rPr>
          <w:rFonts w:ascii="AngsanaNew" w:hAnsi="AngsanaNew" w:cs="AngsanaNew"/>
          <w:sz w:val="30"/>
          <w:szCs w:val="30"/>
          <w:cs/>
        </w:rPr>
        <w:br w:type="page"/>
      </w:r>
    </w:p>
    <w:p w14:paraId="1F4D2E5B" w14:textId="77777777" w:rsidR="00092727" w:rsidRPr="00AE346E" w:rsidRDefault="00092727" w:rsidP="00092727">
      <w:pPr>
        <w:pStyle w:val="ListParagraph"/>
        <w:numPr>
          <w:ilvl w:val="0"/>
          <w:numId w:val="9"/>
        </w:numPr>
        <w:tabs>
          <w:tab w:val="clear" w:pos="540"/>
        </w:tabs>
        <w:ind w:hanging="540"/>
        <w:rPr>
          <w:rFonts w:asciiTheme="majorBidi" w:hAnsiTheme="majorBidi"/>
          <w:i w:val="0"/>
          <w:iCs w:val="0"/>
          <w:cs/>
        </w:rPr>
      </w:pPr>
      <w:r w:rsidRPr="00AE346E">
        <w:rPr>
          <w:rFonts w:asciiTheme="majorBidi" w:hAnsiTheme="majorBidi" w:cstheme="majorBidi" w:hint="cs"/>
          <w:i w:val="0"/>
          <w:iCs w:val="0"/>
          <w:cs/>
        </w:rPr>
        <w:lastRenderedPageBreak/>
        <w:t>สิทธิการเช่า</w:t>
      </w:r>
    </w:p>
    <w:p w14:paraId="6EF8299B" w14:textId="77777777" w:rsidR="00092727" w:rsidRDefault="00092727" w:rsidP="00092727">
      <w:pPr>
        <w:spacing w:line="240" w:lineRule="auto"/>
        <w:ind w:left="900" w:right="562"/>
        <w:jc w:val="thaiDistribute"/>
        <w:rPr>
          <w:rFonts w:asciiTheme="majorBidi" w:hAnsiTheme="majorBidi"/>
          <w:sz w:val="30"/>
          <w:szCs w:val="30"/>
        </w:rPr>
      </w:pPr>
    </w:p>
    <w:p w14:paraId="41610343" w14:textId="68E34D39" w:rsidR="00092727" w:rsidRPr="001B5676" w:rsidRDefault="00092727" w:rsidP="00092727">
      <w:pPr>
        <w:spacing w:line="240" w:lineRule="auto"/>
        <w:ind w:left="540" w:right="27"/>
        <w:jc w:val="thaiDistribute"/>
        <w:rPr>
          <w:sz w:val="30"/>
          <w:szCs w:val="30"/>
        </w:rPr>
      </w:pPr>
      <w:r w:rsidRPr="001B5676">
        <w:rPr>
          <w:rFonts w:hint="cs"/>
          <w:sz w:val="30"/>
          <w:szCs w:val="30"/>
          <w:cs/>
        </w:rPr>
        <w:t>ในระหว่าง</w:t>
      </w:r>
      <w:r w:rsidRPr="006E43F6">
        <w:rPr>
          <w:rFonts w:hint="cs"/>
          <w:sz w:val="30"/>
          <w:szCs w:val="30"/>
          <w:cs/>
        </w:rPr>
        <w:t>ไตร</w:t>
      </w:r>
      <w:r w:rsidRPr="001B5676">
        <w:rPr>
          <w:rFonts w:hint="cs"/>
          <w:sz w:val="30"/>
          <w:szCs w:val="30"/>
          <w:cs/>
        </w:rPr>
        <w:t xml:space="preserve">มาสที่ </w:t>
      </w:r>
      <w:r w:rsidR="003C303F" w:rsidRPr="003C303F">
        <w:rPr>
          <w:sz w:val="30"/>
          <w:szCs w:val="30"/>
        </w:rPr>
        <w:t>3</w:t>
      </w:r>
      <w:r w:rsidRPr="001B5676">
        <w:rPr>
          <w:sz w:val="30"/>
          <w:szCs w:val="30"/>
        </w:rPr>
        <w:t xml:space="preserve"> </w:t>
      </w:r>
      <w:r w:rsidRPr="001B5676">
        <w:rPr>
          <w:rFonts w:hint="cs"/>
          <w:sz w:val="30"/>
          <w:szCs w:val="30"/>
          <w:cs/>
        </w:rPr>
        <w:t xml:space="preserve">ของปี </w:t>
      </w:r>
      <w:r w:rsidR="003C303F" w:rsidRPr="003C303F">
        <w:rPr>
          <w:sz w:val="30"/>
          <w:szCs w:val="30"/>
        </w:rPr>
        <w:t>2561</w:t>
      </w:r>
      <w:r w:rsidRPr="001B5676">
        <w:rPr>
          <w:sz w:val="30"/>
          <w:szCs w:val="30"/>
        </w:rPr>
        <w:t xml:space="preserve"> </w:t>
      </w:r>
      <w:r w:rsidRPr="001B5676">
        <w:rPr>
          <w:sz w:val="30"/>
          <w:szCs w:val="30"/>
          <w:cs/>
        </w:rPr>
        <w:t>บริษัท</w:t>
      </w:r>
      <w:r w:rsidRPr="001B5676">
        <w:rPr>
          <w:rFonts w:hint="cs"/>
          <w:sz w:val="30"/>
          <w:szCs w:val="30"/>
          <w:cs/>
        </w:rPr>
        <w:t>ย่อยแห่งหนึ่ง</w:t>
      </w:r>
      <w:r w:rsidRPr="001B5676">
        <w:rPr>
          <w:sz w:val="30"/>
          <w:szCs w:val="30"/>
          <w:cs/>
        </w:rPr>
        <w:t>ได้ทำสัญญา</w:t>
      </w:r>
      <w:r w:rsidRPr="001B5676">
        <w:rPr>
          <w:rFonts w:hint="cs"/>
          <w:sz w:val="30"/>
          <w:szCs w:val="30"/>
          <w:cs/>
        </w:rPr>
        <w:t xml:space="preserve">เช่าช่วงที่ดินระยะยาวจำนวน </w:t>
      </w:r>
      <w:r w:rsidR="003C303F" w:rsidRPr="003C303F">
        <w:rPr>
          <w:sz w:val="30"/>
          <w:szCs w:val="30"/>
        </w:rPr>
        <w:t>11</w:t>
      </w:r>
      <w:r w:rsidRPr="001B5676">
        <w:rPr>
          <w:sz w:val="30"/>
          <w:szCs w:val="30"/>
        </w:rPr>
        <w:t xml:space="preserve"> </w:t>
      </w:r>
      <w:r w:rsidRPr="001B5676">
        <w:rPr>
          <w:rFonts w:hint="cs"/>
          <w:sz w:val="30"/>
          <w:szCs w:val="30"/>
          <w:cs/>
        </w:rPr>
        <w:t>ล้านเหรียญสหรัฐอเมริกา</w:t>
      </w:r>
      <w:r>
        <w:rPr>
          <w:rFonts w:hint="cs"/>
          <w:sz w:val="30"/>
          <w:szCs w:val="30"/>
          <w:cs/>
        </w:rPr>
        <w:t xml:space="preserve"> </w:t>
      </w:r>
      <w:r w:rsidRPr="001B5676">
        <w:rPr>
          <w:sz w:val="30"/>
          <w:szCs w:val="30"/>
          <w:cs/>
        </w:rPr>
        <w:t>กับ</w:t>
      </w:r>
      <w:r w:rsidRPr="001B5676">
        <w:rPr>
          <w:rFonts w:hint="cs"/>
          <w:sz w:val="30"/>
          <w:szCs w:val="30"/>
          <w:cs/>
        </w:rPr>
        <w:t xml:space="preserve"> </w:t>
      </w:r>
      <w:r w:rsidRPr="00BA0E08">
        <w:rPr>
          <w:sz w:val="30"/>
          <w:szCs w:val="30"/>
        </w:rPr>
        <w:t>Myanmar</w:t>
      </w:r>
      <w:r w:rsidRPr="001B5676">
        <w:rPr>
          <w:sz w:val="30"/>
          <w:szCs w:val="30"/>
        </w:rPr>
        <w:t xml:space="preserve"> Japan </w:t>
      </w:r>
      <w:proofErr w:type="spellStart"/>
      <w:r w:rsidRPr="001B5676">
        <w:rPr>
          <w:sz w:val="30"/>
          <w:szCs w:val="30"/>
        </w:rPr>
        <w:t>Thilawa</w:t>
      </w:r>
      <w:proofErr w:type="spellEnd"/>
      <w:r w:rsidRPr="001B5676">
        <w:rPr>
          <w:sz w:val="30"/>
          <w:szCs w:val="30"/>
        </w:rPr>
        <w:t xml:space="preserve"> Development Ltd.</w:t>
      </w:r>
      <w:r w:rsidRPr="001B5676">
        <w:rPr>
          <w:sz w:val="30"/>
          <w:szCs w:val="30"/>
          <w:cs/>
        </w:rPr>
        <w:t xml:space="preserve"> </w:t>
      </w:r>
      <w:r w:rsidRPr="001B5676">
        <w:rPr>
          <w:rFonts w:hint="cs"/>
          <w:sz w:val="30"/>
          <w:szCs w:val="30"/>
          <w:cs/>
        </w:rPr>
        <w:t>ภายในเขตเศรษฐกิจพิเศษทิลาวา (</w:t>
      </w:r>
      <w:proofErr w:type="spellStart"/>
      <w:r w:rsidRPr="001B5676">
        <w:rPr>
          <w:sz w:val="30"/>
          <w:szCs w:val="30"/>
        </w:rPr>
        <w:t>Thilawa</w:t>
      </w:r>
      <w:proofErr w:type="spellEnd"/>
      <w:r w:rsidRPr="001B5676">
        <w:rPr>
          <w:sz w:val="30"/>
          <w:szCs w:val="30"/>
        </w:rPr>
        <w:t xml:space="preserve"> Special Economic Zone</w:t>
      </w:r>
      <w:r w:rsidRPr="001B5676">
        <w:rPr>
          <w:rFonts w:hint="cs"/>
          <w:sz w:val="30"/>
          <w:szCs w:val="30"/>
          <w:cs/>
        </w:rPr>
        <w:t>) เพื่อการก่อสร้างโรงงานและดำเนินงานใน</w:t>
      </w:r>
      <w:r w:rsidRPr="001B5676">
        <w:rPr>
          <w:sz w:val="30"/>
          <w:szCs w:val="30"/>
          <w:cs/>
        </w:rPr>
        <w:t>สาธารณรัฐแห่งสหภาพเมียนมาร์</w:t>
      </w:r>
      <w:r w:rsidRPr="001B5676">
        <w:rPr>
          <w:rFonts w:hint="cs"/>
          <w:sz w:val="30"/>
          <w:szCs w:val="30"/>
          <w:cs/>
        </w:rPr>
        <w:t xml:space="preserve"> โดยสัญญาเช่ามีอายุ </w:t>
      </w:r>
      <w:r w:rsidR="003C303F" w:rsidRPr="003C303F">
        <w:rPr>
          <w:sz w:val="30"/>
          <w:szCs w:val="30"/>
        </w:rPr>
        <w:t>48</w:t>
      </w:r>
      <w:r w:rsidRPr="001B5676">
        <w:rPr>
          <w:rFonts w:hint="cs"/>
          <w:sz w:val="30"/>
          <w:szCs w:val="30"/>
          <w:cs/>
        </w:rPr>
        <w:t xml:space="preserve"> ปี </w:t>
      </w:r>
      <w:r w:rsidR="003C303F" w:rsidRPr="003C303F">
        <w:rPr>
          <w:sz w:val="30"/>
          <w:szCs w:val="30"/>
        </w:rPr>
        <w:t>7</w:t>
      </w:r>
      <w:r w:rsidRPr="001B5676">
        <w:rPr>
          <w:rFonts w:hint="cs"/>
          <w:sz w:val="30"/>
          <w:szCs w:val="30"/>
          <w:cs/>
        </w:rPr>
        <w:t xml:space="preserve"> เดือน นับตั้งแต่วันที่ </w:t>
      </w:r>
      <w:r w:rsidR="003C303F" w:rsidRPr="003C303F">
        <w:rPr>
          <w:sz w:val="30"/>
          <w:szCs w:val="30"/>
        </w:rPr>
        <w:t>3</w:t>
      </w:r>
      <w:r w:rsidRPr="001B5676">
        <w:rPr>
          <w:rFonts w:hint="cs"/>
          <w:sz w:val="30"/>
          <w:szCs w:val="30"/>
          <w:cs/>
        </w:rPr>
        <w:t xml:space="preserve"> กรกฎาคม </w:t>
      </w:r>
      <w:r w:rsidR="003C303F" w:rsidRPr="003C303F">
        <w:rPr>
          <w:sz w:val="30"/>
          <w:szCs w:val="30"/>
        </w:rPr>
        <w:t>2561</w:t>
      </w:r>
      <w:r w:rsidRPr="001B5676">
        <w:rPr>
          <w:sz w:val="30"/>
          <w:szCs w:val="30"/>
        </w:rPr>
        <w:t xml:space="preserve"> </w:t>
      </w:r>
      <w:r w:rsidRPr="001B5676">
        <w:rPr>
          <w:sz w:val="30"/>
          <w:szCs w:val="30"/>
          <w:cs/>
        </w:rPr>
        <w:t>และจะสิ้นสุด</w:t>
      </w:r>
      <w:r w:rsidRPr="001B5676">
        <w:rPr>
          <w:rFonts w:hint="cs"/>
          <w:sz w:val="30"/>
          <w:szCs w:val="30"/>
          <w:cs/>
        </w:rPr>
        <w:t xml:space="preserve">ในวันที่ </w:t>
      </w:r>
      <w:r w:rsidR="003C303F" w:rsidRPr="003C303F">
        <w:rPr>
          <w:sz w:val="30"/>
          <w:szCs w:val="30"/>
        </w:rPr>
        <w:t>9</w:t>
      </w:r>
      <w:r w:rsidRPr="001B5676">
        <w:rPr>
          <w:rFonts w:hint="cs"/>
          <w:sz w:val="30"/>
          <w:szCs w:val="30"/>
          <w:cs/>
        </w:rPr>
        <w:t xml:space="preserve"> กุมภาพันธ์ </w:t>
      </w:r>
      <w:r w:rsidR="003C303F" w:rsidRPr="003C303F">
        <w:rPr>
          <w:sz w:val="30"/>
          <w:szCs w:val="30"/>
        </w:rPr>
        <w:t>2610</w:t>
      </w:r>
      <w:r w:rsidRPr="001B5676">
        <w:rPr>
          <w:sz w:val="30"/>
          <w:szCs w:val="30"/>
        </w:rPr>
        <w:t xml:space="preserve"> </w:t>
      </w:r>
      <w:r w:rsidRPr="001B5676">
        <w:rPr>
          <w:rFonts w:hint="cs"/>
          <w:sz w:val="30"/>
          <w:szCs w:val="30"/>
          <w:cs/>
        </w:rPr>
        <w:t>ทั้งนี้บริษัท</w:t>
      </w:r>
      <w:r w:rsidR="004C607B">
        <w:rPr>
          <w:rFonts w:hint="cs"/>
          <w:sz w:val="30"/>
          <w:szCs w:val="30"/>
          <w:cs/>
        </w:rPr>
        <w:t>ย่อย</w:t>
      </w:r>
      <w:r w:rsidRPr="001B5676">
        <w:rPr>
          <w:rFonts w:hint="cs"/>
          <w:sz w:val="30"/>
          <w:szCs w:val="30"/>
          <w:cs/>
        </w:rPr>
        <w:t>มีสิทธิ์ที่</w:t>
      </w:r>
      <w:r w:rsidR="004C607B">
        <w:rPr>
          <w:sz w:val="30"/>
          <w:szCs w:val="30"/>
          <w:cs/>
        </w:rPr>
        <w:br/>
      </w:r>
      <w:r w:rsidRPr="001B5676">
        <w:rPr>
          <w:rFonts w:hint="cs"/>
          <w:sz w:val="30"/>
          <w:szCs w:val="30"/>
          <w:cs/>
        </w:rPr>
        <w:t xml:space="preserve">จะต่ออายุสัญญาไปได้อีก </w:t>
      </w:r>
      <w:r w:rsidR="003C303F" w:rsidRPr="003C303F">
        <w:rPr>
          <w:sz w:val="30"/>
          <w:szCs w:val="30"/>
        </w:rPr>
        <w:t>25</w:t>
      </w:r>
      <w:r w:rsidRPr="001B5676">
        <w:rPr>
          <w:rFonts w:hint="cs"/>
          <w:sz w:val="30"/>
          <w:szCs w:val="30"/>
          <w:cs/>
        </w:rPr>
        <w:t xml:space="preserve"> ปีตามเงื่อนไขที่ระบุในสัญญา </w:t>
      </w:r>
    </w:p>
    <w:p w14:paraId="41C7072B" w14:textId="77777777" w:rsidR="00092727" w:rsidRPr="001B5676" w:rsidRDefault="00092727" w:rsidP="00092727">
      <w:pPr>
        <w:spacing w:line="240" w:lineRule="auto"/>
        <w:ind w:left="900" w:right="562"/>
        <w:jc w:val="thaiDistribute"/>
        <w:rPr>
          <w:sz w:val="30"/>
          <w:szCs w:val="30"/>
        </w:rPr>
      </w:pPr>
    </w:p>
    <w:p w14:paraId="0B6AD0B2" w14:textId="4A87CC57" w:rsidR="00092727" w:rsidRPr="001B5676" w:rsidRDefault="00092727" w:rsidP="00092727">
      <w:pPr>
        <w:spacing w:line="240" w:lineRule="auto"/>
        <w:ind w:left="540" w:right="27"/>
        <w:jc w:val="thaiDistribute"/>
        <w:rPr>
          <w:sz w:val="30"/>
          <w:szCs w:val="30"/>
          <w:cs/>
        </w:rPr>
      </w:pPr>
      <w:r w:rsidRPr="001B5676">
        <w:rPr>
          <w:sz w:val="30"/>
          <w:szCs w:val="30"/>
          <w:cs/>
        </w:rPr>
        <w:t>รายการเคลื่อนไหวของ</w:t>
      </w:r>
      <w:r w:rsidRPr="001B5676">
        <w:rPr>
          <w:rFonts w:hint="cs"/>
          <w:sz w:val="30"/>
          <w:szCs w:val="30"/>
          <w:cs/>
        </w:rPr>
        <w:t>สิทธิการเช่า</w:t>
      </w:r>
      <w:r w:rsidRPr="001B5676">
        <w:rPr>
          <w:sz w:val="30"/>
          <w:szCs w:val="30"/>
          <w:cs/>
        </w:rPr>
        <w:t>สำหรับ</w:t>
      </w:r>
      <w:r>
        <w:rPr>
          <w:rFonts w:hint="cs"/>
          <w:sz w:val="30"/>
          <w:szCs w:val="30"/>
          <w:cs/>
        </w:rPr>
        <w:t>ปี</w:t>
      </w:r>
      <w:r w:rsidRPr="001B5676">
        <w:rPr>
          <w:sz w:val="30"/>
          <w:szCs w:val="30"/>
          <w:cs/>
        </w:rPr>
        <w:t xml:space="preserve">สิ้นสุดวันที่ </w:t>
      </w:r>
      <w:r w:rsidR="003C303F" w:rsidRPr="003C303F">
        <w:rPr>
          <w:sz w:val="30"/>
          <w:szCs w:val="30"/>
        </w:rPr>
        <w:t>31</w:t>
      </w:r>
      <w:r w:rsidRPr="001B5676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1B5676">
        <w:rPr>
          <w:rFonts w:hint="cs"/>
          <w:sz w:val="30"/>
          <w:szCs w:val="30"/>
          <w:cs/>
        </w:rPr>
        <w:t xml:space="preserve"> </w:t>
      </w:r>
      <w:r w:rsidRPr="001B5676">
        <w:rPr>
          <w:sz w:val="30"/>
          <w:szCs w:val="30"/>
          <w:cs/>
        </w:rPr>
        <w:t>มีดังนี้</w:t>
      </w:r>
    </w:p>
    <w:p w14:paraId="1BD4E880" w14:textId="77777777" w:rsidR="00092727" w:rsidRDefault="00092727" w:rsidP="00092727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19"/>
        <w:gridCol w:w="236"/>
        <w:gridCol w:w="1733"/>
        <w:gridCol w:w="269"/>
        <w:gridCol w:w="1731"/>
      </w:tblGrid>
      <w:tr w:rsidR="00092727" w:rsidRPr="001B5676" w14:paraId="58350873" w14:textId="77777777" w:rsidTr="00092727">
        <w:tc>
          <w:tcPr>
            <w:tcW w:w="2742" w:type="pct"/>
          </w:tcPr>
          <w:p w14:paraId="51E833F1" w14:textId="77777777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541D7C4A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124" w:type="pct"/>
            <w:gridSpan w:val="3"/>
          </w:tcPr>
          <w:p w14:paraId="0A3617A0" w14:textId="77777777" w:rsidR="00092727" w:rsidRPr="001B5676" w:rsidRDefault="00092727" w:rsidP="00092727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1B567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92727" w:rsidRPr="001B5676" w14:paraId="19D67EFA" w14:textId="77777777" w:rsidTr="00092727">
        <w:tc>
          <w:tcPr>
            <w:tcW w:w="2742" w:type="pct"/>
          </w:tcPr>
          <w:p w14:paraId="05920DE1" w14:textId="77777777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F2B2C02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</w:tcPr>
          <w:p w14:paraId="46441634" w14:textId="66947395" w:rsidR="00092727" w:rsidRPr="001B5676" w:rsidRDefault="003C303F" w:rsidP="00092727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3D149BB0" w14:textId="77777777" w:rsidR="00092727" w:rsidRPr="001B5676" w:rsidRDefault="00092727" w:rsidP="00092727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5AA57DC3" w14:textId="2397B7AD" w:rsidR="00092727" w:rsidRPr="001B5676" w:rsidRDefault="003C303F" w:rsidP="00092727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1B5676" w14:paraId="44974DFD" w14:textId="77777777" w:rsidTr="00092727">
        <w:tc>
          <w:tcPr>
            <w:tcW w:w="2742" w:type="pct"/>
          </w:tcPr>
          <w:p w14:paraId="54D20E31" w14:textId="77777777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197751AF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124" w:type="pct"/>
            <w:gridSpan w:val="3"/>
          </w:tcPr>
          <w:p w14:paraId="11855EEC" w14:textId="77777777" w:rsidR="00092727" w:rsidRPr="001B5676" w:rsidRDefault="00092727" w:rsidP="00092727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1B5676" w14:paraId="1E71CBAE" w14:textId="77777777" w:rsidTr="00092727">
        <w:tc>
          <w:tcPr>
            <w:tcW w:w="2742" w:type="pct"/>
          </w:tcPr>
          <w:p w14:paraId="7B97BCF8" w14:textId="0FB8405D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sz w:val="30"/>
                <w:szCs w:val="30"/>
              </w:rPr>
              <w:t>1</w:t>
            </w:r>
            <w:r w:rsidRPr="001B5676">
              <w:rPr>
                <w:sz w:val="30"/>
                <w:szCs w:val="30"/>
              </w:rPr>
              <w:t xml:space="preserve"> </w:t>
            </w:r>
            <w:r w:rsidRPr="001B5676">
              <w:rPr>
                <w:sz w:val="30"/>
                <w:szCs w:val="30"/>
                <w:cs/>
              </w:rPr>
              <w:t>มกราคม</w:t>
            </w:r>
            <w:r w:rsidRPr="001B5676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" w:type="pct"/>
          </w:tcPr>
          <w:p w14:paraId="0739830A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</w:tcPr>
          <w:p w14:paraId="4464BD5F" w14:textId="49522FA1" w:rsidR="00092727" w:rsidRPr="0058413F" w:rsidRDefault="0058413F" w:rsidP="0058413F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332,3</w:t>
            </w:r>
            <w:r w:rsidR="005C22D1" w:rsidRPr="0058413F">
              <w:rPr>
                <w:sz w:val="30"/>
                <w:szCs w:val="30"/>
              </w:rPr>
              <w:t>95</w:t>
            </w:r>
          </w:p>
        </w:tc>
        <w:tc>
          <w:tcPr>
            <w:tcW w:w="153" w:type="pct"/>
          </w:tcPr>
          <w:p w14:paraId="67C1BBD4" w14:textId="77777777" w:rsidR="00092727" w:rsidRPr="001B5676" w:rsidRDefault="00092727" w:rsidP="00092727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</w:tcPr>
          <w:p w14:paraId="0E4F9773" w14:textId="77777777" w:rsidR="00092727" w:rsidRPr="001B5676" w:rsidRDefault="00092727" w:rsidP="00AE0A4D">
            <w:pPr>
              <w:pStyle w:val="BodyText"/>
              <w:tabs>
                <w:tab w:val="decimal" w:pos="77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1B5676">
              <w:rPr>
                <w:sz w:val="30"/>
                <w:szCs w:val="30"/>
              </w:rPr>
              <w:t>-</w:t>
            </w:r>
          </w:p>
        </w:tc>
      </w:tr>
      <w:tr w:rsidR="00092727" w:rsidRPr="001B5676" w14:paraId="1B93DB88" w14:textId="77777777" w:rsidTr="00092727">
        <w:tc>
          <w:tcPr>
            <w:tcW w:w="2742" w:type="pct"/>
            <w:shd w:val="clear" w:color="auto" w:fill="auto"/>
          </w:tcPr>
          <w:p w14:paraId="0E9F8ED5" w14:textId="77777777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" w:type="pct"/>
          </w:tcPr>
          <w:p w14:paraId="1A3732D6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52A5EAB9" w14:textId="67776291" w:rsidR="00092727" w:rsidRPr="001B5676" w:rsidRDefault="006153E7" w:rsidP="0058413F">
            <w:pPr>
              <w:pStyle w:val="BodyText"/>
              <w:tabs>
                <w:tab w:val="decimal" w:pos="77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422A90C6" w14:textId="77777777" w:rsidR="00092727" w:rsidRPr="001B5676" w:rsidRDefault="00092727" w:rsidP="00092727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7600E666" w14:textId="1603E399" w:rsidR="00092727" w:rsidRPr="001B5676" w:rsidRDefault="003C303F" w:rsidP="00AE0A4D">
            <w:pPr>
              <w:pStyle w:val="BodyText"/>
              <w:tabs>
                <w:tab w:val="decimal" w:pos="1290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363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561</w:t>
            </w:r>
          </w:p>
        </w:tc>
      </w:tr>
      <w:tr w:rsidR="00092727" w:rsidRPr="001B5676" w14:paraId="5111767F" w14:textId="77777777" w:rsidTr="00092727">
        <w:tc>
          <w:tcPr>
            <w:tcW w:w="2742" w:type="pct"/>
          </w:tcPr>
          <w:p w14:paraId="1259A948" w14:textId="77777777" w:rsidR="00092727" w:rsidRPr="001B5676" w:rsidRDefault="00092727" w:rsidP="00092727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34" w:type="pct"/>
          </w:tcPr>
          <w:p w14:paraId="14BFDD77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1F9FDB73" w14:textId="5DCB9168" w:rsidR="00092727" w:rsidRPr="001B5676" w:rsidRDefault="0058413F" w:rsidP="0009272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(6,294)</w:t>
            </w:r>
          </w:p>
        </w:tc>
        <w:tc>
          <w:tcPr>
            <w:tcW w:w="153" w:type="pct"/>
          </w:tcPr>
          <w:p w14:paraId="52B28D9D" w14:textId="77777777" w:rsidR="00092727" w:rsidRPr="001B5676" w:rsidRDefault="00092727" w:rsidP="00092727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26EF9AC6" w14:textId="0BEE2B96" w:rsidR="00092727" w:rsidRPr="001B5676" w:rsidRDefault="00092727" w:rsidP="00AE0A4D">
            <w:pPr>
              <w:pStyle w:val="BodyText"/>
              <w:tabs>
                <w:tab w:val="decimal" w:pos="1353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727</w:t>
            </w:r>
            <w:r w:rsidRPr="001B5676">
              <w:rPr>
                <w:sz w:val="30"/>
                <w:szCs w:val="30"/>
              </w:rPr>
              <w:t>)</w:t>
            </w:r>
          </w:p>
        </w:tc>
      </w:tr>
      <w:tr w:rsidR="00092727" w:rsidRPr="001B5676" w14:paraId="57CA4FDF" w14:textId="77777777" w:rsidTr="00092727">
        <w:tc>
          <w:tcPr>
            <w:tcW w:w="2742" w:type="pct"/>
          </w:tcPr>
          <w:p w14:paraId="25FBB470" w14:textId="77777777" w:rsidR="00092727" w:rsidRPr="001B5676" w:rsidRDefault="00092727" w:rsidP="00092727">
            <w:pPr>
              <w:pStyle w:val="BodyText"/>
              <w:spacing w:after="0"/>
              <w:ind w:left="162" w:right="-131" w:hanging="162"/>
              <w:rPr>
                <w:sz w:val="30"/>
                <w:szCs w:val="30"/>
                <w:cs/>
              </w:rPr>
            </w:pPr>
            <w:r w:rsidRPr="001B5676">
              <w:rPr>
                <w:rFonts w:hint="cs"/>
                <w:sz w:val="30"/>
                <w:szCs w:val="30"/>
                <w:cs/>
              </w:rPr>
              <w:t>ผลต่างอัตราแลกเปล</w:t>
            </w:r>
            <w:r>
              <w:rPr>
                <w:rFonts w:hint="cs"/>
                <w:sz w:val="30"/>
                <w:szCs w:val="30"/>
                <w:cs/>
              </w:rPr>
              <w:t>ี่ยนที่เกิดจากการแปลงค่าหน่วยงานต่างประเทศ</w:t>
            </w:r>
          </w:p>
        </w:tc>
        <w:tc>
          <w:tcPr>
            <w:tcW w:w="134" w:type="pct"/>
          </w:tcPr>
          <w:p w14:paraId="4445FF69" w14:textId="77777777" w:rsidR="00092727" w:rsidRPr="001B5676" w:rsidRDefault="00092727" w:rsidP="0009272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1B1C85F0" w14:textId="77777777" w:rsidR="00092727" w:rsidRDefault="00092727" w:rsidP="0009272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C642700" w14:textId="5D60E585" w:rsidR="0058413F" w:rsidRPr="001B5676" w:rsidRDefault="0058413F" w:rsidP="0009272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(9,354)</w:t>
            </w:r>
          </w:p>
        </w:tc>
        <w:tc>
          <w:tcPr>
            <w:tcW w:w="153" w:type="pct"/>
          </w:tcPr>
          <w:p w14:paraId="39390C42" w14:textId="77777777" w:rsidR="00092727" w:rsidRPr="001B5676" w:rsidRDefault="00092727" w:rsidP="00092727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5C9810F9" w14:textId="77777777" w:rsidR="00092727" w:rsidRDefault="00092727" w:rsidP="00092727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0D007DB" w14:textId="607F1934" w:rsidR="00092727" w:rsidRPr="001B5676" w:rsidRDefault="00092727" w:rsidP="00AE0A4D">
            <w:pPr>
              <w:pStyle w:val="BodyText"/>
              <w:tabs>
                <w:tab w:val="decimal" w:pos="1353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3C303F" w:rsidRPr="003C303F">
              <w:rPr>
                <w:sz w:val="30"/>
                <w:szCs w:val="30"/>
              </w:rPr>
              <w:t>27</w:t>
            </w:r>
            <w:r>
              <w:rPr>
                <w:sz w:val="30"/>
                <w:szCs w:val="30"/>
              </w:rPr>
              <w:t>,</w:t>
            </w:r>
            <w:r w:rsidR="003C303F" w:rsidRPr="003C303F">
              <w:rPr>
                <w:sz w:val="30"/>
                <w:szCs w:val="30"/>
              </w:rPr>
              <w:t>439</w:t>
            </w:r>
            <w:r w:rsidRPr="001B5676">
              <w:rPr>
                <w:sz w:val="30"/>
                <w:szCs w:val="30"/>
              </w:rPr>
              <w:t>)</w:t>
            </w:r>
          </w:p>
        </w:tc>
      </w:tr>
      <w:tr w:rsidR="003D44B2" w:rsidRPr="001B5676" w14:paraId="0146494E" w14:textId="77777777" w:rsidTr="00092727">
        <w:tc>
          <w:tcPr>
            <w:tcW w:w="2742" w:type="pct"/>
          </w:tcPr>
          <w:p w14:paraId="2A5D45E2" w14:textId="0076E179" w:rsidR="003D44B2" w:rsidRPr="001B5676" w:rsidRDefault="003D44B2" w:rsidP="003D44B2">
            <w:pPr>
              <w:pStyle w:val="BodyText"/>
              <w:spacing w:after="0"/>
              <w:ind w:left="162" w:right="-131" w:hanging="16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ปรับปรุงรายการ</w:t>
            </w:r>
          </w:p>
        </w:tc>
        <w:tc>
          <w:tcPr>
            <w:tcW w:w="134" w:type="pct"/>
          </w:tcPr>
          <w:p w14:paraId="574EA6D9" w14:textId="77777777" w:rsidR="003D44B2" w:rsidRPr="001B5676" w:rsidRDefault="003D44B2" w:rsidP="003D44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86" w:type="pct"/>
            <w:shd w:val="clear" w:color="auto" w:fill="auto"/>
          </w:tcPr>
          <w:p w14:paraId="7F63B210" w14:textId="5A4E3DF3" w:rsidR="003D44B2" w:rsidRDefault="003D44B2" w:rsidP="003D44B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(15,692)</w:t>
            </w:r>
          </w:p>
        </w:tc>
        <w:tc>
          <w:tcPr>
            <w:tcW w:w="153" w:type="pct"/>
          </w:tcPr>
          <w:p w14:paraId="2EB30AD9" w14:textId="77777777" w:rsidR="003D44B2" w:rsidRPr="001B5676" w:rsidRDefault="003D44B2" w:rsidP="003D44B2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5" w:type="pct"/>
            <w:shd w:val="clear" w:color="auto" w:fill="auto"/>
          </w:tcPr>
          <w:p w14:paraId="25B3E433" w14:textId="06AB852C" w:rsidR="003D44B2" w:rsidRDefault="003D44B2" w:rsidP="003D44B2">
            <w:pPr>
              <w:pStyle w:val="BodyText"/>
              <w:tabs>
                <w:tab w:val="decimal" w:pos="77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D44B2" w:rsidRPr="003334E8" w14:paraId="0D526CBA" w14:textId="77777777" w:rsidTr="00092727">
        <w:tc>
          <w:tcPr>
            <w:tcW w:w="2742" w:type="pct"/>
          </w:tcPr>
          <w:p w14:paraId="07670CC2" w14:textId="343D0381" w:rsidR="003D44B2" w:rsidRPr="001B5676" w:rsidRDefault="003D44B2" w:rsidP="003D44B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1B5676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1B567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303F">
              <w:rPr>
                <w:b/>
                <w:bCs/>
                <w:sz w:val="30"/>
                <w:szCs w:val="30"/>
              </w:rPr>
              <w:t>31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176133CA" w14:textId="77777777" w:rsidR="003D44B2" w:rsidRPr="001B5676" w:rsidRDefault="003D44B2" w:rsidP="003D44B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double" w:sz="4" w:space="0" w:color="auto"/>
            </w:tcBorders>
          </w:tcPr>
          <w:p w14:paraId="070C8089" w14:textId="454249F8" w:rsidR="003D44B2" w:rsidRPr="001B5676" w:rsidRDefault="003D44B2" w:rsidP="003D44B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301,055</w:t>
            </w:r>
          </w:p>
        </w:tc>
        <w:tc>
          <w:tcPr>
            <w:tcW w:w="153" w:type="pct"/>
          </w:tcPr>
          <w:p w14:paraId="05ABCB6F" w14:textId="77777777" w:rsidR="003D44B2" w:rsidRPr="001B5676" w:rsidRDefault="003D44B2" w:rsidP="003D44B2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double" w:sz="4" w:space="0" w:color="auto"/>
            </w:tcBorders>
          </w:tcPr>
          <w:p w14:paraId="2AA815A0" w14:textId="4539CA56" w:rsidR="003D44B2" w:rsidRPr="001B5676" w:rsidRDefault="003D44B2" w:rsidP="003D44B2">
            <w:pPr>
              <w:pStyle w:val="BodyText"/>
              <w:tabs>
                <w:tab w:val="decimal" w:pos="1308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332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395</w:t>
            </w:r>
          </w:p>
        </w:tc>
      </w:tr>
    </w:tbl>
    <w:p w14:paraId="2E21C7A1" w14:textId="77777777" w:rsidR="00092727" w:rsidRDefault="00092727" w:rsidP="00092727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</w:rPr>
      </w:pPr>
    </w:p>
    <w:p w14:paraId="60F43DD5" w14:textId="77777777" w:rsidR="00092727" w:rsidRDefault="00092727" w:rsidP="00092727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</w:rPr>
      </w:pPr>
    </w:p>
    <w:p w14:paraId="14F5061F" w14:textId="77777777" w:rsidR="00092727" w:rsidRPr="00C932F9" w:rsidRDefault="00092727" w:rsidP="00092727">
      <w:pPr>
        <w:spacing w:line="240" w:lineRule="auto"/>
        <w:ind w:left="900" w:right="562"/>
        <w:jc w:val="thaiDistribute"/>
        <w:rPr>
          <w:rFonts w:ascii="AngsanaNew" w:hAnsi="AngsanaNew" w:cs="AngsanaNew"/>
          <w:sz w:val="30"/>
          <w:szCs w:val="30"/>
          <w:cs/>
        </w:rPr>
        <w:sectPr w:rsidR="00092727" w:rsidRPr="00C932F9" w:rsidSect="00C255AE">
          <w:footerReference w:type="default" r:id="rId15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6F8A2C3" w14:textId="178C14E1" w:rsidR="00092727" w:rsidRPr="001A2F34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EA58BE">
        <w:rPr>
          <w:rFonts w:asciiTheme="majorBidi" w:hAnsiTheme="majorBidi" w:cstheme="majorBidi" w:hint="cs"/>
          <w:i w:val="0"/>
          <w:iCs w:val="0"/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Spec="center" w:tblpY="196"/>
        <w:tblW w:w="15036" w:type="dxa"/>
        <w:tblLayout w:type="fixed"/>
        <w:tblLook w:val="01E0" w:firstRow="1" w:lastRow="1" w:firstColumn="1" w:lastColumn="1" w:noHBand="0" w:noVBand="0"/>
      </w:tblPr>
      <w:tblGrid>
        <w:gridCol w:w="3267"/>
        <w:gridCol w:w="693"/>
        <w:gridCol w:w="783"/>
        <w:gridCol w:w="236"/>
        <w:gridCol w:w="810"/>
        <w:gridCol w:w="243"/>
        <w:gridCol w:w="783"/>
        <w:gridCol w:w="236"/>
        <w:gridCol w:w="810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894"/>
        <w:gridCol w:w="6"/>
      </w:tblGrid>
      <w:tr w:rsidR="005114A7" w:rsidRPr="004837CF" w14:paraId="2D8FB121" w14:textId="77777777" w:rsidTr="005114A7">
        <w:trPr>
          <w:gridAfter w:val="1"/>
          <w:wAfter w:w="6" w:type="dxa"/>
          <w:trHeight w:val="20"/>
          <w:tblHeader/>
        </w:trPr>
        <w:tc>
          <w:tcPr>
            <w:tcW w:w="3267" w:type="dxa"/>
          </w:tcPr>
          <w:p w14:paraId="277C85BF" w14:textId="77777777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15D321E" w14:textId="11F963F6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070" w:type="dxa"/>
            <w:gridSpan w:val="19"/>
          </w:tcPr>
          <w:p w14:paraId="2D519361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114A7" w:rsidRPr="004837CF" w14:paraId="2B30B3FD" w14:textId="77777777" w:rsidTr="005114A7">
        <w:trPr>
          <w:trHeight w:val="20"/>
          <w:tblHeader/>
        </w:trPr>
        <w:tc>
          <w:tcPr>
            <w:tcW w:w="3267" w:type="dxa"/>
          </w:tcPr>
          <w:p w14:paraId="495A1887" w14:textId="77777777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426011B" w14:textId="6F23BEC2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7B3F3CFC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4137A78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A4E2F3A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  <w:shd w:val="clear" w:color="auto" w:fill="auto"/>
          </w:tcPr>
          <w:p w14:paraId="6476918B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3BA7AA8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4004DDC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AB7A7B1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  <w:shd w:val="clear" w:color="auto" w:fill="auto"/>
          </w:tcPr>
          <w:p w14:paraId="22A9290A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4E98222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</w:tcPr>
          <w:p w14:paraId="3D62EA84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6CB943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B018F5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5E3FD01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3" w:type="dxa"/>
            <w:shd w:val="clear" w:color="auto" w:fill="auto"/>
          </w:tcPr>
          <w:p w14:paraId="366DDC64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FACB7AE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00F4F67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3665D6F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  <w:shd w:val="clear" w:color="auto" w:fill="auto"/>
          </w:tcPr>
          <w:p w14:paraId="7BF3C20D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685925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5114A7" w:rsidRPr="004837CF" w14:paraId="59E2A2BF" w14:textId="77777777" w:rsidTr="005114A7">
        <w:trPr>
          <w:trHeight w:val="20"/>
          <w:tblHeader/>
        </w:trPr>
        <w:tc>
          <w:tcPr>
            <w:tcW w:w="3267" w:type="dxa"/>
          </w:tcPr>
          <w:p w14:paraId="65126F94" w14:textId="77777777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0313F1F" w14:textId="206BDD38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6D3B389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3F6CDFA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E48B07B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  <w:shd w:val="clear" w:color="auto" w:fill="auto"/>
          </w:tcPr>
          <w:p w14:paraId="45A75585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F88AC74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94CAF8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DF61879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  <w:shd w:val="clear" w:color="auto" w:fill="auto"/>
          </w:tcPr>
          <w:p w14:paraId="35159261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179D6477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0C23D8D0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641642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5ABF5AD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0FCA897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43" w:type="dxa"/>
            <w:shd w:val="clear" w:color="auto" w:fill="auto"/>
          </w:tcPr>
          <w:p w14:paraId="07DC9249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3E49D70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3" w:type="dxa"/>
            <w:shd w:val="clear" w:color="auto" w:fill="auto"/>
          </w:tcPr>
          <w:p w14:paraId="64789DE3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024E034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43" w:type="dxa"/>
            <w:shd w:val="clear" w:color="auto" w:fill="auto"/>
          </w:tcPr>
          <w:p w14:paraId="05DF9CC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E8E0855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5114A7" w:rsidRPr="004837CF" w14:paraId="76E795DB" w14:textId="77777777" w:rsidTr="005114A7">
        <w:trPr>
          <w:trHeight w:val="20"/>
          <w:tblHeader/>
        </w:trPr>
        <w:tc>
          <w:tcPr>
            <w:tcW w:w="3267" w:type="dxa"/>
          </w:tcPr>
          <w:p w14:paraId="759B1837" w14:textId="77777777" w:rsidR="005114A7" w:rsidRPr="004837CF" w:rsidRDefault="005114A7" w:rsidP="005114A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60CDAD6" w14:textId="220391E8" w:rsidR="005114A7" w:rsidRPr="005114A7" w:rsidRDefault="005114A7" w:rsidP="005114A7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114A7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</w:tcPr>
          <w:p w14:paraId="6808B74E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316D08C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F65AD0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3" w:type="dxa"/>
            <w:shd w:val="clear" w:color="auto" w:fill="auto"/>
          </w:tcPr>
          <w:p w14:paraId="0C06B0F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BF8735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09B30527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3D95740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</w:tcPr>
          <w:p w14:paraId="33F500ED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14:paraId="5931534C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  <w:shd w:val="clear" w:color="auto" w:fill="auto"/>
          </w:tcPr>
          <w:p w14:paraId="54556439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AF2C1D6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shd w:val="clear" w:color="auto" w:fill="auto"/>
          </w:tcPr>
          <w:p w14:paraId="7E03147E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7361963" w14:textId="77777777" w:rsidR="005114A7" w:rsidRPr="006E62D1" w:rsidRDefault="005114A7" w:rsidP="005114A7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shd w:val="clear" w:color="auto" w:fill="auto"/>
          </w:tcPr>
          <w:p w14:paraId="5178CF4B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2B55267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3" w:type="dxa"/>
            <w:shd w:val="clear" w:color="auto" w:fill="auto"/>
          </w:tcPr>
          <w:p w14:paraId="21271150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72CFE00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43" w:type="dxa"/>
            <w:shd w:val="clear" w:color="auto" w:fill="auto"/>
          </w:tcPr>
          <w:p w14:paraId="2BD1A48A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4A206B2" w14:textId="77777777" w:rsidR="005114A7" w:rsidRPr="004837CF" w:rsidRDefault="005114A7" w:rsidP="005114A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4837CF">
              <w:rPr>
                <w:sz w:val="22"/>
                <w:szCs w:val="22"/>
                <w:cs/>
              </w:rPr>
              <w:t>รวม</w:t>
            </w:r>
          </w:p>
        </w:tc>
      </w:tr>
      <w:tr w:rsidR="005114A7" w:rsidRPr="004837CF" w14:paraId="3B22470F" w14:textId="77777777" w:rsidTr="005114A7">
        <w:trPr>
          <w:gridAfter w:val="1"/>
          <w:wAfter w:w="6" w:type="dxa"/>
          <w:trHeight w:val="244"/>
          <w:tblHeader/>
        </w:trPr>
        <w:tc>
          <w:tcPr>
            <w:tcW w:w="3267" w:type="dxa"/>
            <w:vAlign w:val="bottom"/>
          </w:tcPr>
          <w:p w14:paraId="564F93E9" w14:textId="77777777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3E1E289" w14:textId="59FCE7A5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070" w:type="dxa"/>
            <w:gridSpan w:val="19"/>
            <w:vAlign w:val="bottom"/>
          </w:tcPr>
          <w:p w14:paraId="44C455F4" w14:textId="77777777" w:rsidR="005114A7" w:rsidRPr="004837CF" w:rsidRDefault="005114A7" w:rsidP="005114A7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837C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114A7" w:rsidRPr="004837CF" w14:paraId="730A4AE8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43A16512" w14:textId="1B99D3FC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4837CF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62DFE667" w14:textId="45EA2BDC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30637E6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09B510B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0C858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492BE66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2C9F199C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EA6453E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BB57FA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2B06C8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6B01553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2EF5DB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9AB131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98C8E72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41B01D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0E1664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E7DA33E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EC3BBE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BCC709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62C6409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00676D9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5114A7" w:rsidRPr="004837CF" w14:paraId="53A39010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5D6A8609" w14:textId="7766370C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ณ วันที่</w:t>
            </w:r>
            <w:r w:rsidRPr="004837CF">
              <w:rPr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sz w:val="22"/>
                <w:szCs w:val="22"/>
              </w:rPr>
              <w:t>1</w:t>
            </w:r>
            <w:r w:rsidRPr="004837CF">
              <w:rPr>
                <w:sz w:val="22"/>
                <w:szCs w:val="22"/>
                <w:cs/>
              </w:rPr>
              <w:t xml:space="preserve"> มกราคม</w:t>
            </w:r>
            <w:r w:rsidRPr="004837C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3C303F">
              <w:rPr>
                <w:sz w:val="22"/>
                <w:szCs w:val="22"/>
              </w:rPr>
              <w:t>2561</w:t>
            </w:r>
          </w:p>
        </w:tc>
        <w:tc>
          <w:tcPr>
            <w:tcW w:w="693" w:type="dxa"/>
          </w:tcPr>
          <w:p w14:paraId="31D2395F" w14:textId="21AF4EB0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03FC326" w14:textId="1E861EBD" w:rsidR="005114A7" w:rsidRPr="007F4D1D" w:rsidRDefault="005114A7" w:rsidP="005114A7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236" w:type="dxa"/>
            <w:vAlign w:val="bottom"/>
          </w:tcPr>
          <w:p w14:paraId="192E519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0FBC31A" w14:textId="4719493A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303</w:t>
            </w:r>
          </w:p>
        </w:tc>
        <w:tc>
          <w:tcPr>
            <w:tcW w:w="243" w:type="dxa"/>
            <w:shd w:val="clear" w:color="auto" w:fill="auto"/>
          </w:tcPr>
          <w:p w14:paraId="7578825A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2DA298" w14:textId="6AA8181D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862</w:t>
            </w:r>
          </w:p>
        </w:tc>
        <w:tc>
          <w:tcPr>
            <w:tcW w:w="236" w:type="dxa"/>
            <w:vAlign w:val="bottom"/>
          </w:tcPr>
          <w:p w14:paraId="10C36A47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D0DD17" w14:textId="2A207D56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BE9724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0B92D7A" w14:textId="13381F5F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25C49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6B5ADA" w14:textId="426FBD63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891A43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1579A" w14:textId="1BADB6F9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810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243" w:type="dxa"/>
            <w:shd w:val="clear" w:color="auto" w:fill="auto"/>
          </w:tcPr>
          <w:p w14:paraId="0D4A91EE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0CD08EB" w14:textId="120C79F3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DBCE5A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F882845" w14:textId="6A14F180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7D8846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BE1E1E2" w14:textId="2CB52954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</w:tr>
      <w:tr w:rsidR="005114A7" w:rsidRPr="004837CF" w14:paraId="5485A2D1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035C9556" w14:textId="275AB2A9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50596463" w14:textId="5AA4E7C7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2E4E764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28D9F99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E309A3B" w14:textId="705DB18A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243" w:type="dxa"/>
            <w:shd w:val="clear" w:color="auto" w:fill="auto"/>
          </w:tcPr>
          <w:p w14:paraId="6999A7C4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6C5FE58" w14:textId="64C5CFAE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236" w:type="dxa"/>
            <w:vAlign w:val="bottom"/>
          </w:tcPr>
          <w:p w14:paraId="34BB3E47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0E823" w14:textId="6C2E929C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E63EFC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C0B3333" w14:textId="5D3DB975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7E359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9B388" w14:textId="2B5F6B7B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895F51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1A8A61" w14:textId="57B8A20F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243" w:type="dxa"/>
            <w:shd w:val="clear" w:color="auto" w:fill="auto"/>
          </w:tcPr>
          <w:p w14:paraId="2E3B9111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390D52" w14:textId="4798072C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C0DBF5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C2FF53" w14:textId="0F12A6C9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C9EB46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E5380EC" w14:textId="6E92AD12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</w:tr>
      <w:tr w:rsidR="005114A7" w:rsidRPr="004837CF" w14:paraId="045F4F2E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6ADF6331" w14:textId="5D84B511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837CF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41D8C044" w14:textId="11D9C821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ED5A293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CAE14F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324993" w14:textId="4AB5E6AB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243" w:type="dxa"/>
            <w:shd w:val="clear" w:color="auto" w:fill="auto"/>
          </w:tcPr>
          <w:p w14:paraId="123D56E2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63AE4B5" w14:textId="66D194E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371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236" w:type="dxa"/>
            <w:vAlign w:val="bottom"/>
          </w:tcPr>
          <w:p w14:paraId="2C64CDF8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E713F" w14:textId="3C45741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8B42AC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9899096" w14:textId="62491BFB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872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7C84A3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F93942" w14:textId="77777777" w:rsidR="005114A7" w:rsidRPr="007F4D1D" w:rsidRDefault="005114A7" w:rsidP="005114A7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0165CDD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537E" w14:textId="462DE5A6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243" w:type="dxa"/>
            <w:shd w:val="clear" w:color="auto" w:fill="auto"/>
          </w:tcPr>
          <w:p w14:paraId="4290CE02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83BF645" w14:textId="69DE4C34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63A336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C7928E7" w14:textId="4A45198C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664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571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232165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1C52D16" w14:textId="77777777" w:rsidR="005114A7" w:rsidRPr="007F4D1D" w:rsidRDefault="005114A7" w:rsidP="005114A7">
            <w:pPr>
              <w:tabs>
                <w:tab w:val="left" w:pos="358"/>
              </w:tabs>
              <w:spacing w:line="240" w:lineRule="auto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14A7" w:rsidRPr="004837CF" w14:paraId="3814DFAB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5E62E9A" w14:textId="47232571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 (โอนไป) สินค้าคงเหลือ</w:t>
            </w:r>
          </w:p>
        </w:tc>
        <w:tc>
          <w:tcPr>
            <w:tcW w:w="693" w:type="dxa"/>
          </w:tcPr>
          <w:p w14:paraId="56C2C9FA" w14:textId="16ED3A67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86E67A6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8AF916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29A29" w14:textId="77777777" w:rsidR="005114A7" w:rsidRPr="007F4D1D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160D036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A20A619" w14:textId="77777777" w:rsidR="005114A7" w:rsidRPr="007F4D1D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190D7F0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8D745" w14:textId="77777777" w:rsidR="005114A7" w:rsidRPr="007F4D1D" w:rsidRDefault="005114A7" w:rsidP="005114A7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275E0B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34F75BC" w14:textId="77777777" w:rsidR="005114A7" w:rsidRPr="007F4D1D" w:rsidRDefault="005114A7" w:rsidP="005114A7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646771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E13218" w14:textId="77777777" w:rsidR="005114A7" w:rsidRPr="007F4D1D" w:rsidRDefault="005114A7" w:rsidP="005114A7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4B869B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77B184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E1DA31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B7C36FB" w14:textId="781B4443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825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562954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F7C55CE" w14:textId="77AA9DAB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F494F4" w14:textId="77777777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5033BAC" w14:textId="00B8FCBC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598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114A7" w:rsidRPr="004837CF" w14:paraId="5CE347E3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4D6166DC" w14:textId="2A6038D8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โอนจากสิทธิการเช่า</w:t>
            </w:r>
          </w:p>
        </w:tc>
        <w:tc>
          <w:tcPr>
            <w:tcW w:w="693" w:type="dxa"/>
          </w:tcPr>
          <w:p w14:paraId="5B76657A" w14:textId="0A9691BB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1ABC996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6611F43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F927C8" w14:textId="77777777" w:rsidR="005114A7" w:rsidRPr="007F4D1D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F77F759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8590D6B" w14:textId="77777777" w:rsidR="005114A7" w:rsidRPr="007F4D1D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B646D8E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CBB674" w14:textId="77777777" w:rsidR="005114A7" w:rsidRPr="007F4D1D" w:rsidRDefault="005114A7" w:rsidP="005114A7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236021" w14:textId="77777777" w:rsidR="005114A7" w:rsidRPr="007F4D1D" w:rsidRDefault="005114A7" w:rsidP="005114A7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82B7940" w14:textId="77777777" w:rsidR="005114A7" w:rsidRPr="007F4D1D" w:rsidRDefault="005114A7" w:rsidP="005114A7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D76CFB" w14:textId="77777777" w:rsidR="005114A7" w:rsidRPr="007F4D1D" w:rsidRDefault="005114A7" w:rsidP="005114A7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7CC621" w14:textId="77777777" w:rsidR="005114A7" w:rsidRPr="007F4D1D" w:rsidRDefault="005114A7" w:rsidP="005114A7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C9BE05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8BC472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C225C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7BEC7D6" w14:textId="77777777" w:rsidR="005114A7" w:rsidRPr="007F4D1D" w:rsidRDefault="005114A7" w:rsidP="005114A7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054138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DA3F16F" w14:textId="644DE5CC" w:rsidR="005114A7" w:rsidRPr="007F4D1D" w:rsidRDefault="005114A7" w:rsidP="005114A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722555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70F314E" w14:textId="29647E09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727</w:t>
            </w:r>
          </w:p>
        </w:tc>
      </w:tr>
      <w:tr w:rsidR="005114A7" w:rsidRPr="004837CF" w14:paraId="134D53F6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0AE6F5AA" w14:textId="4871734F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93" w:type="dxa"/>
          </w:tcPr>
          <w:p w14:paraId="277BE300" w14:textId="2CB3DB0B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726D683" w14:textId="1E23CBC4" w:rsidR="005114A7" w:rsidRPr="007F4D1D" w:rsidRDefault="005114A7" w:rsidP="005114A7">
            <w:pPr>
              <w:spacing w:line="240" w:lineRule="auto"/>
              <w:ind w:left="-291" w:right="-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Pr="007F4D1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8002E1E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F5F629" w14:textId="77777777" w:rsidR="005114A7" w:rsidRPr="007F4D1D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BF164C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6B2FC22" w14:textId="47760AF5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B7F6AC9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3070F9" w14:textId="115511AF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400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76AACAB" w14:textId="77777777" w:rsidR="005114A7" w:rsidRPr="007F4D1D" w:rsidRDefault="005114A7" w:rsidP="005114A7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26ED60A" w14:textId="77777777" w:rsidR="005114A7" w:rsidRPr="007F4D1D" w:rsidRDefault="005114A7" w:rsidP="005114A7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163E23" w14:textId="77777777" w:rsidR="005114A7" w:rsidRPr="007F4D1D" w:rsidRDefault="005114A7" w:rsidP="005114A7">
            <w:pPr>
              <w:tabs>
                <w:tab w:val="left" w:pos="450"/>
                <w:tab w:val="decimal" w:pos="1033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5A8BF8" w14:textId="77777777" w:rsidR="005114A7" w:rsidRPr="007F4D1D" w:rsidRDefault="005114A7" w:rsidP="005114A7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B89F55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54BA1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F351D4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69712E6" w14:textId="77777777" w:rsidR="005114A7" w:rsidRPr="007F4D1D" w:rsidRDefault="005114A7" w:rsidP="005114A7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BCD613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36D6C8B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EA01F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7592E2D" w14:textId="0CA19109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458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071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114A7" w:rsidRPr="004837CF" w14:paraId="448DE80C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7E7235A2" w14:textId="43618A6C" w:rsidR="005114A7" w:rsidRPr="00FC6318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sz w:val="22"/>
                <w:szCs w:val="22"/>
                <w:cs/>
              </w:rPr>
              <w:t>จำหน่าย</w:t>
            </w:r>
            <w:r w:rsidRPr="00FC6318">
              <w:rPr>
                <w:sz w:val="22"/>
                <w:szCs w:val="22"/>
              </w:rPr>
              <w:t xml:space="preserve"> </w:t>
            </w:r>
            <w:r w:rsidRPr="00FC6318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693" w:type="dxa"/>
          </w:tcPr>
          <w:p w14:paraId="280A3AE3" w14:textId="596B24DE" w:rsidR="005114A7" w:rsidRPr="00FC6318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13E3A26" w14:textId="15836AC2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7F4D1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B496226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473B4C" w14:textId="10102B70" w:rsidR="005114A7" w:rsidRPr="007F4D1D" w:rsidRDefault="005114A7" w:rsidP="005114A7">
            <w:pPr>
              <w:spacing w:line="240" w:lineRule="auto"/>
              <w:ind w:left="-291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1CBAC2B4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3CC430A" w14:textId="33B5C0C5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035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0E34B3B2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DE7E12" w14:textId="41606489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088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973A2C" w14:textId="77777777" w:rsidR="005114A7" w:rsidRPr="007F4D1D" w:rsidRDefault="005114A7" w:rsidP="005114A7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49FAEAE" w14:textId="028971BD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072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805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D3D6D" w14:textId="77777777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A4DF3" w14:textId="33C30172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354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396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FD2478" w14:textId="77777777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CC41E" w14:textId="039C5E3E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47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344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4AC9966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C85CA7A" w14:textId="68B79C07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436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B57DDD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4AA756D" w14:textId="3FB99D43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19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304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67D74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CB98772" w14:textId="568A0800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504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068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114A7" w:rsidRPr="004837CF" w14:paraId="3911B5B7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094D96E" w14:textId="10081A38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693" w:type="dxa"/>
          </w:tcPr>
          <w:p w14:paraId="2FFB93E4" w14:textId="7E8071A6" w:rsidR="005114A7" w:rsidRPr="00FC6318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9B8837A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698C599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E15619" w14:textId="77777777" w:rsidR="005114A7" w:rsidRPr="007F4D1D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8B0DCEA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17E323" w14:textId="77777777" w:rsidR="005114A7" w:rsidRPr="007F4D1D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3717F5F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302832" w14:textId="54EB22B9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521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82C0FC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1324D94" w14:textId="77777777" w:rsidR="005114A7" w:rsidRPr="007F4D1D" w:rsidRDefault="005114A7" w:rsidP="005114A7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6EBED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25AFAD" w14:textId="77777777" w:rsidR="005114A7" w:rsidRPr="007F4D1D" w:rsidRDefault="005114A7" w:rsidP="005114A7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D14BC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53DEAA" w14:textId="6026AAFD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165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591F867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F33653" w14:textId="77777777" w:rsidR="005114A7" w:rsidRPr="007F4D1D" w:rsidRDefault="005114A7" w:rsidP="005114A7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77DCC0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D5CA058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802DB4" w14:textId="77777777" w:rsidR="005114A7" w:rsidRPr="007F4D1D" w:rsidRDefault="005114A7" w:rsidP="005114A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1663526" w14:textId="2836B3B6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686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114A7" w:rsidRPr="004837CF" w14:paraId="08D2F6A7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A66071E" w14:textId="21E286AD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Pr="004962B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0BA3C801" w14:textId="096608A3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0D478E1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22E44DA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355D" w14:textId="77777777" w:rsidR="005114A7" w:rsidRPr="007F4D1D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500648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70DB54C" w14:textId="77777777" w:rsidR="005114A7" w:rsidRPr="007F4D1D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3F106D8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044F8" w14:textId="77777777" w:rsidR="005114A7" w:rsidRPr="007F4D1D" w:rsidRDefault="005114A7" w:rsidP="005114A7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828FEC" w14:textId="77777777" w:rsidR="005114A7" w:rsidRPr="007F4D1D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8228F" w14:textId="77777777" w:rsidR="005114A7" w:rsidRPr="007F4D1D" w:rsidRDefault="005114A7" w:rsidP="005114A7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288EA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B3EFE" w14:textId="2DE43F9A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440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EC62C7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6313A" w14:textId="0C6BF4B0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977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5AEB5C1B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95014" w14:textId="77777777" w:rsidR="005114A7" w:rsidRPr="007F4D1D" w:rsidRDefault="005114A7" w:rsidP="005114A7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C1C1B1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8682" w14:textId="6DEBA885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A4EF96" w14:textId="77777777" w:rsidR="005114A7" w:rsidRPr="007F4D1D" w:rsidRDefault="005114A7" w:rsidP="005114A7">
            <w:pPr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167A" w14:textId="79662A7A" w:rsidR="005114A7" w:rsidRPr="007F4D1D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701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114A7" w:rsidRPr="004837CF" w14:paraId="6765396B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59A45D24" w14:textId="00BC84E8" w:rsidR="005114A7" w:rsidRPr="004962BD" w:rsidRDefault="005114A7" w:rsidP="005114A7">
            <w:pPr>
              <w:spacing w:line="240" w:lineRule="auto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4962BD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62BD">
              <w:rPr>
                <w:b/>
                <w:bCs/>
                <w:sz w:val="22"/>
                <w:szCs w:val="22"/>
              </w:rPr>
              <w:t>31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4962BD">
              <w:rPr>
                <w:b/>
                <w:bCs/>
                <w:sz w:val="22"/>
                <w:szCs w:val="22"/>
              </w:rPr>
              <w:t xml:space="preserve">2561 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4962BD">
              <w:rPr>
                <w:b/>
                <w:bCs/>
                <w:sz w:val="22"/>
                <w:szCs w:val="22"/>
              </w:rPr>
              <w:t xml:space="preserve"> 1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4962BD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1B7C3BBB" w14:textId="272BE2B1" w:rsidR="005114A7" w:rsidRPr="004837CF" w:rsidRDefault="005114A7" w:rsidP="005114A7">
            <w:pPr>
              <w:spacing w:line="240" w:lineRule="auto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498CEAA3" w14:textId="4748F52F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725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236" w:type="dxa"/>
            <w:vAlign w:val="bottom"/>
          </w:tcPr>
          <w:p w14:paraId="3E125412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02FFCBF" w14:textId="07B2996E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349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736</w:t>
            </w:r>
          </w:p>
        </w:tc>
        <w:tc>
          <w:tcPr>
            <w:tcW w:w="243" w:type="dxa"/>
            <w:shd w:val="clear" w:color="auto" w:fill="auto"/>
          </w:tcPr>
          <w:p w14:paraId="2C000CCC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8F7A6AF" w14:textId="3B3E5EFE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698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099</w:t>
            </w:r>
          </w:p>
        </w:tc>
        <w:tc>
          <w:tcPr>
            <w:tcW w:w="236" w:type="dxa"/>
            <w:vAlign w:val="bottom"/>
          </w:tcPr>
          <w:p w14:paraId="6FC2405E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4A37" w14:textId="153F316B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052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27E164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EA91E" w14:textId="3B14AC71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10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041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AAE466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90AAC" w14:textId="1303E428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560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EB5EB9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DAAF6" w14:textId="5BAE0793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900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244</w:t>
            </w:r>
          </w:p>
        </w:tc>
        <w:tc>
          <w:tcPr>
            <w:tcW w:w="243" w:type="dxa"/>
            <w:shd w:val="clear" w:color="auto" w:fill="auto"/>
          </w:tcPr>
          <w:p w14:paraId="73B46B57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6EFD9" w14:textId="241B2491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105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336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AC52CA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0EC12" w14:textId="36C334A1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406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997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9D3C7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57778" w14:textId="5AB9CBCD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17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839</w:t>
            </w:r>
            <w:r w:rsidRPr="004837C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437</w:t>
            </w:r>
          </w:p>
        </w:tc>
      </w:tr>
      <w:tr w:rsidR="005114A7" w:rsidRPr="004837CF" w14:paraId="684F327A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468EF374" w14:textId="06936D5A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57B5FBF3" w14:textId="11961ACD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F9B68F6" w14:textId="5657C307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8167876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1183191" w14:textId="1483982D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3,290</w:t>
            </w:r>
          </w:p>
        </w:tc>
        <w:tc>
          <w:tcPr>
            <w:tcW w:w="243" w:type="dxa"/>
            <w:shd w:val="clear" w:color="auto" w:fill="auto"/>
          </w:tcPr>
          <w:p w14:paraId="6832545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DD9ED62" w14:textId="25B442BC" w:rsidR="005114A7" w:rsidRPr="00F414F4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C74C4C2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AD1F92" w14:textId="4A51D5E3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14,637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A0D664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74D9691" w14:textId="028C0F62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60329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03DE23" w14:textId="109888A3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45,863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6DBEED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427E9D" w14:textId="36C4EACE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28,890</w:t>
            </w:r>
          </w:p>
        </w:tc>
        <w:tc>
          <w:tcPr>
            <w:tcW w:w="243" w:type="dxa"/>
            <w:shd w:val="clear" w:color="auto" w:fill="auto"/>
          </w:tcPr>
          <w:p w14:paraId="060011D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B87563" w14:textId="6F4C79D6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EA0A7F">
              <w:rPr>
                <w:sz w:val="22"/>
                <w:szCs w:val="22"/>
              </w:rPr>
              <w:t>109,105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7C377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68F4FF" w14:textId="58D35EC4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EA0A7F">
              <w:rPr>
                <w:sz w:val="22"/>
                <w:szCs w:val="22"/>
              </w:rPr>
              <w:t>2,931,249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8BC4F6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C0FE19D" w14:textId="37A4F21B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3,274,996</w:t>
            </w:r>
          </w:p>
        </w:tc>
      </w:tr>
      <w:tr w:rsidR="005114A7" w:rsidRPr="004837CF" w14:paraId="478A1768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E1AEE4A" w14:textId="60D6D42F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</w:tcPr>
          <w:p w14:paraId="4C25B634" w14:textId="52842581" w:rsidR="005114A7" w:rsidRPr="005114A7" w:rsidRDefault="005114A7" w:rsidP="005114A7">
            <w:pPr>
              <w:spacing w:line="240" w:lineRule="auto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  <w:r w:rsidRPr="005114A7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783" w:type="dxa"/>
            <w:vAlign w:val="bottom"/>
          </w:tcPr>
          <w:p w14:paraId="394071C7" w14:textId="735CF076" w:rsidR="005114A7" w:rsidRPr="003D44B2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859B3BC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512856" w14:textId="2BD0F9FC" w:rsidR="005114A7" w:rsidRPr="003D44B2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8853A97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259A69" w14:textId="0F70F6EC" w:rsidR="005114A7" w:rsidRPr="003D44B2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A162AB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53209F" w14:textId="7BE89762" w:rsidR="005114A7" w:rsidRPr="003D44B2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4,109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176030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0D1BE8B" w14:textId="1FBC41F6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195,339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7C1AC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1DC1E6" w14:textId="38E89421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3D44B2">
              <w:rPr>
                <w:sz w:val="22"/>
                <w:szCs w:val="22"/>
                <w:cs/>
              </w:rPr>
              <w:t>42</w:t>
            </w:r>
            <w:r w:rsidRPr="003D44B2">
              <w:rPr>
                <w:sz w:val="22"/>
                <w:szCs w:val="22"/>
              </w:rPr>
              <w:t>,</w:t>
            </w:r>
            <w:r w:rsidRPr="003D44B2">
              <w:rPr>
                <w:sz w:val="22"/>
                <w:szCs w:val="22"/>
                <w:cs/>
              </w:rPr>
              <w:t>999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A442EF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A8B55F" w14:textId="44889CD3" w:rsidR="005114A7" w:rsidRPr="003D44B2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4,576</w:t>
            </w:r>
          </w:p>
        </w:tc>
        <w:tc>
          <w:tcPr>
            <w:tcW w:w="243" w:type="dxa"/>
            <w:shd w:val="clear" w:color="auto" w:fill="auto"/>
          </w:tcPr>
          <w:p w14:paraId="4342E297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7FB95F7" w14:textId="2C63CE9F" w:rsidR="005114A7" w:rsidRPr="003D44B2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52024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49EBEDA" w14:textId="22895689" w:rsidR="005114A7" w:rsidRPr="003D44B2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  <w:cs/>
              </w:rPr>
              <w:t>9</w:t>
            </w:r>
            <w:r w:rsidRPr="003D44B2">
              <w:rPr>
                <w:sz w:val="22"/>
                <w:szCs w:val="22"/>
              </w:rPr>
              <w:t>,</w:t>
            </w:r>
            <w:r w:rsidRPr="003D44B2">
              <w:rPr>
                <w:sz w:val="22"/>
                <w:szCs w:val="22"/>
                <w:cs/>
              </w:rPr>
              <w:t>102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0C6665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BC1092E" w14:textId="3F052921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256,125</w:t>
            </w:r>
          </w:p>
        </w:tc>
      </w:tr>
      <w:tr w:rsidR="005114A7" w:rsidRPr="004837CF" w14:paraId="6B9AA0B9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475B9FD" w14:textId="2C96FBA6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E8CBF7F" w14:textId="5A34538A" w:rsidR="005114A7" w:rsidRPr="003D44B2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4C521AE" w14:textId="01682A78" w:rsidR="005114A7" w:rsidRPr="003D44B2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9A9F8BC" w14:textId="77777777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B82D0B" w14:textId="0B13074D" w:rsidR="005114A7" w:rsidRPr="003D44B2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CA4FCA6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07D5D98" w14:textId="63F6BEA1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578,938</w:t>
            </w:r>
          </w:p>
        </w:tc>
        <w:tc>
          <w:tcPr>
            <w:tcW w:w="236" w:type="dxa"/>
            <w:vAlign w:val="bottom"/>
          </w:tcPr>
          <w:p w14:paraId="447C82A2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C68B3" w14:textId="2B9811AE" w:rsidR="005114A7" w:rsidRPr="003D44B2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87,271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3991CA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79AC87A" w14:textId="1D175096" w:rsidR="005114A7" w:rsidRPr="003D44B2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3D44B2">
              <w:rPr>
                <w:sz w:val="22"/>
                <w:szCs w:val="22"/>
                <w:cs/>
              </w:rPr>
              <w:t>1</w:t>
            </w:r>
            <w:r w:rsidRPr="003D44B2">
              <w:rPr>
                <w:sz w:val="22"/>
                <w:szCs w:val="22"/>
              </w:rPr>
              <w:t>,</w:t>
            </w:r>
            <w:r w:rsidRPr="003D44B2">
              <w:rPr>
                <w:sz w:val="22"/>
                <w:szCs w:val="22"/>
                <w:cs/>
              </w:rPr>
              <w:t>65</w:t>
            </w:r>
            <w:r w:rsidRPr="003D44B2">
              <w:rPr>
                <w:sz w:val="22"/>
                <w:szCs w:val="22"/>
              </w:rPr>
              <w:t>1,791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9BED8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EB4C18" w14:textId="2383ACCC" w:rsidR="005114A7" w:rsidRPr="003D44B2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D31693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15E7C8" w14:textId="256A3D96" w:rsidR="005114A7" w:rsidRPr="003D44B2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33,786</w:t>
            </w:r>
          </w:p>
        </w:tc>
        <w:tc>
          <w:tcPr>
            <w:tcW w:w="243" w:type="dxa"/>
            <w:shd w:val="clear" w:color="auto" w:fill="auto"/>
          </w:tcPr>
          <w:p w14:paraId="2969D074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B6EC216" w14:textId="470CF7D1" w:rsidR="005114A7" w:rsidRPr="003D44B2" w:rsidRDefault="005114A7" w:rsidP="005114A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(54,939)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18BEED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7616A62" w14:textId="069A0DCF" w:rsidR="005114A7" w:rsidRPr="003D44B2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3D44B2">
              <w:rPr>
                <w:sz w:val="22"/>
                <w:szCs w:val="22"/>
              </w:rPr>
              <w:t>(2,296,847)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3AF4BC" w14:textId="77777777" w:rsidR="005114A7" w:rsidRPr="003D44B2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3CBC6E8" w14:textId="2AB0B650" w:rsidR="005114A7" w:rsidRPr="003D44B2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44B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114A7" w:rsidRPr="004837CF" w14:paraId="5A252B5F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139E914F" w14:textId="3740CA59" w:rsidR="005114A7" w:rsidRPr="004962BD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62BD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4962BD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 (โอนไป) สินค้าคงเหลือ</w:t>
            </w:r>
          </w:p>
        </w:tc>
        <w:tc>
          <w:tcPr>
            <w:tcW w:w="693" w:type="dxa"/>
          </w:tcPr>
          <w:p w14:paraId="6D26FDB6" w14:textId="536CE51E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769F3F7" w14:textId="1431F15F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6C10B9F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E791C7" w14:textId="740BC4C6" w:rsidR="005114A7" w:rsidRPr="00F414F4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CD04FEA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E96AEEF" w14:textId="334777B2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5C1C21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FE032" w14:textId="5ADDC139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88B0F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CF99C32" w14:textId="27DD75E6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  <w:r w:rsidRPr="005900CC">
              <w:rPr>
                <w:sz w:val="22"/>
                <w:szCs w:val="22"/>
                <w:cs/>
              </w:rPr>
              <w:t>1</w:t>
            </w:r>
            <w:r w:rsidRPr="005900CC">
              <w:rPr>
                <w:sz w:val="22"/>
                <w:szCs w:val="22"/>
              </w:rPr>
              <w:t>,</w:t>
            </w:r>
            <w:r w:rsidRPr="005900CC">
              <w:rPr>
                <w:sz w:val="22"/>
                <w:szCs w:val="22"/>
                <w:cs/>
              </w:rPr>
              <w:t>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E9E0EF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7288F" w14:textId="0D88CEC7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8BD9D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078B9" w14:textId="15AC3B2E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9441D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AE15B8" w14:textId="1E9B98A9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EA0A7F">
              <w:rPr>
                <w:sz w:val="22"/>
                <w:szCs w:val="22"/>
              </w:rPr>
              <w:t>(1,059)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83F40E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B36B07A" w14:textId="75623D2A" w:rsidR="005114A7" w:rsidRPr="00F414F4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1D07AC" w14:textId="77777777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0BC12AC" w14:textId="5334DE57" w:rsidR="005114A7" w:rsidRPr="004837CF" w:rsidRDefault="005114A7" w:rsidP="005114A7">
            <w:pPr>
              <w:spacing w:line="240" w:lineRule="auto"/>
              <w:ind w:left="-108" w:right="14"/>
              <w:jc w:val="right"/>
              <w:rPr>
                <w:sz w:val="22"/>
                <w:szCs w:val="22"/>
                <w:cs/>
              </w:rPr>
            </w:pPr>
            <w:r w:rsidRPr="00EA0A7F">
              <w:rPr>
                <w:sz w:val="22"/>
                <w:szCs w:val="22"/>
              </w:rPr>
              <w:t>781</w:t>
            </w:r>
          </w:p>
        </w:tc>
      </w:tr>
      <w:tr w:rsidR="005114A7" w:rsidRPr="004837CF" w14:paraId="1309BE3B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3FCA023A" w14:textId="4B9F9744" w:rsidR="005114A7" w:rsidRPr="004962BD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62B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โอนจากสิทธิการเช่า</w:t>
            </w:r>
          </w:p>
        </w:tc>
        <w:tc>
          <w:tcPr>
            <w:tcW w:w="693" w:type="dxa"/>
          </w:tcPr>
          <w:p w14:paraId="324D90EB" w14:textId="45393C45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808D983" w14:textId="5B0590B2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68D4A10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5F08A0" w14:textId="0288DBCA" w:rsidR="005114A7" w:rsidRPr="00F414F4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9DAC08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8191C84" w14:textId="57C7C912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667B82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0FFBCC" w14:textId="084A939C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3B75DC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8254DF7" w14:textId="40A05424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CDCCB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F05F9" w14:textId="54715267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35246F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C37D48" w14:textId="0B67102E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AA0D84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8D58368" w14:textId="127D112D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1EE953" w14:textId="77777777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6E9E601" w14:textId="4F976B5D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EF77AB">
              <w:rPr>
                <w:sz w:val="22"/>
                <w:szCs w:val="22"/>
              </w:rPr>
              <w:t>6,294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296777" w14:textId="77777777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D73156D" w14:textId="2D752EB1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EF77AB">
              <w:rPr>
                <w:sz w:val="22"/>
                <w:szCs w:val="22"/>
              </w:rPr>
              <w:t>6,294</w:t>
            </w:r>
          </w:p>
        </w:tc>
      </w:tr>
      <w:tr w:rsidR="005114A7" w:rsidRPr="004837CF" w14:paraId="2C0CB9B5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59C2C544" w14:textId="447AEADD" w:rsidR="005114A7" w:rsidRPr="004962BD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62B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693" w:type="dxa"/>
          </w:tcPr>
          <w:p w14:paraId="50724459" w14:textId="43C438C5" w:rsidR="005114A7" w:rsidRPr="00FC6318" w:rsidRDefault="005114A7" w:rsidP="005114A7">
            <w:pPr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E256162" w14:textId="629FD1CB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(114,009)</w:t>
            </w:r>
          </w:p>
        </w:tc>
        <w:tc>
          <w:tcPr>
            <w:tcW w:w="236" w:type="dxa"/>
            <w:vAlign w:val="bottom"/>
          </w:tcPr>
          <w:p w14:paraId="4B15ACAA" w14:textId="77777777" w:rsidR="005114A7" w:rsidRPr="004837CF" w:rsidRDefault="005114A7" w:rsidP="005114A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8DDB37" w14:textId="57649199" w:rsidR="005114A7" w:rsidRPr="00F414F4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21F7E3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D399E0E" w14:textId="44CE117A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5900CC">
              <w:rPr>
                <w:sz w:val="22"/>
                <w:szCs w:val="22"/>
              </w:rPr>
              <w:t>(62,845)</w:t>
            </w:r>
          </w:p>
        </w:tc>
        <w:tc>
          <w:tcPr>
            <w:tcW w:w="236" w:type="dxa"/>
          </w:tcPr>
          <w:p w14:paraId="66716104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3BFCE" w14:textId="300D6A5D" w:rsidR="005114A7" w:rsidRPr="00F414F4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02042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F65F621" w14:textId="61C8CC5C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01F09" w14:textId="77777777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D38E50" w14:textId="1A731668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75839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04F48" w14:textId="0BE47E98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7E6F6C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0855C25" w14:textId="6308AC75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2CF672" w14:textId="77777777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F748C2" w14:textId="3AE5E220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3AF100C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E076077" w14:textId="7B235E0A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EF77AB">
              <w:rPr>
                <w:sz w:val="22"/>
                <w:szCs w:val="22"/>
              </w:rPr>
              <w:t>(176,854)</w:t>
            </w:r>
          </w:p>
        </w:tc>
      </w:tr>
      <w:tr w:rsidR="005114A7" w:rsidRPr="004837CF" w14:paraId="36CB189E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2098DB4E" w14:textId="3A90EDFD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sz w:val="22"/>
                <w:szCs w:val="22"/>
                <w:cs/>
              </w:rPr>
              <w:t>จำหน่าย</w:t>
            </w:r>
            <w:r w:rsidRPr="004962BD">
              <w:rPr>
                <w:sz w:val="22"/>
                <w:szCs w:val="22"/>
              </w:rPr>
              <w:t xml:space="preserve"> </w:t>
            </w:r>
            <w:r w:rsidRPr="004962BD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693" w:type="dxa"/>
          </w:tcPr>
          <w:p w14:paraId="1ACD04B3" w14:textId="2016AA88" w:rsidR="005114A7" w:rsidRPr="00FC6318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44087CB" w14:textId="76567EDC" w:rsidR="005114A7" w:rsidRPr="00F414F4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AA65A7A" w14:textId="77777777" w:rsidR="005114A7" w:rsidRPr="004837CF" w:rsidRDefault="005114A7" w:rsidP="005114A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E9CB17" w14:textId="483283C9" w:rsidR="005114A7" w:rsidRPr="00F414F4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6212A36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15D595E" w14:textId="10119219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(7,716)</w:t>
            </w:r>
          </w:p>
        </w:tc>
        <w:tc>
          <w:tcPr>
            <w:tcW w:w="236" w:type="dxa"/>
            <w:vAlign w:val="bottom"/>
          </w:tcPr>
          <w:p w14:paraId="253A5FD0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A815C" w14:textId="37FEB679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(915)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C1753F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9BBCF05" w14:textId="51494D66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  <w:cs/>
              </w:rPr>
              <w:t>(775</w:t>
            </w:r>
            <w:r>
              <w:rPr>
                <w:sz w:val="22"/>
                <w:szCs w:val="22"/>
              </w:rPr>
              <w:t>,301</w:t>
            </w:r>
            <w:r w:rsidRPr="005900C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01EA8E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90071B" w14:textId="47C3182E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  <w:cs/>
              </w:rPr>
              <w:t>(131</w:t>
            </w:r>
            <w:r w:rsidRPr="00590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cs/>
              </w:rPr>
              <w:t>86</w:t>
            </w:r>
            <w:r>
              <w:rPr>
                <w:sz w:val="22"/>
                <w:szCs w:val="22"/>
              </w:rPr>
              <w:t>8</w:t>
            </w:r>
            <w:r w:rsidRPr="005900CC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6D4F29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827BC9" w14:textId="33008743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(103,</w:t>
            </w:r>
            <w:r>
              <w:rPr>
                <w:sz w:val="22"/>
                <w:szCs w:val="22"/>
              </w:rPr>
              <w:t>568</w:t>
            </w:r>
            <w:r w:rsidRPr="005900CC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DD3A81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BE41FAC" w14:textId="5ECCFEC9" w:rsidR="005114A7" w:rsidRPr="00F414F4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9FCEA5" w14:textId="77777777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2C75C85" w14:textId="2020BD12" w:rsidR="005114A7" w:rsidRPr="00F414F4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352637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3080C43" w14:textId="1966E0CB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(1,019,368</w:t>
            </w:r>
            <w:r w:rsidRPr="00EF77AB">
              <w:rPr>
                <w:sz w:val="22"/>
                <w:szCs w:val="22"/>
              </w:rPr>
              <w:t>)</w:t>
            </w:r>
          </w:p>
        </w:tc>
      </w:tr>
      <w:tr w:rsidR="005114A7" w:rsidRPr="004837CF" w14:paraId="5513C71C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6B5285DE" w14:textId="6506C43F" w:rsidR="005114A7" w:rsidRPr="004962BD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Pr="004962B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AC48798" w14:textId="23220625" w:rsidR="005114A7" w:rsidRPr="004837CF" w:rsidRDefault="005114A7" w:rsidP="005114A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9D9797C" w14:textId="6F4DBF65" w:rsidR="005114A7" w:rsidRPr="004837CF" w:rsidRDefault="005114A7" w:rsidP="005114A7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7167378" w14:textId="77777777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58B23D" w14:textId="54F68165" w:rsidR="005114A7" w:rsidRPr="00F414F4" w:rsidRDefault="005114A7" w:rsidP="005114A7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CBA9A5D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DC0B136" w14:textId="2A6B3AFC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45B2CC6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D17EB2" w14:textId="7B5FA341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7F6598B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0D5EC09" w14:textId="6BDB04D6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CD42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30566" w14:textId="26B2E48E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(69</w:t>
            </w:r>
            <w:r>
              <w:rPr>
                <w:sz w:val="22"/>
                <w:szCs w:val="22"/>
              </w:rPr>
              <w:t>6</w:t>
            </w:r>
            <w:r w:rsidRPr="005900CC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230D3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BEFE27" w14:textId="6E041889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5900CC">
              <w:rPr>
                <w:sz w:val="22"/>
                <w:szCs w:val="22"/>
              </w:rPr>
              <w:t>(36</w:t>
            </w:r>
            <w:r>
              <w:rPr>
                <w:sz w:val="22"/>
                <w:szCs w:val="22"/>
              </w:rPr>
              <w:t>1</w:t>
            </w:r>
            <w:r w:rsidRPr="005900CC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428EBB8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0E7CB9C" w14:textId="79574FA4" w:rsidR="005114A7" w:rsidRPr="000E71FB" w:rsidRDefault="005114A7" w:rsidP="005114A7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7AEA61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17E4263" w14:textId="12818712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EF77A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8,565</w:t>
            </w:r>
            <w:r w:rsidRPr="00EF77AB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C59DD1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F442A33" w14:textId="66909317" w:rsidR="005114A7" w:rsidRPr="004837CF" w:rsidRDefault="005114A7" w:rsidP="005114A7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 w:rsidRPr="00EF77A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9,622</w:t>
            </w:r>
            <w:r w:rsidRPr="00EF77AB">
              <w:rPr>
                <w:sz w:val="22"/>
                <w:szCs w:val="22"/>
              </w:rPr>
              <w:t>)</w:t>
            </w:r>
          </w:p>
        </w:tc>
      </w:tr>
      <w:tr w:rsidR="005114A7" w:rsidRPr="004837CF" w14:paraId="125728C2" w14:textId="77777777" w:rsidTr="005114A7">
        <w:trPr>
          <w:trHeight w:val="20"/>
        </w:trPr>
        <w:tc>
          <w:tcPr>
            <w:tcW w:w="3267" w:type="dxa"/>
            <w:vAlign w:val="bottom"/>
          </w:tcPr>
          <w:p w14:paraId="3FE24E0D" w14:textId="4FA38DB6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4837CF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4837C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837CF">
              <w:rPr>
                <w:rFonts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693" w:type="dxa"/>
          </w:tcPr>
          <w:p w14:paraId="3563F2AF" w14:textId="57E679FA" w:rsidR="005114A7" w:rsidRPr="004837CF" w:rsidRDefault="005114A7" w:rsidP="005114A7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F36D6" w14:textId="2840434C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611,240</w:t>
            </w:r>
          </w:p>
        </w:tc>
        <w:tc>
          <w:tcPr>
            <w:tcW w:w="236" w:type="dxa"/>
            <w:vAlign w:val="bottom"/>
          </w:tcPr>
          <w:p w14:paraId="0C279FC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8C485" w14:textId="1771B703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353,026</w:t>
            </w:r>
          </w:p>
        </w:tc>
        <w:tc>
          <w:tcPr>
            <w:tcW w:w="243" w:type="dxa"/>
            <w:shd w:val="clear" w:color="auto" w:fill="auto"/>
          </w:tcPr>
          <w:p w14:paraId="22080380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B0F88" w14:textId="69085DAB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900CC">
              <w:rPr>
                <w:b/>
                <w:bCs/>
                <w:sz w:val="22"/>
                <w:szCs w:val="22"/>
                <w:cs/>
              </w:rPr>
              <w:t>4</w:t>
            </w:r>
            <w:r w:rsidRPr="005900CC">
              <w:rPr>
                <w:b/>
                <w:bCs/>
                <w:sz w:val="22"/>
                <w:szCs w:val="22"/>
              </w:rPr>
              <w:t>,</w:t>
            </w:r>
            <w:r w:rsidRPr="005900CC">
              <w:rPr>
                <w:b/>
                <w:bCs/>
                <w:sz w:val="22"/>
                <w:szCs w:val="22"/>
                <w:cs/>
              </w:rPr>
              <w:t>206</w:t>
            </w:r>
            <w:r w:rsidRPr="005900CC">
              <w:rPr>
                <w:b/>
                <w:bCs/>
                <w:sz w:val="22"/>
                <w:szCs w:val="22"/>
              </w:rPr>
              <w:t>,</w:t>
            </w:r>
            <w:r w:rsidRPr="005900CC">
              <w:rPr>
                <w:b/>
                <w:bCs/>
                <w:sz w:val="22"/>
                <w:szCs w:val="22"/>
                <w:cs/>
              </w:rPr>
              <w:t>476</w:t>
            </w:r>
          </w:p>
        </w:tc>
        <w:tc>
          <w:tcPr>
            <w:tcW w:w="236" w:type="dxa"/>
            <w:vAlign w:val="bottom"/>
          </w:tcPr>
          <w:p w14:paraId="140F9991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31C41" w14:textId="0780525C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5900CC">
              <w:rPr>
                <w:b/>
                <w:bCs/>
                <w:sz w:val="22"/>
                <w:szCs w:val="22"/>
              </w:rPr>
              <w:t>1,157,342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FB585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362DD" w14:textId="0515AAE9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900CC">
              <w:rPr>
                <w:b/>
                <w:bCs/>
                <w:sz w:val="22"/>
                <w:szCs w:val="22"/>
              </w:rPr>
              <w:t>11,256,825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4B74A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87E27" w14:textId="14441589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900CC">
              <w:rPr>
                <w:b/>
                <w:bCs/>
                <w:sz w:val="22"/>
                <w:szCs w:val="22"/>
              </w:rPr>
              <w:t>516,64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BC8A2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C571A" w14:textId="403E87C3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863,567</w:t>
            </w:r>
          </w:p>
        </w:tc>
        <w:tc>
          <w:tcPr>
            <w:tcW w:w="243" w:type="dxa"/>
            <w:shd w:val="clear" w:color="auto" w:fill="auto"/>
          </w:tcPr>
          <w:p w14:paraId="1A7659FD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6F4B5" w14:textId="65B4263F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EA0A7F">
              <w:rPr>
                <w:b/>
                <w:bCs/>
                <w:sz w:val="22"/>
                <w:szCs w:val="22"/>
              </w:rPr>
              <w:t>158,443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C6ADA2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C638" w14:textId="7B086DD3" w:rsidR="005114A7" w:rsidRPr="004837CF" w:rsidRDefault="005114A7" w:rsidP="005114A7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1,048,230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6405D3" w14:textId="77777777" w:rsidR="005114A7" w:rsidRPr="004837CF" w:rsidRDefault="005114A7" w:rsidP="005114A7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01AF7" w14:textId="1E88CB2A" w:rsidR="005114A7" w:rsidRPr="004837CF" w:rsidRDefault="005114A7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EA0A7F">
              <w:rPr>
                <w:b/>
                <w:bCs/>
                <w:sz w:val="22"/>
                <w:szCs w:val="22"/>
              </w:rPr>
              <w:t>20,171,789</w:t>
            </w:r>
          </w:p>
        </w:tc>
      </w:tr>
    </w:tbl>
    <w:p w14:paraId="34C368B4" w14:textId="77777777" w:rsidR="00092727" w:rsidRPr="00C932F9" w:rsidRDefault="00092727" w:rsidP="00092727">
      <w:pPr>
        <w:rPr>
          <w:rFonts w:asciiTheme="majorBidi" w:hAnsiTheme="majorBidi" w:cstheme="majorBidi"/>
          <w:cs/>
        </w:rPr>
        <w:sectPr w:rsidR="00092727" w:rsidRPr="00C932F9" w:rsidSect="00546A9D">
          <w:footerReference w:type="default" r:id="rId16"/>
          <w:pgSz w:w="16834" w:h="11909" w:orient="landscape" w:code="9"/>
          <w:pgMar w:top="691" w:right="1152" w:bottom="284" w:left="1152" w:header="720" w:footer="720" w:gutter="0"/>
          <w:cols w:space="737"/>
          <w:docGrid w:linePitch="299"/>
        </w:sectPr>
      </w:pPr>
    </w:p>
    <w:tbl>
      <w:tblPr>
        <w:tblW w:w="15624" w:type="dxa"/>
        <w:tblLayout w:type="fixed"/>
        <w:tblLook w:val="01E0" w:firstRow="1" w:lastRow="1" w:firstColumn="1" w:lastColumn="1" w:noHBand="0" w:noVBand="0"/>
      </w:tblPr>
      <w:tblGrid>
        <w:gridCol w:w="3474"/>
        <w:gridCol w:w="846"/>
        <w:gridCol w:w="288"/>
        <w:gridCol w:w="855"/>
        <w:gridCol w:w="279"/>
        <w:gridCol w:w="1026"/>
        <w:gridCol w:w="252"/>
        <w:gridCol w:w="873"/>
        <w:gridCol w:w="243"/>
        <w:gridCol w:w="873"/>
        <w:gridCol w:w="252"/>
        <w:gridCol w:w="1008"/>
        <w:gridCol w:w="243"/>
        <w:gridCol w:w="1188"/>
        <w:gridCol w:w="243"/>
        <w:gridCol w:w="990"/>
        <w:gridCol w:w="261"/>
        <w:gridCol w:w="1152"/>
        <w:gridCol w:w="270"/>
        <w:gridCol w:w="1008"/>
      </w:tblGrid>
      <w:tr w:rsidR="00092727" w:rsidRPr="005C2D3F" w14:paraId="3C6C39C1" w14:textId="77777777" w:rsidTr="00964B8F">
        <w:trPr>
          <w:trHeight w:val="87"/>
          <w:tblHeader/>
        </w:trPr>
        <w:tc>
          <w:tcPr>
            <w:tcW w:w="3474" w:type="dxa"/>
            <w:shd w:val="clear" w:color="auto" w:fill="auto"/>
          </w:tcPr>
          <w:p w14:paraId="47948D25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150" w:type="dxa"/>
            <w:gridSpan w:val="19"/>
          </w:tcPr>
          <w:p w14:paraId="28F7906C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64B8F" w:rsidRPr="005C2D3F" w14:paraId="7D7F172D" w14:textId="77777777" w:rsidTr="00964B8F">
        <w:trPr>
          <w:trHeight w:val="20"/>
          <w:tblHeader/>
        </w:trPr>
        <w:tc>
          <w:tcPr>
            <w:tcW w:w="3474" w:type="dxa"/>
            <w:shd w:val="clear" w:color="auto" w:fill="auto"/>
          </w:tcPr>
          <w:p w14:paraId="1EF075A2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</w:tcPr>
          <w:p w14:paraId="09DD9D8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8" w:type="dxa"/>
          </w:tcPr>
          <w:p w14:paraId="15EFDC3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2DE003F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9" w:type="dxa"/>
            <w:shd w:val="clear" w:color="auto" w:fill="auto"/>
          </w:tcPr>
          <w:p w14:paraId="060520B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0DC46A8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</w:tcPr>
          <w:p w14:paraId="4337FF1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64299E1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  <w:shd w:val="clear" w:color="auto" w:fill="auto"/>
          </w:tcPr>
          <w:p w14:paraId="54163C3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411880F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</w:tcPr>
          <w:p w14:paraId="5F9DA57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DE2273E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8083AE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EC8B7C3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3" w:type="dxa"/>
            <w:shd w:val="clear" w:color="auto" w:fill="auto"/>
          </w:tcPr>
          <w:p w14:paraId="553E99BE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9CE90F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67A5D8E3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07E60A4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B4E6E2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AE4FB0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64B8F" w:rsidRPr="005C2D3F" w14:paraId="5BFD3ADA" w14:textId="77777777" w:rsidTr="00964B8F">
        <w:trPr>
          <w:trHeight w:val="20"/>
          <w:tblHeader/>
        </w:trPr>
        <w:tc>
          <w:tcPr>
            <w:tcW w:w="3474" w:type="dxa"/>
            <w:shd w:val="clear" w:color="auto" w:fill="auto"/>
          </w:tcPr>
          <w:p w14:paraId="0FA91F2C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</w:tcPr>
          <w:p w14:paraId="661D9E5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8" w:type="dxa"/>
          </w:tcPr>
          <w:p w14:paraId="19507B2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3F90365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9" w:type="dxa"/>
            <w:shd w:val="clear" w:color="auto" w:fill="auto"/>
          </w:tcPr>
          <w:p w14:paraId="1A819EE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79B9714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</w:tcPr>
          <w:p w14:paraId="5A3AE86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0F2F2A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  <w:shd w:val="clear" w:color="auto" w:fill="auto"/>
          </w:tcPr>
          <w:p w14:paraId="23543A8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1560D8E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52" w:type="dxa"/>
            <w:shd w:val="clear" w:color="auto" w:fill="auto"/>
          </w:tcPr>
          <w:p w14:paraId="0D52E97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40D41F4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4C0A97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E32A07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43" w:type="dxa"/>
            <w:shd w:val="clear" w:color="auto" w:fill="auto"/>
          </w:tcPr>
          <w:p w14:paraId="474395D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6D8C01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61" w:type="dxa"/>
            <w:shd w:val="clear" w:color="auto" w:fill="auto"/>
          </w:tcPr>
          <w:p w14:paraId="444ECBF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DF280E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7B47885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2463F7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964B8F" w:rsidRPr="005C2D3F" w14:paraId="5471E0B3" w14:textId="77777777" w:rsidTr="00964B8F">
        <w:trPr>
          <w:trHeight w:val="20"/>
          <w:tblHeader/>
        </w:trPr>
        <w:tc>
          <w:tcPr>
            <w:tcW w:w="3474" w:type="dxa"/>
            <w:shd w:val="clear" w:color="auto" w:fill="auto"/>
          </w:tcPr>
          <w:p w14:paraId="1CC7A4C0" w14:textId="77777777" w:rsidR="00092727" w:rsidRPr="005C2D3F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tcBorders>
              <w:right w:val="nil"/>
            </w:tcBorders>
          </w:tcPr>
          <w:p w14:paraId="3208254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88" w:type="dxa"/>
            <w:tcBorders>
              <w:right w:val="nil"/>
            </w:tcBorders>
          </w:tcPr>
          <w:p w14:paraId="7D8AF23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567B8851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9" w:type="dxa"/>
            <w:shd w:val="clear" w:color="auto" w:fill="auto"/>
          </w:tcPr>
          <w:p w14:paraId="5C295EF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3A2D3E3D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52" w:type="dxa"/>
          </w:tcPr>
          <w:p w14:paraId="74B98472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C1B04E6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</w:tcPr>
          <w:p w14:paraId="0397AC39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6CB6B0D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52" w:type="dxa"/>
            <w:shd w:val="clear" w:color="auto" w:fill="auto"/>
          </w:tcPr>
          <w:p w14:paraId="37AA1EE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470BA8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shd w:val="clear" w:color="auto" w:fill="auto"/>
          </w:tcPr>
          <w:p w14:paraId="43B04D0B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D8878D5" w14:textId="77777777" w:rsidR="00092727" w:rsidRPr="006E62D1" w:rsidRDefault="00092727" w:rsidP="00092727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shd w:val="clear" w:color="auto" w:fill="auto"/>
          </w:tcPr>
          <w:p w14:paraId="57907B6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CDB6AE5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1" w:type="dxa"/>
            <w:shd w:val="clear" w:color="auto" w:fill="auto"/>
          </w:tcPr>
          <w:p w14:paraId="68A0C7C7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B1D0F68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4E4FB20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F82B54A" w14:textId="77777777" w:rsidR="00092727" w:rsidRPr="005C2D3F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รวม</w:t>
            </w:r>
          </w:p>
        </w:tc>
      </w:tr>
      <w:tr w:rsidR="00092727" w:rsidRPr="005C2D3F" w14:paraId="672E7F21" w14:textId="77777777" w:rsidTr="00964B8F">
        <w:trPr>
          <w:trHeight w:val="87"/>
          <w:tblHeader/>
        </w:trPr>
        <w:tc>
          <w:tcPr>
            <w:tcW w:w="3474" w:type="dxa"/>
            <w:shd w:val="clear" w:color="auto" w:fill="auto"/>
            <w:vAlign w:val="bottom"/>
          </w:tcPr>
          <w:p w14:paraId="2FC626F1" w14:textId="77777777" w:rsidR="00092727" w:rsidRPr="005C2D3F" w:rsidRDefault="00092727" w:rsidP="00092727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9"/>
            <w:vAlign w:val="bottom"/>
          </w:tcPr>
          <w:p w14:paraId="5FD0C550" w14:textId="77777777" w:rsidR="00092727" w:rsidRPr="005C2D3F" w:rsidRDefault="00092727" w:rsidP="00092727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 w:rsidRPr="005C2D3F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64B8F" w:rsidRPr="005C2D3F" w14:paraId="5ED4FC2A" w14:textId="77777777" w:rsidTr="00964B8F">
        <w:trPr>
          <w:trHeight w:val="87"/>
        </w:trPr>
        <w:tc>
          <w:tcPr>
            <w:tcW w:w="3474" w:type="dxa"/>
            <w:shd w:val="clear" w:color="auto" w:fill="auto"/>
            <w:vAlign w:val="bottom"/>
          </w:tcPr>
          <w:p w14:paraId="7DCFF27F" w14:textId="77777777" w:rsidR="00092727" w:rsidRPr="005C2D3F" w:rsidRDefault="00092727" w:rsidP="00092727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Pr="005C2D3F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846" w:type="dxa"/>
          </w:tcPr>
          <w:p w14:paraId="2D96E65A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8" w:type="dxa"/>
          </w:tcPr>
          <w:p w14:paraId="110FDA0C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82CBF8C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7BD38BF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1136DDE4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</w:tcPr>
          <w:p w14:paraId="00EB39E4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B188CEF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39400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0B1ADDF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B68371A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6BA48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AF55432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0ABB557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658A6C4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29713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86AA6FD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95381C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968236" w14:textId="77777777" w:rsidR="00092727" w:rsidRPr="005C2D3F" w:rsidRDefault="00092727" w:rsidP="00092727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0E04A5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964B8F" w:rsidRPr="005C2D3F" w14:paraId="131040C9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2BDAC960" w14:textId="1BFCF628" w:rsidR="00092727" w:rsidRPr="005C2D3F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sz w:val="22"/>
                <w:szCs w:val="22"/>
                <w:cs/>
              </w:rPr>
              <w:t>ณ วันที่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="003C303F" w:rsidRPr="003C303F">
              <w:rPr>
                <w:sz w:val="22"/>
                <w:szCs w:val="22"/>
              </w:rPr>
              <w:t>1</w:t>
            </w:r>
            <w:r w:rsidRPr="005C2D3F">
              <w:rPr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sz w:val="22"/>
                <w:szCs w:val="22"/>
                <w:cs/>
              </w:rPr>
              <w:t>มกราคม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="003C303F" w:rsidRPr="003C303F">
              <w:rPr>
                <w:sz w:val="22"/>
                <w:szCs w:val="22"/>
              </w:rPr>
              <w:t>2561</w:t>
            </w:r>
          </w:p>
        </w:tc>
        <w:tc>
          <w:tcPr>
            <w:tcW w:w="846" w:type="dxa"/>
            <w:vAlign w:val="bottom"/>
          </w:tcPr>
          <w:p w14:paraId="036C33DB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690E1313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BFEBAC9" w14:textId="5D826415" w:rsidR="00092727" w:rsidRPr="007F4D1D" w:rsidRDefault="003C303F" w:rsidP="00964B8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163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278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565086A9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14:paraId="6A4AF2D5" w14:textId="56A7EF66" w:rsidR="00092727" w:rsidRPr="007F4D1D" w:rsidRDefault="003C303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519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666</w:t>
            </w:r>
          </w:p>
        </w:tc>
        <w:tc>
          <w:tcPr>
            <w:tcW w:w="252" w:type="dxa"/>
            <w:vAlign w:val="center"/>
          </w:tcPr>
          <w:p w14:paraId="5852D5BB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7CDE468A" w14:textId="17C08F87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227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881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4513A4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530F6FFD" w14:textId="5C0BA785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8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643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453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2482F07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40EB84" w14:textId="773CE9CF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536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298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3982E33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0312F1E" w14:textId="10B5CB9B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617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831</w:t>
            </w:r>
          </w:p>
        </w:tc>
        <w:tc>
          <w:tcPr>
            <w:tcW w:w="243" w:type="dxa"/>
            <w:shd w:val="clear" w:color="auto" w:fill="auto"/>
          </w:tcPr>
          <w:p w14:paraId="29E994E0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11C56" w14:textId="25F31189" w:rsidR="00092727" w:rsidRPr="007F4D1D" w:rsidRDefault="003C303F" w:rsidP="00C0070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436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2A8C33F" w14:textId="77777777" w:rsidR="00092727" w:rsidRPr="007F4D1D" w:rsidRDefault="00092727" w:rsidP="00092727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56FD9D" w14:textId="704887D1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19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C3815" w14:textId="77777777" w:rsidR="00092727" w:rsidRPr="007F4D1D" w:rsidRDefault="00092727" w:rsidP="00092727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1036BA" w14:textId="7C2E0A25" w:rsidR="00092727" w:rsidRPr="007F4D1D" w:rsidRDefault="003C303F" w:rsidP="00C00702">
            <w:pPr>
              <w:spacing w:line="240" w:lineRule="auto"/>
              <w:ind w:right="-3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11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732</w:t>
            </w:r>
            <w:r w:rsidR="00092727" w:rsidRPr="007F4D1D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095</w:t>
            </w:r>
          </w:p>
        </w:tc>
      </w:tr>
      <w:tr w:rsidR="00964B8F" w:rsidRPr="005C2D3F" w14:paraId="2E6F77B8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1920FDF" w14:textId="77777777" w:rsidR="00092727" w:rsidRPr="005C2D3F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5C2D3F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46" w:type="dxa"/>
            <w:vAlign w:val="bottom"/>
          </w:tcPr>
          <w:p w14:paraId="0B77C857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0D4D5B7E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6BBBB8DA" w14:textId="252B8358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279" w:type="dxa"/>
            <w:shd w:val="clear" w:color="auto" w:fill="auto"/>
          </w:tcPr>
          <w:p w14:paraId="1BAF795C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5CF8322" w14:textId="18AAD98E" w:rsidR="00092727" w:rsidRPr="007F4D1D" w:rsidRDefault="003C303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  <w:tc>
          <w:tcPr>
            <w:tcW w:w="252" w:type="dxa"/>
          </w:tcPr>
          <w:p w14:paraId="74E6787B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8A8EB50" w14:textId="58124DD5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243" w:type="dxa"/>
            <w:shd w:val="clear" w:color="auto" w:fill="auto"/>
          </w:tcPr>
          <w:p w14:paraId="135833CE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C83436" w14:textId="6355D71C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252" w:type="dxa"/>
            <w:shd w:val="clear" w:color="auto" w:fill="auto"/>
          </w:tcPr>
          <w:p w14:paraId="5087D54E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60EFB70" w14:textId="3F7FF178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047</w:t>
            </w:r>
          </w:p>
        </w:tc>
        <w:tc>
          <w:tcPr>
            <w:tcW w:w="243" w:type="dxa"/>
            <w:shd w:val="clear" w:color="auto" w:fill="auto"/>
          </w:tcPr>
          <w:p w14:paraId="07D0B2F6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C6E2E7A" w14:textId="1D761942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243" w:type="dxa"/>
            <w:shd w:val="clear" w:color="auto" w:fill="auto"/>
          </w:tcPr>
          <w:p w14:paraId="59F9F77A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97F895" w14:textId="77777777" w:rsidR="00092727" w:rsidRPr="007F4D1D" w:rsidRDefault="00092727" w:rsidP="00C00702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228503C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9ADB0D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23F9D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DF4539" w14:textId="2647C568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  <w:tr w:rsidR="00964B8F" w:rsidRPr="005C2D3F" w14:paraId="12DBE1B3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0550A9C9" w14:textId="77777777" w:rsidR="00092727" w:rsidRPr="005C2D3F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5C2D3F">
              <w:rPr>
                <w:rFonts w:hint="cs"/>
                <w:sz w:val="22"/>
                <w:szCs w:val="22"/>
                <w:cs/>
              </w:rPr>
              <w:t xml:space="preserve">(กลับรายการ) </w:t>
            </w: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Pr="005C2D3F">
              <w:rPr>
                <w:rFonts w:hint="cs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846" w:type="dxa"/>
            <w:vAlign w:val="bottom"/>
          </w:tcPr>
          <w:p w14:paraId="028E32A1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2438FD37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956FFB3" w14:textId="77777777" w:rsidR="00092727" w:rsidRPr="007F4D1D" w:rsidRDefault="00092727" w:rsidP="00964B8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99C42E7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ABF7FB1" w14:textId="77777777" w:rsidR="00092727" w:rsidRPr="007F4D1D" w:rsidRDefault="00092727" w:rsidP="00964B8F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7F929917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60807DC" w14:textId="77777777" w:rsidR="00092727" w:rsidRPr="007F4D1D" w:rsidRDefault="00092727" w:rsidP="00964B8F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224A2D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7849695" w14:textId="4727E196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2727"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252" w:type="dxa"/>
            <w:shd w:val="clear" w:color="auto" w:fill="auto"/>
          </w:tcPr>
          <w:p w14:paraId="1491C43F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2270DD" w14:textId="77777777" w:rsidR="00092727" w:rsidRPr="007F4D1D" w:rsidRDefault="00092727" w:rsidP="00964B8F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F50AF2B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155CD925" w14:textId="2F792B12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198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6030FB9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E7EF749" w14:textId="0A184BB4" w:rsidR="00092727" w:rsidRPr="007F4D1D" w:rsidRDefault="003C303F" w:rsidP="00C0070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7E18582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CBABD6" w14:textId="2F8E3E6E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19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8C01E3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3156CE" w14:textId="6BC0BAD3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954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B8F" w:rsidRPr="005C2D3F" w14:paraId="2C846D37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186E40BC" w14:textId="77777777" w:rsidR="00092727" w:rsidRPr="005C2D3F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46" w:type="dxa"/>
            <w:vAlign w:val="bottom"/>
          </w:tcPr>
          <w:p w14:paraId="58B62252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5E4F7C34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A5CBD9E" w14:textId="77777777" w:rsidR="00092727" w:rsidRPr="007F4D1D" w:rsidRDefault="00092727" w:rsidP="00964B8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2E3315D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0E983E5" w14:textId="27FBAC98" w:rsidR="00092727" w:rsidRPr="007F4D1D" w:rsidRDefault="00092727" w:rsidP="00964B8F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</w:tcPr>
          <w:p w14:paraId="3975AA21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20C87D5" w14:textId="45493378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65C3DA08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590553A" w14:textId="7142EF74" w:rsidR="00092727" w:rsidRPr="007F4D1D" w:rsidRDefault="003C303F" w:rsidP="000927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252" w:type="dxa"/>
            <w:shd w:val="clear" w:color="auto" w:fill="auto"/>
          </w:tcPr>
          <w:p w14:paraId="2D225043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6DEB0A" w14:textId="77777777" w:rsidR="00092727" w:rsidRPr="007F4D1D" w:rsidRDefault="00092727" w:rsidP="00964B8F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DEAA29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832C455" w14:textId="1E715C95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204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EA2B7C4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70873D" w14:textId="77777777" w:rsidR="00092727" w:rsidRPr="007F4D1D" w:rsidRDefault="00092727" w:rsidP="00C00702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00E901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7ADE5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6FE8F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F0A204" w14:textId="77777777" w:rsidR="00092727" w:rsidRPr="007F4D1D" w:rsidRDefault="00092727" w:rsidP="00C00702">
            <w:pPr>
              <w:tabs>
                <w:tab w:val="left" w:pos="358"/>
              </w:tabs>
              <w:spacing w:line="240" w:lineRule="auto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64B8F" w:rsidRPr="005C2D3F" w14:paraId="12B664A0" w14:textId="77777777" w:rsidTr="00964B8F">
        <w:trPr>
          <w:trHeight w:val="225"/>
        </w:trPr>
        <w:tc>
          <w:tcPr>
            <w:tcW w:w="3474" w:type="dxa"/>
            <w:shd w:val="clear" w:color="auto" w:fill="auto"/>
            <w:vAlign w:val="bottom"/>
          </w:tcPr>
          <w:p w14:paraId="6F5E90E6" w14:textId="77777777" w:rsidR="00092727" w:rsidRPr="005C2D3F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46" w:type="dxa"/>
            <w:vAlign w:val="bottom"/>
          </w:tcPr>
          <w:p w14:paraId="19E9B10E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353A3656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5434953" w14:textId="77777777" w:rsidR="00092727" w:rsidRPr="007F4D1D" w:rsidRDefault="00092727" w:rsidP="00964B8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160C4F3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</w:tcPr>
          <w:p w14:paraId="08708947" w14:textId="5B208C1A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381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</w:tcPr>
          <w:p w14:paraId="604F2AF4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82FBB64" w14:textId="3931EF6B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322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34C29F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51B18B1" w14:textId="77777777" w:rsidR="00092727" w:rsidRPr="007F4D1D" w:rsidRDefault="00092727" w:rsidP="00964B8F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B8F0A5A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8D068C" w14:textId="77777777" w:rsidR="00092727" w:rsidRPr="007F4D1D" w:rsidRDefault="00092727" w:rsidP="00964B8F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240F942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A72EFE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C2B432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7A78C" w14:textId="77777777" w:rsidR="00092727" w:rsidRPr="007F4D1D" w:rsidRDefault="00092727" w:rsidP="00C00702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4338758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DBFA83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62843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E386C7" w14:textId="261DE2FC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703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B8F" w:rsidRPr="005C2D3F" w14:paraId="3C5578BC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A3F09FD" w14:textId="151C79FF" w:rsidR="00092727" w:rsidRPr="004962BD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sz w:val="22"/>
                <w:szCs w:val="22"/>
                <w:cs/>
              </w:rPr>
              <w:t>จำหน่าย</w:t>
            </w:r>
            <w:r w:rsidRPr="004962BD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46" w:type="dxa"/>
            <w:vAlign w:val="bottom"/>
          </w:tcPr>
          <w:p w14:paraId="5F6F3422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482FD4B1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DFF6A0F" w14:textId="03804FEB" w:rsidR="00092727" w:rsidRPr="007F4D1D" w:rsidRDefault="00092727" w:rsidP="00964B8F">
            <w:pPr>
              <w:spacing w:line="240" w:lineRule="auto"/>
              <w:ind w:left="-291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7A94A088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14:paraId="32DF6E94" w14:textId="0ABD4794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035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  <w:vAlign w:val="center"/>
          </w:tcPr>
          <w:p w14:paraId="40A1F045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F8B4C01" w14:textId="1282521A" w:rsidR="00092727" w:rsidRPr="007F4D1D" w:rsidRDefault="00092727" w:rsidP="00964B8F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998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EF7A09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27298389" w14:textId="5D46F561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065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277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EA7F78E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D10C28" w14:textId="724BA268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271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264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CC20E3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41693D0" w14:textId="64435185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426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13142E4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E004BD" w14:textId="305E39AB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436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2228D51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944148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92D5D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6E2A32" w14:textId="5652CA7F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389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446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B8F" w:rsidRPr="005C2D3F" w14:paraId="671E8046" w14:textId="77777777" w:rsidTr="005C22D1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3605A375" w14:textId="77777777" w:rsidR="00092727" w:rsidRPr="004962BD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ลดลงจากการจำหน่ายบริษัทย่อย</w:t>
            </w:r>
          </w:p>
        </w:tc>
        <w:tc>
          <w:tcPr>
            <w:tcW w:w="846" w:type="dxa"/>
            <w:vAlign w:val="bottom"/>
          </w:tcPr>
          <w:p w14:paraId="115C8D35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26A1EB98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CD7E8AF" w14:textId="77777777" w:rsidR="00092727" w:rsidRPr="007F4D1D" w:rsidRDefault="00092727" w:rsidP="00964B8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2063978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3D79DC3" w14:textId="77777777" w:rsidR="00092727" w:rsidRPr="007F4D1D" w:rsidRDefault="00092727" w:rsidP="00964B8F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center"/>
          </w:tcPr>
          <w:p w14:paraId="31CC34B5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20EC8C4" w14:textId="189AF6E9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16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484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38C5D9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90AC39D" w14:textId="77777777" w:rsidR="00092727" w:rsidRPr="007F4D1D" w:rsidRDefault="00092727" w:rsidP="00964B8F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FF4E32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679B92" w14:textId="77777777" w:rsidR="00092727" w:rsidRPr="007F4D1D" w:rsidRDefault="00092727" w:rsidP="00964B8F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C80DD9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3C8278E" w14:textId="5074EC02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0A257D0" w14:textId="77777777" w:rsidR="00092727" w:rsidRPr="007F4D1D" w:rsidRDefault="00092727" w:rsidP="00092727">
            <w:pPr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FAFB0" w14:textId="77777777" w:rsidR="00092727" w:rsidRPr="007F4D1D" w:rsidRDefault="00092727" w:rsidP="00C00702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7D3C6B6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AEA72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0BEFA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2B5311" w14:textId="6EEB167D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788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B8F" w:rsidRPr="005C2D3F" w14:paraId="0E8DF00A" w14:textId="77777777" w:rsidTr="005C22D1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182BFA1D" w14:textId="77777777" w:rsidR="00092727" w:rsidRPr="004962BD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Pr="004962B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A26E799" w14:textId="77777777" w:rsidR="00092727" w:rsidRPr="007F4D1D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718FDA35" w14:textId="77777777" w:rsidR="00092727" w:rsidRPr="007F4D1D" w:rsidRDefault="00092727" w:rsidP="00092727">
            <w:pPr>
              <w:spacing w:line="240" w:lineRule="auto"/>
              <w:ind w:left="-180" w:right="20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063C" w14:textId="77777777" w:rsidR="00092727" w:rsidRPr="007F4D1D" w:rsidRDefault="00092727" w:rsidP="00964B8F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D0303B1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7B15340" w14:textId="77777777" w:rsidR="00092727" w:rsidRPr="007F4D1D" w:rsidRDefault="00092727" w:rsidP="00964B8F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center"/>
          </w:tcPr>
          <w:p w14:paraId="78D38FB2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C8A82" w14:textId="77777777" w:rsidR="00092727" w:rsidRPr="007F4D1D" w:rsidRDefault="00092727" w:rsidP="00964B8F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9A9E55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D514" w14:textId="77777777" w:rsidR="00092727" w:rsidRPr="007F4D1D" w:rsidRDefault="00092727" w:rsidP="00964B8F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D354EF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0142" w14:textId="07BE812A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113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0330FCC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2089B" w14:textId="4F1E6AAC" w:rsidR="00092727" w:rsidRPr="007F4D1D" w:rsidRDefault="00092727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690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D411A1E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3DBD1" w14:textId="77777777" w:rsidR="00092727" w:rsidRPr="007F4D1D" w:rsidRDefault="00092727" w:rsidP="00C00702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464E8EC" w14:textId="77777777" w:rsidR="00092727" w:rsidRPr="007F4D1D" w:rsidRDefault="00092727" w:rsidP="00092727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87348" w14:textId="77777777" w:rsidR="00092727" w:rsidRPr="007F4D1D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B9148" w14:textId="77777777" w:rsidR="00092727" w:rsidRPr="007F4D1D" w:rsidRDefault="00092727" w:rsidP="00092727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1685F" w14:textId="3A063BF4" w:rsidR="00092727" w:rsidRPr="007F4D1D" w:rsidRDefault="00092727" w:rsidP="00C00702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803</w:t>
            </w:r>
            <w:r w:rsidRPr="007F4D1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B8F" w:rsidRPr="005C2D3F" w14:paraId="6A0EF450" w14:textId="77777777" w:rsidTr="005C22D1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63E55D8" w14:textId="0BDE49E1" w:rsidR="00092727" w:rsidRPr="004962BD" w:rsidRDefault="00092727" w:rsidP="00092727">
            <w:pPr>
              <w:spacing w:line="240" w:lineRule="auto"/>
              <w:ind w:left="176" w:right="-108" w:hanging="176"/>
              <w:rPr>
                <w:sz w:val="22"/>
                <w:szCs w:val="22"/>
                <w:cs/>
              </w:rPr>
            </w:pPr>
            <w:r w:rsidRPr="004962BD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C303F" w:rsidRPr="004962BD">
              <w:rPr>
                <w:b/>
                <w:bCs/>
                <w:sz w:val="22"/>
                <w:szCs w:val="22"/>
              </w:rPr>
              <w:t>31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="003C303F" w:rsidRPr="004962BD">
              <w:rPr>
                <w:b/>
                <w:bCs/>
                <w:sz w:val="22"/>
                <w:szCs w:val="22"/>
              </w:rPr>
              <w:t>2561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="003C303F" w:rsidRPr="004962BD">
              <w:rPr>
                <w:b/>
                <w:bCs/>
                <w:sz w:val="22"/>
                <w:szCs w:val="22"/>
              </w:rPr>
              <w:t>1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>มกราคม</w:t>
            </w:r>
            <w:r w:rsidRPr="004962BD">
              <w:rPr>
                <w:b/>
                <w:bCs/>
                <w:sz w:val="22"/>
                <w:szCs w:val="22"/>
              </w:rPr>
              <w:t xml:space="preserve"> </w:t>
            </w:r>
            <w:r w:rsidR="003C303F" w:rsidRPr="004962BD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031BC" w14:textId="77777777" w:rsidR="00092727" w:rsidRPr="00D15083" w:rsidRDefault="00092727" w:rsidP="00964B8F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7B30D348" w14:textId="77777777" w:rsidR="00092727" w:rsidRPr="005C2D3F" w:rsidRDefault="00092727" w:rsidP="00092727">
            <w:pPr>
              <w:spacing w:line="240" w:lineRule="auto"/>
              <w:ind w:left="-180" w:right="207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67721" w14:textId="7F9B3158" w:rsidR="00092727" w:rsidRPr="002764D7" w:rsidRDefault="003C303F" w:rsidP="00964B8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178</w:t>
            </w:r>
            <w:r w:rsidR="00092727" w:rsidRPr="003A5CA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327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2DB4FE23" w14:textId="77777777" w:rsidR="00092727" w:rsidRPr="005C2D3F" w:rsidRDefault="00092727" w:rsidP="00092727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center"/>
          </w:tcPr>
          <w:p w14:paraId="138653B1" w14:textId="27C6494A" w:rsidR="00092727" w:rsidRPr="002764D7" w:rsidRDefault="003C303F" w:rsidP="00964B8F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="00092727" w:rsidRPr="003A5CA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645</w:t>
            </w:r>
            <w:r w:rsidR="00092727" w:rsidRPr="003A5CA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284</w:t>
            </w:r>
          </w:p>
        </w:tc>
        <w:tc>
          <w:tcPr>
            <w:tcW w:w="252" w:type="dxa"/>
            <w:vAlign w:val="center"/>
          </w:tcPr>
          <w:p w14:paraId="23457203" w14:textId="77777777" w:rsidR="00092727" w:rsidRPr="005C2D3F" w:rsidRDefault="00092727" w:rsidP="00092727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A638" w14:textId="14D899D9" w:rsidR="00092727" w:rsidRPr="002764D7" w:rsidRDefault="003C303F" w:rsidP="00964B8F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286</w:t>
            </w:r>
            <w:r w:rsidR="00092727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262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7C96F8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8A61F" w14:textId="2244FA0F" w:rsidR="00092727" w:rsidRPr="002764D7" w:rsidRDefault="003C303F" w:rsidP="00964B8F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8</w:t>
            </w:r>
            <w:r w:rsidR="00092727" w:rsidRPr="00776DCE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207</w:t>
            </w:r>
            <w:r w:rsidR="00092727" w:rsidRPr="00776DCE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706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EC9E107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ACDB7" w14:textId="5B415021" w:rsidR="00092727" w:rsidRPr="00801CFA" w:rsidRDefault="003C303F" w:rsidP="00964B8F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801CFA">
              <w:rPr>
                <w:b/>
                <w:bCs/>
                <w:sz w:val="22"/>
                <w:szCs w:val="22"/>
              </w:rPr>
              <w:t>355</w:t>
            </w:r>
            <w:r w:rsidR="00092727" w:rsidRPr="00776DCE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968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C42CF34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3E30B" w14:textId="57B32A32" w:rsidR="00092727" w:rsidRPr="00321643" w:rsidRDefault="003C303F" w:rsidP="00C00702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647</w:t>
            </w:r>
            <w:r w:rsidR="00092727" w:rsidRPr="00776DCE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467</w:t>
            </w:r>
          </w:p>
        </w:tc>
        <w:tc>
          <w:tcPr>
            <w:tcW w:w="243" w:type="dxa"/>
            <w:shd w:val="clear" w:color="auto" w:fill="auto"/>
          </w:tcPr>
          <w:p w14:paraId="47F9FF3A" w14:textId="77777777" w:rsidR="00092727" w:rsidRPr="005C2D3F" w:rsidRDefault="00092727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32EE" w14:textId="22458F64" w:rsidR="00092727" w:rsidRPr="005C2D3F" w:rsidRDefault="003C303F" w:rsidP="00C00702">
            <w:pPr>
              <w:spacing w:line="240" w:lineRule="auto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ACBACA6" w14:textId="77777777" w:rsidR="00092727" w:rsidRPr="005C2D3F" w:rsidRDefault="00092727" w:rsidP="00092727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B547D" w14:textId="77777777" w:rsidR="00092727" w:rsidRPr="00C00702" w:rsidRDefault="00092727" w:rsidP="00C00702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07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526BD" w14:textId="77777777" w:rsidR="00092727" w:rsidRPr="00C00702" w:rsidRDefault="00092727" w:rsidP="00092727">
            <w:pPr>
              <w:tabs>
                <w:tab w:val="left" w:pos="882"/>
              </w:tabs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BE6B8" w14:textId="6F261EE9" w:rsidR="00092727" w:rsidRPr="005C2D3F" w:rsidRDefault="003C303F" w:rsidP="00092727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43" w:firstLine="0"/>
              <w:rPr>
                <w:rFonts w:asciiTheme="majorBidi" w:hAnsiTheme="majorBidi" w:cstheme="majorBidi"/>
                <w:sz w:val="22"/>
                <w:szCs w:val="22"/>
              </w:rPr>
            </w:pPr>
            <w:r w:rsidRPr="003C303F">
              <w:rPr>
                <w:rFonts w:cs="Angsana New"/>
                <w:b/>
                <w:bCs/>
                <w:sz w:val="22"/>
                <w:szCs w:val="22"/>
                <w:lang w:bidi="th-TH"/>
              </w:rPr>
              <w:t>11</w:t>
            </w:r>
            <w:r w:rsidR="00092727" w:rsidRPr="001A67DA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cs="Angsana New"/>
                <w:b/>
                <w:bCs/>
                <w:sz w:val="22"/>
                <w:szCs w:val="22"/>
                <w:lang w:bidi="th-TH"/>
              </w:rPr>
              <w:t>321</w:t>
            </w:r>
            <w:r w:rsidR="00092727" w:rsidRPr="001A67DA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cs="Angsana New"/>
                <w:b/>
                <w:bCs/>
                <w:sz w:val="22"/>
                <w:szCs w:val="22"/>
                <w:lang w:bidi="th-TH"/>
              </w:rPr>
              <w:t>710</w:t>
            </w:r>
          </w:p>
        </w:tc>
      </w:tr>
      <w:tr w:rsidR="00160D50" w:rsidRPr="005C2D3F" w14:paraId="3877C25A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5ABF883D" w14:textId="77777777" w:rsidR="00160D50" w:rsidRPr="004962BD" w:rsidRDefault="00160D50" w:rsidP="00160D50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4962BD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46" w:type="dxa"/>
            <w:vAlign w:val="bottom"/>
          </w:tcPr>
          <w:p w14:paraId="00DA6A93" w14:textId="77777777" w:rsidR="00160D50" w:rsidRPr="00D15083" w:rsidRDefault="00160D50" w:rsidP="00160D50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563737C8" w14:textId="77777777" w:rsidR="00160D50" w:rsidRPr="005C2D3F" w:rsidRDefault="00160D50" w:rsidP="00160D50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F63DE35" w14:textId="27FEBDF0" w:rsidR="00160D50" w:rsidRPr="00801CFA" w:rsidRDefault="00160D50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801CFA">
              <w:rPr>
                <w:sz w:val="22"/>
                <w:szCs w:val="22"/>
              </w:rPr>
              <w:t>15,494</w:t>
            </w:r>
          </w:p>
        </w:tc>
        <w:tc>
          <w:tcPr>
            <w:tcW w:w="279" w:type="dxa"/>
            <w:shd w:val="clear" w:color="auto" w:fill="auto"/>
          </w:tcPr>
          <w:p w14:paraId="5550616F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07B6B26C" w14:textId="2AC9C409" w:rsidR="00160D50" w:rsidRPr="00801CFA" w:rsidRDefault="00160D50" w:rsidP="00160D50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158,37</w:t>
            </w:r>
            <w:r w:rsidR="00694096">
              <w:rPr>
                <w:sz w:val="22"/>
                <w:szCs w:val="22"/>
              </w:rPr>
              <w:t>3</w:t>
            </w:r>
          </w:p>
        </w:tc>
        <w:tc>
          <w:tcPr>
            <w:tcW w:w="252" w:type="dxa"/>
          </w:tcPr>
          <w:p w14:paraId="06E79D93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E94B6B0" w14:textId="6711D073" w:rsidR="00160D50" w:rsidRPr="00801CFA" w:rsidRDefault="00160D50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94,520</w:t>
            </w:r>
          </w:p>
        </w:tc>
        <w:tc>
          <w:tcPr>
            <w:tcW w:w="243" w:type="dxa"/>
            <w:shd w:val="clear" w:color="auto" w:fill="auto"/>
          </w:tcPr>
          <w:p w14:paraId="2A31772C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6B5A8ED" w14:textId="013639A2" w:rsidR="00160D50" w:rsidRPr="00801CFA" w:rsidRDefault="00CD781F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D781F">
              <w:rPr>
                <w:sz w:val="22"/>
                <w:szCs w:val="22"/>
              </w:rPr>
              <w:t>531,137</w:t>
            </w:r>
          </w:p>
        </w:tc>
        <w:tc>
          <w:tcPr>
            <w:tcW w:w="252" w:type="dxa"/>
            <w:shd w:val="clear" w:color="auto" w:fill="auto"/>
          </w:tcPr>
          <w:p w14:paraId="421E730D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530833B" w14:textId="2121ACC7" w:rsidR="00160D50" w:rsidRPr="00801CFA" w:rsidRDefault="00160D50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7496B">
              <w:rPr>
                <w:sz w:val="22"/>
                <w:szCs w:val="22"/>
              </w:rPr>
              <w:t>72,533</w:t>
            </w:r>
          </w:p>
        </w:tc>
        <w:tc>
          <w:tcPr>
            <w:tcW w:w="243" w:type="dxa"/>
            <w:shd w:val="clear" w:color="auto" w:fill="auto"/>
          </w:tcPr>
          <w:p w14:paraId="5127292D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6638CC5" w14:textId="75036ADC" w:rsidR="00160D50" w:rsidRPr="00801CFA" w:rsidRDefault="00160D50" w:rsidP="007204D3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160D50">
              <w:rPr>
                <w:sz w:val="22"/>
                <w:szCs w:val="22"/>
              </w:rPr>
              <w:t>81,52</w:t>
            </w:r>
            <w:r w:rsidR="007204D3">
              <w:rPr>
                <w:sz w:val="22"/>
                <w:szCs w:val="22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141C5136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450D2" w14:textId="7569669A" w:rsidR="00160D50" w:rsidRPr="00160D50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C7D57B7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ACFA3" w14:textId="06D80EE9" w:rsidR="00160D50" w:rsidRPr="00160D50" w:rsidRDefault="00160D50" w:rsidP="00160D50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C76FB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0D620F" w14:textId="65831FAC" w:rsidR="00160D50" w:rsidRPr="00801CFA" w:rsidRDefault="00CD781F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D781F">
              <w:rPr>
                <w:sz w:val="22"/>
                <w:szCs w:val="22"/>
              </w:rPr>
              <w:t>953,585</w:t>
            </w:r>
          </w:p>
        </w:tc>
      </w:tr>
      <w:tr w:rsidR="00160D50" w:rsidRPr="005C2D3F" w14:paraId="1BB49B2F" w14:textId="77777777" w:rsidTr="00A473D3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6567B58F" w14:textId="3B50BD7E" w:rsidR="00160D50" w:rsidRPr="004962BD" w:rsidRDefault="00160D50" w:rsidP="00160D50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46" w:type="dxa"/>
            <w:vAlign w:val="bottom"/>
          </w:tcPr>
          <w:p w14:paraId="56AD17FF" w14:textId="77777777" w:rsidR="00160D50" w:rsidRPr="00D15083" w:rsidRDefault="00160D50" w:rsidP="00160D50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497E84CD" w14:textId="77777777" w:rsidR="00160D50" w:rsidRPr="005C2D3F" w:rsidRDefault="00160D50" w:rsidP="00160D50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5B98D48" w14:textId="5F024A06" w:rsidR="00160D50" w:rsidRPr="00801CFA" w:rsidRDefault="00160D50" w:rsidP="00160D50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A6DD0B6" w14:textId="77777777" w:rsidR="00160D50" w:rsidRPr="00801CFA" w:rsidRDefault="00160D50" w:rsidP="00160D50">
            <w:pPr>
              <w:rPr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1EC8985" w14:textId="605511B8" w:rsidR="00160D50" w:rsidRPr="00801CFA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5A647E05" w14:textId="77777777" w:rsidR="00160D50" w:rsidRPr="00801CFA" w:rsidRDefault="00160D50" w:rsidP="00160D5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C436353" w14:textId="6E84ECA6" w:rsidR="00160D50" w:rsidRPr="009C2B82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465B5E" w14:textId="77777777" w:rsidR="00160D50" w:rsidRPr="00801CFA" w:rsidRDefault="00160D50" w:rsidP="00160D5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62BF46C" w14:textId="7C49DF2A" w:rsidR="00160D50" w:rsidRPr="00801CFA" w:rsidRDefault="00160D50" w:rsidP="00DF3A7C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9C2B82">
              <w:rPr>
                <w:sz w:val="22"/>
                <w:szCs w:val="22"/>
              </w:rPr>
              <w:t>12,319</w:t>
            </w:r>
          </w:p>
        </w:tc>
        <w:tc>
          <w:tcPr>
            <w:tcW w:w="252" w:type="dxa"/>
            <w:shd w:val="clear" w:color="auto" w:fill="auto"/>
          </w:tcPr>
          <w:p w14:paraId="1F4CB3D2" w14:textId="77777777" w:rsidR="00160D50" w:rsidRPr="00801CFA" w:rsidRDefault="00160D50" w:rsidP="00160D5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B37EF" w14:textId="15D38451" w:rsidR="00160D50" w:rsidRPr="00C7496B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9BDB1F4" w14:textId="77777777" w:rsidR="00160D50" w:rsidRPr="00801CFA" w:rsidRDefault="00160D50" w:rsidP="00160D5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60A739" w14:textId="1A80AF32" w:rsidR="00160D50" w:rsidRPr="00160D50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FBF76B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FA92D" w14:textId="67920C1E" w:rsidR="00160D50" w:rsidRPr="00160D50" w:rsidRDefault="00160D50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B19ED00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A6080C" w14:textId="29C0BDDD" w:rsidR="00160D50" w:rsidRPr="00160D50" w:rsidRDefault="00160D50" w:rsidP="00160D50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8F6F2D" w14:textId="77777777" w:rsidR="00160D50" w:rsidRPr="00801CFA" w:rsidRDefault="00160D50" w:rsidP="00160D50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A901BE" w14:textId="3FC673AE" w:rsidR="00160D50" w:rsidRPr="00801CFA" w:rsidRDefault="00C64956" w:rsidP="00160D50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64956">
              <w:rPr>
                <w:sz w:val="22"/>
                <w:szCs w:val="22"/>
              </w:rPr>
              <w:t>12,319</w:t>
            </w:r>
          </w:p>
        </w:tc>
      </w:tr>
      <w:tr w:rsidR="00C64956" w:rsidRPr="005C2D3F" w14:paraId="2E50A7D5" w14:textId="77777777" w:rsidTr="00A473D3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AB226A6" w14:textId="77777777" w:rsidR="00C64956" w:rsidRPr="004962BD" w:rsidRDefault="00C64956" w:rsidP="00C6495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46" w:type="dxa"/>
            <w:vAlign w:val="bottom"/>
          </w:tcPr>
          <w:p w14:paraId="1F81A093" w14:textId="77777777" w:rsidR="00C64956" w:rsidRPr="00D15083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4AF9DB07" w14:textId="77777777" w:rsidR="00C64956" w:rsidRPr="005C2D3F" w:rsidRDefault="00C64956" w:rsidP="00C6495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E547B26" w14:textId="75DEC156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055851" w14:textId="77777777" w:rsidR="00C64956" w:rsidRPr="00801CFA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7A19EA79" w14:textId="3A95B75B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4F4515FF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869C329" w14:textId="7C7785E0" w:rsidR="00C64956" w:rsidRPr="009C2B8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C70C878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DC795DD" w14:textId="4127962C" w:rsidR="00C64956" w:rsidRPr="00801CFA" w:rsidRDefault="00C64956" w:rsidP="00DF3A7C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9C2B82">
              <w:rPr>
                <w:sz w:val="22"/>
                <w:szCs w:val="22"/>
              </w:rPr>
              <w:t>154</w:t>
            </w:r>
          </w:p>
        </w:tc>
        <w:tc>
          <w:tcPr>
            <w:tcW w:w="252" w:type="dxa"/>
            <w:shd w:val="clear" w:color="auto" w:fill="auto"/>
          </w:tcPr>
          <w:p w14:paraId="3CCCF2E9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8FB441" w14:textId="6E87D191" w:rsidR="00C64956" w:rsidRPr="00C7496B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D02F2C3" w14:textId="77777777" w:rsidR="00C64956" w:rsidRPr="00801CFA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527F1D0" w14:textId="72BD15D9" w:rsidR="00C64956" w:rsidRPr="00801CFA" w:rsidRDefault="00C64956" w:rsidP="00C64956">
            <w:pPr>
              <w:spacing w:line="240" w:lineRule="auto"/>
              <w:ind w:left="-108" w:right="-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160D50">
              <w:rPr>
                <w:sz w:val="22"/>
                <w:szCs w:val="22"/>
              </w:rPr>
              <w:t>154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874A3A3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B66D58" w14:textId="68E7C392" w:rsidR="00C64956" w:rsidRPr="00160D50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A8DAD9A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499E3F" w14:textId="62408A1F" w:rsidR="00C64956" w:rsidRPr="00160D50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8C4A8" w14:textId="77777777" w:rsidR="00C64956" w:rsidRPr="00801CFA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AD3ED7" w14:textId="7E3F15E0" w:rsidR="00C64956" w:rsidRPr="00801CFA" w:rsidRDefault="00C64956" w:rsidP="00C64956">
            <w:pPr>
              <w:tabs>
                <w:tab w:val="left" w:pos="358"/>
              </w:tabs>
              <w:spacing w:line="240" w:lineRule="auto"/>
              <w:ind w:left="-291" w:right="177"/>
              <w:jc w:val="right"/>
              <w:rPr>
                <w:sz w:val="22"/>
                <w:szCs w:val="22"/>
              </w:rPr>
            </w:pPr>
            <w:r w:rsidRPr="007F4D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64956" w:rsidRPr="005C2D3F" w14:paraId="35AF72DC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6743552B" w14:textId="77777777" w:rsidR="00C64956" w:rsidRPr="004962BD" w:rsidRDefault="00C64956" w:rsidP="00C6495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46" w:type="dxa"/>
            <w:vAlign w:val="bottom"/>
          </w:tcPr>
          <w:p w14:paraId="1D2734B4" w14:textId="77777777" w:rsidR="00C64956" w:rsidRPr="00D15083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041DAE51" w14:textId="77777777" w:rsidR="00C64956" w:rsidRPr="005C2D3F" w:rsidRDefault="00C64956" w:rsidP="00C6495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1B51380" w14:textId="7DABF56D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B9C036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630F9FA0" w14:textId="6E67D543" w:rsidR="00C64956" w:rsidRPr="00801CFA" w:rsidRDefault="00C64956" w:rsidP="00C64956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801CFA">
              <w:rPr>
                <w:sz w:val="22"/>
                <w:szCs w:val="22"/>
              </w:rPr>
              <w:t>62,845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2" w:type="dxa"/>
          </w:tcPr>
          <w:p w14:paraId="696B9CF5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071490E" w14:textId="786457D2" w:rsidR="00C64956" w:rsidRPr="009C2B8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0C870F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CA636A4" w14:textId="5B7ED08D" w:rsidR="00C64956" w:rsidRPr="009C2B8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F8B3CE0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AB0443" w14:textId="6B7FA614" w:rsidR="00C64956" w:rsidRPr="00C7496B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CF6299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1063C8F" w14:textId="08784E3D" w:rsidR="00C64956" w:rsidRPr="00160D50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74DFD8A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044477" w14:textId="1E46AEBA" w:rsidR="00C64956" w:rsidRPr="00160D50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CC35EF2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1E6252" w14:textId="60FFA200" w:rsidR="00C64956" w:rsidRPr="00160D50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EE019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D7DFBF" w14:textId="1037EDFE" w:rsidR="00C64956" w:rsidRPr="00801CFA" w:rsidRDefault="00C64956" w:rsidP="00C64956">
            <w:pPr>
              <w:spacing w:line="240" w:lineRule="auto"/>
              <w:ind w:left="-180" w:right="-77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C64956">
              <w:rPr>
                <w:sz w:val="22"/>
                <w:szCs w:val="22"/>
              </w:rPr>
              <w:t>62,845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956" w:rsidRPr="005C2D3F" w14:paraId="62EAA1E3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26D63EE9" w14:textId="5191B429" w:rsidR="00C64956" w:rsidRPr="004962BD" w:rsidRDefault="00C64956" w:rsidP="00C6495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sz w:val="22"/>
                <w:szCs w:val="22"/>
                <w:cs/>
              </w:rPr>
              <w:t>จำหน่าย</w:t>
            </w:r>
            <w:r w:rsidRPr="004962BD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46" w:type="dxa"/>
            <w:vAlign w:val="bottom"/>
          </w:tcPr>
          <w:p w14:paraId="04383415" w14:textId="77777777" w:rsidR="00C64956" w:rsidRPr="00D15083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7B32CF62" w14:textId="77777777" w:rsidR="00C64956" w:rsidRPr="005C2D3F" w:rsidRDefault="00C64956" w:rsidP="00C6495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74AE6EC" w14:textId="48F35A19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3F89E38C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Align w:val="center"/>
          </w:tcPr>
          <w:p w14:paraId="27EB3658" w14:textId="71209484" w:rsidR="00C64956" w:rsidRPr="00801CFA" w:rsidRDefault="00C64956" w:rsidP="00C64956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801CFA">
              <w:rPr>
                <w:sz w:val="22"/>
                <w:szCs w:val="22"/>
              </w:rPr>
              <w:t>5,631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52" w:type="dxa"/>
            <w:vAlign w:val="center"/>
          </w:tcPr>
          <w:p w14:paraId="0590A890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99F4095" w14:textId="33315687" w:rsidR="00C64956" w:rsidRPr="00801CFA" w:rsidRDefault="00C64956" w:rsidP="00C64956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C2B82">
              <w:rPr>
                <w:sz w:val="22"/>
                <w:szCs w:val="22"/>
              </w:rPr>
              <w:t>248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D7D4450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9B25CAC" w14:textId="76B3A20A" w:rsidR="00C64956" w:rsidRPr="00DF3A7C" w:rsidRDefault="00C64956" w:rsidP="00DF3A7C">
            <w:pPr>
              <w:pStyle w:val="accttwolines"/>
              <w:tabs>
                <w:tab w:val="decimal" w:pos="1215"/>
              </w:tabs>
              <w:spacing w:after="0" w:line="240" w:lineRule="auto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3A7C">
              <w:rPr>
                <w:rFonts w:asciiTheme="majorBidi" w:hAnsiTheme="majorBidi" w:cstheme="majorBidi"/>
                <w:sz w:val="22"/>
                <w:szCs w:val="22"/>
              </w:rPr>
              <w:t>(752,</w:t>
            </w:r>
            <w:r w:rsidR="00CD781F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DF3A7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9A0162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33F0B5" w14:textId="4B261395" w:rsidR="00C64956" w:rsidRPr="00801CFA" w:rsidRDefault="00C64956" w:rsidP="00C64956">
            <w:pPr>
              <w:spacing w:line="240" w:lineRule="auto"/>
              <w:ind w:left="-180" w:right="-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7496B">
              <w:rPr>
                <w:sz w:val="22"/>
                <w:szCs w:val="22"/>
              </w:rPr>
              <w:t>117,134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0A61D02" w14:textId="77777777" w:rsidR="00C64956" w:rsidRPr="00801CFA" w:rsidRDefault="00C64956" w:rsidP="00C6495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FB3939D" w14:textId="00F8EC40" w:rsidR="00C64956" w:rsidRPr="00801CFA" w:rsidRDefault="00C64956" w:rsidP="00C64956">
            <w:pPr>
              <w:spacing w:line="240" w:lineRule="auto"/>
              <w:ind w:left="-180" w:right="-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(101,832)</w:t>
            </w:r>
          </w:p>
        </w:tc>
        <w:tc>
          <w:tcPr>
            <w:tcW w:w="243" w:type="dxa"/>
            <w:shd w:val="clear" w:color="auto" w:fill="auto"/>
          </w:tcPr>
          <w:p w14:paraId="5732EF96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1E2994" w14:textId="18A9E49F" w:rsidR="00C64956" w:rsidRPr="00160D50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2DF5AC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369855" w14:textId="49F6B291" w:rsidR="00C64956" w:rsidRPr="00160D50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ECE57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BEDB2B" w14:textId="3100DC5F" w:rsidR="00C64956" w:rsidRPr="00801CFA" w:rsidRDefault="00C64956" w:rsidP="009C7FD8">
            <w:pPr>
              <w:spacing w:line="240" w:lineRule="auto"/>
              <w:ind w:left="-108" w:right="-60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</w:t>
            </w:r>
            <w:r w:rsidRPr="00C64956">
              <w:rPr>
                <w:sz w:val="22"/>
                <w:szCs w:val="22"/>
                <w:cs/>
              </w:rPr>
              <w:t>977</w:t>
            </w:r>
            <w:r>
              <w:rPr>
                <w:sz w:val="22"/>
                <w:szCs w:val="22"/>
              </w:rPr>
              <w:t>,</w:t>
            </w:r>
            <w:r w:rsidR="009C7FD8">
              <w:rPr>
                <w:sz w:val="22"/>
                <w:szCs w:val="22"/>
              </w:rPr>
              <w:t>469</w:t>
            </w:r>
            <w:r>
              <w:rPr>
                <w:sz w:val="22"/>
                <w:szCs w:val="22"/>
              </w:rPr>
              <w:t>)</w:t>
            </w:r>
          </w:p>
        </w:tc>
      </w:tr>
      <w:tr w:rsidR="00C64956" w:rsidRPr="005C2D3F" w14:paraId="708DD6A6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4CF0CAF8" w14:textId="77777777" w:rsidR="00C64956" w:rsidRPr="004962BD" w:rsidRDefault="00C64956" w:rsidP="00C6495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rFonts w:hint="cs"/>
                <w:sz w:val="22"/>
                <w:szCs w:val="22"/>
                <w:cs/>
              </w:rPr>
              <w:t>ผลต่างจากการแปลงค่า</w:t>
            </w:r>
            <w:r w:rsidRPr="004962BD">
              <w:rPr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846" w:type="dxa"/>
            <w:vAlign w:val="bottom"/>
          </w:tcPr>
          <w:p w14:paraId="4CA770B9" w14:textId="77777777" w:rsidR="00C64956" w:rsidRPr="00D15083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4E9C40DF" w14:textId="77777777" w:rsidR="00C64956" w:rsidRPr="005C2D3F" w:rsidRDefault="00C64956" w:rsidP="00C64956">
            <w:pPr>
              <w:spacing w:line="240" w:lineRule="auto"/>
              <w:ind w:left="-180" w:right="207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B7198C8" w14:textId="7C091FE3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FF0E78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6DAD4F4" w14:textId="21517781" w:rsidR="00C64956" w:rsidRPr="00801CFA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center"/>
          </w:tcPr>
          <w:p w14:paraId="742879CA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FD542D4" w14:textId="4E7F6195" w:rsidR="00C64956" w:rsidRPr="009C2B8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719003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6AEAA7D" w14:textId="33A0F8D8" w:rsidR="00C64956" w:rsidRPr="00C64956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CF70BA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245807" w14:textId="6B4B3A92" w:rsidR="00C64956" w:rsidRPr="00801CFA" w:rsidRDefault="00C64956" w:rsidP="00C64956">
            <w:pPr>
              <w:spacing w:line="240" w:lineRule="auto"/>
              <w:ind w:left="-180" w:right="-4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C7496B">
              <w:rPr>
                <w:sz w:val="22"/>
                <w:szCs w:val="22"/>
              </w:rPr>
              <w:t>278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751D0D1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8C4DEAE" w14:textId="1A1BED94" w:rsidR="00C64956" w:rsidRPr="00801CFA" w:rsidRDefault="00C64956" w:rsidP="00C64956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160D50">
              <w:rPr>
                <w:sz w:val="22"/>
                <w:szCs w:val="22"/>
              </w:rPr>
              <w:t>299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439FA39C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46ED0" w14:textId="4DBD7B0F" w:rsidR="00C64956" w:rsidRPr="00160D50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82C04EA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C57FA9" w14:textId="1909738B" w:rsidR="00C64956" w:rsidRPr="00160D50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508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F83DB" w14:textId="77777777" w:rsidR="00C64956" w:rsidRPr="00801CFA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32665C" w14:textId="5EEFAA32" w:rsidR="00C64956" w:rsidRPr="00801CFA" w:rsidRDefault="00C64956" w:rsidP="00C64956">
            <w:pPr>
              <w:spacing w:line="240" w:lineRule="auto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(577)</w:t>
            </w:r>
          </w:p>
        </w:tc>
      </w:tr>
      <w:tr w:rsidR="00C64956" w:rsidRPr="005C2D3F" w14:paraId="4B4E519E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0C70887B" w14:textId="74215DC0" w:rsidR="00C64956" w:rsidRPr="004962BD" w:rsidRDefault="00C64956" w:rsidP="00C64956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4962BD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4962BD">
              <w:rPr>
                <w:b/>
                <w:bCs/>
                <w:sz w:val="22"/>
                <w:szCs w:val="22"/>
              </w:rPr>
              <w:t>31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4962BD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4962BD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4962BD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098FF" w14:textId="77777777" w:rsidR="00C64956" w:rsidRPr="00801CFA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1C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676A3EF5" w14:textId="77777777" w:rsidR="00C64956" w:rsidRPr="00801CFA" w:rsidRDefault="00C64956" w:rsidP="00C64956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326A" w14:textId="0CE4BFD4" w:rsidR="00C64956" w:rsidRPr="00801CFA" w:rsidRDefault="00C64956" w:rsidP="00C64956">
            <w:pPr>
              <w:spacing w:line="240" w:lineRule="auto"/>
              <w:ind w:left="-18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801CFA">
              <w:rPr>
                <w:b/>
                <w:bCs/>
                <w:sz w:val="22"/>
                <w:szCs w:val="22"/>
              </w:rPr>
              <w:t>193,821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3FE0FE8D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2C62" w14:textId="3B325244" w:rsidR="00C64956" w:rsidRPr="00801CFA" w:rsidRDefault="00C64956" w:rsidP="00694096">
            <w:pPr>
              <w:spacing w:line="240" w:lineRule="auto"/>
              <w:ind w:left="-18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801CFA">
              <w:rPr>
                <w:b/>
                <w:bCs/>
                <w:sz w:val="22"/>
                <w:szCs w:val="22"/>
              </w:rPr>
              <w:t>1,735,18</w:t>
            </w:r>
            <w:r w:rsidR="0069409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2" w:type="dxa"/>
            <w:vAlign w:val="center"/>
          </w:tcPr>
          <w:p w14:paraId="43BD782E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8489D" w14:textId="7FC83FE9" w:rsidR="00C64956" w:rsidRPr="00801CFA" w:rsidRDefault="00C64956" w:rsidP="00C64956">
            <w:pPr>
              <w:spacing w:line="240" w:lineRule="auto"/>
              <w:ind w:left="-18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9C2B82">
              <w:rPr>
                <w:b/>
                <w:bCs/>
                <w:sz w:val="22"/>
                <w:szCs w:val="22"/>
              </w:rPr>
              <w:t>380,534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C688F2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0AAEB" w14:textId="7D957A7B" w:rsidR="00C64956" w:rsidRPr="00801CFA" w:rsidRDefault="00CD781F" w:rsidP="00C64956">
            <w:pPr>
              <w:spacing w:line="240" w:lineRule="auto"/>
              <w:ind w:left="-180" w:right="-30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7,998,692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829CEB8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C180D" w14:textId="02390229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7496B">
              <w:rPr>
                <w:b/>
                <w:bCs/>
                <w:sz w:val="22"/>
                <w:szCs w:val="22"/>
              </w:rPr>
              <w:t>311,089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A636ED4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BF7D" w14:textId="480F14C0" w:rsidR="00C64956" w:rsidRPr="00801CFA" w:rsidRDefault="00C64956" w:rsidP="007204D3">
            <w:pPr>
              <w:spacing w:line="240" w:lineRule="auto"/>
              <w:ind w:left="-108" w:right="-60"/>
              <w:jc w:val="right"/>
              <w:rPr>
                <w:b/>
                <w:bCs/>
                <w:sz w:val="22"/>
                <w:szCs w:val="22"/>
              </w:rPr>
            </w:pPr>
            <w:r w:rsidRPr="00160D50">
              <w:rPr>
                <w:b/>
                <w:bCs/>
                <w:sz w:val="22"/>
                <w:szCs w:val="22"/>
              </w:rPr>
              <w:t>626,71</w:t>
            </w:r>
            <w:r w:rsidR="007204D3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14:paraId="3281FDA5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C779C" w14:textId="1B5A126D" w:rsidR="00C64956" w:rsidRPr="00801CFA" w:rsidRDefault="00C64956" w:rsidP="00C64956">
            <w:pPr>
              <w:spacing w:line="240" w:lineRule="auto"/>
              <w:ind w:left="-180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160D50">
              <w:rPr>
                <w:b/>
                <w:bCs/>
                <w:sz w:val="22"/>
                <w:szCs w:val="22"/>
              </w:rPr>
              <w:t>696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B57F40" w14:textId="77777777" w:rsidR="00C64956" w:rsidRPr="00801CFA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FA373" w14:textId="1838DDB0" w:rsidR="00C64956" w:rsidRPr="00801CFA" w:rsidRDefault="00C64956" w:rsidP="00C64956">
            <w:pPr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E4D84" w14:textId="77777777" w:rsidR="00C64956" w:rsidRPr="00801CFA" w:rsidRDefault="00C64956" w:rsidP="00C64956">
            <w:pPr>
              <w:tabs>
                <w:tab w:val="left" w:pos="-187"/>
              </w:tabs>
              <w:spacing w:line="240" w:lineRule="auto"/>
              <w:ind w:left="-180" w:right="20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09984" w14:textId="59E0522D" w:rsidR="00C64956" w:rsidRPr="00801CFA" w:rsidRDefault="009C7FD8" w:rsidP="00C64956">
            <w:pPr>
              <w:spacing w:line="240" w:lineRule="auto"/>
              <w:ind w:left="-108" w:right="-60"/>
              <w:jc w:val="right"/>
              <w:rPr>
                <w:b/>
                <w:bCs/>
                <w:sz w:val="22"/>
                <w:szCs w:val="22"/>
              </w:rPr>
            </w:pPr>
            <w:r w:rsidRPr="009C7FD8">
              <w:rPr>
                <w:b/>
                <w:bCs/>
                <w:sz w:val="22"/>
                <w:szCs w:val="22"/>
              </w:rPr>
              <w:t>11,246,723</w:t>
            </w:r>
          </w:p>
        </w:tc>
      </w:tr>
      <w:tr w:rsidR="00C64956" w:rsidRPr="005C2D3F" w14:paraId="276DEF95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5D0AE6AA" w14:textId="77777777" w:rsidR="00C64956" w:rsidRPr="005C2D3F" w:rsidRDefault="00C64956" w:rsidP="00C6495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063FFF0C" w14:textId="3091CF66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6028296D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7FCA3208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0AEE4B4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2CAABB2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6429C1C0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0FAC6C8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FA8ACF1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4FF5B91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73687E1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ABB712A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3F0FC2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F0617DE" w14:textId="77777777" w:rsidR="00C64956" w:rsidRPr="006E62D1" w:rsidRDefault="00C64956" w:rsidP="00C64956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CE863B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9002C19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6A88A6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AD38582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FB5CD7B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1C98A7E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64956" w:rsidRPr="005C2D3F" w14:paraId="19A762BB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6B85EFBB" w14:textId="77777777" w:rsidR="00C64956" w:rsidRPr="005C2D3F" w:rsidRDefault="00C64956" w:rsidP="00C6495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0C4AC0DD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2AD59AE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5FA467BB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12C6CA4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050A525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10DC66EB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264FD1D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4F4722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768B819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776B5B44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C9924C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A24E7D8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4DF258F" w14:textId="77777777" w:rsidR="00C64956" w:rsidRPr="006E62D1" w:rsidRDefault="00C64956" w:rsidP="00C64956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FB09B7D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54A019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732D0A4C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1F10823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D1EA60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E193F8A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02E86" w:rsidRPr="005C2D3F" w14:paraId="4DB4B489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F7CD8D7" w14:textId="77777777" w:rsidR="00702E86" w:rsidRPr="005C2D3F" w:rsidRDefault="00702E86" w:rsidP="00C6495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7397A271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1B3FD073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7A2C87F1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19682349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4B1E6F60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69A39721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3E9C459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1E71BB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7CFE063F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8428DB5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C43251A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F35A2B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20D70A0D" w14:textId="77777777" w:rsidR="00702E86" w:rsidRPr="006E62D1" w:rsidRDefault="00702E86" w:rsidP="00C64956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4A953CF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F012A28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0ABB010C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323EBE5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41D956B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DFA12ED" w14:textId="77777777" w:rsidR="00702E86" w:rsidRPr="005C2D3F" w:rsidRDefault="00702E8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64956" w:rsidRPr="005C2D3F" w14:paraId="39CE2B38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419E1EF6" w14:textId="77777777" w:rsidR="00C64956" w:rsidRPr="005C2D3F" w:rsidRDefault="00C64956" w:rsidP="00C6495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6A16937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7F241CBC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276F56B4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755DFB59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31807BD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91CDB4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314EE49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50648E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D278C5A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14028A5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5641484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B73C5D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37AE583" w14:textId="77777777" w:rsidR="00C64956" w:rsidRPr="006E62D1" w:rsidRDefault="00C64956" w:rsidP="00C64956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CC3A2D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84ADA2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AA1333D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5376FCC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AC8A74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EC5EAD0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64956" w:rsidRPr="005C2D3F" w14:paraId="014E968C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983D9D4" w14:textId="77777777" w:rsidR="00C64956" w:rsidRPr="005C2D3F" w:rsidRDefault="00C64956" w:rsidP="00C64956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5248821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88" w:type="dxa"/>
          </w:tcPr>
          <w:p w14:paraId="42B391BC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</w:tcBorders>
            <w:shd w:val="clear" w:color="auto" w:fill="auto"/>
          </w:tcPr>
          <w:p w14:paraId="7DEAA9EB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2E85874C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53A429E0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5BE76A3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7E292C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A25AB1F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2227B0A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7FD6D9A3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0684C75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C4A1A37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71DC979B" w14:textId="77777777" w:rsidR="00C64956" w:rsidRPr="006E62D1" w:rsidRDefault="00C64956" w:rsidP="00C64956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6B0F73E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E09C89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860EBC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941D721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E702C6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32625473" w14:textId="77777777" w:rsidR="00C64956" w:rsidRPr="005C2D3F" w:rsidRDefault="00C64956" w:rsidP="00C64956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64956" w:rsidRPr="005C2D3F" w14:paraId="11F4C934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3F8CF67A" w14:textId="77777777" w:rsidR="00C64956" w:rsidRPr="005C2D3F" w:rsidRDefault="00C64956" w:rsidP="00C64956">
            <w:pPr>
              <w:spacing w:line="240" w:lineRule="auto"/>
              <w:ind w:left="144" w:right="-108" w:hanging="144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5C2D3F">
              <w:rPr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150" w:type="dxa"/>
            <w:gridSpan w:val="19"/>
          </w:tcPr>
          <w:p w14:paraId="1DD88DE0" w14:textId="77777777" w:rsidR="00C64956" w:rsidRPr="005C2D3F" w:rsidRDefault="00C64956" w:rsidP="00C64956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C64956" w:rsidRPr="005C2D3F" w14:paraId="64BD9856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6D78AEE" w14:textId="5D2C92C5" w:rsidR="00C64956" w:rsidRPr="005C2D3F" w:rsidRDefault="00C64956" w:rsidP="00C64956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46" w:type="dxa"/>
            <w:vAlign w:val="bottom"/>
          </w:tcPr>
          <w:p w14:paraId="45F9D1C2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88" w:type="dxa"/>
            <w:vAlign w:val="bottom"/>
          </w:tcPr>
          <w:p w14:paraId="1BF0DEB7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029CC0CA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529CC299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2E250C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1F41FA6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12FEA8E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64618B5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2ED0C4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10BB017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6F47BC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01FC7ED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E456D4B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7EB7CE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E2EBB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8338E0E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DD8BEC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DB898" w14:textId="77777777" w:rsidR="00C64956" w:rsidRPr="005C2D3F" w:rsidRDefault="00C64956" w:rsidP="00C64956">
            <w:pPr>
              <w:spacing w:line="24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AF939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</w:tr>
      <w:tr w:rsidR="00C64956" w:rsidRPr="005C2D3F" w14:paraId="56DB99B3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588A19F2" w14:textId="77777777" w:rsidR="00C64956" w:rsidRPr="005C2D3F" w:rsidRDefault="00C64956" w:rsidP="00C64956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46" w:type="dxa"/>
          </w:tcPr>
          <w:p w14:paraId="451238AC" w14:textId="61F4F721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155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88" w:type="dxa"/>
          </w:tcPr>
          <w:p w14:paraId="6714FD91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2B5090C6" w14:textId="0C2B7EB4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CCEC163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32DDDB6A" w14:textId="04A98768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</w:tcPr>
          <w:p w14:paraId="0437534B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5983194B" w14:textId="3454DE7E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156E432A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21371D5" w14:textId="2836B10E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511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522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7F02CE7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9B7C67C" w14:textId="08AE3B79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198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854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0A464450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44B76C8E" w14:textId="02555076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122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4BCC65F7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70A186" w14:textId="46DAEEDF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113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240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2AF187FE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EFAEDEC" w14:textId="120F909E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B86379F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710B423" w14:textId="7BEAB37D" w:rsidR="00C64956" w:rsidRPr="005C2D3F" w:rsidRDefault="00C64956" w:rsidP="00C64956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814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  <w:tr w:rsidR="00C64956" w:rsidRPr="005C2D3F" w14:paraId="3800199E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41A452F3" w14:textId="77777777" w:rsidR="00C64956" w:rsidRPr="005C2D3F" w:rsidRDefault="00C64956" w:rsidP="00C6495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80F15D5" w14:textId="77777777" w:rsidR="00C64956" w:rsidRPr="00C00702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55C57940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632B" w14:textId="77777777" w:rsidR="00C64956" w:rsidRPr="00C0070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FEE3713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0C38E32" w14:textId="77777777" w:rsidR="00C64956" w:rsidRPr="00C00702" w:rsidRDefault="00C64956" w:rsidP="00C64956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4932FA24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31916" w14:textId="77777777" w:rsidR="00C64956" w:rsidRPr="00C00702" w:rsidRDefault="00C64956" w:rsidP="00C64956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8D62AF2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6A77" w14:textId="77777777" w:rsidR="00C64956" w:rsidRPr="00C00702" w:rsidRDefault="00C64956" w:rsidP="00C64956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134E4A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AF5EC6" w14:textId="4898E144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553</w:t>
            </w:r>
            <w:r w:rsidRPr="005C2D3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08D3AF5E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B7008" w14:textId="77777777" w:rsidR="00C64956" w:rsidRPr="00C00702" w:rsidRDefault="00C64956" w:rsidP="00C64956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05B64D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F882E" w14:textId="77777777" w:rsidR="00C64956" w:rsidRPr="006D132B" w:rsidRDefault="00C64956" w:rsidP="00C64956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882F3F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31E4" w14:textId="77777777" w:rsidR="00C64956" w:rsidRPr="00C00702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BE5E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BF7BDF" w14:textId="1C4CE3B8" w:rsidR="00C64956" w:rsidRPr="005C2D3F" w:rsidRDefault="00C64956" w:rsidP="00C64956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C00702">
              <w:rPr>
                <w:sz w:val="22"/>
                <w:szCs w:val="22"/>
              </w:rPr>
              <w:t xml:space="preserve"> </w:t>
            </w:r>
            <w:r w:rsidRPr="003C303F">
              <w:rPr>
                <w:sz w:val="22"/>
                <w:szCs w:val="22"/>
              </w:rPr>
              <w:t>118</w:t>
            </w:r>
            <w:r w:rsidRPr="00C0070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553</w:t>
            </w:r>
            <w:r w:rsidRPr="00C00702">
              <w:rPr>
                <w:sz w:val="22"/>
                <w:szCs w:val="22"/>
              </w:rPr>
              <w:t xml:space="preserve"> </w:t>
            </w:r>
          </w:p>
        </w:tc>
      </w:tr>
      <w:tr w:rsidR="00C64956" w:rsidRPr="005C2D3F" w14:paraId="12D31207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6E382AF" w14:textId="77777777" w:rsidR="00C64956" w:rsidRPr="005C2D3F" w:rsidRDefault="00C64956" w:rsidP="00C6495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1196DEF" w14:textId="2E460D3F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155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" w:type="dxa"/>
          </w:tcPr>
          <w:p w14:paraId="179B3521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1FB85" w14:textId="50C54E67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025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3C2AF090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65B9695" w14:textId="7B3F4EAC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836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196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</w:tcPr>
          <w:p w14:paraId="12ACBCE8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7BD8B" w14:textId="6A30DD09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443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093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7A8F25E1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D2544" w14:textId="66BCBB0C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522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7B9DB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E1A32" w14:textId="329ACF94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317</w:t>
            </w:r>
            <w:r w:rsidRPr="005C2D3F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407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1FCA4D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0D985" w14:textId="61D929C3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193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1AC58C39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1366F" w14:textId="5C410689" w:rsidR="00C64956" w:rsidRPr="00F00D39" w:rsidRDefault="00C64956" w:rsidP="00C6495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00D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113,</w:t>
            </w:r>
            <w:r w:rsidRPr="00F00D39">
              <w:rPr>
                <w:b/>
                <w:bCs/>
                <w:sz w:val="22"/>
                <w:szCs w:val="22"/>
              </w:rPr>
              <w:t>240</w:t>
            </w:r>
            <w:r w:rsidRPr="00F00D3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6EB1FDFD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9BF8F" w14:textId="14F0B0E4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6931D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681EC" w14:textId="7B4B218B" w:rsidR="00C64956" w:rsidRPr="00C00702" w:rsidRDefault="00C64956" w:rsidP="00C64956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6</w:t>
            </w:r>
            <w:r w:rsidRPr="00C00702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933</w:t>
            </w:r>
            <w:r w:rsidRPr="00C00702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203</w:t>
            </w:r>
          </w:p>
        </w:tc>
      </w:tr>
      <w:tr w:rsidR="00C64956" w:rsidRPr="005C2D3F" w14:paraId="7E82F15F" w14:textId="77777777" w:rsidTr="00964B8F">
        <w:trPr>
          <w:trHeight w:val="269"/>
        </w:trPr>
        <w:tc>
          <w:tcPr>
            <w:tcW w:w="3474" w:type="dxa"/>
            <w:shd w:val="clear" w:color="auto" w:fill="auto"/>
          </w:tcPr>
          <w:p w14:paraId="46676179" w14:textId="6351BDDF" w:rsidR="00C64956" w:rsidRPr="005C2D3F" w:rsidRDefault="00C64956" w:rsidP="00C64956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5C2D3F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5C2D3F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07132B03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" w:type="dxa"/>
            <w:vAlign w:val="bottom"/>
          </w:tcPr>
          <w:p w14:paraId="0565D39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2E72A52A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7F37124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7EC4F559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5054327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EE17B2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A0FCA0C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C72C03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5F06062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E5BA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8FEFD86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50A7B7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3EED7F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2A0F0F" w14:textId="77777777" w:rsidR="00C64956" w:rsidRPr="006D132B" w:rsidRDefault="00C64956" w:rsidP="00C6495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39077D5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5207DD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468D4" w14:textId="77777777" w:rsidR="00C64956" w:rsidRPr="005C2D3F" w:rsidRDefault="00C64956" w:rsidP="00C64956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3641B1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64956" w:rsidRPr="005C2D3F" w14:paraId="0CA41ADC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0072D40F" w14:textId="77777777" w:rsidR="00C64956" w:rsidRPr="005C2D3F" w:rsidRDefault="00C64956" w:rsidP="00C64956">
            <w:pPr>
              <w:ind w:left="16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46" w:type="dxa"/>
          </w:tcPr>
          <w:p w14:paraId="503DF161" w14:textId="617A03CE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288" w:type="dxa"/>
          </w:tcPr>
          <w:p w14:paraId="7361FD57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140D584" w14:textId="54A06BE2" w:rsidR="00C64956" w:rsidRPr="00C00702" w:rsidRDefault="00C64956" w:rsidP="00C6495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279" w:type="dxa"/>
            <w:shd w:val="clear" w:color="auto" w:fill="auto"/>
          </w:tcPr>
          <w:p w14:paraId="7F4BD36F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1AFB4928" w14:textId="61B2C6E1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052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815</w:t>
            </w:r>
          </w:p>
        </w:tc>
        <w:tc>
          <w:tcPr>
            <w:tcW w:w="252" w:type="dxa"/>
          </w:tcPr>
          <w:p w14:paraId="35323283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61C8A128" w14:textId="24769CFC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978</w:t>
            </w:r>
          </w:p>
        </w:tc>
        <w:tc>
          <w:tcPr>
            <w:tcW w:w="243" w:type="dxa"/>
            <w:shd w:val="clear" w:color="auto" w:fill="auto"/>
          </w:tcPr>
          <w:p w14:paraId="68DB6601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43E51279" w14:textId="2AF43304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488</w:t>
            </w:r>
          </w:p>
        </w:tc>
        <w:tc>
          <w:tcPr>
            <w:tcW w:w="252" w:type="dxa"/>
            <w:shd w:val="clear" w:color="auto" w:fill="auto"/>
          </w:tcPr>
          <w:p w14:paraId="46028B31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AA2AB78" w14:textId="72B957E9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612</w:t>
            </w:r>
          </w:p>
        </w:tc>
        <w:tc>
          <w:tcPr>
            <w:tcW w:w="243" w:type="dxa"/>
            <w:shd w:val="clear" w:color="auto" w:fill="auto"/>
          </w:tcPr>
          <w:p w14:paraId="7D98FE2C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715BC72E" w14:textId="7E4CC1D1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777</w:t>
            </w:r>
          </w:p>
        </w:tc>
        <w:tc>
          <w:tcPr>
            <w:tcW w:w="243" w:type="dxa"/>
            <w:shd w:val="clear" w:color="auto" w:fill="auto"/>
          </w:tcPr>
          <w:p w14:paraId="68F530CF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5E7434" w14:textId="2E16A1E7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Pr="00254E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640</w:t>
            </w:r>
          </w:p>
        </w:tc>
        <w:tc>
          <w:tcPr>
            <w:tcW w:w="261" w:type="dxa"/>
            <w:shd w:val="clear" w:color="auto" w:fill="auto"/>
          </w:tcPr>
          <w:p w14:paraId="3F9CC429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C1E277E" w14:textId="3C1C0A17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  <w:cs/>
              </w:rPr>
            </w:pPr>
            <w:r w:rsidRPr="003C303F">
              <w:rPr>
                <w:sz w:val="22"/>
                <w:szCs w:val="22"/>
              </w:rPr>
              <w:t>406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BDDFB5F" w14:textId="77777777" w:rsidR="00C64956" w:rsidRPr="005C2D3F" w:rsidRDefault="00C64956" w:rsidP="00C64956">
            <w:pPr>
              <w:tabs>
                <w:tab w:val="left" w:pos="88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E0122E1" w14:textId="385732B2" w:rsidR="00C64956" w:rsidRPr="005C2D3F" w:rsidRDefault="00C64956" w:rsidP="00C64956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</w:t>
            </w:r>
            <w:r w:rsidRPr="00C0070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385</w:t>
            </w:r>
            <w:r w:rsidRPr="00C0070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965</w:t>
            </w:r>
          </w:p>
        </w:tc>
      </w:tr>
      <w:tr w:rsidR="00C64956" w:rsidRPr="005C2D3F" w14:paraId="5CB68B89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0EA72CFC" w14:textId="77777777" w:rsidR="00C64956" w:rsidRPr="005C2D3F" w:rsidRDefault="00C64956" w:rsidP="00C6495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E7588D4" w14:textId="77777777" w:rsidR="00C64956" w:rsidRPr="00A93E5E" w:rsidRDefault="00C64956" w:rsidP="00C64956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3E0EF93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BA8C4" w14:textId="77777777" w:rsidR="00C64956" w:rsidRPr="00C00702" w:rsidRDefault="00C64956" w:rsidP="00C64956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60655B9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C1370F9" w14:textId="77777777" w:rsidR="00C64956" w:rsidRPr="00C00702" w:rsidRDefault="00C64956" w:rsidP="00C64956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70E1E75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490C8" w14:textId="77777777" w:rsidR="00C64956" w:rsidRPr="00C00702" w:rsidRDefault="00C64956" w:rsidP="00C64956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3E3078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4625E" w14:textId="77777777" w:rsidR="00C64956" w:rsidRPr="00C00702" w:rsidRDefault="00C64956" w:rsidP="00C64956">
            <w:pPr>
              <w:spacing w:line="240" w:lineRule="auto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5E7CF3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EC5716" w14:textId="5147BC8E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243" w:type="dxa"/>
            <w:shd w:val="clear" w:color="auto" w:fill="auto"/>
          </w:tcPr>
          <w:p w14:paraId="54D5B48B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C1243" w14:textId="77777777" w:rsidR="00C64956" w:rsidRPr="00C00702" w:rsidRDefault="00C64956" w:rsidP="00C64956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D55F0C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0682" w14:textId="77777777" w:rsidR="00C64956" w:rsidRPr="00C00702" w:rsidRDefault="00C64956" w:rsidP="00C64956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1827714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098B" w14:textId="77777777" w:rsidR="00C64956" w:rsidRPr="00C00702" w:rsidRDefault="00C64956" w:rsidP="00C64956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DD3B7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6FF27E" w14:textId="147909E6" w:rsidR="00C64956" w:rsidRPr="005C2D3F" w:rsidRDefault="00C64956" w:rsidP="00C64956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131</w:t>
            </w:r>
            <w:r w:rsidRPr="00C0070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762</w:t>
            </w:r>
          </w:p>
        </w:tc>
      </w:tr>
      <w:tr w:rsidR="00C64956" w:rsidRPr="005C2D3F" w14:paraId="1BA9E4C9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6213F6B6" w14:textId="77777777" w:rsidR="00C64956" w:rsidRPr="005C2D3F" w:rsidRDefault="00C64956" w:rsidP="00C64956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32EC8C32" w14:textId="41445096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725</w:t>
            </w: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</w:t>
            </w:r>
          </w:p>
        </w:tc>
        <w:tc>
          <w:tcPr>
            <w:tcW w:w="288" w:type="dxa"/>
          </w:tcPr>
          <w:p w14:paraId="37CB191B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EEA78" w14:textId="135EDF73" w:rsidR="00C64956" w:rsidRPr="00C00702" w:rsidRDefault="00C64956" w:rsidP="00C6495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171</w:t>
            </w:r>
            <w:r w:rsidRPr="00C007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409</w:t>
            </w:r>
          </w:p>
        </w:tc>
        <w:tc>
          <w:tcPr>
            <w:tcW w:w="279" w:type="dxa"/>
            <w:shd w:val="clear" w:color="auto" w:fill="auto"/>
          </w:tcPr>
          <w:p w14:paraId="56C59FE9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6948ED3" w14:textId="0F61A766" w:rsidR="00C64956" w:rsidRPr="005C2D3F" w:rsidRDefault="00C64956" w:rsidP="00C6495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052</w:t>
            </w: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815</w:t>
            </w:r>
          </w:p>
        </w:tc>
        <w:tc>
          <w:tcPr>
            <w:tcW w:w="252" w:type="dxa"/>
          </w:tcPr>
          <w:p w14:paraId="3C38250C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0284" w14:textId="09F1DDDF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978</w:t>
            </w:r>
          </w:p>
        </w:tc>
        <w:tc>
          <w:tcPr>
            <w:tcW w:w="243" w:type="dxa"/>
            <w:shd w:val="clear" w:color="auto" w:fill="auto"/>
          </w:tcPr>
          <w:p w14:paraId="6F5774E4" w14:textId="77777777" w:rsidR="00C64956" w:rsidRPr="005C2D3F" w:rsidRDefault="00C64956" w:rsidP="00C64956">
            <w:pPr>
              <w:spacing w:line="240" w:lineRule="auto"/>
              <w:ind w:left="-108" w:right="151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4119" w14:textId="0DCADB93" w:rsidR="00C64956" w:rsidRPr="005C2D3F" w:rsidRDefault="00C64956" w:rsidP="00C64956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833</w:t>
            </w:r>
            <w:r w:rsidRPr="00254E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1CA0FB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9725D" w14:textId="16D78E6A" w:rsidR="00C64956" w:rsidRPr="007202C3" w:rsidRDefault="00C64956" w:rsidP="00C6495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7202C3">
              <w:rPr>
                <w:b/>
                <w:bCs/>
                <w:sz w:val="22"/>
                <w:szCs w:val="22"/>
              </w:rPr>
              <w:t>204,374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352AF0" w14:textId="77777777" w:rsidR="00C64956" w:rsidRPr="007202C3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CF8CD" w14:textId="5043030E" w:rsidR="00C64956" w:rsidRPr="007202C3" w:rsidRDefault="00C64956" w:rsidP="00C6495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7202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252,777</w:t>
            </w:r>
          </w:p>
        </w:tc>
        <w:tc>
          <w:tcPr>
            <w:tcW w:w="243" w:type="dxa"/>
            <w:shd w:val="clear" w:color="auto" w:fill="auto"/>
          </w:tcPr>
          <w:p w14:paraId="14A1B27B" w14:textId="77777777" w:rsidR="00C64956" w:rsidRPr="007202C3" w:rsidRDefault="00C64956" w:rsidP="00C64956">
            <w:pPr>
              <w:spacing w:line="240" w:lineRule="auto"/>
              <w:ind w:left="-108" w:right="15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8E2A4" w14:textId="315A77F7" w:rsidR="00C64956" w:rsidRPr="007202C3" w:rsidRDefault="00C64956" w:rsidP="00C64956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7202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</w:t>
            </w:r>
            <w:r w:rsidRPr="007202C3">
              <w:rPr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261" w:type="dxa"/>
            <w:shd w:val="clear" w:color="auto" w:fill="auto"/>
          </w:tcPr>
          <w:p w14:paraId="792B6BC4" w14:textId="77777777" w:rsidR="00C64956" w:rsidRPr="007202C3" w:rsidRDefault="00C64956" w:rsidP="00C64956">
            <w:pPr>
              <w:spacing w:line="240" w:lineRule="auto"/>
              <w:ind w:left="-108" w:right="15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3544" w14:textId="5C175F58" w:rsidR="00C64956" w:rsidRPr="007202C3" w:rsidRDefault="00C64956" w:rsidP="00C64956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7202C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406,</w:t>
            </w:r>
            <w:r w:rsidRPr="007202C3">
              <w:rPr>
                <w:b/>
                <w:bCs/>
                <w:sz w:val="22"/>
                <w:szCs w:val="22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23D4E" w14:textId="77777777" w:rsidR="00C64956" w:rsidRPr="007202C3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06BDBE" w14:textId="077310EE" w:rsidR="00C64956" w:rsidRPr="007202C3" w:rsidRDefault="00C64956" w:rsidP="00C64956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7202C3">
              <w:rPr>
                <w:b/>
                <w:bCs/>
                <w:sz w:val="22"/>
                <w:szCs w:val="22"/>
              </w:rPr>
              <w:t>6,517,727</w:t>
            </w:r>
          </w:p>
        </w:tc>
      </w:tr>
      <w:tr w:rsidR="00C64956" w:rsidRPr="005C2D3F" w14:paraId="7DC50AD4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5FBAC6CA" w14:textId="53DA470D" w:rsidR="00C64956" w:rsidRPr="005C2D3F" w:rsidRDefault="00C64956" w:rsidP="00C6495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5C2D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B691012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8" w:type="dxa"/>
            <w:vAlign w:val="bottom"/>
          </w:tcPr>
          <w:p w14:paraId="289A5077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430DBB79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00DDED6C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CEA0141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183EFD39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342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82E515F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92DC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8B2EA9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EBFE8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674F65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E68E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30BC0F5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65C16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A376CBD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8A11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E48E50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44842" w14:textId="77777777" w:rsidR="00C64956" w:rsidRPr="005C2D3F" w:rsidRDefault="00C64956" w:rsidP="00C64956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C64956" w:rsidRPr="005C2D3F" w14:paraId="78CB5DA6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0B3D54CA" w14:textId="77777777" w:rsidR="00C64956" w:rsidRPr="005C2D3F" w:rsidRDefault="00C64956" w:rsidP="00C6495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46" w:type="dxa"/>
          </w:tcPr>
          <w:p w14:paraId="4AEA80E8" w14:textId="2BB08627" w:rsidR="00C64956" w:rsidRPr="003A2EF4" w:rsidRDefault="003A2EF4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A2EF4">
              <w:rPr>
                <w:sz w:val="22"/>
                <w:szCs w:val="22"/>
              </w:rPr>
              <w:t>611,240</w:t>
            </w:r>
          </w:p>
        </w:tc>
        <w:tc>
          <w:tcPr>
            <w:tcW w:w="288" w:type="dxa"/>
          </w:tcPr>
          <w:p w14:paraId="21600E9D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7D1D57B3" w14:textId="0EC0EF88" w:rsidR="00C64956" w:rsidRPr="003A2EF4" w:rsidRDefault="00FA4D54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FA4D54">
              <w:rPr>
                <w:sz w:val="22"/>
                <w:szCs w:val="22"/>
                <w:cs/>
              </w:rPr>
              <w:t>159</w:t>
            </w:r>
            <w:r w:rsidRPr="00FA4D54">
              <w:rPr>
                <w:sz w:val="22"/>
                <w:szCs w:val="22"/>
              </w:rPr>
              <w:t>,</w:t>
            </w:r>
            <w:r w:rsidRPr="00FA4D54">
              <w:rPr>
                <w:sz w:val="22"/>
                <w:szCs w:val="22"/>
                <w:cs/>
              </w:rPr>
              <w:t>205</w:t>
            </w:r>
          </w:p>
        </w:tc>
        <w:tc>
          <w:tcPr>
            <w:tcW w:w="279" w:type="dxa"/>
            <w:shd w:val="clear" w:color="auto" w:fill="auto"/>
          </w:tcPr>
          <w:p w14:paraId="69BA76D8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</w:tcPr>
          <w:p w14:paraId="316E3062" w14:textId="11318302" w:rsidR="00C64956" w:rsidRPr="003A2EF4" w:rsidRDefault="00FA4D54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FA4D54">
              <w:rPr>
                <w:sz w:val="22"/>
                <w:szCs w:val="22"/>
              </w:rPr>
              <w:t>2,471,29</w:t>
            </w:r>
            <w:r w:rsidR="00CD003F">
              <w:rPr>
                <w:sz w:val="22"/>
                <w:szCs w:val="22"/>
              </w:rPr>
              <w:t>5</w:t>
            </w:r>
          </w:p>
        </w:tc>
        <w:tc>
          <w:tcPr>
            <w:tcW w:w="252" w:type="dxa"/>
          </w:tcPr>
          <w:p w14:paraId="6B42F95D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36555DB" w14:textId="1E4827A5" w:rsidR="00C64956" w:rsidRPr="003A2EF4" w:rsidRDefault="00FA4D54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FA4D54">
              <w:rPr>
                <w:sz w:val="22"/>
                <w:szCs w:val="22"/>
              </w:rPr>
              <w:t>775,104</w:t>
            </w:r>
          </w:p>
        </w:tc>
        <w:tc>
          <w:tcPr>
            <w:tcW w:w="243" w:type="dxa"/>
            <w:shd w:val="clear" w:color="auto" w:fill="auto"/>
          </w:tcPr>
          <w:p w14:paraId="619B69C7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235F27A" w14:textId="77EA6151" w:rsidR="00C64956" w:rsidRPr="003A2EF4" w:rsidRDefault="00D57B7D" w:rsidP="00FA4D54">
            <w:pPr>
              <w:spacing w:line="240" w:lineRule="auto"/>
              <w:ind w:left="-108" w:right="-30"/>
              <w:jc w:val="right"/>
              <w:rPr>
                <w:sz w:val="22"/>
                <w:szCs w:val="22"/>
              </w:rPr>
            </w:pPr>
            <w:r w:rsidRPr="00D57B7D">
              <w:rPr>
                <w:sz w:val="22"/>
                <w:szCs w:val="22"/>
              </w:rPr>
              <w:t>3,110,663</w:t>
            </w:r>
          </w:p>
        </w:tc>
        <w:tc>
          <w:tcPr>
            <w:tcW w:w="252" w:type="dxa"/>
            <w:shd w:val="clear" w:color="auto" w:fill="auto"/>
          </w:tcPr>
          <w:p w14:paraId="0AA3FD7A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503FEBEA" w14:textId="01454CA0" w:rsidR="00C64956" w:rsidRPr="003A2EF4" w:rsidRDefault="00D57B7D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D57B7D">
              <w:rPr>
                <w:sz w:val="22"/>
                <w:szCs w:val="22"/>
              </w:rPr>
              <w:t>29,444</w:t>
            </w:r>
          </w:p>
        </w:tc>
        <w:tc>
          <w:tcPr>
            <w:tcW w:w="243" w:type="dxa"/>
            <w:shd w:val="clear" w:color="auto" w:fill="auto"/>
          </w:tcPr>
          <w:p w14:paraId="3F4A4B7F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203F18A9" w14:textId="3DC8BF83" w:rsidR="00C64956" w:rsidRPr="003A2EF4" w:rsidRDefault="00CD003F" w:rsidP="00D57B7D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233,94</w:t>
            </w:r>
            <w:r w:rsidR="00D57B7D">
              <w:rPr>
                <w:sz w:val="22"/>
                <w:szCs w:val="22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2FA1D6D9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EBC194C" w14:textId="182E2391" w:rsidR="00C64956" w:rsidRPr="003A2EF4" w:rsidRDefault="00D57B7D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D57B7D">
              <w:rPr>
                <w:sz w:val="22"/>
                <w:szCs w:val="22"/>
              </w:rPr>
              <w:t>157,747</w:t>
            </w:r>
          </w:p>
        </w:tc>
        <w:tc>
          <w:tcPr>
            <w:tcW w:w="261" w:type="dxa"/>
            <w:shd w:val="clear" w:color="auto" w:fill="auto"/>
          </w:tcPr>
          <w:p w14:paraId="412369FA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6A56EEB" w14:textId="55EAB032" w:rsidR="00C64956" w:rsidRPr="003A2EF4" w:rsidRDefault="00FA4D54" w:rsidP="00CD003F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FA4D54">
              <w:rPr>
                <w:sz w:val="22"/>
                <w:szCs w:val="22"/>
              </w:rPr>
              <w:t>1,</w:t>
            </w:r>
            <w:r w:rsidR="00CD003F">
              <w:rPr>
                <w:sz w:val="22"/>
                <w:szCs w:val="22"/>
              </w:rPr>
              <w:t>048,230</w:t>
            </w:r>
          </w:p>
        </w:tc>
        <w:tc>
          <w:tcPr>
            <w:tcW w:w="270" w:type="dxa"/>
            <w:shd w:val="clear" w:color="auto" w:fill="auto"/>
          </w:tcPr>
          <w:p w14:paraId="139CF1B5" w14:textId="77777777" w:rsidR="00C64956" w:rsidRPr="003A2EF4" w:rsidRDefault="00C64956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06F17969" w14:textId="34E9BD5B" w:rsidR="00C64956" w:rsidRPr="003A2EF4" w:rsidRDefault="00D57B7D" w:rsidP="00C64956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D57B7D">
              <w:rPr>
                <w:sz w:val="22"/>
                <w:szCs w:val="22"/>
              </w:rPr>
              <w:t>8,596,876</w:t>
            </w:r>
          </w:p>
        </w:tc>
      </w:tr>
      <w:tr w:rsidR="00FA4D54" w:rsidRPr="005C2D3F" w14:paraId="68C20B3B" w14:textId="77777777" w:rsidTr="00964B8F">
        <w:trPr>
          <w:trHeight w:val="20"/>
        </w:trPr>
        <w:tc>
          <w:tcPr>
            <w:tcW w:w="3474" w:type="dxa"/>
            <w:shd w:val="clear" w:color="auto" w:fill="auto"/>
          </w:tcPr>
          <w:p w14:paraId="2CD4A576" w14:textId="77777777" w:rsidR="00FA4D54" w:rsidRPr="005C2D3F" w:rsidRDefault="00FA4D54" w:rsidP="00FA4D5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2D3F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4DC78F4" w14:textId="25F5D596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491927B8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9A14" w14:textId="630FA5AB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8C4E21C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42314C8" w14:textId="6A538A94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vAlign w:val="bottom"/>
          </w:tcPr>
          <w:p w14:paraId="50E0F082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77960" w14:textId="204FF011" w:rsidR="00FA4D54" w:rsidRPr="003A2EF4" w:rsidRDefault="00FA4D54" w:rsidP="00FA4D5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4D54">
              <w:rPr>
                <w:rFonts w:asciiTheme="majorBidi" w:hAnsiTheme="majorBidi" w:cstheme="majorBidi"/>
                <w:sz w:val="22"/>
                <w:szCs w:val="22"/>
              </w:rPr>
              <w:t>1,704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784305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00D47" w14:textId="6729E0ED" w:rsidR="00FA4D54" w:rsidRPr="003A2EF4" w:rsidRDefault="00FA4D54" w:rsidP="00FA4D54">
            <w:pPr>
              <w:spacing w:line="240" w:lineRule="auto"/>
              <w:ind w:left="-291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4D54">
              <w:rPr>
                <w:rFonts w:asciiTheme="majorBidi" w:hAnsiTheme="majorBidi" w:cstheme="majorBidi"/>
                <w:sz w:val="22"/>
                <w:szCs w:val="22"/>
              </w:rPr>
              <w:t>147,470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FA3D4E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0E8B04" w14:textId="0BBC52AF" w:rsidR="00FA4D54" w:rsidRPr="003A2EF4" w:rsidRDefault="003D44B2" w:rsidP="00FA4D5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176,1</w:t>
            </w:r>
            <w:r w:rsidR="00FA4D54" w:rsidRPr="00FA4D54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D57B7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15F7DC57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BECF" w14:textId="28004691" w:rsidR="00FA4D54" w:rsidRPr="003A2EF4" w:rsidRDefault="00FA4D54" w:rsidP="00FA4D5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A4D54">
              <w:rPr>
                <w:rFonts w:asciiTheme="majorBidi" w:hAnsiTheme="majorBidi" w:cstheme="majorBidi"/>
                <w:sz w:val="22"/>
                <w:szCs w:val="22"/>
              </w:rPr>
              <w:t>2,909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C0F6CC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8C3A7" w14:textId="10E8ED45" w:rsidR="00FA4D54" w:rsidRPr="003A2EF4" w:rsidRDefault="00FA4D54" w:rsidP="00FA4D54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306CBD0" w14:textId="77777777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C501" w14:textId="52E31B73" w:rsidR="00FA4D54" w:rsidRPr="003A2EF4" w:rsidRDefault="00FA4D54" w:rsidP="00FA4D54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070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3740F" w14:textId="77777777" w:rsidR="00FA4D54" w:rsidRPr="003A2EF4" w:rsidRDefault="00FA4D54" w:rsidP="00FA4D5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281BDF" w14:textId="6E4D694C" w:rsidR="00FA4D54" w:rsidRPr="003A2EF4" w:rsidRDefault="00D57B7D" w:rsidP="00FA4D5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328,190</w:t>
            </w:r>
          </w:p>
        </w:tc>
      </w:tr>
      <w:tr w:rsidR="00FA4D54" w:rsidRPr="005C2D3F" w14:paraId="0CEBAEDB" w14:textId="77777777" w:rsidTr="00964B8F">
        <w:trPr>
          <w:trHeight w:val="20"/>
        </w:trPr>
        <w:tc>
          <w:tcPr>
            <w:tcW w:w="3474" w:type="dxa"/>
            <w:shd w:val="clear" w:color="auto" w:fill="auto"/>
            <w:vAlign w:val="bottom"/>
          </w:tcPr>
          <w:p w14:paraId="7735D2BD" w14:textId="77777777" w:rsidR="00FA4D54" w:rsidRPr="005C2D3F" w:rsidRDefault="00FA4D54" w:rsidP="00FA4D5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6E2839C" w14:textId="07604530" w:rsidR="00FA4D54" w:rsidRPr="00FA4D54" w:rsidRDefault="00FA4D54" w:rsidP="00FA4D5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 w:rsidRPr="00FA4D54">
              <w:rPr>
                <w:b/>
                <w:bCs/>
                <w:sz w:val="22"/>
                <w:szCs w:val="22"/>
              </w:rPr>
              <w:t>611,240</w:t>
            </w:r>
          </w:p>
        </w:tc>
        <w:tc>
          <w:tcPr>
            <w:tcW w:w="288" w:type="dxa"/>
          </w:tcPr>
          <w:p w14:paraId="1ADFE7B1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839FC" w14:textId="42C8248C" w:rsidR="00FA4D54" w:rsidRPr="00FA4D54" w:rsidRDefault="00FA4D54" w:rsidP="00FA4D5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 w:rsidRPr="00FA4D54">
              <w:rPr>
                <w:b/>
                <w:bCs/>
                <w:sz w:val="22"/>
                <w:szCs w:val="22"/>
                <w:cs/>
              </w:rPr>
              <w:t>159</w:t>
            </w:r>
            <w:r w:rsidRPr="00FA4D54">
              <w:rPr>
                <w:b/>
                <w:bCs/>
                <w:sz w:val="22"/>
                <w:szCs w:val="22"/>
              </w:rPr>
              <w:t>,</w:t>
            </w:r>
            <w:r w:rsidRPr="00FA4D54">
              <w:rPr>
                <w:b/>
                <w:bCs/>
                <w:sz w:val="22"/>
                <w:szCs w:val="22"/>
                <w:cs/>
              </w:rPr>
              <w:t>205</w:t>
            </w:r>
          </w:p>
        </w:tc>
        <w:tc>
          <w:tcPr>
            <w:tcW w:w="279" w:type="dxa"/>
            <w:shd w:val="clear" w:color="auto" w:fill="auto"/>
          </w:tcPr>
          <w:p w14:paraId="0E65335E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B70672D" w14:textId="2758401D" w:rsidR="00FA4D54" w:rsidRPr="00FA4D54" w:rsidRDefault="00FA4D54" w:rsidP="00CD003F">
            <w:pPr>
              <w:spacing w:line="240" w:lineRule="auto"/>
              <w:ind w:left="-201" w:right="-3"/>
              <w:jc w:val="right"/>
              <w:rPr>
                <w:b/>
                <w:bCs/>
                <w:sz w:val="22"/>
                <w:szCs w:val="22"/>
              </w:rPr>
            </w:pPr>
            <w:r w:rsidRPr="00FA4D54">
              <w:rPr>
                <w:b/>
                <w:bCs/>
                <w:sz w:val="22"/>
                <w:szCs w:val="22"/>
              </w:rPr>
              <w:t>2,471,29</w:t>
            </w:r>
            <w:r w:rsidR="00CD003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2" w:type="dxa"/>
          </w:tcPr>
          <w:p w14:paraId="023314E0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47B96" w14:textId="1FD26D9B" w:rsidR="00FA4D54" w:rsidRPr="00FA4D54" w:rsidRDefault="00FA4D54" w:rsidP="00FA4D54">
            <w:pPr>
              <w:spacing w:line="240" w:lineRule="auto"/>
              <w:ind w:left="-201" w:right="-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ab/>
              <w:t>776,808</w:t>
            </w:r>
          </w:p>
        </w:tc>
        <w:tc>
          <w:tcPr>
            <w:tcW w:w="243" w:type="dxa"/>
            <w:shd w:val="clear" w:color="auto" w:fill="auto"/>
          </w:tcPr>
          <w:p w14:paraId="32F61BC3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3D265" w14:textId="3A0B410D" w:rsidR="00FA4D54" w:rsidRPr="00FA4D54" w:rsidRDefault="00D57B7D" w:rsidP="00FA4D54">
            <w:pPr>
              <w:spacing w:line="240" w:lineRule="auto"/>
              <w:ind w:left="-201" w:right="-3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3,258,133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FB3C45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3D2CC" w14:textId="2D281E84" w:rsidR="00FA4D54" w:rsidRPr="00FA4D54" w:rsidRDefault="00CD003F" w:rsidP="00FA4D5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205,55</w:t>
            </w:r>
            <w:r w:rsidR="00D57B7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FAAAA3" w14:textId="77777777" w:rsidR="00FA4D54" w:rsidRPr="00FA4D54" w:rsidRDefault="00FA4D54" w:rsidP="00FA4D5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0F07A" w14:textId="7F5D042F" w:rsidR="00FA4D54" w:rsidRPr="00FA4D54" w:rsidRDefault="00CD003F" w:rsidP="00FA4D5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236,85</w:t>
            </w:r>
            <w:r w:rsidR="00D57B7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0EC65A2E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E52BA" w14:textId="6600B68A" w:rsidR="00FA4D54" w:rsidRPr="00FA4D54" w:rsidRDefault="00D57B7D" w:rsidP="00FA4D5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 w:rsidRPr="00D57B7D">
              <w:rPr>
                <w:b/>
                <w:bCs/>
                <w:sz w:val="22"/>
                <w:szCs w:val="22"/>
              </w:rPr>
              <w:t>157,747</w:t>
            </w:r>
          </w:p>
        </w:tc>
        <w:tc>
          <w:tcPr>
            <w:tcW w:w="261" w:type="dxa"/>
            <w:shd w:val="clear" w:color="auto" w:fill="auto"/>
          </w:tcPr>
          <w:p w14:paraId="0B38965F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D641A" w14:textId="4352C5E4" w:rsidR="00FA4D54" w:rsidRPr="00FA4D54" w:rsidRDefault="00CD003F" w:rsidP="00FA4D54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1,048,230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5E5A6" w14:textId="77777777" w:rsidR="00FA4D54" w:rsidRPr="00FA4D54" w:rsidRDefault="00FA4D54" w:rsidP="00FA4D54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817F4" w14:textId="61F8BE03" w:rsidR="00FA4D54" w:rsidRPr="00FA4D54" w:rsidRDefault="00D57B7D" w:rsidP="00FA4D54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8,925,066</w:t>
            </w:r>
          </w:p>
        </w:tc>
      </w:tr>
    </w:tbl>
    <w:p w14:paraId="3A372643" w14:textId="77777777" w:rsidR="00092727" w:rsidRDefault="00092727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70C399F9" w14:textId="085A59AD" w:rsidR="00092727" w:rsidRPr="00D35199" w:rsidRDefault="00092727" w:rsidP="00092727">
      <w:pPr>
        <w:spacing w:line="240" w:lineRule="auto"/>
        <w:ind w:right="-90"/>
        <w:jc w:val="thaiDistribute"/>
        <w:rPr>
          <w:i/>
          <w:iCs/>
          <w:sz w:val="30"/>
          <w:szCs w:val="30"/>
          <w:cs/>
        </w:rPr>
      </w:pPr>
      <w:r w:rsidRPr="00447EC5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447EC5">
        <w:rPr>
          <w:sz w:val="30"/>
          <w:szCs w:val="30"/>
          <w:cs/>
        </w:rPr>
        <w:t xml:space="preserve">ณ วันที่ </w:t>
      </w:r>
      <w:r w:rsidR="003C303F" w:rsidRPr="003C303F">
        <w:rPr>
          <w:sz w:val="30"/>
          <w:szCs w:val="30"/>
        </w:rPr>
        <w:t>31</w:t>
      </w:r>
      <w:r w:rsidRPr="00447EC5">
        <w:rPr>
          <w:sz w:val="30"/>
          <w:szCs w:val="30"/>
        </w:rPr>
        <w:t xml:space="preserve"> </w:t>
      </w:r>
      <w:r w:rsidRPr="00447EC5">
        <w:rPr>
          <w:sz w:val="30"/>
          <w:szCs w:val="30"/>
          <w:cs/>
        </w:rPr>
        <w:t xml:space="preserve">ธันวาคม </w:t>
      </w:r>
      <w:r w:rsidR="003C303F" w:rsidRPr="003C303F">
        <w:rPr>
          <w:sz w:val="30"/>
          <w:szCs w:val="30"/>
        </w:rPr>
        <w:t>2562</w:t>
      </w:r>
      <w:r w:rsidRPr="00447EC5">
        <w:rPr>
          <w:sz w:val="30"/>
          <w:szCs w:val="30"/>
        </w:rPr>
        <w:t xml:space="preserve">  </w:t>
      </w:r>
      <w:r w:rsidR="00A473D3">
        <w:rPr>
          <w:sz w:val="30"/>
          <w:szCs w:val="30"/>
          <w:cs/>
        </w:rPr>
        <w:t>มีจำนวน</w:t>
      </w:r>
      <w:r w:rsidR="00A473D3">
        <w:rPr>
          <w:rFonts w:hint="cs"/>
          <w:sz w:val="30"/>
          <w:szCs w:val="30"/>
          <w:cs/>
        </w:rPr>
        <w:t xml:space="preserve"> </w:t>
      </w:r>
      <w:r w:rsidR="009E1C4A">
        <w:rPr>
          <w:sz w:val="30"/>
          <w:szCs w:val="30"/>
        </w:rPr>
        <w:t>7,493.2</w:t>
      </w:r>
      <w:r w:rsidRPr="00447EC5">
        <w:rPr>
          <w:sz w:val="30"/>
          <w:szCs w:val="30"/>
        </w:rPr>
        <w:t xml:space="preserve"> </w:t>
      </w:r>
      <w:r w:rsidRPr="00447EC5">
        <w:rPr>
          <w:sz w:val="30"/>
          <w:szCs w:val="30"/>
          <w:cs/>
        </w:rPr>
        <w:t>ล้านบาท</w:t>
      </w:r>
      <w:r w:rsidRPr="00447EC5">
        <w:rPr>
          <w:sz w:val="30"/>
          <w:szCs w:val="30"/>
        </w:rPr>
        <w:t xml:space="preserve"> </w:t>
      </w:r>
      <w:r w:rsidR="003E62FC">
        <w:rPr>
          <w:rFonts w:hint="cs"/>
          <w:i/>
          <w:iCs/>
          <w:sz w:val="30"/>
          <w:szCs w:val="30"/>
          <w:cs/>
        </w:rPr>
        <w:t xml:space="preserve">      </w:t>
      </w:r>
      <w:r w:rsidRPr="00447EC5">
        <w:rPr>
          <w:rFonts w:hint="cs"/>
          <w:i/>
          <w:iCs/>
          <w:sz w:val="30"/>
          <w:szCs w:val="30"/>
          <w:cs/>
        </w:rPr>
        <w:t>(</w:t>
      </w:r>
      <w:r w:rsidR="003C303F" w:rsidRPr="003C303F">
        <w:rPr>
          <w:i/>
          <w:iCs/>
          <w:sz w:val="30"/>
          <w:szCs w:val="30"/>
        </w:rPr>
        <w:t>2561</w:t>
      </w:r>
      <w:r w:rsidRPr="00447EC5">
        <w:rPr>
          <w:i/>
          <w:iCs/>
          <w:sz w:val="30"/>
          <w:szCs w:val="30"/>
        </w:rPr>
        <w:t xml:space="preserve">: </w:t>
      </w:r>
      <w:r w:rsidR="003C303F" w:rsidRPr="003C303F">
        <w:rPr>
          <w:i/>
          <w:iCs/>
          <w:sz w:val="30"/>
          <w:szCs w:val="30"/>
        </w:rPr>
        <w:t>7</w:t>
      </w:r>
      <w:r w:rsidR="00CD3A76" w:rsidRPr="00447EC5">
        <w:rPr>
          <w:i/>
          <w:iCs/>
          <w:sz w:val="30"/>
          <w:szCs w:val="30"/>
        </w:rPr>
        <w:t>,</w:t>
      </w:r>
      <w:r w:rsidR="003C303F" w:rsidRPr="003C303F">
        <w:rPr>
          <w:i/>
          <w:iCs/>
          <w:sz w:val="30"/>
          <w:szCs w:val="30"/>
        </w:rPr>
        <w:t>303</w:t>
      </w:r>
      <w:r w:rsidR="00CD3A76" w:rsidRPr="00447EC5">
        <w:rPr>
          <w:i/>
          <w:iCs/>
          <w:sz w:val="30"/>
          <w:szCs w:val="30"/>
        </w:rPr>
        <w:t>.</w:t>
      </w:r>
      <w:r w:rsidR="003C303F" w:rsidRPr="003C303F">
        <w:rPr>
          <w:i/>
          <w:iCs/>
          <w:sz w:val="30"/>
          <w:szCs w:val="30"/>
        </w:rPr>
        <w:t>5</w:t>
      </w:r>
      <w:r w:rsidR="00CD3A76" w:rsidRPr="00447EC5">
        <w:rPr>
          <w:sz w:val="30"/>
          <w:szCs w:val="30"/>
        </w:rPr>
        <w:t xml:space="preserve"> </w:t>
      </w:r>
      <w:r w:rsidRPr="00447EC5">
        <w:rPr>
          <w:rFonts w:hint="cs"/>
          <w:i/>
          <w:iCs/>
          <w:sz w:val="30"/>
          <w:szCs w:val="30"/>
          <w:cs/>
        </w:rPr>
        <w:t>ล้านบาท</w:t>
      </w:r>
      <w:r w:rsidRPr="00447EC5">
        <w:rPr>
          <w:i/>
          <w:iCs/>
          <w:sz w:val="30"/>
          <w:szCs w:val="30"/>
        </w:rPr>
        <w:t>)</w:t>
      </w:r>
    </w:p>
    <w:p w14:paraId="1AF6EA28" w14:textId="77777777" w:rsidR="00092727" w:rsidRPr="005C2D3F" w:rsidRDefault="00092727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tbl>
      <w:tblPr>
        <w:tblW w:w="15624" w:type="dxa"/>
        <w:tblLayout w:type="fixed"/>
        <w:tblLook w:val="01E0" w:firstRow="1" w:lastRow="1" w:firstColumn="1" w:lastColumn="1" w:noHBand="0" w:noVBand="0"/>
      </w:tblPr>
      <w:tblGrid>
        <w:gridCol w:w="3483"/>
        <w:gridCol w:w="837"/>
        <w:gridCol w:w="279"/>
        <w:gridCol w:w="864"/>
        <w:gridCol w:w="279"/>
        <w:gridCol w:w="1026"/>
        <w:gridCol w:w="261"/>
        <w:gridCol w:w="855"/>
        <w:gridCol w:w="261"/>
        <w:gridCol w:w="864"/>
        <w:gridCol w:w="299"/>
        <w:gridCol w:w="970"/>
        <w:gridCol w:w="236"/>
        <w:gridCol w:w="1177"/>
        <w:gridCol w:w="261"/>
        <w:gridCol w:w="990"/>
        <w:gridCol w:w="254"/>
        <w:gridCol w:w="8"/>
        <w:gridCol w:w="1133"/>
        <w:gridCol w:w="109"/>
        <w:gridCol w:w="170"/>
        <w:gridCol w:w="66"/>
        <w:gridCol w:w="942"/>
      </w:tblGrid>
      <w:tr w:rsidR="00EE17F0" w:rsidRPr="00AE4210" w14:paraId="6CEB9703" w14:textId="77777777" w:rsidTr="00A93E5E">
        <w:trPr>
          <w:trHeight w:val="20"/>
          <w:tblHeader/>
        </w:trPr>
        <w:tc>
          <w:tcPr>
            <w:tcW w:w="3483" w:type="dxa"/>
            <w:shd w:val="clear" w:color="auto" w:fill="auto"/>
          </w:tcPr>
          <w:p w14:paraId="0D81CE63" w14:textId="77777777" w:rsidR="00EE17F0" w:rsidRPr="00AE4210" w:rsidRDefault="00EE17F0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2141" w:type="dxa"/>
            <w:gridSpan w:val="22"/>
          </w:tcPr>
          <w:p w14:paraId="2ADFF5F6" w14:textId="77777777" w:rsidR="00EE17F0" w:rsidRPr="00AE4210" w:rsidRDefault="00EE17F0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3E5E" w:rsidRPr="00AE4210" w14:paraId="70999743" w14:textId="77777777" w:rsidTr="00A93E5E">
        <w:trPr>
          <w:trHeight w:val="20"/>
          <w:tblHeader/>
        </w:trPr>
        <w:tc>
          <w:tcPr>
            <w:tcW w:w="3483" w:type="dxa"/>
            <w:shd w:val="clear" w:color="auto" w:fill="auto"/>
          </w:tcPr>
          <w:p w14:paraId="250D3438" w14:textId="77777777" w:rsidR="00092727" w:rsidRPr="00AE4210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6991201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395452AE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72F4BE64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79" w:type="dxa"/>
          </w:tcPr>
          <w:p w14:paraId="3238F2B9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4DC4685E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</w:tcPr>
          <w:p w14:paraId="02E4AABB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9766D7A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61" w:type="dxa"/>
            <w:shd w:val="clear" w:color="auto" w:fill="auto"/>
          </w:tcPr>
          <w:p w14:paraId="6F5294D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E261EA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14:paraId="2772DF63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CF08FF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3CFB6A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</w:tcPr>
          <w:p w14:paraId="429EAF8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61" w:type="dxa"/>
            <w:shd w:val="clear" w:color="auto" w:fill="auto"/>
          </w:tcPr>
          <w:p w14:paraId="5CC0DB3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DA6622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23118E6D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391AE0E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36CF53B6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ACB3413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A93E5E" w:rsidRPr="00AE4210" w14:paraId="1FDAE174" w14:textId="77777777" w:rsidTr="00A93E5E">
        <w:trPr>
          <w:trHeight w:val="20"/>
          <w:tblHeader/>
        </w:trPr>
        <w:tc>
          <w:tcPr>
            <w:tcW w:w="3483" w:type="dxa"/>
            <w:shd w:val="clear" w:color="auto" w:fill="auto"/>
          </w:tcPr>
          <w:p w14:paraId="4F4CE7CA" w14:textId="77777777" w:rsidR="00092727" w:rsidRPr="00AE4210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465135D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</w:tcPr>
          <w:p w14:paraId="44A4AE9A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7CCB1F49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79" w:type="dxa"/>
          </w:tcPr>
          <w:p w14:paraId="177C2F74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12353967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</w:tcPr>
          <w:p w14:paraId="1EE7EA1B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420CBE70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61" w:type="dxa"/>
            <w:shd w:val="clear" w:color="auto" w:fill="auto"/>
          </w:tcPr>
          <w:p w14:paraId="7DF2A41A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608E7C5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99" w:type="dxa"/>
            <w:shd w:val="clear" w:color="auto" w:fill="auto"/>
          </w:tcPr>
          <w:p w14:paraId="5545226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845622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8D2FD0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</w:tcPr>
          <w:p w14:paraId="514202B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61" w:type="dxa"/>
            <w:shd w:val="clear" w:color="auto" w:fill="auto"/>
          </w:tcPr>
          <w:p w14:paraId="6C6EBBA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F2311EC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F73738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B25134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861A54B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50F1D11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A93E5E" w:rsidRPr="00AE4210" w14:paraId="501584D9" w14:textId="77777777" w:rsidTr="00A93E5E">
        <w:trPr>
          <w:trHeight w:val="20"/>
          <w:tblHeader/>
        </w:trPr>
        <w:tc>
          <w:tcPr>
            <w:tcW w:w="3483" w:type="dxa"/>
            <w:shd w:val="clear" w:color="auto" w:fill="auto"/>
          </w:tcPr>
          <w:p w14:paraId="2B07F589" w14:textId="77777777" w:rsidR="00092727" w:rsidRPr="00AE4210" w:rsidRDefault="00092727" w:rsidP="0009272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6B634CCD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ท</w:t>
            </w:r>
            <w:r w:rsidRPr="00AE4210">
              <w:rPr>
                <w:rFonts w:hint="cs"/>
                <w:sz w:val="22"/>
                <w:szCs w:val="22"/>
                <w:cs/>
              </w:rPr>
              <w:t>ี่ดิน</w:t>
            </w:r>
          </w:p>
        </w:tc>
        <w:tc>
          <w:tcPr>
            <w:tcW w:w="279" w:type="dxa"/>
            <w:shd w:val="clear" w:color="auto" w:fill="auto"/>
          </w:tcPr>
          <w:p w14:paraId="5B8651FA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4B03C740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79" w:type="dxa"/>
          </w:tcPr>
          <w:p w14:paraId="6AFFBD83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0162D91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61" w:type="dxa"/>
            <w:shd w:val="clear" w:color="auto" w:fill="auto"/>
          </w:tcPr>
          <w:p w14:paraId="1DDF11E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</w:tcPr>
          <w:p w14:paraId="11BFB3DA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61" w:type="dxa"/>
            <w:shd w:val="clear" w:color="auto" w:fill="auto"/>
          </w:tcPr>
          <w:p w14:paraId="02636440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A09AB9D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99" w:type="dxa"/>
            <w:shd w:val="clear" w:color="auto" w:fill="auto"/>
          </w:tcPr>
          <w:p w14:paraId="20098101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7A6BB1D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42650068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</w:tcPr>
          <w:p w14:paraId="37CD6A73" w14:textId="77777777" w:rsidR="00092727" w:rsidRPr="006E62D1" w:rsidRDefault="00092727" w:rsidP="00092727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6E62D1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61" w:type="dxa"/>
            <w:shd w:val="clear" w:color="auto" w:fill="auto"/>
          </w:tcPr>
          <w:p w14:paraId="5E79A15B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300941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CE003B6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8FB5C1F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E09E69C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CE09DE0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รวม</w:t>
            </w:r>
          </w:p>
        </w:tc>
      </w:tr>
      <w:tr w:rsidR="00092727" w:rsidRPr="00AE4210" w14:paraId="30C164CC" w14:textId="77777777" w:rsidTr="00A93E5E">
        <w:trPr>
          <w:trHeight w:val="200"/>
          <w:tblHeader/>
        </w:trPr>
        <w:tc>
          <w:tcPr>
            <w:tcW w:w="3483" w:type="dxa"/>
            <w:shd w:val="clear" w:color="auto" w:fill="auto"/>
            <w:vAlign w:val="bottom"/>
          </w:tcPr>
          <w:p w14:paraId="64965704" w14:textId="77777777" w:rsidR="00092727" w:rsidRPr="00AE4210" w:rsidRDefault="00092727" w:rsidP="00092727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37" w:type="dxa"/>
          </w:tcPr>
          <w:p w14:paraId="76951AA7" w14:textId="77777777" w:rsidR="00092727" w:rsidRPr="00AE4210" w:rsidRDefault="00092727" w:rsidP="00092727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304" w:type="dxa"/>
            <w:gridSpan w:val="21"/>
            <w:vAlign w:val="bottom"/>
          </w:tcPr>
          <w:p w14:paraId="512C6F94" w14:textId="77777777" w:rsidR="00092727" w:rsidRPr="00AE4210" w:rsidRDefault="00092727" w:rsidP="00092727">
            <w:pPr>
              <w:tabs>
                <w:tab w:val="decimal" w:pos="252"/>
              </w:tabs>
              <w:ind w:right="-108"/>
              <w:jc w:val="center"/>
              <w:rPr>
                <w:i/>
                <w:iCs/>
                <w:sz w:val="22"/>
                <w:szCs w:val="22"/>
              </w:rPr>
            </w:pPr>
            <w:r w:rsidRPr="00AE4210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93E5E" w:rsidRPr="00AE4210" w14:paraId="001A5BD3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0644AC65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39660B5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B08B435" w14:textId="77777777" w:rsidR="00092727" w:rsidRPr="00AE4210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67F60E6C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9" w:type="dxa"/>
          </w:tcPr>
          <w:p w14:paraId="659435C6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1DFE664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5964EAB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2549C69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3015203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B3FA9B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17A1EB05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9C1E912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17319A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7D6C786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5B12CB5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0CEB1B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1FA42C00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38B086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31D8EB2F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9C33021" w14:textId="77777777" w:rsidR="00092727" w:rsidRPr="00AE4210" w:rsidRDefault="00092727" w:rsidP="00092727">
            <w:pPr>
              <w:tabs>
                <w:tab w:val="decimal" w:pos="25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</w:tr>
      <w:tr w:rsidR="00A93E5E" w:rsidRPr="00AE4210" w14:paraId="42915DD8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0E416E78" w14:textId="4269BC5A" w:rsidR="00092727" w:rsidRPr="00AE4210" w:rsidRDefault="00092727" w:rsidP="00092727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="003C303F"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="003C303F" w:rsidRPr="003C303F">
              <w:rPr>
                <w:sz w:val="22"/>
                <w:szCs w:val="22"/>
              </w:rPr>
              <w:t>2561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F37A9A3" w14:textId="44874F70" w:rsidR="00092727" w:rsidRPr="00067882" w:rsidRDefault="003C303F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859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401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73DBB1" w14:textId="77777777" w:rsidR="00092727" w:rsidRPr="00067882" w:rsidRDefault="00092727" w:rsidP="0009272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8BFDC8F" w14:textId="5B76B363" w:rsidR="00092727" w:rsidRPr="00067882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231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808</w:t>
            </w:r>
          </w:p>
        </w:tc>
        <w:tc>
          <w:tcPr>
            <w:tcW w:w="279" w:type="dxa"/>
          </w:tcPr>
          <w:p w14:paraId="137D29D3" w14:textId="77777777" w:rsidR="00092727" w:rsidRPr="00067882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3BA4F41" w14:textId="0EDB9688" w:rsidR="00092727" w:rsidRPr="00067882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150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D7F5504" w14:textId="77777777" w:rsidR="00092727" w:rsidRPr="00067882" w:rsidRDefault="00092727" w:rsidP="00092727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8ED6393" w14:textId="68362862" w:rsidR="00092727" w:rsidRPr="00067882" w:rsidRDefault="003C303F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633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000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611F889" w14:textId="77777777" w:rsidR="00092727" w:rsidRPr="00067882" w:rsidRDefault="00092727" w:rsidP="00092727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787C9B" w14:textId="7CF18B33" w:rsidR="00092727" w:rsidRPr="00067882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351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792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B51222C" w14:textId="77777777" w:rsidR="00092727" w:rsidRPr="00067882" w:rsidRDefault="00092727" w:rsidP="00092727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298BFFC" w14:textId="2148F115" w:rsidR="00092727" w:rsidRPr="00067882" w:rsidRDefault="003C303F" w:rsidP="005114A7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287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A03C2" w14:textId="77777777" w:rsidR="00092727" w:rsidRPr="00067882" w:rsidRDefault="00092727" w:rsidP="00092727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03F01D2" w14:textId="19821A36" w:rsidR="00092727" w:rsidRPr="00067882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649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611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C358EB0" w14:textId="77777777" w:rsidR="00092727" w:rsidRPr="00067882" w:rsidRDefault="00092727" w:rsidP="00092727">
            <w:pPr>
              <w:tabs>
                <w:tab w:val="decimal" w:pos="445"/>
              </w:tabs>
              <w:spacing w:line="240" w:lineRule="atLeast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DAFAEA8" w14:textId="6D604584" w:rsidR="00092727" w:rsidRPr="00067882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58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092727" w:rsidRPr="0006788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7CC5E81" w14:textId="77777777" w:rsidR="00092727" w:rsidRPr="00067882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65252C1" w14:textId="0271AF63" w:rsidR="00092727" w:rsidRPr="00067882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167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498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2F3D926D" w14:textId="77777777" w:rsidR="00092727" w:rsidRPr="00067882" w:rsidRDefault="00092727" w:rsidP="00092727">
            <w:pPr>
              <w:tabs>
                <w:tab w:val="decimal" w:pos="25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827310B" w14:textId="72F2E35B" w:rsidR="00092727" w:rsidRPr="00067882" w:rsidRDefault="003C303F" w:rsidP="00A93E5E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12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390</w:t>
            </w:r>
            <w:r w:rsidR="00092727" w:rsidRPr="00067882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501</w:t>
            </w:r>
          </w:p>
        </w:tc>
      </w:tr>
      <w:tr w:rsidR="00A93E5E" w:rsidRPr="00AE4210" w14:paraId="7EE29B5C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5DCA020E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9BDC414" w14:textId="77777777" w:rsidR="00092727" w:rsidRPr="00A93E5E" w:rsidRDefault="00092727" w:rsidP="00A93E5E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01809CE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3D1C2B" w14:textId="1DF8B154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472</w:t>
            </w:r>
          </w:p>
        </w:tc>
        <w:tc>
          <w:tcPr>
            <w:tcW w:w="279" w:type="dxa"/>
            <w:vAlign w:val="bottom"/>
          </w:tcPr>
          <w:p w14:paraId="746E9308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0B8BF2" w14:textId="546F8919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160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04AE70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5A4CB44" w14:textId="53BAB6B2" w:rsidR="00092727" w:rsidRPr="00AE4210" w:rsidRDefault="003C303F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10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961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16BB9B" w14:textId="77777777" w:rsidR="00092727" w:rsidRPr="00AE4210" w:rsidRDefault="00092727" w:rsidP="00092727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28033A" w14:textId="03921B5A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45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360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F107A58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327D9A" w14:textId="5CD61842" w:rsidR="00092727" w:rsidRPr="00AE4210" w:rsidRDefault="003C303F" w:rsidP="00092727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094B8C" w14:textId="77777777" w:rsidR="00092727" w:rsidRPr="00AE4210" w:rsidRDefault="00092727" w:rsidP="00092727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1A40217" w14:textId="279C49D0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BF10A17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1CF71C" w14:textId="35C70101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34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669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6740D672" w14:textId="77777777" w:rsidR="00092727" w:rsidRPr="00AE4210" w:rsidRDefault="00092727" w:rsidP="00092727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6FB532" w14:textId="07257759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511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100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1871A95" w14:textId="77777777" w:rsidR="00092727" w:rsidRPr="00AE4210" w:rsidRDefault="00092727" w:rsidP="00092727">
            <w:pPr>
              <w:tabs>
                <w:tab w:val="decimal" w:pos="812"/>
              </w:tabs>
              <w:spacing w:line="240" w:lineRule="auto"/>
              <w:ind w:right="-142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7136A52" w14:textId="5802CBAD" w:rsidR="00092727" w:rsidRPr="00AE4210" w:rsidRDefault="003C303F" w:rsidP="00A93E5E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673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228</w:t>
            </w:r>
          </w:p>
        </w:tc>
      </w:tr>
      <w:tr w:rsidR="00A93E5E" w:rsidRPr="00AE4210" w14:paraId="78A2FE64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566F2057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rFonts w:hint="cs"/>
                <w:sz w:val="22"/>
                <w:szCs w:val="22"/>
                <w:cs/>
              </w:rPr>
              <w:t>โอนจากสินค้าคงเหลือ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03896A1" w14:textId="77777777" w:rsidR="00092727" w:rsidRPr="00A93E5E" w:rsidRDefault="00092727" w:rsidP="00A93E5E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F75CFB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B6CF64" w14:textId="77777777" w:rsidR="00092727" w:rsidRPr="00AE4210" w:rsidRDefault="00092727" w:rsidP="00A93E5E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vAlign w:val="bottom"/>
          </w:tcPr>
          <w:p w14:paraId="793F1F19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990A75" w14:textId="77777777" w:rsidR="00092727" w:rsidRPr="00A93E5E" w:rsidRDefault="00092727" w:rsidP="00A93E5E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B32CE18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7195346" w14:textId="77777777" w:rsidR="00092727" w:rsidRPr="00A93E5E" w:rsidRDefault="00092727" w:rsidP="00A93E5E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19C7521" w14:textId="77777777" w:rsidR="00092727" w:rsidRPr="00AE4210" w:rsidRDefault="00092727" w:rsidP="00092727">
            <w:pPr>
              <w:tabs>
                <w:tab w:val="decimal" w:pos="445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463E84" w14:textId="77777777" w:rsidR="00092727" w:rsidRPr="00AE4210" w:rsidRDefault="00092727" w:rsidP="00A93E5E">
            <w:pPr>
              <w:spacing w:line="240" w:lineRule="auto"/>
              <w:ind w:left="-180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3D92B63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D626236" w14:textId="77777777" w:rsidR="00092727" w:rsidRPr="00A93E5E" w:rsidRDefault="00092727" w:rsidP="00A93E5E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5E8503" w14:textId="77777777" w:rsidR="00092727" w:rsidRPr="00AE4210" w:rsidRDefault="00092727" w:rsidP="00092727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F21A44D" w14:textId="77777777" w:rsidR="00092727" w:rsidRPr="00AE4210" w:rsidRDefault="00092727" w:rsidP="00A93E5E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8A8DA25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C56B73" w14:textId="77777777" w:rsidR="00092727" w:rsidRPr="00A93E5E" w:rsidRDefault="00092727" w:rsidP="00A93E5E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0B7E27C" w14:textId="77777777" w:rsidR="00092727" w:rsidRPr="00AE4210" w:rsidRDefault="00092727" w:rsidP="00092727">
            <w:pPr>
              <w:tabs>
                <w:tab w:val="decimal" w:pos="252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978825E" w14:textId="6549599F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227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F2E2963" w14:textId="77777777" w:rsidR="00092727" w:rsidRPr="00AE4210" w:rsidRDefault="00092727" w:rsidP="00092727">
            <w:pPr>
              <w:tabs>
                <w:tab w:val="decimal" w:pos="812"/>
              </w:tabs>
              <w:spacing w:line="240" w:lineRule="auto"/>
              <w:ind w:right="-142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8F6A19F" w14:textId="7F6A88DA" w:rsidR="00092727" w:rsidRPr="00AE4210" w:rsidRDefault="003C303F" w:rsidP="00A93E5E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227</w:t>
            </w:r>
          </w:p>
        </w:tc>
      </w:tr>
      <w:tr w:rsidR="00A93E5E" w:rsidRPr="00AE4210" w14:paraId="5D80F155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200633EC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902A64C" w14:textId="77777777" w:rsidR="00092727" w:rsidRPr="00A93E5E" w:rsidRDefault="00092727" w:rsidP="00A93E5E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5B288F9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64" w:type="dxa"/>
          </w:tcPr>
          <w:p w14:paraId="0D3DB0B8" w14:textId="3D1B8FFB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970</w:t>
            </w:r>
          </w:p>
        </w:tc>
        <w:tc>
          <w:tcPr>
            <w:tcW w:w="279" w:type="dxa"/>
          </w:tcPr>
          <w:p w14:paraId="12B14AC7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68E7628" w14:textId="0525A407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371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347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257A969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80AE28F" w14:textId="5A694ED2" w:rsidR="00092727" w:rsidRPr="00AE4210" w:rsidRDefault="003C303F" w:rsidP="00092727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385</w:t>
            </w:r>
            <w:r w:rsidR="00092727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756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4A25161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18D061" w14:textId="7F8AEB1B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811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893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CFEE06B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8F45823" w14:textId="77777777" w:rsidR="00092727" w:rsidRPr="00A93E5E" w:rsidRDefault="00092727" w:rsidP="00A93E5E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62CCE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9519881" w14:textId="7F1CB4E7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77</w:t>
            </w:r>
            <w:r w:rsidR="00092727"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697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A545325" w14:textId="77777777" w:rsidR="00092727" w:rsidRPr="00AE4210" w:rsidRDefault="00092727" w:rsidP="00092727">
            <w:pPr>
              <w:tabs>
                <w:tab w:val="decimal" w:pos="445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006A651" w14:textId="3EC624EC" w:rsidR="00092727" w:rsidRPr="00AE4210" w:rsidRDefault="00092727" w:rsidP="00A93E5E">
            <w:pPr>
              <w:tabs>
                <w:tab w:val="decimal" w:pos="1094"/>
              </w:tabs>
              <w:spacing w:line="240" w:lineRule="auto"/>
              <w:ind w:left="-108" w:right="-55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28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278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A275AEC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2D80659" w14:textId="108448C3" w:rsidR="00092727" w:rsidRPr="00AE4210" w:rsidRDefault="00092727" w:rsidP="00A93E5E">
            <w:pPr>
              <w:tabs>
                <w:tab w:val="decimal" w:pos="92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621</w:t>
            </w:r>
            <w:r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385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4784C6A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6184E4F" w14:textId="77777777" w:rsidR="00092727" w:rsidRPr="00AE4210" w:rsidRDefault="00092727" w:rsidP="00092727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A93E5E" w:rsidRPr="00AE4210" w14:paraId="1AB43394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36B73268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D15822B" w14:textId="316B9FE9" w:rsidR="00092727" w:rsidRPr="00AE4210" w:rsidRDefault="00092727" w:rsidP="00A93E5E">
            <w:pPr>
              <w:spacing w:line="240" w:lineRule="auto"/>
              <w:ind w:left="-201" w:right="-5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475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636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D2F82EA" w14:textId="77777777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BE15F0" w14:textId="77777777" w:rsidR="00092727" w:rsidRPr="00AE4210" w:rsidRDefault="00092727" w:rsidP="00A93E5E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</w:tcPr>
          <w:p w14:paraId="215C643E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7E6002" w14:textId="5941B9EF" w:rsidR="00092727" w:rsidRPr="00AE4210" w:rsidRDefault="00092727" w:rsidP="00092727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13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219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B36237D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6FC4881" w14:textId="00EA4428" w:rsidR="00092727" w:rsidRPr="00AE4210" w:rsidRDefault="00092727" w:rsidP="0029438C">
            <w:pPr>
              <w:spacing w:line="240" w:lineRule="auto"/>
              <w:ind w:left="-108" w:right="-45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2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400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7764B64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94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36FC97" w14:textId="77777777" w:rsidR="00092727" w:rsidRPr="00AE4210" w:rsidRDefault="00092727" w:rsidP="00A93E5E">
            <w:pPr>
              <w:spacing w:line="240" w:lineRule="auto"/>
              <w:ind w:left="-180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8850EB6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82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3923E7F" w14:textId="77777777" w:rsidR="00092727" w:rsidRPr="00A93E5E" w:rsidRDefault="00092727" w:rsidP="00A93E5E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47AEF" w14:textId="77777777" w:rsidR="00092727" w:rsidRPr="00AE4210" w:rsidRDefault="00092727" w:rsidP="00092727">
            <w:pPr>
              <w:tabs>
                <w:tab w:val="decimal" w:pos="445"/>
                <w:tab w:val="decimal" w:pos="79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B9CF2C7" w14:textId="77777777" w:rsidR="00092727" w:rsidRPr="00AE4210" w:rsidRDefault="00092727" w:rsidP="00A93E5E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A6881" w14:textId="77777777" w:rsidR="00092727" w:rsidRPr="00AE4210" w:rsidRDefault="00092727" w:rsidP="00092727">
            <w:pPr>
              <w:tabs>
                <w:tab w:val="decimal" w:pos="445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27D6C8" w14:textId="77777777" w:rsidR="00092727" w:rsidRPr="00AE4210" w:rsidRDefault="00092727" w:rsidP="00A93E5E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A67A028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77EEC8" w14:textId="77777777" w:rsidR="00092727" w:rsidRPr="00AE4210" w:rsidRDefault="00092727" w:rsidP="00A93E5E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781036BC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110C076" w14:textId="56F46648" w:rsidR="00092727" w:rsidRPr="00AE4210" w:rsidRDefault="00092727" w:rsidP="00A93E5E">
            <w:pPr>
              <w:spacing w:line="240" w:lineRule="auto"/>
              <w:ind w:left="-201" w:right="-6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491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255</w:t>
            </w:r>
            <w:r w:rsidRPr="00AE4210">
              <w:rPr>
                <w:sz w:val="22"/>
                <w:szCs w:val="22"/>
              </w:rPr>
              <w:t>)</w:t>
            </w:r>
          </w:p>
        </w:tc>
      </w:tr>
      <w:tr w:rsidR="00A93E5E" w:rsidRPr="00AE4210" w14:paraId="103594B5" w14:textId="77777777" w:rsidTr="00D6603C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0E2B7DE6" w14:textId="51644B8A" w:rsidR="00092727" w:rsidRPr="00AE4210" w:rsidRDefault="00092727" w:rsidP="00092727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99ED2" w14:textId="795A8631" w:rsidR="00092727" w:rsidRPr="00AE4210" w:rsidRDefault="00092727" w:rsidP="00A93E5E">
            <w:pPr>
              <w:spacing w:line="240" w:lineRule="auto"/>
              <w:ind w:left="-201" w:right="-5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2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650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B9EB5F4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2B73F6A" w14:textId="3E7CE9F3" w:rsidR="00092727" w:rsidRPr="00AE4210" w:rsidRDefault="00092727" w:rsidP="00A93E5E">
            <w:pPr>
              <w:spacing w:line="240" w:lineRule="auto"/>
              <w:ind w:left="-291" w:right="-6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10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vAlign w:val="bottom"/>
          </w:tcPr>
          <w:p w14:paraId="1B087D08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1663D" w14:textId="457226B2" w:rsidR="00092727" w:rsidRPr="00AE4210" w:rsidRDefault="00092727" w:rsidP="00092727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934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3ABECD4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96379" w14:textId="77777777" w:rsidR="00092727" w:rsidRPr="00A93E5E" w:rsidRDefault="00092727" w:rsidP="00A93E5E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E59E65C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2341" w14:textId="7C33345C" w:rsidR="00092727" w:rsidRPr="00AE4210" w:rsidRDefault="00092727" w:rsidP="00092727">
            <w:pPr>
              <w:spacing w:line="240" w:lineRule="auto"/>
              <w:ind w:left="-108" w:right="-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958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257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53402132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657EC" w14:textId="6DED0913" w:rsidR="00092727" w:rsidRPr="00AE4210" w:rsidRDefault="00092727" w:rsidP="00092727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126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337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7F3FE" w14:textId="77777777" w:rsidR="00092727" w:rsidRPr="00AE4210" w:rsidRDefault="00092727" w:rsidP="00092727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2966" w14:textId="0C2DDACA" w:rsidR="00092727" w:rsidRPr="00AE4210" w:rsidRDefault="00092727" w:rsidP="00A93E5E">
            <w:pPr>
              <w:tabs>
                <w:tab w:val="decimal" w:pos="98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39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662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C68E487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EAE8" w14:textId="77777777" w:rsidR="00092727" w:rsidRPr="00AE4210" w:rsidRDefault="00092727" w:rsidP="00A93E5E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A279448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06B5E" w14:textId="61CB2929" w:rsidR="00092727" w:rsidRPr="00AE4210" w:rsidRDefault="00092727" w:rsidP="00A93E5E">
            <w:pPr>
              <w:tabs>
                <w:tab w:val="decimal" w:pos="92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18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552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62D3CD7D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F142A" w14:textId="4E28F662" w:rsidR="00092727" w:rsidRPr="00AE4210" w:rsidRDefault="00092727" w:rsidP="00A93E5E">
            <w:pPr>
              <w:spacing w:line="240" w:lineRule="auto"/>
              <w:ind w:left="-201" w:right="-6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="003C303F"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147</w:t>
            </w:r>
            <w:r w:rsidRPr="00AE4210">
              <w:rPr>
                <w:sz w:val="22"/>
                <w:szCs w:val="22"/>
              </w:rPr>
              <w:t>,</w:t>
            </w:r>
            <w:r w:rsidR="003C303F" w:rsidRPr="003C303F">
              <w:rPr>
                <w:sz w:val="22"/>
                <w:szCs w:val="22"/>
              </w:rPr>
              <w:t>402</w:t>
            </w:r>
            <w:r w:rsidRPr="00AE4210">
              <w:rPr>
                <w:sz w:val="22"/>
                <w:szCs w:val="22"/>
              </w:rPr>
              <w:t>)</w:t>
            </w:r>
          </w:p>
        </w:tc>
      </w:tr>
      <w:tr w:rsidR="00A93E5E" w:rsidRPr="00AE4210" w14:paraId="68427E17" w14:textId="77777777" w:rsidTr="00D6603C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7296AA8F" w14:textId="17BCEB12" w:rsidR="00092727" w:rsidRPr="00AE4210" w:rsidRDefault="00092727" w:rsidP="00092727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="003C303F"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="003C303F" w:rsidRPr="003C303F">
              <w:rPr>
                <w:b/>
                <w:bCs/>
                <w:sz w:val="22"/>
                <w:szCs w:val="22"/>
              </w:rPr>
              <w:t>2561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="003C303F"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3C303F"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22BE" w14:textId="24A47A42" w:rsidR="00092727" w:rsidRPr="00AE4210" w:rsidRDefault="003C303F" w:rsidP="00A93E5E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381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B390FE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5CE1C10" w14:textId="2D070052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236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279" w:type="dxa"/>
          </w:tcPr>
          <w:p w14:paraId="7F179010" w14:textId="77777777" w:rsidR="00092727" w:rsidRPr="00AE4210" w:rsidRDefault="00092727" w:rsidP="00092727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B890" w14:textId="0734CA55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2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508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7FB44CD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B5A2B" w14:textId="059D714F" w:rsidR="00092727" w:rsidRPr="00AE4210" w:rsidRDefault="003C303F" w:rsidP="00C0243B">
            <w:pPr>
              <w:spacing w:line="240" w:lineRule="auto"/>
              <w:ind w:left="-108" w:right="-21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="00092727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027</w:t>
            </w:r>
            <w:r w:rsidR="00092727" w:rsidRPr="00A93E5E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317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60EFA77" w14:textId="77777777" w:rsidR="00092727" w:rsidRPr="00AE4210" w:rsidRDefault="00092727" w:rsidP="00092727">
            <w:pPr>
              <w:tabs>
                <w:tab w:val="decimal" w:pos="77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B6EB6" w14:textId="33448AEB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6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250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788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16C320E6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1D6CB" w14:textId="6958796E" w:rsidR="00092727" w:rsidRPr="00AE4210" w:rsidRDefault="003C303F" w:rsidP="00092727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168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A0F46" w14:textId="77777777" w:rsidR="00092727" w:rsidRPr="00AE4210" w:rsidRDefault="00092727" w:rsidP="00092727">
            <w:pPr>
              <w:tabs>
                <w:tab w:val="decimal" w:pos="445"/>
                <w:tab w:val="decimal" w:pos="812"/>
                <w:tab w:val="decimal" w:pos="972"/>
              </w:tabs>
              <w:spacing w:line="240" w:lineRule="auto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CEFE" w14:textId="21036C34" w:rsidR="00092727" w:rsidRPr="006E62D1" w:rsidRDefault="003C303F" w:rsidP="00A93E5E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749</w:t>
            </w:r>
            <w:r w:rsidR="00092727" w:rsidRPr="006E62D1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078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C49A298" w14:textId="77777777" w:rsidR="00092727" w:rsidRPr="00AE4210" w:rsidRDefault="00092727" w:rsidP="00092727">
            <w:pPr>
              <w:tabs>
                <w:tab w:val="decimal" w:pos="445"/>
                <w:tab w:val="decimal" w:pos="812"/>
              </w:tabs>
              <w:spacing w:line="240" w:lineRule="auto"/>
              <w:ind w:right="-14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EF5D2A" w14:textId="49D5900A" w:rsidR="00092727" w:rsidRPr="00AE4210" w:rsidRDefault="003C303F" w:rsidP="00A93E5E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65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152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CD5D3B9" w14:textId="77777777" w:rsidR="00092727" w:rsidRPr="00AE4210" w:rsidRDefault="00092727" w:rsidP="00092727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83446" w14:textId="054A52B2" w:rsidR="00092727" w:rsidRPr="00AE4210" w:rsidRDefault="003C303F" w:rsidP="00A93E5E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39</w:t>
            </w:r>
            <w:r w:rsidR="00092727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888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B6A59FE" w14:textId="77777777" w:rsidR="00092727" w:rsidRPr="00AE4210" w:rsidRDefault="00092727" w:rsidP="00092727">
            <w:pPr>
              <w:spacing w:line="240" w:lineRule="auto"/>
              <w:ind w:left="-201" w:right="25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B22CB" w14:textId="3310B184" w:rsidR="00092727" w:rsidRPr="00AE4210" w:rsidRDefault="003C303F" w:rsidP="0029438C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11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426</w:t>
            </w:r>
            <w:r w:rsidR="00092727"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299</w:t>
            </w:r>
          </w:p>
        </w:tc>
      </w:tr>
      <w:tr w:rsidR="00C0243B" w:rsidRPr="00AE4210" w14:paraId="3341D28A" w14:textId="77777777" w:rsidTr="00D6603C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59EC28F9" w14:textId="7777777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3ECB285" w14:textId="44A71D82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897EE5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7D5E438" w14:textId="119A120C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3,036</w:t>
            </w:r>
          </w:p>
        </w:tc>
        <w:tc>
          <w:tcPr>
            <w:tcW w:w="279" w:type="dxa"/>
            <w:vAlign w:val="bottom"/>
          </w:tcPr>
          <w:p w14:paraId="73A107B1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3B0F8DB" w14:textId="30AC164E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7479E3C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18E31DF" w14:textId="555EC632" w:rsidR="00C0243B" w:rsidRPr="00AE4210" w:rsidRDefault="00C0243B" w:rsidP="00C0243B">
            <w:pPr>
              <w:spacing w:line="240" w:lineRule="auto"/>
              <w:ind w:left="-108" w:right="-21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14,372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71C1C31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725805" w14:textId="47DAD824" w:rsidR="00C0243B" w:rsidRPr="00AE4210" w:rsidRDefault="00C0243B" w:rsidP="00C0243B">
            <w:pPr>
              <w:tabs>
                <w:tab w:val="left" w:pos="176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85,475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9A797F2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7D20EB" w14:textId="064597BA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908B" w14:textId="77777777" w:rsidR="00C0243B" w:rsidRPr="00AE4210" w:rsidRDefault="00C0243B" w:rsidP="00C0243B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109EEAE" w14:textId="77EDA8D8" w:rsidR="00C0243B" w:rsidRPr="00AE4210" w:rsidRDefault="00C0243B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20,596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51635F1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204941" w14:textId="614E11F0" w:rsidR="00C0243B" w:rsidRPr="00AE4210" w:rsidRDefault="00C0243B" w:rsidP="005114A7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82,</w:t>
            </w:r>
            <w:r w:rsidRPr="005114A7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71A6E8E6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B41B8CB" w14:textId="14EB4349" w:rsidR="00C0243B" w:rsidRPr="00AE4210" w:rsidRDefault="00C0243B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400,942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135B0191" w14:textId="77777777" w:rsidR="00C0243B" w:rsidRPr="00AE4210" w:rsidRDefault="00C0243B" w:rsidP="00C0243B">
            <w:pPr>
              <w:spacing w:line="240" w:lineRule="atLeast"/>
              <w:ind w:left="-108" w:right="-52"/>
              <w:jc w:val="right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557C589" w14:textId="19AB3209" w:rsidR="00C0243B" w:rsidRPr="00AE4210" w:rsidRDefault="00C0243B" w:rsidP="005114A7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624,085</w:t>
            </w:r>
          </w:p>
        </w:tc>
      </w:tr>
      <w:tr w:rsidR="00C0243B" w:rsidRPr="00AE4210" w14:paraId="134A6666" w14:textId="77777777" w:rsidTr="00A910A5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457CC5F1" w14:textId="7777777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โอน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EC28FF5" w14:textId="2E1EF76F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91988F0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3A73E59" w14:textId="1C6DF303" w:rsidR="00C0243B" w:rsidRPr="00C0243B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</w:tcPr>
          <w:p w14:paraId="120FAA09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FADC9B" w14:textId="2BB1983C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3,968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BEE0F23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6C769B0" w14:textId="0B7529AE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66,646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B2E52B6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27FEC9" w14:textId="44089D04" w:rsidR="00C0243B" w:rsidRPr="00AE4210" w:rsidRDefault="00C0243B" w:rsidP="009A4D44">
            <w:pPr>
              <w:tabs>
                <w:tab w:val="left" w:pos="176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234,751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086649CD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729FCB6" w14:textId="031BDBBC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0B7A6" w14:textId="77777777" w:rsidR="00C0243B" w:rsidRPr="00AE4210" w:rsidRDefault="00C0243B" w:rsidP="00C0243B">
            <w:pPr>
              <w:tabs>
                <w:tab w:val="left" w:pos="176"/>
                <w:tab w:val="decimal" w:pos="445"/>
                <w:tab w:val="decimal" w:pos="972"/>
              </w:tabs>
              <w:spacing w:line="240" w:lineRule="atLeas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2221380" w14:textId="1BE6469D" w:rsidR="00C0243B" w:rsidRPr="00AE4210" w:rsidRDefault="00C0243B" w:rsidP="005114A7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25,277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052F82E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A07EA7C" w14:textId="1402021C" w:rsidR="00C0243B" w:rsidRPr="00AE4210" w:rsidRDefault="00C0243B" w:rsidP="005114A7">
            <w:pPr>
              <w:tabs>
                <w:tab w:val="decimal" w:pos="788"/>
              </w:tabs>
              <w:spacing w:line="240" w:lineRule="auto"/>
              <w:ind w:left="-108" w:right="-182"/>
              <w:jc w:val="both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(48,392)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CBB4E7F" w14:textId="77777777" w:rsidR="00C0243B" w:rsidRPr="00AE4210" w:rsidRDefault="00C0243B" w:rsidP="00C0243B">
            <w:pPr>
              <w:tabs>
                <w:tab w:val="decimal" w:pos="252"/>
                <w:tab w:val="decimal" w:pos="972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BF217E" w14:textId="5C29FC78" w:rsidR="00C0243B" w:rsidRPr="00AE4210" w:rsidRDefault="00C0243B" w:rsidP="005114A7">
            <w:pPr>
              <w:tabs>
                <w:tab w:val="decimal" w:pos="92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(282,250)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5774EA4A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B4CFB1D" w14:textId="58F987EB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243B" w:rsidRPr="00AE4210" w14:paraId="052B3848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35831D3D" w14:textId="7F260BD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570F9" w14:textId="46778181" w:rsidR="00C0243B" w:rsidRPr="00C0243B" w:rsidRDefault="00C0243B" w:rsidP="00C0243B">
            <w:pPr>
              <w:spacing w:line="240" w:lineRule="auto"/>
              <w:ind w:left="-201" w:right="2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CBC2B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4F8F006" w14:textId="41106DF1" w:rsidR="00C0243B" w:rsidRPr="00C0243B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vAlign w:val="bottom"/>
          </w:tcPr>
          <w:p w14:paraId="2D1CD9FE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3A783" w14:textId="06992ACD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(4,312)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69E15F2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B816" w14:textId="4C1C02D7" w:rsidR="00C0243B" w:rsidRPr="00AE4210" w:rsidRDefault="00C0243B" w:rsidP="00C0243B">
            <w:pPr>
              <w:spacing w:line="240" w:lineRule="auto"/>
              <w:ind w:left="-201" w:right="-21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(703)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7EEEF4B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EFF24" w14:textId="7D3733AE" w:rsidR="00C0243B" w:rsidRPr="00AE4210" w:rsidRDefault="00C0243B" w:rsidP="00C0243B">
            <w:pPr>
              <w:spacing w:line="240" w:lineRule="auto"/>
              <w:ind w:left="-108" w:right="-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(124,113</w:t>
            </w:r>
            <w:r w:rsidRPr="00C0243B">
              <w:rPr>
                <w:sz w:val="22"/>
                <w:szCs w:val="22"/>
              </w:rPr>
              <w:t>)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B6EDB52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0D16D" w14:textId="617AF1BC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(24,252)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F0728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26B17" w14:textId="035F18FE" w:rsidR="00C0243B" w:rsidRPr="00AE4210" w:rsidRDefault="00C0243B" w:rsidP="005114A7">
            <w:pPr>
              <w:tabs>
                <w:tab w:val="decimal" w:pos="9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(97,184</w:t>
            </w:r>
            <w:r w:rsidRPr="00C0243B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2E317DD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5034" w14:textId="713623F7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226CA958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94F43" w14:textId="4CFF33BF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93E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9" w:type="dxa"/>
            <w:gridSpan w:val="2"/>
            <w:shd w:val="clear" w:color="auto" w:fill="auto"/>
            <w:vAlign w:val="bottom"/>
          </w:tcPr>
          <w:p w14:paraId="2352A352" w14:textId="77777777" w:rsidR="00C0243B" w:rsidRPr="00AE4210" w:rsidRDefault="00C0243B" w:rsidP="00C0243B">
            <w:pPr>
              <w:tabs>
                <w:tab w:val="decimal" w:pos="445"/>
                <w:tab w:val="decimal" w:pos="1094"/>
              </w:tabs>
              <w:spacing w:line="240" w:lineRule="atLeast"/>
              <w:ind w:right="-148"/>
              <w:rPr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03C6F" w14:textId="56F9A290" w:rsidR="00C0243B" w:rsidRPr="00AE4210" w:rsidRDefault="00C0243B" w:rsidP="005114A7">
            <w:pPr>
              <w:spacing w:line="240" w:lineRule="auto"/>
              <w:ind w:left="-201" w:right="-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(250,564</w:t>
            </w:r>
            <w:r w:rsidRPr="00C0243B">
              <w:rPr>
                <w:sz w:val="22"/>
                <w:szCs w:val="22"/>
              </w:rPr>
              <w:t>)</w:t>
            </w:r>
          </w:p>
        </w:tc>
      </w:tr>
      <w:tr w:rsidR="00C0243B" w:rsidRPr="00AE4210" w14:paraId="54CCAF5A" w14:textId="77777777" w:rsidTr="00A93E5E"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661AE058" w14:textId="5A200E0F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D8708" w14:textId="1A90988F" w:rsidR="00C0243B" w:rsidRPr="00AE4210" w:rsidRDefault="00C0243B" w:rsidP="00C0243B">
            <w:pPr>
              <w:spacing w:line="240" w:lineRule="auto"/>
              <w:ind w:left="-201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7D2096E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0C4C2" w14:textId="7F5E53D5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239,276</w:t>
            </w:r>
          </w:p>
        </w:tc>
        <w:tc>
          <w:tcPr>
            <w:tcW w:w="279" w:type="dxa"/>
          </w:tcPr>
          <w:p w14:paraId="314933CC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F379" w14:textId="4AEA720D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2,507,688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360D450B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E99E7" w14:textId="427C377C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1,107,632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F0303C4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44FAB" w14:textId="784C5E9A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6,446,901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3D612851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4730E" w14:textId="143CC091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161,910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ED2CD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9DFD5" w14:textId="55313834" w:rsidR="00C0243B" w:rsidRPr="006E62D1" w:rsidRDefault="00C0243B" w:rsidP="005114A7">
            <w:pPr>
              <w:tabs>
                <w:tab w:val="decimal" w:pos="99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697,767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48CD4A7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7088D" w14:textId="08A83EC2" w:rsidR="00C0243B" w:rsidRPr="00AE4210" w:rsidRDefault="00C0243B" w:rsidP="005114A7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98,951</w:t>
            </w: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39FC2B2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CE65B" w14:textId="535AC8ED" w:rsidR="00C0243B" w:rsidRPr="00AE4210" w:rsidRDefault="00C0243B" w:rsidP="00C0243B">
            <w:pPr>
              <w:spacing w:line="240" w:lineRule="auto"/>
              <w:ind w:left="-201" w:right="-30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158,580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0B1DF3AC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9D352" w14:textId="76494D39" w:rsidR="00C0243B" w:rsidRPr="00AE4210" w:rsidRDefault="00C0243B" w:rsidP="005114A7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C0243B">
              <w:rPr>
                <w:b/>
                <w:bCs/>
                <w:sz w:val="22"/>
                <w:szCs w:val="22"/>
              </w:rPr>
              <w:t>11,799,820</w:t>
            </w:r>
          </w:p>
        </w:tc>
      </w:tr>
      <w:tr w:rsidR="00C0243B" w:rsidRPr="00AE4210" w14:paraId="0429D553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4B70033C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F216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AABEEF0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FA48D4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6CC8A61C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969BE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07A9BAD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32D23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6D78A22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FBD7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2CFC3781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A25E1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BC16A8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16C8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C7CB1C6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6BCDED5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06BD6C6C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512F3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3E4B217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16F1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2416BBF4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53E9865A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0D40330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08B0FC5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1E8CF69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2B69B6A1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18FFCE8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BE60F85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3EE46D9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720AB08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4E0E3A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C848303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2A2EFEC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DADE72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A94673F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A49BFB2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A4BC10B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739915F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68AC333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246F65A1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09A8CC1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14FC71D1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17355270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3A86182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DB1BBBA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67BA004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0FB6A44E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CC9F88F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B5176F2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F4CD218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124B4B0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34B933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79B1BDA1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2C4BD1B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9772C6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D1AF817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EAC3BE2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082296B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6C7B98F4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CA7B37D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289D9D26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1A2935F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7BAF1139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33A70B49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68B761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E4FBF23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4644C5A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36D1D9BC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B9ACE40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CE735A1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D014D28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5F9F87C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BE77C0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1304DE43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CCF7E31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28ED12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01BD27C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666BE22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E98E515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5A994273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971E3A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46F78D9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37C1E9B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1B5B5B49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0634ADB9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DF948FB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F71968E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3A9A977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2ED718F1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CE49FCF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9D37BE7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1450D23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1159E61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9BE97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04C17383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C79151A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B35E1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0BEAB64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DC1ED13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B0D243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717F1E97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C58749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18E3BBE3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3ABA810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4FF003E3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1AC9C189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9125938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FF598E0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BF6B9EA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73473F77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F5AA302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232C310F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162E22A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98B5DAA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953F10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62A12FD6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CB51BA7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F2B9A0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CC7EE71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D132B2F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6C8483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52478A5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33530BA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3A9B20CB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C45E1B0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4122AB7E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45D20B7C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60F5CBB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6652CC1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272B224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6528FA99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22B285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E278A94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DFC501E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39A6E94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91223F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78DB95BD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B0C5F1C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A97AEE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4DDDA6C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3E113288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C6851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20CACE42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5783DC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B6A4624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711CE43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6672C1" w:rsidRPr="00AE4210" w14:paraId="14699002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3FC1A4B4" w14:textId="77777777" w:rsidR="006672C1" w:rsidRPr="00AE4210" w:rsidRDefault="006672C1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2D85853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0C10DD7" w14:textId="77777777" w:rsidR="006672C1" w:rsidRPr="00AE4210" w:rsidRDefault="006672C1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93CD8F5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3E5C1668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DD460BB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78FD4AE" w14:textId="77777777" w:rsidR="006672C1" w:rsidRPr="00AE4210" w:rsidRDefault="006672C1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3DEDCAC" w14:textId="77777777" w:rsidR="006672C1" w:rsidRPr="00AE4210" w:rsidRDefault="006672C1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07C47493" w14:textId="77777777" w:rsidR="006672C1" w:rsidRPr="00AE4210" w:rsidRDefault="006672C1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B8E6D3" w14:textId="77777777" w:rsidR="006672C1" w:rsidRPr="00AE4210" w:rsidRDefault="006672C1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E7BE1B3" w14:textId="77777777" w:rsidR="006672C1" w:rsidRPr="00AE4210" w:rsidRDefault="006672C1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18E80F3" w14:textId="77777777" w:rsidR="006672C1" w:rsidRPr="00AE4210" w:rsidRDefault="006672C1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F5937D" w14:textId="77777777" w:rsidR="006672C1" w:rsidRPr="00AE4210" w:rsidRDefault="006672C1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227F881" w14:textId="77777777" w:rsidR="006672C1" w:rsidRPr="00AE4210" w:rsidRDefault="006672C1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27546DA" w14:textId="77777777" w:rsidR="006672C1" w:rsidRPr="00AE4210" w:rsidRDefault="006672C1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2BF8CE" w14:textId="77777777" w:rsidR="006672C1" w:rsidRPr="00AE4210" w:rsidRDefault="006672C1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9F4C7FC" w14:textId="77777777" w:rsidR="006672C1" w:rsidRPr="00AE4210" w:rsidRDefault="006672C1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EA8DD85" w14:textId="77777777" w:rsidR="006672C1" w:rsidRPr="00AE4210" w:rsidRDefault="006672C1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2F472264" w14:textId="77777777" w:rsidR="006672C1" w:rsidRPr="00AE4210" w:rsidRDefault="006672C1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6FF1F88" w14:textId="77777777" w:rsidR="006672C1" w:rsidRPr="00AE4210" w:rsidRDefault="006672C1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6672C1" w:rsidRPr="00AE4210" w14:paraId="5DACA070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69D38498" w14:textId="77777777" w:rsidR="006672C1" w:rsidRPr="00AE4210" w:rsidRDefault="006672C1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292B859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1B71536" w14:textId="77777777" w:rsidR="006672C1" w:rsidRPr="00AE4210" w:rsidRDefault="006672C1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7B57B3A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38454C45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8BC8A2" w14:textId="77777777" w:rsidR="006672C1" w:rsidRPr="00AE4210" w:rsidRDefault="006672C1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E9CD952" w14:textId="77777777" w:rsidR="006672C1" w:rsidRPr="00AE4210" w:rsidRDefault="006672C1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24A2344" w14:textId="77777777" w:rsidR="006672C1" w:rsidRPr="00AE4210" w:rsidRDefault="006672C1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4137A093" w14:textId="77777777" w:rsidR="006672C1" w:rsidRPr="00AE4210" w:rsidRDefault="006672C1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17FC13" w14:textId="77777777" w:rsidR="006672C1" w:rsidRPr="00AE4210" w:rsidRDefault="006672C1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492E221E" w14:textId="77777777" w:rsidR="006672C1" w:rsidRPr="00AE4210" w:rsidRDefault="006672C1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9DFC21A" w14:textId="77777777" w:rsidR="006672C1" w:rsidRPr="00AE4210" w:rsidRDefault="006672C1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613D1" w14:textId="77777777" w:rsidR="006672C1" w:rsidRPr="00AE4210" w:rsidRDefault="006672C1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7D337DB" w14:textId="77777777" w:rsidR="006672C1" w:rsidRPr="00AE4210" w:rsidRDefault="006672C1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1D129ADC" w14:textId="77777777" w:rsidR="006672C1" w:rsidRPr="00AE4210" w:rsidRDefault="006672C1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DCBBCA4" w14:textId="77777777" w:rsidR="006672C1" w:rsidRPr="00AE4210" w:rsidRDefault="006672C1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3C10CDCC" w14:textId="77777777" w:rsidR="006672C1" w:rsidRPr="00AE4210" w:rsidRDefault="006672C1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B3EC70" w14:textId="77777777" w:rsidR="006672C1" w:rsidRPr="00AE4210" w:rsidRDefault="006672C1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70828304" w14:textId="77777777" w:rsidR="006672C1" w:rsidRPr="00AE4210" w:rsidRDefault="006672C1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9E913E2" w14:textId="77777777" w:rsidR="006672C1" w:rsidRPr="00AE4210" w:rsidRDefault="006672C1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6BF7ED1C" w14:textId="77777777" w:rsidTr="00A93E5E">
        <w:trPr>
          <w:trHeight w:val="180"/>
        </w:trPr>
        <w:tc>
          <w:tcPr>
            <w:tcW w:w="3483" w:type="dxa"/>
            <w:shd w:val="clear" w:color="auto" w:fill="auto"/>
            <w:vAlign w:val="bottom"/>
          </w:tcPr>
          <w:p w14:paraId="6A19E1BA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DF59E6B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2CB66C1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031EBED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</w:tcPr>
          <w:p w14:paraId="7634DFED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7F7876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663D4053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D99AD9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751669D8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E77CB3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  <w:vAlign w:val="bottom"/>
          </w:tcPr>
          <w:p w14:paraId="06A7DB56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09632E7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BBEC1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241CF40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14:paraId="51B89B9F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3706A4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auto"/>
            <w:vAlign w:val="bottom"/>
          </w:tcPr>
          <w:p w14:paraId="0406A04B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400124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6B7875C7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74B39E0" w14:textId="77777777" w:rsidR="00C0243B" w:rsidRPr="00AE4210" w:rsidRDefault="00C0243B" w:rsidP="00C0243B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6CD9D166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047DB" w14:textId="77777777" w:rsidR="00C0243B" w:rsidRPr="00AE4210" w:rsidRDefault="00C0243B" w:rsidP="00C0243B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ค่าเสื่อมราคา</w:t>
            </w:r>
            <w:r w:rsidRPr="00AE4210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E159A1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3382A64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EFAF2" w14:textId="77777777" w:rsidR="00C0243B" w:rsidRPr="00AE4210" w:rsidRDefault="00C0243B" w:rsidP="00C0243B">
            <w:pPr>
              <w:spacing w:line="240" w:lineRule="atLeast"/>
              <w:jc w:val="center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5ADEDBC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5F446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91D5D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83D0C" w14:textId="77777777" w:rsidR="00C0243B" w:rsidRPr="00AE4210" w:rsidRDefault="00C0243B" w:rsidP="00C0243B">
            <w:pPr>
              <w:tabs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7ABB0A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66BFE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99E67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EB8EC" w14:textId="77777777" w:rsidR="00C0243B" w:rsidRPr="00AE4210" w:rsidRDefault="00C0243B" w:rsidP="00C0243B">
            <w:pPr>
              <w:tabs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17F7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93D98" w14:textId="77777777" w:rsidR="00C0243B" w:rsidRPr="00AE4210" w:rsidRDefault="00C0243B" w:rsidP="00C0243B">
            <w:pPr>
              <w:tabs>
                <w:tab w:val="decimal" w:pos="10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CA20D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361782F" w14:textId="77777777" w:rsidR="00C0243B" w:rsidRPr="00AE4210" w:rsidRDefault="00C0243B" w:rsidP="00C0243B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C7B0A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1911EA" w14:textId="77777777" w:rsidR="00C0243B" w:rsidRPr="00AE4210" w:rsidRDefault="00C0243B" w:rsidP="00C0243B">
            <w:pPr>
              <w:spacing w:line="240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D10B69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F86F9" w14:textId="77777777" w:rsidR="00C0243B" w:rsidRPr="00AE4210" w:rsidRDefault="00C0243B" w:rsidP="00C0243B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C0243B" w:rsidRPr="00AE4210" w14:paraId="586C3E66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3392D" w14:textId="0EBF250E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sz w:val="22"/>
                <w:szCs w:val="22"/>
              </w:rPr>
              <w:t>2561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56EC1" w14:textId="77777777" w:rsidR="00C0243B" w:rsidRPr="00954A9E" w:rsidRDefault="00C0243B" w:rsidP="00C0243B">
            <w:pPr>
              <w:tabs>
                <w:tab w:val="left" w:pos="370"/>
              </w:tabs>
              <w:spacing w:line="240" w:lineRule="auto"/>
              <w:ind w:left="-291" w:right="254"/>
              <w:jc w:val="right"/>
              <w:rPr>
                <w:sz w:val="22"/>
                <w:szCs w:val="22"/>
              </w:rPr>
            </w:pPr>
            <w:r w:rsidRPr="00954A9E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EA6C23F" w14:textId="77777777" w:rsidR="00C0243B" w:rsidRPr="00954A9E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6C672" w14:textId="6D960186" w:rsidR="00C0243B" w:rsidRPr="00954A9E" w:rsidRDefault="00C0243B" w:rsidP="00C0243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79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891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DA80244" w14:textId="77777777" w:rsidR="00C0243B" w:rsidRPr="00954A9E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BD87A" w14:textId="70E47B53" w:rsidR="00C0243B" w:rsidRPr="00954A9E" w:rsidRDefault="00C0243B" w:rsidP="00C0243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063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421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C77C4" w14:textId="77777777" w:rsidR="00C0243B" w:rsidRPr="00954A9E" w:rsidRDefault="00C0243B" w:rsidP="00C0243B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B83EE" w14:textId="44E1D6FD" w:rsidR="00C0243B" w:rsidRPr="00954A9E" w:rsidRDefault="00C0243B" w:rsidP="00DF6FE0">
            <w:pPr>
              <w:spacing w:line="240" w:lineRule="auto"/>
              <w:ind w:left="-108" w:right="-43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204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662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B10053" w14:textId="77777777" w:rsidR="00C0243B" w:rsidRPr="00954A9E" w:rsidRDefault="00C0243B" w:rsidP="00C0243B">
            <w:pPr>
              <w:tabs>
                <w:tab w:val="decimal" w:pos="461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65933" w14:textId="68021905" w:rsidR="00C0243B" w:rsidRPr="00954A9E" w:rsidRDefault="00C0243B" w:rsidP="00BB1B6D">
            <w:pPr>
              <w:spacing w:line="240" w:lineRule="auto"/>
              <w:ind w:right="-45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944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570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8ECB2" w14:textId="77777777" w:rsidR="00C0243B" w:rsidRPr="00954A9E" w:rsidRDefault="00C0243B" w:rsidP="00C0243B">
            <w:pPr>
              <w:tabs>
                <w:tab w:val="decimal" w:pos="461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D232F" w14:textId="207B6B45" w:rsidR="00C0243B" w:rsidRPr="00954A9E" w:rsidRDefault="00C0243B" w:rsidP="00BB1B6D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200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B9699" w14:textId="77777777" w:rsidR="00C0243B" w:rsidRPr="00954A9E" w:rsidRDefault="00C0243B" w:rsidP="00C0243B">
            <w:pPr>
              <w:tabs>
                <w:tab w:val="decimal" w:pos="461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D1ADE" w14:textId="55EC1AE5" w:rsidR="00C0243B" w:rsidRPr="00954A9E" w:rsidRDefault="00C0243B" w:rsidP="00C0243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476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797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C5B5D" w14:textId="77777777" w:rsidR="00C0243B" w:rsidRPr="00954A9E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9D8C6" w14:textId="77777777" w:rsidR="00C0243B" w:rsidRPr="00954A9E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954A9E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E0F01" w14:textId="77777777" w:rsidR="00C0243B" w:rsidRPr="00954A9E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2627F" w14:textId="26F9EF85" w:rsidR="00C0243B" w:rsidRPr="00954A9E" w:rsidRDefault="00C0243B" w:rsidP="00C0243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19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252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96068" w14:textId="77777777" w:rsidR="00C0243B" w:rsidRPr="00954A9E" w:rsidRDefault="00C0243B" w:rsidP="00C0243B">
            <w:pPr>
              <w:spacing w:line="240" w:lineRule="atLeast"/>
              <w:ind w:right="-270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42716" w14:textId="5297655D" w:rsidR="00C0243B" w:rsidRPr="00954A9E" w:rsidRDefault="00C0243B" w:rsidP="00F71C6A">
            <w:pPr>
              <w:spacing w:line="240" w:lineRule="auto"/>
              <w:ind w:right="-173"/>
              <w:jc w:val="center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989</w:t>
            </w:r>
            <w:r w:rsidRPr="00954A9E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169</w:t>
            </w:r>
          </w:p>
        </w:tc>
      </w:tr>
      <w:tr w:rsidR="00C0243B" w:rsidRPr="00AE4210" w14:paraId="725EC085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4BA2ACDD" w14:textId="7777777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E840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FAB25E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90AD3" w14:textId="55811FF9" w:rsidR="00C0243B" w:rsidRPr="00AE4210" w:rsidRDefault="00C0243B" w:rsidP="00C0243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761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880EB36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C570D" w14:textId="6A3B9A3B" w:rsidR="00C0243B" w:rsidRPr="00AE4210" w:rsidRDefault="00C0243B" w:rsidP="00C0243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98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470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45ECB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5801D" w14:textId="7C4EC87C" w:rsidR="00C0243B" w:rsidRPr="00AE4210" w:rsidRDefault="00C0243B" w:rsidP="00DF6FE0">
            <w:pPr>
              <w:spacing w:line="240" w:lineRule="auto"/>
              <w:ind w:left="-108" w:right="-34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74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977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0C7CE" w14:textId="77777777" w:rsidR="00C0243B" w:rsidRPr="00AE4210" w:rsidRDefault="00C0243B" w:rsidP="00C0243B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DF990" w14:textId="1130120A" w:rsidR="00C0243B" w:rsidRPr="00AE4210" w:rsidRDefault="00C0243B" w:rsidP="00BB1B6D">
            <w:pPr>
              <w:spacing w:line="240" w:lineRule="auto"/>
              <w:ind w:right="-36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293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963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BC6FA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D5177" w14:textId="3D84F33F" w:rsidR="00C0243B" w:rsidRPr="00AE4210" w:rsidRDefault="00C0243B" w:rsidP="005114A7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27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2A9B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E571F" w14:textId="59474A03" w:rsidR="00C0243B" w:rsidRPr="00AE4210" w:rsidRDefault="00C0243B" w:rsidP="00C0243B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69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895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11FCC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D9F4A" w14:textId="77777777" w:rsidR="00C0243B" w:rsidRPr="00AE4210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4ACFA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CDD85" w14:textId="77777777" w:rsidR="00C0243B" w:rsidRPr="00AE4210" w:rsidRDefault="00C0243B" w:rsidP="00C0243B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B03F7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413F7" w14:textId="5D631E88" w:rsidR="00C0243B" w:rsidRPr="00AE4210" w:rsidRDefault="00C0243B" w:rsidP="00F71C6A">
            <w:pPr>
              <w:spacing w:line="240" w:lineRule="auto"/>
              <w:ind w:right="-245"/>
              <w:jc w:val="center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576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197</w:t>
            </w:r>
          </w:p>
        </w:tc>
      </w:tr>
      <w:tr w:rsidR="00C0243B" w:rsidRPr="00AE4210" w14:paraId="7FB0D1A0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380CADB2" w14:textId="7C8240B3" w:rsidR="00C0243B" w:rsidRPr="00AE4210" w:rsidRDefault="009727B6" w:rsidP="00C0243B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กลับรายการ</w:t>
            </w:r>
            <w:r w:rsidR="00C0243B" w:rsidRPr="00AE4210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05769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5D63781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C19F8" w14:textId="77777777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F1D0B39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45229" w14:textId="77777777" w:rsidR="00C0243B" w:rsidRPr="0029438C" w:rsidRDefault="00C0243B" w:rsidP="00C0243B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5010E189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91B2A" w14:textId="77777777" w:rsidR="00C0243B" w:rsidRPr="0029438C" w:rsidRDefault="00C0243B" w:rsidP="00C0243B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3DE4C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3BA64" w14:textId="25CFEF82" w:rsidR="00C0243B" w:rsidRPr="00AE4210" w:rsidRDefault="00C0243B" w:rsidP="005114A7">
            <w:pPr>
              <w:spacing w:line="240" w:lineRule="auto"/>
              <w:ind w:left="-108" w:right="-462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074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24B51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05D16" w14:textId="77777777" w:rsidR="00C0243B" w:rsidRPr="0029438C" w:rsidRDefault="00C0243B" w:rsidP="00C0243B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FD5BB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73E61" w14:textId="479E1727" w:rsidR="00C0243B" w:rsidRPr="00AE4210" w:rsidRDefault="00C0243B" w:rsidP="00F71C6A">
            <w:pPr>
              <w:tabs>
                <w:tab w:val="decimal" w:pos="9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196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0C1BD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559D6" w14:textId="77777777" w:rsidR="00C0243B" w:rsidRPr="00AE4210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4290D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7CE69" w14:textId="52677702" w:rsidR="00C0243B" w:rsidRPr="00AE4210" w:rsidRDefault="00C0243B" w:rsidP="00C0243B">
            <w:pPr>
              <w:spacing w:line="240" w:lineRule="auto"/>
              <w:ind w:right="-5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19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252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66131" w14:textId="77777777" w:rsidR="00C0243B" w:rsidRPr="00AE4210" w:rsidRDefault="00C0243B" w:rsidP="00C0243B">
            <w:pPr>
              <w:spacing w:line="240" w:lineRule="atLeast"/>
              <w:ind w:right="-270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B86D7" w14:textId="70F1D850" w:rsidR="00C0243B" w:rsidRPr="00AE4210" w:rsidRDefault="00C0243B" w:rsidP="00F71C6A">
            <w:pPr>
              <w:spacing w:line="240" w:lineRule="auto"/>
              <w:ind w:left="-201" w:right="-5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20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522</w:t>
            </w:r>
            <w:r w:rsidRPr="00AE4210">
              <w:rPr>
                <w:sz w:val="22"/>
                <w:szCs w:val="22"/>
              </w:rPr>
              <w:t>)</w:t>
            </w:r>
          </w:p>
        </w:tc>
      </w:tr>
      <w:tr w:rsidR="00C0243B" w:rsidRPr="00AE4210" w14:paraId="1D8176D6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3D66DA11" w14:textId="7777777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88A3B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16BBAED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EC023" w14:textId="77777777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E4DAE60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74592" w14:textId="77777777" w:rsidR="00C0243B" w:rsidRPr="0029438C" w:rsidRDefault="00C0243B" w:rsidP="00C0243B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5EA4C612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F8265" w14:textId="77777777" w:rsidR="00C0243B" w:rsidRPr="0029438C" w:rsidRDefault="00C0243B" w:rsidP="00C0243B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A3F1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62826A" w14:textId="31F787A2" w:rsidR="00C0243B" w:rsidRPr="00AE4210" w:rsidRDefault="00C0243B" w:rsidP="005114A7">
            <w:pPr>
              <w:spacing w:line="240" w:lineRule="auto"/>
              <w:ind w:right="-462"/>
              <w:jc w:val="center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204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1CD22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78D22" w14:textId="77777777" w:rsidR="00C0243B" w:rsidRPr="0029438C" w:rsidRDefault="00C0243B" w:rsidP="00C0243B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E2DE4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343D1" w14:textId="2DDAF1CD" w:rsidR="00C0243B" w:rsidRPr="00AE4210" w:rsidRDefault="00C0243B" w:rsidP="00F71C6A">
            <w:pPr>
              <w:tabs>
                <w:tab w:val="decimal" w:pos="9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204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4D8769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0A2DC" w14:textId="77777777" w:rsidR="00C0243B" w:rsidRPr="00AE4210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491FD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155FF" w14:textId="77777777" w:rsidR="00C0243B" w:rsidRPr="00AE4210" w:rsidRDefault="00C0243B" w:rsidP="00C0243B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D1597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228BC" w14:textId="77777777" w:rsidR="00C0243B" w:rsidRPr="00AE4210" w:rsidRDefault="00C0243B" w:rsidP="00C0243B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C0243B" w:rsidRPr="00AE4210" w14:paraId="2B7AE2FE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0AB8AE9C" w14:textId="77777777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F595B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9E3EB39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3CA83" w14:textId="77777777" w:rsidR="00C0243B" w:rsidRPr="00AE4210" w:rsidRDefault="00C0243B" w:rsidP="00C0243B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D3CF781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FE9A2" w14:textId="46E8686F" w:rsidR="00C0243B" w:rsidRPr="00AE4210" w:rsidRDefault="00C0243B" w:rsidP="00DF6FE0">
            <w:pPr>
              <w:spacing w:line="240" w:lineRule="auto"/>
              <w:ind w:left="-108" w:right="-5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12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702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29031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2854F" w14:textId="2830D108" w:rsidR="00C0243B" w:rsidRPr="00AE4210" w:rsidRDefault="00C0243B" w:rsidP="00DF6FE0">
            <w:pPr>
              <w:spacing w:line="240" w:lineRule="auto"/>
              <w:ind w:left="-108" w:right="-8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2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322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11BE9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8AF48" w14:textId="77777777" w:rsidR="00C0243B" w:rsidRPr="00AE4210" w:rsidRDefault="00C0243B" w:rsidP="00C0243B">
            <w:pPr>
              <w:spacing w:line="240" w:lineRule="auto"/>
              <w:ind w:left="-180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93DE4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81A6A" w14:textId="77777777" w:rsidR="00C0243B" w:rsidRPr="0029438C" w:rsidRDefault="00C0243B" w:rsidP="00C0243B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A0C08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C593C" w14:textId="77777777" w:rsidR="00C0243B" w:rsidRPr="00AE4210" w:rsidRDefault="00C0243B" w:rsidP="00A05347">
            <w:pPr>
              <w:tabs>
                <w:tab w:val="left" w:pos="625"/>
                <w:tab w:val="left" w:pos="770"/>
              </w:tabs>
              <w:spacing w:line="240" w:lineRule="auto"/>
              <w:ind w:left="-291" w:right="19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833D4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92E79" w14:textId="77777777" w:rsidR="00C0243B" w:rsidRPr="00AE4210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8A55C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C8641" w14:textId="77777777" w:rsidR="00C0243B" w:rsidRPr="00AE4210" w:rsidRDefault="00C0243B" w:rsidP="00C0243B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7183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812ED" w14:textId="08F43BF9" w:rsidR="00C0243B" w:rsidRPr="00AE4210" w:rsidRDefault="00C0243B" w:rsidP="00F71C6A">
            <w:pPr>
              <w:spacing w:line="240" w:lineRule="auto"/>
              <w:ind w:left="-201" w:right="-5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15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024</w:t>
            </w:r>
            <w:r w:rsidRPr="00AE4210">
              <w:rPr>
                <w:sz w:val="22"/>
                <w:szCs w:val="22"/>
              </w:rPr>
              <w:t>)</w:t>
            </w:r>
          </w:p>
        </w:tc>
      </w:tr>
      <w:tr w:rsidR="00C0243B" w:rsidRPr="00AE4210" w14:paraId="4C53D23C" w14:textId="77777777" w:rsidTr="00C0243B">
        <w:tblPrEx>
          <w:tblBorders>
            <w:top w:val="single" w:sz="4" w:space="0" w:color="auto"/>
          </w:tblBorders>
        </w:tblPrEx>
        <w:trPr>
          <w:trHeight w:val="216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2462FC66" w14:textId="4E38798A" w:rsidR="00C0243B" w:rsidRPr="00AE4210" w:rsidRDefault="00C0243B" w:rsidP="00C0243B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798B88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5EA95E8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85B348" w14:textId="19647477" w:rsidR="00C0243B" w:rsidRPr="00AE4210" w:rsidRDefault="00C0243B" w:rsidP="00C0243B">
            <w:pPr>
              <w:spacing w:line="240" w:lineRule="auto"/>
              <w:ind w:left="-291" w:right="-6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10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3BAE5E" w14:textId="77777777" w:rsidR="00C0243B" w:rsidRPr="00AE4210" w:rsidRDefault="00C0243B" w:rsidP="00C0243B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9D247D" w14:textId="4578FD3F" w:rsidR="00C0243B" w:rsidRPr="00AE4210" w:rsidRDefault="00C0243B" w:rsidP="00DF6FE0">
            <w:pPr>
              <w:spacing w:line="240" w:lineRule="auto"/>
              <w:ind w:left="-108" w:right="-67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935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DAF2B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85E3B4" w14:textId="77777777" w:rsidR="00C0243B" w:rsidRPr="0029438C" w:rsidRDefault="00C0243B" w:rsidP="00C0243B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D5D7C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7849DF" w14:textId="65134093" w:rsidR="00C0243B" w:rsidRPr="00AE4210" w:rsidRDefault="00C0243B" w:rsidP="005114A7">
            <w:pPr>
              <w:spacing w:line="240" w:lineRule="auto"/>
              <w:ind w:left="-108" w:right="-354"/>
              <w:jc w:val="center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951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243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6B22D" w14:textId="77777777" w:rsidR="00C0243B" w:rsidRPr="00AE4210" w:rsidRDefault="00C0243B" w:rsidP="00C0243B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DE2ABB" w14:textId="0E4D54C2" w:rsidR="00C0243B" w:rsidRPr="00AE4210" w:rsidRDefault="00C0243B" w:rsidP="00C0243B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104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867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1A4597" w14:textId="77777777" w:rsidR="00C0243B" w:rsidRPr="00AE4210" w:rsidRDefault="00C0243B" w:rsidP="00C0243B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EC7CDD" w14:textId="786AE356" w:rsidR="00C0243B" w:rsidRPr="00AE4210" w:rsidRDefault="00C0243B" w:rsidP="00F71C6A">
            <w:pPr>
              <w:tabs>
                <w:tab w:val="decimal" w:pos="9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37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869</w:t>
            </w:r>
            <w:r w:rsidRPr="00AE4210"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ED6F2" w14:textId="77777777" w:rsidR="00C0243B" w:rsidRPr="00AE4210" w:rsidRDefault="00C0243B" w:rsidP="00C0243B">
            <w:pPr>
              <w:tabs>
                <w:tab w:val="decimal" w:pos="445"/>
              </w:tabs>
              <w:spacing w:line="240" w:lineRule="atLeast"/>
              <w:ind w:right="-148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08BF48" w14:textId="77777777" w:rsidR="00C0243B" w:rsidRPr="00AE4210" w:rsidRDefault="00C0243B" w:rsidP="00C0243B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EFDEE" w14:textId="77777777" w:rsidR="00C0243B" w:rsidRPr="00AE4210" w:rsidRDefault="00C0243B" w:rsidP="00C0243B">
            <w:pPr>
              <w:tabs>
                <w:tab w:val="decimal" w:pos="252"/>
              </w:tabs>
              <w:spacing w:line="240" w:lineRule="atLeast"/>
              <w:rPr>
                <w:rFonts w:eastAsia="MS Mincho"/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065F6" w14:textId="77777777" w:rsidR="00C0243B" w:rsidRPr="00AE4210" w:rsidRDefault="00C0243B" w:rsidP="00C0243B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44152" w14:textId="77777777" w:rsidR="00C0243B" w:rsidRPr="00AE4210" w:rsidRDefault="00C0243B" w:rsidP="00C0243B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DAAE0B" w14:textId="5B24425F" w:rsidR="00C0243B" w:rsidRPr="00AE4210" w:rsidRDefault="00C0243B" w:rsidP="00F71C6A">
            <w:pPr>
              <w:spacing w:line="240" w:lineRule="auto"/>
              <w:ind w:left="-201" w:right="-5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(</w:t>
            </w: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095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924</w:t>
            </w:r>
            <w:r w:rsidRPr="00AE4210">
              <w:rPr>
                <w:sz w:val="22"/>
                <w:szCs w:val="22"/>
              </w:rPr>
              <w:t>)</w:t>
            </w:r>
          </w:p>
        </w:tc>
      </w:tr>
      <w:tr w:rsidR="00D22EE1" w:rsidRPr="00AE4210" w14:paraId="5C33456D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46B51366" w14:textId="2C793851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C303F">
              <w:rPr>
                <w:b/>
                <w:bCs/>
                <w:sz w:val="22"/>
                <w:szCs w:val="22"/>
              </w:rPr>
              <w:t>2561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3C303F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B61476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33BB5A2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B3B543" w14:textId="0E07C01C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91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642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D3D81AB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A43BAF" w14:textId="428B3357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147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254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29C1D" w14:textId="77777777" w:rsidR="00D22EE1" w:rsidRPr="00AE4210" w:rsidRDefault="00D22EE1" w:rsidP="00D22EE1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7BE1D3" w14:textId="0903074C" w:rsidR="00D22EE1" w:rsidRPr="00AE4210" w:rsidRDefault="00D22EE1" w:rsidP="00DF6FE0">
            <w:pPr>
              <w:spacing w:line="240" w:lineRule="auto"/>
              <w:ind w:left="-108" w:right="-16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277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317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3149A" w14:textId="77777777" w:rsidR="00D22EE1" w:rsidRPr="00AE4210" w:rsidRDefault="00D22EE1" w:rsidP="00D22EE1">
            <w:pPr>
              <w:tabs>
                <w:tab w:val="decimal" w:pos="445"/>
                <w:tab w:val="decimal" w:pos="946"/>
                <w:tab w:val="decimal" w:pos="97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8A0D39" w14:textId="3BE5FB81" w:rsidR="00D22EE1" w:rsidRPr="00AE4210" w:rsidRDefault="00D22EE1" w:rsidP="00BB1B6D">
            <w:pPr>
              <w:spacing w:line="240" w:lineRule="auto"/>
              <w:ind w:right="-45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5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286</w:t>
            </w:r>
            <w:r w:rsidRPr="0029438C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420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A084F" w14:textId="77777777" w:rsidR="00D22EE1" w:rsidRPr="00AE4210" w:rsidRDefault="00D22EE1" w:rsidP="00D22EE1">
            <w:pPr>
              <w:tabs>
                <w:tab w:val="decimal" w:pos="445"/>
                <w:tab w:val="decimal" w:pos="8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8D6A32" w14:textId="5359D664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122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FD7CB" w14:textId="77777777" w:rsidR="00D22EE1" w:rsidRPr="00AE4210" w:rsidRDefault="00D22EE1" w:rsidP="00D22EE1">
            <w:pPr>
              <w:tabs>
                <w:tab w:val="decimal" w:pos="445"/>
                <w:tab w:val="decimal" w:pos="972"/>
              </w:tabs>
              <w:spacing w:line="240" w:lineRule="atLeast"/>
              <w:ind w:left="-108"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765DD0" w14:textId="040817EF" w:rsidR="00D22EE1" w:rsidRPr="00C85530" w:rsidRDefault="00D22EE1" w:rsidP="00F71C6A">
            <w:pPr>
              <w:spacing w:line="240" w:lineRule="auto"/>
              <w:ind w:right="-31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508</w:t>
            </w:r>
            <w:r w:rsidRPr="00C8553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423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9D0F3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tLeast"/>
              <w:ind w:right="-14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D1D2B1" w14:textId="77777777" w:rsidR="00D22EE1" w:rsidRPr="0029438C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b/>
                <w:bCs/>
                <w:sz w:val="22"/>
                <w:szCs w:val="22"/>
              </w:rPr>
            </w:pPr>
            <w:r w:rsidRPr="0029438C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CB708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566281" w14:textId="1F0AD8B0" w:rsidR="00D22EE1" w:rsidRPr="00D22EE1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DDC56" w14:textId="77777777" w:rsidR="00D22EE1" w:rsidRPr="00AE4210" w:rsidRDefault="00D22EE1" w:rsidP="00D22EE1">
            <w:pPr>
              <w:spacing w:line="240" w:lineRule="atLeast"/>
              <w:ind w:right="-27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CA9142" w14:textId="6E422CCE" w:rsidR="00D22EE1" w:rsidRPr="00AE4210" w:rsidRDefault="00D22EE1" w:rsidP="00F71C6A">
            <w:pPr>
              <w:spacing w:line="240" w:lineRule="auto"/>
              <w:ind w:right="-137"/>
              <w:jc w:val="center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433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896</w:t>
            </w:r>
          </w:p>
        </w:tc>
      </w:tr>
      <w:tr w:rsidR="00D22EE1" w:rsidRPr="00AE4210" w14:paraId="6B252015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35FB4622" w14:textId="77777777" w:rsidR="00D22EE1" w:rsidRPr="00AE4210" w:rsidRDefault="00D22EE1" w:rsidP="00D22EE1">
            <w:pPr>
              <w:spacing w:line="240" w:lineRule="auto"/>
              <w:ind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E5089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7244481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4CD34" w14:textId="1658CF0C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F30544">
              <w:rPr>
                <w:sz w:val="22"/>
                <w:szCs w:val="22"/>
              </w:rPr>
              <w:t>12,296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20EA2F" w14:textId="77777777" w:rsidR="00D22EE1" w:rsidRPr="00AE4210" w:rsidRDefault="00D22EE1" w:rsidP="00D22EE1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4B996" w14:textId="782C1F37" w:rsidR="00D22EE1" w:rsidRPr="00AE4210" w:rsidRDefault="00D22EE1" w:rsidP="00AB0BE1">
            <w:pPr>
              <w:tabs>
                <w:tab w:val="decimal" w:pos="82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98,162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05EEC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165CC0" w14:textId="35BE9C69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91,660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10380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1FFF7E" w14:textId="3BC1E930" w:rsidR="00D22EE1" w:rsidRPr="00AE4210" w:rsidRDefault="00D22EE1" w:rsidP="00BB1B6D">
            <w:pPr>
              <w:spacing w:line="240" w:lineRule="auto"/>
              <w:ind w:right="-27"/>
              <w:jc w:val="right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</w:rPr>
              <w:t>204,813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9753D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397A7" w14:textId="681959CD" w:rsidR="00D22EE1" w:rsidRPr="00AE4210" w:rsidRDefault="00D22EE1" w:rsidP="00D22EE1">
            <w:pPr>
              <w:tabs>
                <w:tab w:val="decimal" w:pos="864"/>
              </w:tabs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</w:rPr>
              <w:t>21,656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DAA1F" w14:textId="77777777" w:rsidR="00D22EE1" w:rsidRPr="00AE4210" w:rsidRDefault="00D22EE1" w:rsidP="00D22EE1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8459E7" w14:textId="21438B6B" w:rsidR="00D22EE1" w:rsidRPr="00AE4210" w:rsidRDefault="00D22EE1" w:rsidP="00AB0BE1">
            <w:pPr>
              <w:spacing w:line="240" w:lineRule="auto"/>
              <w:ind w:right="-34"/>
              <w:jc w:val="right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</w:rPr>
              <w:t>72,904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9C950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CC61A" w14:textId="53F6E66B" w:rsidR="00D22EE1" w:rsidRPr="00AE4210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954A9E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8843A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6210" w14:textId="7E278D22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954A9E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FD41B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8F6E8" w14:textId="1E235718" w:rsidR="00D22EE1" w:rsidRPr="00AE4210" w:rsidRDefault="00D22EE1" w:rsidP="00F71C6A">
            <w:pPr>
              <w:spacing w:line="240" w:lineRule="auto"/>
              <w:ind w:right="-254"/>
              <w:jc w:val="center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</w:rPr>
              <w:t>501,491</w:t>
            </w:r>
          </w:p>
        </w:tc>
      </w:tr>
      <w:tr w:rsidR="00D22EE1" w:rsidRPr="00AE4210" w14:paraId="0B76272F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042B35B3" w14:textId="77777777" w:rsidR="00D22EE1" w:rsidRPr="00FC6318" w:rsidRDefault="00D22EE1" w:rsidP="00D22EE1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FC6318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7C496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CFD5695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F4C6C" w14:textId="67A6C508" w:rsidR="00D22EE1" w:rsidRPr="00AE4210" w:rsidRDefault="00D22EE1" w:rsidP="00630C55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053B137" w14:textId="77777777" w:rsidR="00D22EE1" w:rsidRPr="00AE4210" w:rsidRDefault="00D22EE1" w:rsidP="00D22EE1">
            <w:pPr>
              <w:tabs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246B2" w14:textId="03E1BC3F" w:rsidR="00D22EE1" w:rsidRPr="00AE4210" w:rsidRDefault="00D22EE1" w:rsidP="00630C55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391F11F3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077B5" w14:textId="05FF656D" w:rsidR="00D22EE1" w:rsidRPr="00AE4210" w:rsidRDefault="00D22EE1" w:rsidP="00630C55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D5231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6E9F5" w14:textId="443C583E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  <w:cs/>
              </w:rPr>
              <w:t>154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A32C5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A9671" w14:textId="5B9F675A" w:rsidR="00D22EE1" w:rsidRPr="00AE4210" w:rsidRDefault="00D22EE1" w:rsidP="00630C55">
            <w:pPr>
              <w:tabs>
                <w:tab w:val="left" w:pos="320"/>
              </w:tabs>
              <w:spacing w:line="240" w:lineRule="auto"/>
              <w:ind w:left="-291" w:right="182"/>
              <w:jc w:val="right"/>
              <w:rPr>
                <w:sz w:val="22"/>
                <w:szCs w:val="22"/>
              </w:rPr>
            </w:pPr>
            <w:r w:rsidRPr="0029438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A55F4" w14:textId="77777777" w:rsidR="00D22EE1" w:rsidRPr="00AE4210" w:rsidRDefault="00D22EE1" w:rsidP="00D22EE1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03081" w14:textId="24E35557" w:rsidR="00D22EE1" w:rsidRPr="00AE4210" w:rsidRDefault="00D22EE1" w:rsidP="00F71C6A">
            <w:pPr>
              <w:tabs>
                <w:tab w:val="decimal" w:pos="97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  <w:cs/>
              </w:rPr>
              <w:t>(154)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1ADEA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49B6D0" w14:textId="0F560B36" w:rsidR="00D22EE1" w:rsidRPr="00AE4210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70401" w14:textId="77777777" w:rsidR="00D22EE1" w:rsidRPr="00AE4210" w:rsidRDefault="00D22EE1" w:rsidP="00D22EE1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18E47" w14:textId="4E5E5034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C138F" w14:textId="77777777" w:rsidR="00D22EE1" w:rsidRPr="00AE4210" w:rsidRDefault="00D22EE1" w:rsidP="00D22EE1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71FA8" w14:textId="1D031F3E" w:rsidR="00D22EE1" w:rsidRPr="00AE4210" w:rsidRDefault="00D22EE1" w:rsidP="00D22EE1">
            <w:pPr>
              <w:spacing w:line="240" w:lineRule="auto"/>
              <w:ind w:left="-201" w:right="171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</w:tr>
      <w:tr w:rsidR="00D22EE1" w:rsidRPr="00AE4210" w14:paraId="49F5E6DF" w14:textId="77777777" w:rsidTr="00DF6FE0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09CC5D2A" w14:textId="679B6FA2" w:rsidR="00D22EE1" w:rsidRPr="00AE4210" w:rsidRDefault="00D22EE1" w:rsidP="00D22EE1">
            <w:pPr>
              <w:spacing w:line="240" w:lineRule="auto"/>
              <w:ind w:right="-108"/>
              <w:rPr>
                <w:sz w:val="22"/>
                <w:szCs w:val="22"/>
                <w:cs/>
              </w:rPr>
            </w:pPr>
            <w:r w:rsidRPr="00AE4210">
              <w:rPr>
                <w:sz w:val="22"/>
                <w:szCs w:val="22"/>
                <w:cs/>
              </w:rPr>
              <w:t>จำหน่าย</w:t>
            </w:r>
            <w:r w:rsidRPr="00AE4210">
              <w:rPr>
                <w:rFonts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1ED72C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A316E54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6260F7" w14:textId="083221EA" w:rsidR="00D22EE1" w:rsidRPr="00AE4210" w:rsidRDefault="00D22EE1" w:rsidP="00630C55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A2E9A6D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E7385D" w14:textId="2917FC6E" w:rsidR="00D22EE1" w:rsidRPr="00AE4210" w:rsidRDefault="00D22EE1" w:rsidP="00DF6FE0">
            <w:pPr>
              <w:spacing w:line="240" w:lineRule="auto"/>
              <w:ind w:left="-108" w:right="-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D22EE1">
              <w:rPr>
                <w:sz w:val="22"/>
                <w:szCs w:val="22"/>
                <w:cs/>
              </w:rPr>
              <w:t>4</w:t>
            </w:r>
            <w:r w:rsidRPr="00D22EE1">
              <w:rPr>
                <w:sz w:val="22"/>
                <w:szCs w:val="22"/>
              </w:rPr>
              <w:t>,</w:t>
            </w:r>
            <w:r w:rsidRPr="00D22EE1">
              <w:rPr>
                <w:sz w:val="22"/>
                <w:szCs w:val="22"/>
                <w:cs/>
              </w:rPr>
              <w:t>213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A2FDD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BAF03A" w14:textId="3F3FA6CA" w:rsidR="00D22EE1" w:rsidRPr="00AE4210" w:rsidRDefault="00D22EE1" w:rsidP="00DF6FE0">
            <w:pPr>
              <w:spacing w:line="240" w:lineRule="auto"/>
              <w:ind w:left="-201" w:right="-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4F501A">
              <w:rPr>
                <w:sz w:val="22"/>
                <w:szCs w:val="22"/>
              </w:rPr>
              <w:t>147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AABA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086A41" w14:textId="013B2644" w:rsidR="00D22EE1" w:rsidRPr="00AE4210" w:rsidRDefault="00D22EE1" w:rsidP="005114A7">
            <w:pPr>
              <w:spacing w:line="240" w:lineRule="auto"/>
              <w:ind w:left="-108" w:right="-2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(123,658)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0FA6E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F43E5B" w14:textId="440A4F48" w:rsidR="00D22EE1" w:rsidRPr="00AE4210" w:rsidRDefault="00D22EE1" w:rsidP="00AB0BE1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D22EE1">
              <w:rPr>
                <w:sz w:val="22"/>
                <w:szCs w:val="22"/>
              </w:rPr>
              <w:t>23,6</w:t>
            </w:r>
            <w:r w:rsidR="00E529CD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08EE38" w14:textId="77777777" w:rsidR="00D22EE1" w:rsidRPr="00AE4210" w:rsidRDefault="00D22EE1" w:rsidP="00D22EE1">
            <w:pPr>
              <w:tabs>
                <w:tab w:val="decimal" w:pos="445"/>
                <w:tab w:val="decimal" w:pos="812"/>
                <w:tab w:val="decimal" w:pos="864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A7A6ED" w14:textId="241FA338" w:rsidR="00D22EE1" w:rsidRPr="00AE4210" w:rsidRDefault="00D22EE1" w:rsidP="00BB1B6D">
            <w:pPr>
              <w:tabs>
                <w:tab w:val="decimal" w:pos="99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(95,499)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B77A4" w14:textId="77777777" w:rsidR="00D22EE1" w:rsidRPr="00AE4210" w:rsidRDefault="00D22EE1" w:rsidP="00D22EE1">
            <w:pPr>
              <w:tabs>
                <w:tab w:val="decimal" w:pos="445"/>
                <w:tab w:val="decimal" w:pos="776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E98221" w14:textId="4EDADBF7" w:rsidR="00D22EE1" w:rsidRPr="00AE4210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204A0" w14:textId="77777777" w:rsidR="00D22EE1" w:rsidRPr="00AE4210" w:rsidRDefault="00D22EE1" w:rsidP="00D22EE1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E869C2" w14:textId="1337C8AA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E0614" w14:textId="77777777" w:rsidR="00D22EE1" w:rsidRPr="00AE4210" w:rsidRDefault="00D22EE1" w:rsidP="00D22EE1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ABF57E" w14:textId="6FC23809" w:rsidR="00D22EE1" w:rsidRPr="00AE4210" w:rsidRDefault="00D22EE1" w:rsidP="00F71C6A">
            <w:pPr>
              <w:spacing w:line="240" w:lineRule="auto"/>
              <w:ind w:left="-201" w:right="-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(247,136)</w:t>
            </w:r>
          </w:p>
        </w:tc>
      </w:tr>
      <w:tr w:rsidR="00D22EE1" w:rsidRPr="00AE4210" w14:paraId="09F1FE5D" w14:textId="77777777" w:rsidTr="00DF6FE0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79A6DBD7" w14:textId="46AB7136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B75A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722AF11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301EF" w14:textId="7526A6D7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  <w:cs/>
              </w:rPr>
              <w:t>103</w:t>
            </w:r>
            <w:r w:rsidRPr="00D22EE1">
              <w:rPr>
                <w:b/>
                <w:bCs/>
                <w:sz w:val="22"/>
                <w:szCs w:val="22"/>
              </w:rPr>
              <w:t>,</w:t>
            </w:r>
            <w:r w:rsidRPr="00D22EE1">
              <w:rPr>
                <w:b/>
                <w:bCs/>
                <w:sz w:val="22"/>
                <w:szCs w:val="22"/>
                <w:cs/>
              </w:rPr>
              <w:t>938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08DF0B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93E01" w14:textId="4450BB1F" w:rsidR="00D22EE1" w:rsidRPr="00AE4210" w:rsidRDefault="00D22EE1" w:rsidP="00DF6FE0">
            <w:pPr>
              <w:spacing w:line="240" w:lineRule="auto"/>
              <w:ind w:left="-108" w:right="-3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1,241,203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AC80CF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653DF" w14:textId="61EF2938" w:rsidR="00D22EE1" w:rsidRPr="00AE4210" w:rsidRDefault="00D22EE1" w:rsidP="004F501A">
            <w:pPr>
              <w:tabs>
                <w:tab w:val="decimal" w:pos="777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368,83</w:t>
            </w:r>
            <w:r w:rsidR="004F501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C8793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9EC04" w14:textId="57E716D3" w:rsidR="00D22EE1" w:rsidRPr="00AE4210" w:rsidRDefault="00D22EE1" w:rsidP="005114A7">
            <w:pPr>
              <w:spacing w:line="240" w:lineRule="auto"/>
              <w:ind w:right="-45"/>
              <w:jc w:val="right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5,367,729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03896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91E2" w14:textId="6FE774FA" w:rsidR="00D22EE1" w:rsidRPr="00AE4210" w:rsidRDefault="00D22EE1" w:rsidP="00D22EE1">
            <w:pPr>
              <w:tabs>
                <w:tab w:val="decimal" w:pos="844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120,87</w:t>
            </w:r>
            <w:r w:rsidR="00E529CD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45833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89936" w14:textId="2A6EA029" w:rsidR="00D22EE1" w:rsidRPr="00C85530" w:rsidRDefault="00D22EE1" w:rsidP="00BB1B6D">
            <w:pPr>
              <w:tabs>
                <w:tab w:val="decimal" w:pos="977"/>
              </w:tabs>
              <w:spacing w:line="240" w:lineRule="auto"/>
              <w:ind w:left="-108" w:right="-18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485,674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A69AF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539D7" w14:textId="71030AF3" w:rsidR="00D22EE1" w:rsidRPr="00D22EE1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D22EE1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8A9B8" w14:textId="77777777" w:rsidR="00D22EE1" w:rsidRPr="00D22EE1" w:rsidRDefault="00D22EE1" w:rsidP="00D22EE1">
            <w:pPr>
              <w:tabs>
                <w:tab w:val="decimal" w:pos="252"/>
                <w:tab w:val="decimal" w:pos="776"/>
                <w:tab w:val="decimal" w:pos="812"/>
              </w:tabs>
              <w:spacing w:line="240" w:lineRule="auto"/>
              <w:ind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F606" w14:textId="5E19D934" w:rsidR="00D22EE1" w:rsidRPr="00D22EE1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21985" w14:textId="77777777" w:rsidR="00D22EE1" w:rsidRPr="00AE4210" w:rsidRDefault="00D22EE1" w:rsidP="00D22EE1">
            <w:pPr>
              <w:tabs>
                <w:tab w:val="decimal" w:pos="252"/>
                <w:tab w:val="decimal" w:pos="812"/>
              </w:tabs>
              <w:spacing w:line="240" w:lineRule="auto"/>
              <w:ind w:right="-1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9FF3F" w14:textId="6E08D9F6" w:rsidR="00D22EE1" w:rsidRPr="00AE4210" w:rsidRDefault="00D22EE1" w:rsidP="00F71C6A">
            <w:pPr>
              <w:spacing w:line="240" w:lineRule="auto"/>
              <w:ind w:right="-146"/>
              <w:jc w:val="center"/>
              <w:rPr>
                <w:b/>
                <w:bCs/>
                <w:sz w:val="22"/>
                <w:szCs w:val="22"/>
              </w:rPr>
            </w:pPr>
            <w:r w:rsidRPr="00D22EE1">
              <w:rPr>
                <w:b/>
                <w:bCs/>
                <w:sz w:val="22"/>
                <w:szCs w:val="22"/>
              </w:rPr>
              <w:t>7,688,251</w:t>
            </w:r>
          </w:p>
        </w:tc>
      </w:tr>
      <w:tr w:rsidR="00D22EE1" w:rsidRPr="00AE4210" w14:paraId="043E96E9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23B7ED9C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233982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C622722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844DAB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AA47EF3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A70458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E9C87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A7CAEB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09E71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6B45AB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C8B2F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5470A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283B1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331303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D41B8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7EEB57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7249F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E4D48F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B41E6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DBE71F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24E02617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70302BDA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030F47C7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7C416140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733CCAC9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7E3C7F92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71F6FC4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2B39DDFB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6605AF1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031AD515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376D444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75E1DDE4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750A7334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2CF28A01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6FA5026E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285B2D66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CE96A3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319C7063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5990467A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EEC9F39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26A50C93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3F76698F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46220D28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235F9857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25640F28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0AA64B4D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28A36D5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20A57393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064F9C42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372A38E3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69D53D0C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3493D45F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26470047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0CE26D6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58ABD96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169808CC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619643C3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5CB27EE2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46BA8549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7C980B8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FFFE561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470FAD41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863" w:rsidRPr="00AE4210" w14:paraId="165FDB97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531B031A" w14:textId="77777777" w:rsidR="00D22863" w:rsidRPr="00AE4210" w:rsidRDefault="00D22863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4E52D7A2" w14:textId="77777777" w:rsidR="00D22863" w:rsidRPr="00AE4210" w:rsidRDefault="00D22863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5B273DDD" w14:textId="77777777" w:rsidR="00D22863" w:rsidRPr="00AE4210" w:rsidRDefault="00D22863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0B7D233A" w14:textId="77777777" w:rsidR="00D22863" w:rsidRPr="00AE4210" w:rsidRDefault="00D22863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5ABD16AD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231BC3F1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7B38A6E6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4767C828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73767115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21DD2891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3C6A18EB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4D4ACBD5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497A89C3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7D03E071" w14:textId="77777777" w:rsidR="00D22863" w:rsidRPr="00AE4210" w:rsidRDefault="00D22863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18C650C1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0B14BFC7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360DE998" w14:textId="77777777" w:rsidR="00D22863" w:rsidRPr="00AE4210" w:rsidRDefault="00D22863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4EC73DD1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C9B4D59" w14:textId="77777777" w:rsidR="00D22863" w:rsidRPr="00AE4210" w:rsidRDefault="00D22863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7CF321AD" w14:textId="77777777" w:rsidR="00D22863" w:rsidRPr="00AE4210" w:rsidRDefault="00D22863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863" w:rsidRPr="00AE4210" w14:paraId="4100DAF9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5704759D" w14:textId="77777777" w:rsidR="00D22863" w:rsidRPr="00AE4210" w:rsidRDefault="00D22863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6120EB2A" w14:textId="77777777" w:rsidR="00D22863" w:rsidRPr="00AE4210" w:rsidRDefault="00D22863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46EA9003" w14:textId="77777777" w:rsidR="00D22863" w:rsidRPr="00AE4210" w:rsidRDefault="00D22863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2FA39031" w14:textId="77777777" w:rsidR="00D22863" w:rsidRPr="00AE4210" w:rsidRDefault="00D22863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0DF7E1F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08F62855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6675F9C7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56FC2A46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22EE973F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362D213B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7C60AA00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2366AC7A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4F37C25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7BEE5747" w14:textId="77777777" w:rsidR="00D22863" w:rsidRPr="00AE4210" w:rsidRDefault="00D22863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019735B5" w14:textId="77777777" w:rsidR="00D22863" w:rsidRPr="00AE4210" w:rsidRDefault="00D22863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20F41E6C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503FDB85" w14:textId="77777777" w:rsidR="00D22863" w:rsidRPr="00AE4210" w:rsidRDefault="00D22863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3CD54AD5" w14:textId="77777777" w:rsidR="00D22863" w:rsidRPr="00AE4210" w:rsidRDefault="00D22863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DA49083" w14:textId="77777777" w:rsidR="00D22863" w:rsidRPr="00AE4210" w:rsidRDefault="00D22863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0D48E834" w14:textId="77777777" w:rsidR="00D22863" w:rsidRPr="00AE4210" w:rsidRDefault="00D22863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60D7B98D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3CBC6FB6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24166E03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0B873B37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5DF76374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76AF350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3A91355D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6FB90E11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295DA7D9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08FD0B79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6EADDA0D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1E930E4D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0A9850E8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106478D9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797CE8E2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47FF0DF4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EC71A3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57448764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7B0AED0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D332BDB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5F26715C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78F1D511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060DA648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54B0D645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1F190529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1DE7C58C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5F92428E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0910325B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4D688EB2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3F37210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40F9CAC7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49E4FC99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70BB5E48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5F1CF527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F5C2E4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134289FC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7AB44469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70B1755D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62F06F7D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3CF1EE3E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84DA694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45FC3E60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4D3CA3CD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1A7943D8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  <w:shd w:val="clear" w:color="auto" w:fill="auto"/>
            <w:vAlign w:val="bottom"/>
          </w:tcPr>
          <w:p w14:paraId="392C75AF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79AB8799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447DEE4B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2E2B9AE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</w:tcBorders>
            <w:shd w:val="clear" w:color="auto" w:fill="auto"/>
            <w:vAlign w:val="bottom"/>
          </w:tcPr>
          <w:p w14:paraId="59E13EDE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3135AD08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  <w:shd w:val="clear" w:color="auto" w:fill="auto"/>
            <w:vAlign w:val="bottom"/>
          </w:tcPr>
          <w:p w14:paraId="733BD25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5901238E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</w:tcBorders>
            <w:shd w:val="clear" w:color="auto" w:fill="auto"/>
            <w:vAlign w:val="bottom"/>
          </w:tcPr>
          <w:p w14:paraId="1BBDD13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</w:tcBorders>
            <w:shd w:val="clear" w:color="auto" w:fill="auto"/>
            <w:vAlign w:val="bottom"/>
          </w:tcPr>
          <w:p w14:paraId="5C10ABAF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</w:tcBorders>
            <w:shd w:val="clear" w:color="auto" w:fill="auto"/>
            <w:vAlign w:val="bottom"/>
          </w:tcPr>
          <w:p w14:paraId="06973DF5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3308A43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14:paraId="28351744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</w:tcBorders>
            <w:shd w:val="clear" w:color="auto" w:fill="auto"/>
            <w:vAlign w:val="bottom"/>
          </w:tcPr>
          <w:p w14:paraId="17CA46F9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6118BEF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</w:tcBorders>
            <w:shd w:val="clear" w:color="auto" w:fill="auto"/>
            <w:vAlign w:val="bottom"/>
          </w:tcPr>
          <w:p w14:paraId="2A32229F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6066FC9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9F4E3A0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</w:tcBorders>
            <w:shd w:val="clear" w:color="auto" w:fill="auto"/>
            <w:vAlign w:val="bottom"/>
          </w:tcPr>
          <w:p w14:paraId="72CD68DC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2CB39CA2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top w:val="nil"/>
            </w:tcBorders>
            <w:shd w:val="clear" w:color="auto" w:fill="auto"/>
            <w:vAlign w:val="bottom"/>
          </w:tcPr>
          <w:p w14:paraId="4EF63BFA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7B2EC" w14:textId="77777777" w:rsidR="00D22EE1" w:rsidRPr="00AE4210" w:rsidRDefault="00D22EE1" w:rsidP="00D22EE1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047DE0D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E7C28" w14:textId="77777777" w:rsidR="00D22EE1" w:rsidRPr="00AE4210" w:rsidRDefault="00D22EE1" w:rsidP="00D22EE1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C8DBF6E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5C1F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E125F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3757F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F3858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14C14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07960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D371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801D7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B78AF" w14:textId="77777777" w:rsidR="00D22EE1" w:rsidRPr="00AE4210" w:rsidRDefault="00D22EE1" w:rsidP="00D22EE1">
            <w:pPr>
              <w:tabs>
                <w:tab w:val="decimal" w:pos="106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1BAC5" w14:textId="77777777" w:rsidR="00D22EE1" w:rsidRPr="00AE4210" w:rsidRDefault="00D22EE1" w:rsidP="00D22EE1">
            <w:pPr>
              <w:tabs>
                <w:tab w:val="decimal" w:pos="252"/>
                <w:tab w:val="decimal" w:pos="461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718AC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A30C3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D7E1B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BC6C5" w14:textId="77777777" w:rsidR="00D22EE1" w:rsidRPr="00AE4210" w:rsidRDefault="00D22EE1" w:rsidP="00D22EE1">
            <w:pPr>
              <w:tabs>
                <w:tab w:val="decimal" w:pos="252"/>
              </w:tabs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56229" w14:textId="77777777" w:rsidR="00D22EE1" w:rsidRPr="00AE4210" w:rsidRDefault="00D22EE1" w:rsidP="00D22EE1">
            <w:pPr>
              <w:tabs>
                <w:tab w:val="decimal" w:pos="881"/>
              </w:tabs>
              <w:spacing w:line="240" w:lineRule="auto"/>
              <w:ind w:left="-108" w:right="-72"/>
              <w:rPr>
                <w:sz w:val="22"/>
                <w:szCs w:val="22"/>
              </w:rPr>
            </w:pPr>
          </w:p>
        </w:tc>
      </w:tr>
      <w:tr w:rsidR="00D22EE1" w:rsidRPr="00AE4210" w14:paraId="1882781F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18768FBD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</w:tcPr>
          <w:p w14:paraId="177503A1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F18F347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7B39E90B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7AE4DBE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970E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C2F25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97C54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36CD9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37B8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5BFF4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1E767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74C9B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2CF9E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3BD29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CA2CA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DF180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6BEB3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EB4F7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13CB3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D22EE1" w:rsidRPr="00AE4210" w14:paraId="7E9C8A40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6046EF9D" w14:textId="6DF2B201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>ณ วันที่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633646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525E5E9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1E440" w14:textId="77777777" w:rsidR="00D22EE1" w:rsidRPr="00AE4210" w:rsidRDefault="00D22EE1" w:rsidP="00D22EE1">
            <w:pPr>
              <w:tabs>
                <w:tab w:val="decimal" w:pos="499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FCE4578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BB46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53D863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11E3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0EC0F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3CF19D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DD8BE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0E085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20C95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987CB" w14:textId="77777777" w:rsidR="00D22EE1" w:rsidRPr="00AE4210" w:rsidRDefault="00D22EE1" w:rsidP="00D22EE1">
            <w:pPr>
              <w:tabs>
                <w:tab w:val="decimal" w:pos="1064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B6483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BF9D7" w14:textId="77777777" w:rsidR="00D22EE1" w:rsidRPr="00AE4210" w:rsidRDefault="00D22EE1" w:rsidP="00D22EE1">
            <w:pPr>
              <w:spacing w:line="240" w:lineRule="auto"/>
              <w:ind w:left="-108" w:right="-2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C7783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19E3A" w14:textId="77777777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FF567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6648F" w14:textId="77777777" w:rsidR="00D22EE1" w:rsidRPr="00AE4210" w:rsidRDefault="00D22EE1" w:rsidP="00D22EE1">
            <w:pPr>
              <w:tabs>
                <w:tab w:val="decimal" w:pos="619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22EE1" w:rsidRPr="00AE4210" w14:paraId="36CA5164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5670C451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83610" w14:textId="38A95882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859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401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4AEC71A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8E844" w14:textId="6C29A48E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151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917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6935EE8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CBAD5" w14:textId="15D36CA5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087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257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83AF9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B21C6" w14:textId="45111BAF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428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338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B6F10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09341" w14:textId="498EE0EF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407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222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DE14F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94C20" w14:textId="1056CF84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55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A127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3F4FE" w14:textId="47C28B0F" w:rsidR="00D22EE1" w:rsidRPr="00C85530" w:rsidRDefault="00D22EE1" w:rsidP="00D22EE1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172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814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74DD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20BCB" w14:textId="5AF5BD10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58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B257E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A15D6" w14:textId="0E057A86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148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246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47C05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6C9D8" w14:textId="27497F8D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4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369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863</w:t>
            </w:r>
          </w:p>
        </w:tc>
      </w:tr>
      <w:tr w:rsidR="00D22EE1" w:rsidRPr="00AE4210" w14:paraId="607FBBAE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0AA12EB7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9DD99" w14:textId="77777777" w:rsidR="00D22EE1" w:rsidRPr="00AE4210" w:rsidRDefault="00D22EE1" w:rsidP="00D22EE1">
            <w:pPr>
              <w:spacing w:line="240" w:lineRule="auto"/>
              <w:ind w:left="-201" w:right="2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8071C7D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C9C15" w14:textId="77777777" w:rsidR="00D22EE1" w:rsidRPr="00AE4210" w:rsidRDefault="00D22EE1" w:rsidP="00D22EE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15CC612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275E5A" w14:textId="77777777" w:rsidR="00D22EE1" w:rsidRPr="00AE4210" w:rsidRDefault="00D22EE1" w:rsidP="00D22EE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B9D48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AD8CEC" w14:textId="77777777" w:rsidR="00D22EE1" w:rsidRPr="00AE4210" w:rsidRDefault="00D22EE1" w:rsidP="00D22EE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43BA9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719AE3" w14:textId="77777777" w:rsidR="00D22EE1" w:rsidRPr="00AE4210" w:rsidRDefault="00D22EE1" w:rsidP="00D22EE1">
            <w:pPr>
              <w:spacing w:line="240" w:lineRule="auto"/>
              <w:ind w:left="-180" w:right="168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4FBDCD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3111F4" w14:textId="5E3DDC31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A8520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21DB0A" w14:textId="77777777" w:rsidR="00D22EE1" w:rsidRPr="00C85530" w:rsidRDefault="00D22EE1" w:rsidP="00D22EE1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CF43C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928753" w14:textId="77777777" w:rsidR="00D22EE1" w:rsidRPr="00AE4210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E59C9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A75DAC" w14:textId="77777777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b/>
                <w:bCs/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1474E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D96189" w14:textId="3E4073F1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469</w:t>
            </w:r>
          </w:p>
        </w:tc>
      </w:tr>
      <w:tr w:rsidR="00D22EE1" w:rsidRPr="00AE4210" w14:paraId="482D7FAC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1F4FE62B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DBEEF" w14:textId="016D26E3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859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401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6D2C351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BFB3B" w14:textId="763155F3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151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917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101C334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A6149" w14:textId="0A8B2E15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087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257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2D442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5BE4B" w14:textId="11736330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428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338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1226A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2961B" w14:textId="6AB68333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407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222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5934E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0D6CC" w14:textId="24C67F22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3C303F">
              <w:rPr>
                <w:b/>
                <w:bCs/>
                <w:sz w:val="22"/>
                <w:szCs w:val="22"/>
              </w:rPr>
              <w:t>87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8D4A8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7188B2" w14:textId="424DC215" w:rsidR="00D22EE1" w:rsidRPr="00C8553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172</w:t>
            </w:r>
            <w:r w:rsidRPr="005F4F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814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5D21A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A2D8D" w14:textId="0618365F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58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761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248AC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ACF25" w14:textId="66F12D99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148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246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97E0F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5C117" w14:textId="76FAC1B7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4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401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332</w:t>
            </w:r>
          </w:p>
        </w:tc>
      </w:tr>
      <w:tr w:rsidR="00D22EE1" w:rsidRPr="00AE4210" w14:paraId="2A3DED6E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1487CE0B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8F82655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2E35669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76B138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279783B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061C77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7EE170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09B6838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A00B6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FA3430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0E8D5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FE1139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94407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736E8D" w14:textId="77777777" w:rsidR="00D22EE1" w:rsidRPr="00C85530" w:rsidRDefault="00D22EE1" w:rsidP="00D22EE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4DEEE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C923C9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E88E5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F869FD8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EF576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0BA176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D22EE1" w:rsidRPr="00AE4210" w14:paraId="3666E626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24CA6C54" w14:textId="1261A206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3C303F">
              <w:rPr>
                <w:b/>
                <w:bCs/>
                <w:sz w:val="22"/>
                <w:szCs w:val="22"/>
              </w:rPr>
              <w:t>2561</w:t>
            </w:r>
            <w:r w:rsidRPr="00AE4210">
              <w:rPr>
                <w:b/>
                <w:bCs/>
                <w:sz w:val="22"/>
                <w:szCs w:val="22"/>
              </w:rPr>
              <w:t xml:space="preserve"> 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และ </w:t>
            </w: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AA46B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1723E71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236EA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9917BE3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A74E1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2A52B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73CC2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2CC06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9CB16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0DAB7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38282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2A1DF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8D089" w14:textId="77777777" w:rsidR="00D22EE1" w:rsidRPr="00AE4210" w:rsidRDefault="00D22EE1" w:rsidP="00D22EE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50086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1C59C" w14:textId="77777777" w:rsidR="00D22EE1" w:rsidRPr="00AE4210" w:rsidRDefault="00D22EE1" w:rsidP="00D22EE1">
            <w:pPr>
              <w:tabs>
                <w:tab w:val="decimal" w:pos="571"/>
              </w:tabs>
              <w:spacing w:line="240" w:lineRule="auto"/>
              <w:ind w:left="-108" w:right="-52"/>
              <w:rPr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6BC9A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E3A62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2A4A8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39FD1" w14:textId="77777777" w:rsidR="00D22EE1" w:rsidRPr="00AE4210" w:rsidRDefault="00D22EE1" w:rsidP="00D22EE1">
            <w:pPr>
              <w:tabs>
                <w:tab w:val="decimal" w:pos="6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</w:tr>
      <w:tr w:rsidR="00D22EE1" w:rsidRPr="00AE4210" w14:paraId="25CBC65B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249815C0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72756" w14:textId="3C4F947E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381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115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0FCFE1C" w14:textId="77777777" w:rsidR="00D22EE1" w:rsidRPr="00AE4210" w:rsidRDefault="00D22EE1" w:rsidP="00D22EE1">
            <w:pPr>
              <w:tabs>
                <w:tab w:val="decimal" w:pos="417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14AD595B" w14:textId="71774B9A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144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598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949C216" w14:textId="77777777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7DA7B183" w14:textId="44CD6002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360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778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2551E188" w14:textId="77777777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</w:tcPr>
          <w:p w14:paraId="5145EA75" w14:textId="07F71F88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750</w:t>
            </w:r>
            <w:r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000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0725C" w14:textId="77777777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FDD74" w14:textId="7014CBCA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964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368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FA786" w14:textId="77777777" w:rsidR="00D22EE1" w:rsidRPr="00AE4210" w:rsidRDefault="00D22EE1" w:rsidP="00D22EE1">
            <w:pPr>
              <w:tabs>
                <w:tab w:val="decimal" w:pos="445"/>
                <w:tab w:val="decimal" w:pos="812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A9E50" w14:textId="334A9775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15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84CB6" w14:textId="77777777" w:rsidR="00D22EE1" w:rsidRPr="00AE4210" w:rsidRDefault="00D22EE1" w:rsidP="00D22EE1">
            <w:pPr>
              <w:tabs>
                <w:tab w:val="decimal" w:pos="445"/>
                <w:tab w:val="decimal" w:pos="812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3C073" w14:textId="3D0CD057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240</w:t>
            </w:r>
            <w:r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655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AEFEA" w14:textId="77777777" w:rsidR="00D22EE1" w:rsidRPr="00AE4210" w:rsidRDefault="00D22EE1" w:rsidP="00D22EE1">
            <w:pPr>
              <w:tabs>
                <w:tab w:val="decimal" w:pos="445"/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2D2AD" w14:textId="5FD6AE16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65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152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91B8E" w14:textId="77777777" w:rsidR="00D22EE1" w:rsidRPr="00AE4210" w:rsidRDefault="00D22EE1" w:rsidP="00D22EE1">
            <w:pPr>
              <w:tabs>
                <w:tab w:val="decimal" w:pos="417"/>
                <w:tab w:val="decimal" w:pos="661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2CEDC" w14:textId="31608D73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39</w:t>
            </w:r>
            <w:r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888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69135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D7C72" w14:textId="2B2EFF8C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962</w:t>
            </w:r>
            <w:r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366</w:t>
            </w:r>
          </w:p>
        </w:tc>
      </w:tr>
      <w:tr w:rsidR="00D22EE1" w:rsidRPr="00AE4210" w14:paraId="46DEDA07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15855998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CAC91A" w14:textId="77777777" w:rsidR="00D22EE1" w:rsidRPr="00DA6B5E" w:rsidRDefault="00D22EE1" w:rsidP="00D22EE1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DA6B5E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991BCB7" w14:textId="77777777" w:rsidR="00D22EE1" w:rsidRPr="00AE4210" w:rsidRDefault="00D22EE1" w:rsidP="00D22EE1">
            <w:pPr>
              <w:tabs>
                <w:tab w:val="decimal" w:pos="417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01A340" w14:textId="77777777" w:rsidR="00D22EE1" w:rsidRPr="00AE4210" w:rsidRDefault="00D22EE1" w:rsidP="00D22EE1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4E0C84F" w14:textId="77777777" w:rsidR="00D22EE1" w:rsidRPr="00AE4210" w:rsidRDefault="00D22EE1" w:rsidP="00D22EE1">
            <w:pPr>
              <w:tabs>
                <w:tab w:val="decimal" w:pos="499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71546A" w14:textId="77777777" w:rsidR="00D22EE1" w:rsidRPr="00AE4210" w:rsidRDefault="00D22EE1" w:rsidP="00D22EE1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05EEB" w14:textId="77777777" w:rsidR="00D22EE1" w:rsidRPr="00AE4210" w:rsidRDefault="00D22EE1" w:rsidP="00D22EE1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B063350" w14:textId="77777777" w:rsidR="00D22EE1" w:rsidRPr="00AE4210" w:rsidRDefault="00D22EE1" w:rsidP="00D22EE1">
            <w:pPr>
              <w:tabs>
                <w:tab w:val="left" w:pos="310"/>
              </w:tabs>
              <w:spacing w:line="240" w:lineRule="auto"/>
              <w:ind w:left="-291" w:right="17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B6B04" w14:textId="77777777" w:rsidR="00D22EE1" w:rsidRPr="00AE4210" w:rsidRDefault="00D22EE1" w:rsidP="00D22EE1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7541F5" w14:textId="77777777" w:rsidR="00D22EE1" w:rsidRPr="00AE4210" w:rsidRDefault="00D22EE1" w:rsidP="00D22EE1">
            <w:pPr>
              <w:spacing w:line="240" w:lineRule="auto"/>
              <w:ind w:left="-180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70351C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B25C99" w14:textId="3379E640" w:rsidR="00D22EE1" w:rsidRPr="00AE4210" w:rsidRDefault="00D22EE1" w:rsidP="00D22EE1">
            <w:pPr>
              <w:tabs>
                <w:tab w:val="decimal" w:pos="75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30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722DD" w14:textId="77777777" w:rsidR="00D22EE1" w:rsidRPr="00AE4210" w:rsidRDefault="00D22EE1" w:rsidP="00D22EE1">
            <w:pPr>
              <w:tabs>
                <w:tab w:val="decimal" w:pos="445"/>
                <w:tab w:val="decimal" w:pos="79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21447D" w14:textId="77777777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90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D3ED6" w14:textId="77777777" w:rsidR="00D22EE1" w:rsidRPr="00AE4210" w:rsidRDefault="00D22EE1" w:rsidP="00D22EE1">
            <w:pPr>
              <w:tabs>
                <w:tab w:val="decimal" w:pos="445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705FE6" w14:textId="77777777" w:rsidR="00D22EE1" w:rsidRPr="00AE4210" w:rsidRDefault="00D22EE1" w:rsidP="00D22EE1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BD152" w14:textId="77777777" w:rsidR="00D22EE1" w:rsidRPr="00AE4210" w:rsidRDefault="00D22EE1" w:rsidP="00D22EE1">
            <w:pPr>
              <w:tabs>
                <w:tab w:val="decimal" w:pos="417"/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A1DAB" w14:textId="77777777" w:rsidR="00D22EE1" w:rsidRPr="00AE4210" w:rsidRDefault="00D22EE1" w:rsidP="00D22EE1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0EBA8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AD7143" w14:textId="46117A1C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sz w:val="22"/>
                <w:szCs w:val="22"/>
              </w:rPr>
            </w:pPr>
            <w:r w:rsidRPr="003C303F">
              <w:rPr>
                <w:sz w:val="22"/>
                <w:szCs w:val="22"/>
              </w:rPr>
              <w:t>30</w:t>
            </w:r>
            <w:r w:rsidRPr="00AE4210">
              <w:rPr>
                <w:sz w:val="22"/>
                <w:szCs w:val="22"/>
              </w:rPr>
              <w:t>,</w:t>
            </w:r>
            <w:r w:rsidRPr="003C303F">
              <w:rPr>
                <w:sz w:val="22"/>
                <w:szCs w:val="22"/>
              </w:rPr>
              <w:t>037</w:t>
            </w:r>
          </w:p>
        </w:tc>
      </w:tr>
      <w:tr w:rsidR="00D22EE1" w:rsidRPr="00AE4210" w14:paraId="06ECB19E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6E5F0B58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30FC7" w14:textId="0B4AFC60" w:rsidR="00D22EE1" w:rsidRPr="00072859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381</w:t>
            </w:r>
            <w:r w:rsidRPr="00072859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115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AC112D8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CC23C" w14:textId="5549D443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144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598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AB44280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680603" w14:textId="4AF292EA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1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360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778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B6EF1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BE2D4" w14:textId="18B762D2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750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9993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871CE" w14:textId="7D1C99DA" w:rsidR="00D22EE1" w:rsidRPr="00AE421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964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368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2D1F7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DBA4F" w14:textId="42CEAB98" w:rsidR="00D22EE1" w:rsidRPr="00AE4210" w:rsidRDefault="00D22EE1" w:rsidP="00D22EE1">
            <w:pPr>
              <w:tabs>
                <w:tab w:val="decimal" w:pos="776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45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150C7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4A150" w14:textId="20D75428" w:rsidR="00D22EE1" w:rsidRPr="00C85530" w:rsidRDefault="00D22EE1" w:rsidP="00D22EE1">
            <w:pPr>
              <w:spacing w:line="240" w:lineRule="auto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240</w:t>
            </w:r>
            <w:r w:rsidRPr="00C8553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655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5D2452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748B6" w14:textId="285DF99D" w:rsidR="00D22EE1" w:rsidRPr="00AE4210" w:rsidRDefault="00D22EE1" w:rsidP="00D22EE1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65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152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D4FAC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6665B" w14:textId="60D3D550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39</w:t>
            </w:r>
            <w:r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888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1880D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3024" w14:textId="04D1F7EE" w:rsidR="00D22EE1" w:rsidRPr="00AE4210" w:rsidRDefault="00D22EE1" w:rsidP="00D22EE1">
            <w:pPr>
              <w:spacing w:line="240" w:lineRule="auto"/>
              <w:ind w:right="-32"/>
              <w:jc w:val="right"/>
              <w:rPr>
                <w:b/>
                <w:bCs/>
                <w:sz w:val="22"/>
                <w:szCs w:val="22"/>
              </w:rPr>
            </w:pPr>
            <w:r w:rsidRPr="003C303F">
              <w:rPr>
                <w:b/>
                <w:bCs/>
                <w:sz w:val="22"/>
                <w:szCs w:val="22"/>
              </w:rPr>
              <w:t>3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992</w:t>
            </w:r>
            <w:r w:rsidRPr="00AE4210">
              <w:rPr>
                <w:b/>
                <w:bCs/>
                <w:sz w:val="22"/>
                <w:szCs w:val="22"/>
              </w:rPr>
              <w:t>,</w:t>
            </w:r>
            <w:r w:rsidRPr="003C303F">
              <w:rPr>
                <w:b/>
                <w:bCs/>
                <w:sz w:val="22"/>
                <w:szCs w:val="22"/>
              </w:rPr>
              <w:t>403</w:t>
            </w:r>
          </w:p>
        </w:tc>
      </w:tr>
      <w:tr w:rsidR="00D22EE1" w:rsidRPr="00AE4210" w14:paraId="2694CDCB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  <w:vAlign w:val="bottom"/>
          </w:tcPr>
          <w:p w14:paraId="4166BA63" w14:textId="320D000E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C303F">
              <w:rPr>
                <w:b/>
                <w:bCs/>
                <w:sz w:val="22"/>
                <w:szCs w:val="22"/>
              </w:rPr>
              <w:t>31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 </w:t>
            </w:r>
            <w:r w:rsidRPr="00AE4210">
              <w:rPr>
                <w:rFonts w:hint="cs"/>
                <w:b/>
                <w:bCs/>
                <w:sz w:val="22"/>
                <w:szCs w:val="22"/>
                <w:cs/>
              </w:rPr>
              <w:t>ธันว</w:t>
            </w:r>
            <w:r w:rsidRPr="00AE4210">
              <w:rPr>
                <w:b/>
                <w:bCs/>
                <w:sz w:val="22"/>
                <w:szCs w:val="22"/>
                <w:cs/>
              </w:rPr>
              <w:t xml:space="preserve">าคม </w:t>
            </w:r>
            <w:r w:rsidRPr="003C303F">
              <w:rPr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3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094674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7E0857E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6DF2D6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409E132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1112C2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95CEB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E3E5EF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D068A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9809E72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B4BBD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1A560B5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BF1C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F7E41E" w14:textId="77777777" w:rsidR="00D22EE1" w:rsidRPr="00C85530" w:rsidRDefault="00D22EE1" w:rsidP="00D22EE1">
            <w:pPr>
              <w:tabs>
                <w:tab w:val="decimal" w:pos="93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737E7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C286D10" w14:textId="77777777" w:rsidR="00D22EE1" w:rsidRPr="00AE4210" w:rsidRDefault="00D22EE1" w:rsidP="00D22EE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CD7FB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A267181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D39FA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5061D0A" w14:textId="77777777" w:rsidR="00D22EE1" w:rsidRPr="00AE4210" w:rsidRDefault="00D22EE1" w:rsidP="00D22EE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D22EE1" w:rsidRPr="00AE4210" w14:paraId="00683F3C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35A7B153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8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A890D" w14:textId="3936E1CE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381,115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F78B800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</w:tcPr>
          <w:p w14:paraId="4537B0A4" w14:textId="01CA7D75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135,338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48058DA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4ADD4B6E" w14:textId="1DC0B539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1,266,485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26A3A98F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shd w:val="clear" w:color="auto" w:fill="auto"/>
          </w:tcPr>
          <w:p w14:paraId="6FAC8A52" w14:textId="79F55C63" w:rsidR="00D22EE1" w:rsidRPr="00AE4210" w:rsidRDefault="00D22EE1" w:rsidP="00BE68FE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738,80</w:t>
            </w:r>
            <w:r w:rsidR="00BE68FE">
              <w:rPr>
                <w:sz w:val="22"/>
                <w:szCs w:val="22"/>
              </w:rPr>
              <w:t>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34E8B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913EC" w14:textId="07E439F8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1,079,172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E0E03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C7BA8" w14:textId="52BC0D66" w:rsidR="00D22EE1" w:rsidRPr="00AE4210" w:rsidRDefault="00BE68FE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0AB75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E6FAA" w14:textId="1C448BC4" w:rsidR="00D22EE1" w:rsidRPr="00AE4210" w:rsidRDefault="00D22EE1" w:rsidP="00D22EE1">
            <w:pPr>
              <w:tabs>
                <w:tab w:val="decimal" w:pos="932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212,093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E7D29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474C6" w14:textId="2E95F04B" w:rsidR="00D22EE1" w:rsidRPr="00AE4210" w:rsidRDefault="00D22EE1" w:rsidP="00D22EE1">
            <w:pPr>
              <w:tabs>
                <w:tab w:val="decimal" w:pos="661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98,951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09DEE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790AC" w14:textId="7E9CF486" w:rsidR="00D22EE1" w:rsidRPr="00AE4210" w:rsidRDefault="00D22EE1" w:rsidP="00D22EE1">
            <w:pPr>
              <w:tabs>
                <w:tab w:val="decimal" w:pos="967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158,580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5EED4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7F469" w14:textId="4A084D23" w:rsidR="00D22EE1" w:rsidRPr="00AE4210" w:rsidRDefault="00D22EE1" w:rsidP="00D22EE1">
            <w:pPr>
              <w:tabs>
                <w:tab w:val="decimal" w:pos="676"/>
              </w:tabs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4,075,775</w:t>
            </w:r>
          </w:p>
        </w:tc>
      </w:tr>
      <w:tr w:rsidR="00D22EE1" w:rsidRPr="00AE4210" w14:paraId="4F7C88A9" w14:textId="77777777" w:rsidTr="00C0243B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shd w:val="clear" w:color="auto" w:fill="auto"/>
          </w:tcPr>
          <w:p w14:paraId="3A4E812B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210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BE1414" w14:textId="715D8E0D" w:rsidR="00D22EE1" w:rsidRPr="00AE4210" w:rsidRDefault="00D22EE1" w:rsidP="00630C55">
            <w:pPr>
              <w:spacing w:line="240" w:lineRule="auto"/>
              <w:ind w:left="-201" w:right="252"/>
              <w:jc w:val="right"/>
              <w:rPr>
                <w:sz w:val="22"/>
                <w:szCs w:val="22"/>
              </w:rPr>
            </w:pPr>
            <w:r w:rsidRPr="00DA6B5E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7153A1A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2D496" w14:textId="2D1F7957" w:rsidR="00D22EE1" w:rsidRPr="00AE4210" w:rsidRDefault="00D22EE1" w:rsidP="00D22EE1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E822981" w14:textId="77777777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7EF761" w14:textId="2B7ED8BF" w:rsidR="00D22EE1" w:rsidRPr="00AE4210" w:rsidRDefault="00D22EE1" w:rsidP="00630C55">
            <w:pPr>
              <w:tabs>
                <w:tab w:val="left" w:pos="319"/>
              </w:tabs>
              <w:spacing w:line="240" w:lineRule="auto"/>
              <w:ind w:left="-291" w:right="194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522F2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7A8E88" w14:textId="3C4DDE92" w:rsidR="00D22EE1" w:rsidRPr="00AE4210" w:rsidRDefault="00D22EE1" w:rsidP="00BE68FE">
            <w:pPr>
              <w:tabs>
                <w:tab w:val="decimal" w:pos="518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AD18C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05AF0C" w14:textId="12604FF3" w:rsidR="00D22EE1" w:rsidRPr="00AE4210" w:rsidRDefault="00D22EE1" w:rsidP="00630C55">
            <w:pPr>
              <w:spacing w:line="240" w:lineRule="auto"/>
              <w:ind w:left="-180" w:right="168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901E7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ACAA4" w14:textId="5FCCD204" w:rsidR="00D22EE1" w:rsidRPr="00AE4210" w:rsidRDefault="00D22EE1" w:rsidP="00D22EE1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 w:rsidRPr="00C0243B">
              <w:rPr>
                <w:sz w:val="22"/>
                <w:szCs w:val="22"/>
              </w:rPr>
              <w:t>35,794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CF09D" w14:textId="77777777" w:rsidR="00D22EE1" w:rsidRPr="00AE4210" w:rsidRDefault="00D22EE1" w:rsidP="00D22EE1">
            <w:pPr>
              <w:tabs>
                <w:tab w:val="decimal" w:pos="445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D77468" w14:textId="75D84D69" w:rsidR="00D22EE1" w:rsidRPr="00AE4210" w:rsidRDefault="00D22EE1" w:rsidP="00D22EE1">
            <w:pPr>
              <w:tabs>
                <w:tab w:val="decimal" w:pos="680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96430" w14:textId="77777777" w:rsidR="00D22EE1" w:rsidRPr="00AE4210" w:rsidRDefault="00D22EE1" w:rsidP="00D22EE1">
            <w:pPr>
              <w:tabs>
                <w:tab w:val="decimal" w:pos="445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A57E4C" w14:textId="061EA132" w:rsidR="00D22EE1" w:rsidRPr="00AE4210" w:rsidRDefault="00D22EE1" w:rsidP="00630C55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B0E63" w14:textId="77777777" w:rsidR="00D22EE1" w:rsidRPr="00AE4210" w:rsidRDefault="00D22EE1" w:rsidP="00D22EE1">
            <w:pPr>
              <w:tabs>
                <w:tab w:val="decimal" w:pos="417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93D1A5" w14:textId="601AABF1" w:rsidR="00D22EE1" w:rsidRPr="00AE4210" w:rsidRDefault="00D22EE1" w:rsidP="00630C55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sz w:val="22"/>
                <w:szCs w:val="22"/>
              </w:rPr>
            </w:pPr>
            <w:r w:rsidRPr="00AE4210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E6D13" w14:textId="77777777" w:rsidR="00D22EE1" w:rsidRPr="00AE4210" w:rsidRDefault="00D22EE1" w:rsidP="00D22EE1">
            <w:pPr>
              <w:tabs>
                <w:tab w:val="decimal" w:pos="417"/>
                <w:tab w:val="decimal" w:pos="812"/>
              </w:tabs>
              <w:spacing w:line="240" w:lineRule="auto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0B4C57" w14:textId="2B8DD41A" w:rsidR="00D22EE1" w:rsidRPr="00AE4210" w:rsidRDefault="00D22EE1" w:rsidP="00BE68FE">
            <w:pPr>
              <w:spacing w:line="240" w:lineRule="auto"/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35,794</w:t>
            </w:r>
          </w:p>
        </w:tc>
      </w:tr>
      <w:tr w:rsidR="00D22EE1" w:rsidRPr="00AE4210" w14:paraId="5D5E41EA" w14:textId="77777777" w:rsidTr="00A910A5">
        <w:tblPrEx>
          <w:tblBorders>
            <w:top w:val="single" w:sz="4" w:space="0" w:color="auto"/>
          </w:tblBorders>
        </w:tblPrEx>
        <w:trPr>
          <w:trHeight w:val="20"/>
        </w:trPr>
        <w:tc>
          <w:tcPr>
            <w:tcW w:w="3483" w:type="dxa"/>
            <w:tcBorders>
              <w:bottom w:val="nil"/>
            </w:tcBorders>
            <w:shd w:val="clear" w:color="auto" w:fill="auto"/>
            <w:vAlign w:val="bottom"/>
          </w:tcPr>
          <w:p w14:paraId="77939A2D" w14:textId="77777777" w:rsidR="00D22EE1" w:rsidRPr="00AE4210" w:rsidRDefault="00D22EE1" w:rsidP="00D22EE1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8EA7EE" w14:textId="6DD93A10" w:rsidR="00D22EE1" w:rsidRPr="00F61FCF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381,115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FCD51C5" w14:textId="77777777" w:rsidR="00D22EE1" w:rsidRPr="00F61FCF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6B33B" w14:textId="41956E33" w:rsidR="00D22EE1" w:rsidRPr="00F61FCF" w:rsidRDefault="00D22EE1" w:rsidP="00D22EE1">
            <w:pPr>
              <w:tabs>
                <w:tab w:val="decimal" w:pos="679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135,338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BD6AEE8" w14:textId="77777777" w:rsidR="00D22EE1" w:rsidRPr="00F61FCF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0D745" w14:textId="1CB17412" w:rsidR="00D22EE1" w:rsidRPr="00F61FCF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1,266,485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</w:tcPr>
          <w:p w14:paraId="594F3580" w14:textId="77777777" w:rsidR="00D22EE1" w:rsidRPr="00F61FCF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45B9F" w14:textId="1D96FF33" w:rsidR="00D22EE1" w:rsidRPr="00F61FCF" w:rsidRDefault="00BE68FE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738,802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BC0B8" w14:textId="77777777" w:rsidR="00D22EE1" w:rsidRPr="00F61FCF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D4A82" w14:textId="4F1AA91E" w:rsidR="00D22EE1" w:rsidRPr="00F61FCF" w:rsidRDefault="00D22EE1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1,079,172</w:t>
            </w:r>
          </w:p>
        </w:tc>
        <w:tc>
          <w:tcPr>
            <w:tcW w:w="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013C6" w14:textId="77777777" w:rsidR="00D22EE1" w:rsidRPr="00F61FCF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375C3" w14:textId="217E9D2C" w:rsidR="00D22EE1" w:rsidRPr="00F61FCF" w:rsidRDefault="00BE68FE" w:rsidP="00D22EE1">
            <w:pPr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41,033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983B8" w14:textId="77777777" w:rsidR="00D22EE1" w:rsidRPr="00F61FCF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076F" w14:textId="6342C3F6" w:rsidR="00D22EE1" w:rsidRPr="00F61FCF" w:rsidRDefault="00D22EE1" w:rsidP="00D22EE1">
            <w:pPr>
              <w:tabs>
                <w:tab w:val="decimal" w:pos="932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212,093</w:t>
            </w:r>
          </w:p>
        </w:tc>
        <w:tc>
          <w:tcPr>
            <w:tcW w:w="2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CDBC9" w14:textId="77777777" w:rsidR="00D22EE1" w:rsidRPr="00F61FCF" w:rsidRDefault="00D22EE1" w:rsidP="00D22EE1">
            <w:pPr>
              <w:tabs>
                <w:tab w:val="decimal" w:pos="445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852CF" w14:textId="1364AC68" w:rsidR="00D22EE1" w:rsidRPr="00F61FCF" w:rsidRDefault="00D22EE1" w:rsidP="00D22EE1">
            <w:pPr>
              <w:tabs>
                <w:tab w:val="decimal" w:pos="661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98,951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FDB028" w14:textId="77777777" w:rsidR="00D22EE1" w:rsidRPr="00F61FCF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BCA06" w14:textId="1836C4CF" w:rsidR="00D22EE1" w:rsidRPr="00F61FCF" w:rsidRDefault="00D22EE1" w:rsidP="00D22EE1">
            <w:pPr>
              <w:tabs>
                <w:tab w:val="decimal" w:pos="96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 w:rsidRPr="00F61FCF">
              <w:rPr>
                <w:b/>
                <w:bCs/>
                <w:sz w:val="22"/>
                <w:szCs w:val="22"/>
              </w:rPr>
              <w:t>158,580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1F356" w14:textId="77777777" w:rsidR="00D22EE1" w:rsidRPr="00F61FCF" w:rsidRDefault="00D22EE1" w:rsidP="00D22EE1">
            <w:pPr>
              <w:tabs>
                <w:tab w:val="decimal" w:pos="417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11C0E" w14:textId="7D41BD66" w:rsidR="00D22EE1" w:rsidRPr="00F61FCF" w:rsidRDefault="00D22EE1" w:rsidP="00D22EE1">
            <w:pPr>
              <w:tabs>
                <w:tab w:val="decimal" w:pos="676"/>
              </w:tabs>
              <w:spacing w:line="240" w:lineRule="auto"/>
              <w:ind w:left="-10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4,111,569</w:t>
            </w:r>
          </w:p>
        </w:tc>
      </w:tr>
    </w:tbl>
    <w:p w14:paraId="04139F87" w14:textId="77777777" w:rsidR="00092727" w:rsidRDefault="00092727" w:rsidP="00092727">
      <w:pPr>
        <w:tabs>
          <w:tab w:val="left" w:pos="5067"/>
        </w:tabs>
        <w:rPr>
          <w:sz w:val="30"/>
          <w:szCs w:val="30"/>
        </w:rPr>
      </w:pPr>
    </w:p>
    <w:p w14:paraId="7FDBB8A2" w14:textId="2E261478" w:rsidR="00092727" w:rsidRDefault="00092727" w:rsidP="0029438C">
      <w:pPr>
        <w:spacing w:line="240" w:lineRule="auto"/>
        <w:ind w:right="-90"/>
        <w:jc w:val="thaiDistribute"/>
        <w:rPr>
          <w:rFonts w:asciiTheme="majorBidi" w:hAnsiTheme="majorBidi" w:cstheme="majorBidi"/>
          <w:i/>
          <w:iCs/>
        </w:rPr>
      </w:pPr>
      <w:r w:rsidRPr="0029438C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3C303F" w:rsidRPr="003C303F">
        <w:rPr>
          <w:sz w:val="30"/>
          <w:szCs w:val="30"/>
        </w:rPr>
        <w:t>31</w:t>
      </w:r>
      <w:r w:rsidRPr="0029438C">
        <w:rPr>
          <w:rFonts w:hint="cs"/>
          <w:sz w:val="30"/>
          <w:szCs w:val="30"/>
          <w:cs/>
        </w:rPr>
        <w:t xml:space="preserve"> ธันวาคม </w:t>
      </w:r>
      <w:r w:rsidR="003C303F" w:rsidRPr="003C303F">
        <w:rPr>
          <w:sz w:val="30"/>
          <w:szCs w:val="30"/>
        </w:rPr>
        <w:t>2562</w:t>
      </w:r>
      <w:r w:rsidRPr="0029438C">
        <w:rPr>
          <w:sz w:val="30"/>
          <w:szCs w:val="30"/>
        </w:rPr>
        <w:t xml:space="preserve"> </w:t>
      </w:r>
      <w:r w:rsidRPr="0029438C">
        <w:rPr>
          <w:rFonts w:hint="cs"/>
          <w:sz w:val="30"/>
          <w:szCs w:val="30"/>
          <w:cs/>
        </w:rPr>
        <w:t xml:space="preserve"> มีจำนวน </w:t>
      </w:r>
      <w:r w:rsidR="00F61FCF">
        <w:rPr>
          <w:sz w:val="30"/>
          <w:szCs w:val="30"/>
        </w:rPr>
        <w:t>5,8</w:t>
      </w:r>
      <w:r w:rsidR="009E1C4A">
        <w:rPr>
          <w:sz w:val="30"/>
          <w:szCs w:val="30"/>
        </w:rPr>
        <w:t>90</w:t>
      </w:r>
      <w:r w:rsidR="00F61FCF">
        <w:rPr>
          <w:sz w:val="30"/>
          <w:szCs w:val="30"/>
        </w:rPr>
        <w:t>.</w:t>
      </w:r>
      <w:r w:rsidR="009E1C4A">
        <w:rPr>
          <w:sz w:val="30"/>
          <w:szCs w:val="30"/>
        </w:rPr>
        <w:t>6</w:t>
      </w:r>
      <w:r w:rsidRPr="0029438C">
        <w:rPr>
          <w:sz w:val="30"/>
          <w:szCs w:val="30"/>
        </w:rPr>
        <w:t xml:space="preserve"> </w:t>
      </w:r>
      <w:r w:rsidRPr="0029438C">
        <w:rPr>
          <w:rFonts w:hint="cs"/>
          <w:sz w:val="30"/>
          <w:szCs w:val="30"/>
          <w:cs/>
        </w:rPr>
        <w:t>ล้านบาท</w:t>
      </w:r>
      <w:r w:rsidRPr="0029438C">
        <w:rPr>
          <w:sz w:val="30"/>
          <w:szCs w:val="30"/>
        </w:rPr>
        <w:t xml:space="preserve"> </w:t>
      </w:r>
      <w:r w:rsidR="00DA6B5E">
        <w:rPr>
          <w:rFonts w:hint="cs"/>
          <w:i/>
          <w:iCs/>
          <w:sz w:val="30"/>
          <w:szCs w:val="30"/>
          <w:cs/>
        </w:rPr>
        <w:t xml:space="preserve">              </w:t>
      </w:r>
      <w:r w:rsidRPr="0029438C">
        <w:rPr>
          <w:rFonts w:hint="cs"/>
          <w:i/>
          <w:iCs/>
          <w:sz w:val="30"/>
          <w:szCs w:val="30"/>
          <w:cs/>
        </w:rPr>
        <w:t>(</w:t>
      </w:r>
      <w:r w:rsidR="003C303F" w:rsidRPr="003C303F">
        <w:rPr>
          <w:i/>
          <w:iCs/>
          <w:sz w:val="30"/>
          <w:szCs w:val="30"/>
        </w:rPr>
        <w:t>2561</w:t>
      </w:r>
      <w:r w:rsidRPr="0029438C">
        <w:rPr>
          <w:i/>
          <w:iCs/>
          <w:sz w:val="30"/>
          <w:szCs w:val="30"/>
        </w:rPr>
        <w:t xml:space="preserve">: </w:t>
      </w:r>
      <w:r w:rsidR="003C303F" w:rsidRPr="003C303F">
        <w:rPr>
          <w:i/>
          <w:iCs/>
          <w:sz w:val="30"/>
          <w:szCs w:val="30"/>
        </w:rPr>
        <w:t>5</w:t>
      </w:r>
      <w:r w:rsidR="00CD3A76" w:rsidRPr="0029438C">
        <w:rPr>
          <w:i/>
          <w:iCs/>
          <w:sz w:val="30"/>
          <w:szCs w:val="30"/>
        </w:rPr>
        <w:t>,</w:t>
      </w:r>
      <w:r w:rsidR="003C303F" w:rsidRPr="003C303F">
        <w:rPr>
          <w:i/>
          <w:iCs/>
          <w:sz w:val="30"/>
          <w:szCs w:val="30"/>
        </w:rPr>
        <w:t>805</w:t>
      </w:r>
      <w:r w:rsidR="00CD3A76" w:rsidRPr="0029438C">
        <w:rPr>
          <w:i/>
          <w:iCs/>
          <w:sz w:val="30"/>
          <w:szCs w:val="30"/>
        </w:rPr>
        <w:t>.</w:t>
      </w:r>
      <w:r w:rsidR="003C303F" w:rsidRPr="003C303F">
        <w:rPr>
          <w:i/>
          <w:iCs/>
          <w:sz w:val="30"/>
          <w:szCs w:val="30"/>
        </w:rPr>
        <w:t>1</w:t>
      </w:r>
      <w:r w:rsidR="00CD3A76" w:rsidRPr="0029438C">
        <w:rPr>
          <w:sz w:val="30"/>
          <w:szCs w:val="30"/>
        </w:rPr>
        <w:t xml:space="preserve"> </w:t>
      </w:r>
      <w:r w:rsidRPr="0029438C">
        <w:rPr>
          <w:rFonts w:hint="cs"/>
          <w:i/>
          <w:iCs/>
          <w:sz w:val="30"/>
          <w:szCs w:val="30"/>
          <w:cs/>
        </w:rPr>
        <w:t>ล้านบาท)</w:t>
      </w:r>
    </w:p>
    <w:p w14:paraId="2B4720B4" w14:textId="0E27D978" w:rsidR="00092727" w:rsidRPr="005C2D3F" w:rsidRDefault="008D14F6" w:rsidP="00092727">
      <w:pPr>
        <w:tabs>
          <w:tab w:val="left" w:pos="5067"/>
        </w:tabs>
        <w:rPr>
          <w:sz w:val="30"/>
          <w:szCs w:val="30"/>
        </w:rPr>
        <w:sectPr w:rsidR="00092727" w:rsidRPr="005C2D3F" w:rsidSect="00BF5A15">
          <w:footerReference w:type="default" r:id="rId17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  <w:r>
        <w:rPr>
          <w:rFonts w:hint="cs"/>
          <w:sz w:val="30"/>
          <w:szCs w:val="30"/>
          <w:cs/>
        </w:rPr>
        <w:t xml:space="preserve"> </w:t>
      </w:r>
    </w:p>
    <w:p w14:paraId="62BE6AFC" w14:textId="2F80CBE7" w:rsidR="00092727" w:rsidRPr="00296C37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296C37">
        <w:rPr>
          <w:rFonts w:asciiTheme="majorBidi" w:hAnsiTheme="majorBidi" w:cstheme="majorBidi" w:hint="cs"/>
          <w:i w:val="0"/>
          <w:iCs w:val="0"/>
          <w:cs/>
        </w:rPr>
        <w:lastRenderedPageBreak/>
        <w:t>สินทรัพย์ไม่มีตัวตน</w:t>
      </w:r>
      <w:r w:rsidR="00F37F0F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77777777" w:rsidR="00092727" w:rsidRPr="000C6474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969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46"/>
        <w:gridCol w:w="990"/>
        <w:gridCol w:w="1170"/>
        <w:gridCol w:w="284"/>
        <w:gridCol w:w="992"/>
        <w:gridCol w:w="284"/>
        <w:gridCol w:w="1134"/>
        <w:gridCol w:w="283"/>
        <w:gridCol w:w="992"/>
        <w:gridCol w:w="20"/>
      </w:tblGrid>
      <w:tr w:rsidR="004E300D" w:rsidRPr="00CE2535" w14:paraId="5FDB5FAB" w14:textId="77777777" w:rsidTr="004E300D">
        <w:trPr>
          <w:gridAfter w:val="1"/>
          <w:wAfter w:w="20" w:type="dxa"/>
          <w:trHeight w:val="70"/>
        </w:trPr>
        <w:tc>
          <w:tcPr>
            <w:tcW w:w="3546" w:type="dxa"/>
          </w:tcPr>
          <w:p w14:paraId="62081F83" w14:textId="77777777" w:rsidR="004E300D" w:rsidRPr="00CE2535" w:rsidRDefault="004E300D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40333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39" w:type="dxa"/>
            <w:gridSpan w:val="7"/>
          </w:tcPr>
          <w:p w14:paraId="5AFABAC1" w14:textId="2FD6695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300D" w:rsidRPr="00CE2535" w14:paraId="6F975E37" w14:textId="77777777" w:rsidTr="004E300D">
        <w:trPr>
          <w:trHeight w:val="70"/>
        </w:trPr>
        <w:tc>
          <w:tcPr>
            <w:tcW w:w="3546" w:type="dxa"/>
          </w:tcPr>
          <w:p w14:paraId="557536EB" w14:textId="77777777" w:rsidR="004E300D" w:rsidRPr="00CE2535" w:rsidRDefault="004E300D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86408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DEC431" w14:textId="7C4B9823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F53B0D4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59F69F7" w14:textId="470C5633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B21A814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419505C" w14:textId="1AFB70C3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3A2CBAFB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10DF5B0" w14:textId="77777777" w:rsidR="004E300D" w:rsidRPr="00CE2535" w:rsidRDefault="004E300D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00D" w:rsidRPr="00CE2535" w14:paraId="5B1EF365" w14:textId="77777777" w:rsidTr="004E300D">
        <w:trPr>
          <w:trHeight w:val="70"/>
        </w:trPr>
        <w:tc>
          <w:tcPr>
            <w:tcW w:w="3546" w:type="dxa"/>
          </w:tcPr>
          <w:p w14:paraId="1D0658CC" w14:textId="77777777" w:rsidR="004E300D" w:rsidRPr="00CE2535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D0DE2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E07722E" w14:textId="71C287B5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84" w:type="dxa"/>
          </w:tcPr>
          <w:p w14:paraId="6A6B2584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30D401D" w14:textId="08B387BD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A3E064E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B4561A" w14:textId="1539ECCC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67582C56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CA9DA0D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00D" w:rsidRPr="00CE2535" w14:paraId="0A76A0AD" w14:textId="77777777" w:rsidTr="004E300D">
        <w:trPr>
          <w:trHeight w:val="70"/>
        </w:trPr>
        <w:tc>
          <w:tcPr>
            <w:tcW w:w="3546" w:type="dxa"/>
          </w:tcPr>
          <w:p w14:paraId="4D6C5F41" w14:textId="77777777" w:rsidR="004E300D" w:rsidRPr="00CE2535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478A88" w14:textId="6FF7F53C" w:rsidR="004E300D" w:rsidRPr="004E300D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E300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E5A6F68" w14:textId="116A7CEF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84" w:type="dxa"/>
          </w:tcPr>
          <w:p w14:paraId="12795A9E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6435A09" w14:textId="6CD49BFE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84" w:type="dxa"/>
          </w:tcPr>
          <w:p w14:paraId="47ED98C2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70CD0A" w14:textId="6884C104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83" w:type="dxa"/>
          </w:tcPr>
          <w:p w14:paraId="6876AD9B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BEEFD42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300D" w:rsidRPr="00CE2535" w14:paraId="1FF7C224" w14:textId="63A6352C" w:rsidTr="004E300D">
        <w:trPr>
          <w:gridAfter w:val="1"/>
          <w:wAfter w:w="20" w:type="dxa"/>
          <w:trHeight w:val="70"/>
        </w:trPr>
        <w:tc>
          <w:tcPr>
            <w:tcW w:w="3546" w:type="dxa"/>
          </w:tcPr>
          <w:p w14:paraId="385C6BC9" w14:textId="77777777" w:rsidR="004E300D" w:rsidRPr="00CE2535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7D2D8C0" w14:textId="77777777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139" w:type="dxa"/>
            <w:gridSpan w:val="7"/>
          </w:tcPr>
          <w:p w14:paraId="27A27F3B" w14:textId="7C9A5599" w:rsidR="004E300D" w:rsidRPr="00CE2535" w:rsidRDefault="004E300D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300D" w:rsidRPr="00CE2535" w14:paraId="32B90CE5" w14:textId="77777777" w:rsidTr="004E300D">
        <w:trPr>
          <w:trHeight w:val="280"/>
        </w:trPr>
        <w:tc>
          <w:tcPr>
            <w:tcW w:w="3546" w:type="dxa"/>
          </w:tcPr>
          <w:p w14:paraId="236B9A12" w14:textId="77777777" w:rsidR="004E300D" w:rsidRPr="00CE2535" w:rsidRDefault="004E300D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5C8F5126" w14:textId="77777777" w:rsidR="004E300D" w:rsidRPr="00CE2535" w:rsidRDefault="004E300D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9DBAA6" w14:textId="7ED2157D" w:rsidR="004E300D" w:rsidRPr="00CE2535" w:rsidRDefault="004E300D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6F4EAE" w14:textId="77777777" w:rsidR="004E300D" w:rsidRPr="00CE2535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954D2A" w14:textId="78819CF5" w:rsidR="004E300D" w:rsidRPr="00CE2535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1234653E" w14:textId="77777777" w:rsidR="004E300D" w:rsidRPr="00CE2535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0E391D" w14:textId="3D0C0BFB" w:rsidR="004E300D" w:rsidRPr="00CE2535" w:rsidRDefault="004E300D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B1D9F6" w14:textId="77777777" w:rsidR="004E300D" w:rsidRPr="00CE2535" w:rsidRDefault="004E300D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660396B2" w14:textId="77777777" w:rsidR="004E300D" w:rsidRPr="00CE2535" w:rsidRDefault="004E300D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00D" w:rsidRPr="00CE2535" w14:paraId="1548C2F3" w14:textId="77777777" w:rsidTr="004E300D">
        <w:trPr>
          <w:trHeight w:val="306"/>
        </w:trPr>
        <w:tc>
          <w:tcPr>
            <w:tcW w:w="3546" w:type="dxa"/>
          </w:tcPr>
          <w:p w14:paraId="00308C0E" w14:textId="558A2676" w:rsidR="004E300D" w:rsidRPr="00CE2535" w:rsidRDefault="004E300D" w:rsidP="000C64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1BD7A39E" w14:textId="77777777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187091F" w14:textId="0128F8A6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284,435</w:t>
            </w:r>
          </w:p>
        </w:tc>
        <w:tc>
          <w:tcPr>
            <w:tcW w:w="284" w:type="dxa"/>
          </w:tcPr>
          <w:p w14:paraId="46B81C51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B1B2EE" w14:textId="1C1846BA" w:rsidR="004E300D" w:rsidRPr="005E3D99" w:rsidRDefault="004E300D" w:rsidP="000C64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B04FE14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75C527" w14:textId="7F1CB2D1" w:rsidR="004E300D" w:rsidRPr="005E3D99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519294E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415281C2" w14:textId="2CAE8182" w:rsidR="004E300D" w:rsidRPr="00CE2535" w:rsidRDefault="004E300D" w:rsidP="000C64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284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435</w:t>
            </w:r>
          </w:p>
        </w:tc>
      </w:tr>
      <w:tr w:rsidR="004E300D" w:rsidRPr="00CE2535" w14:paraId="3EEC60FF" w14:textId="77777777" w:rsidTr="004E300D">
        <w:trPr>
          <w:trHeight w:val="323"/>
        </w:trPr>
        <w:tc>
          <w:tcPr>
            <w:tcW w:w="3546" w:type="dxa"/>
          </w:tcPr>
          <w:p w14:paraId="236BA518" w14:textId="77777777" w:rsidR="004E300D" w:rsidRPr="00CE2535" w:rsidRDefault="004E300D" w:rsidP="000C64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A3A0A54" w14:textId="77777777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1B279D0" w14:textId="3AAC976D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8,230</w:t>
            </w:r>
          </w:p>
        </w:tc>
        <w:tc>
          <w:tcPr>
            <w:tcW w:w="284" w:type="dxa"/>
          </w:tcPr>
          <w:p w14:paraId="7F746D10" w14:textId="77777777" w:rsidR="004E300D" w:rsidRPr="00CE2535" w:rsidRDefault="004E300D" w:rsidP="000C647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56952241" w14:textId="6A5E06BD" w:rsidR="004E300D" w:rsidRPr="005E3D99" w:rsidRDefault="004E300D" w:rsidP="000C647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35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FAB80D0" w14:textId="77777777" w:rsidR="004E300D" w:rsidRPr="00CE2535" w:rsidRDefault="004E300D" w:rsidP="000C647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</w:tcPr>
          <w:p w14:paraId="16F81DEC" w14:textId="59940C5F" w:rsidR="004E300D" w:rsidRPr="005E3D99" w:rsidRDefault="004E300D" w:rsidP="000C647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</w:t>
            </w:r>
            <w:r w:rsidRPr="005E3D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E3D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785</w:t>
            </w:r>
          </w:p>
        </w:tc>
        <w:tc>
          <w:tcPr>
            <w:tcW w:w="283" w:type="dxa"/>
          </w:tcPr>
          <w:p w14:paraId="47A0A141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78570F21" w14:textId="6B6B0DE1" w:rsidR="004E300D" w:rsidRPr="00CE2535" w:rsidRDefault="004E300D" w:rsidP="000C64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015</w:t>
            </w:r>
          </w:p>
        </w:tc>
      </w:tr>
      <w:tr w:rsidR="004E300D" w:rsidRPr="00CE2535" w14:paraId="6934FD48" w14:textId="77777777" w:rsidTr="004E300D">
        <w:trPr>
          <w:trHeight w:val="306"/>
        </w:trPr>
        <w:tc>
          <w:tcPr>
            <w:tcW w:w="3546" w:type="dxa"/>
          </w:tcPr>
          <w:p w14:paraId="0D51E1CB" w14:textId="77777777" w:rsidR="004E300D" w:rsidRPr="00CE2535" w:rsidRDefault="004E300D" w:rsidP="000C647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</w:tcPr>
          <w:p w14:paraId="0B40600B" w14:textId="77777777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115D3FA" w14:textId="6FAAEC83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39,785</w:t>
            </w:r>
          </w:p>
        </w:tc>
        <w:tc>
          <w:tcPr>
            <w:tcW w:w="284" w:type="dxa"/>
          </w:tcPr>
          <w:p w14:paraId="11086116" w14:textId="77777777" w:rsidR="004E300D" w:rsidRPr="00CE2535" w:rsidRDefault="004E300D" w:rsidP="000C6474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1C933C" w14:textId="34357134" w:rsidR="004E300D" w:rsidRPr="005E3D99" w:rsidRDefault="004E300D" w:rsidP="000C6474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199C6F" w14:textId="77777777" w:rsidR="004E300D" w:rsidRPr="00CE2535" w:rsidRDefault="004E300D" w:rsidP="000C6474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71F44A" w14:textId="11797F69" w:rsidR="004E300D" w:rsidRPr="005E3D99" w:rsidRDefault="004E300D" w:rsidP="000C6474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(39,785)</w:t>
            </w:r>
          </w:p>
        </w:tc>
        <w:tc>
          <w:tcPr>
            <w:tcW w:w="283" w:type="dxa"/>
          </w:tcPr>
          <w:p w14:paraId="77B59CE3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0D50A0C9" w14:textId="77777777" w:rsidR="004E300D" w:rsidRPr="00CE2535" w:rsidRDefault="004E300D" w:rsidP="000C6474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300D" w:rsidRPr="00CE2535" w14:paraId="1D79D44D" w14:textId="77777777" w:rsidTr="004E300D">
        <w:trPr>
          <w:trHeight w:val="306"/>
        </w:trPr>
        <w:tc>
          <w:tcPr>
            <w:tcW w:w="3546" w:type="dxa"/>
          </w:tcPr>
          <w:p w14:paraId="30E5B130" w14:textId="77777777" w:rsidR="004E300D" w:rsidRPr="00CE2535" w:rsidRDefault="004E300D" w:rsidP="000C64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hint="cs"/>
                <w:sz w:val="26"/>
                <w:szCs w:val="26"/>
                <w:cs/>
              </w:rPr>
              <w:t>ตัด</w:t>
            </w: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0E5558DB" w14:textId="77777777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04D5B2E" w14:textId="3FB1429D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(1,906)</w:t>
            </w:r>
          </w:p>
        </w:tc>
        <w:tc>
          <w:tcPr>
            <w:tcW w:w="284" w:type="dxa"/>
          </w:tcPr>
          <w:p w14:paraId="3D2202F7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487829" w14:textId="0144AAFE" w:rsidR="004E300D" w:rsidRPr="005E3D99" w:rsidRDefault="004E300D" w:rsidP="000C64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DD13E77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AFDCC2" w14:textId="5A933E7E" w:rsidR="004E300D" w:rsidRPr="005E3D99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FB4F1CB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2BACC121" w14:textId="17A29C8A" w:rsidR="004E300D" w:rsidRPr="00CE2535" w:rsidRDefault="004E300D" w:rsidP="000C64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(1,906)</w:t>
            </w:r>
          </w:p>
        </w:tc>
      </w:tr>
      <w:tr w:rsidR="004E300D" w:rsidRPr="00CE2535" w14:paraId="6E5EE14C" w14:textId="77777777" w:rsidTr="004E300D">
        <w:trPr>
          <w:trHeight w:val="323"/>
        </w:trPr>
        <w:tc>
          <w:tcPr>
            <w:tcW w:w="3546" w:type="dxa"/>
          </w:tcPr>
          <w:p w14:paraId="65D2421F" w14:textId="77777777" w:rsidR="004E300D" w:rsidRPr="00CE2535" w:rsidRDefault="004E300D" w:rsidP="000C647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990" w:type="dxa"/>
          </w:tcPr>
          <w:p w14:paraId="26A31BB4" w14:textId="77777777" w:rsidR="004E300D" w:rsidRPr="00CE2535" w:rsidRDefault="004E300D" w:rsidP="000C64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D894FB" w14:textId="7B3E7889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(522)</w:t>
            </w:r>
          </w:p>
        </w:tc>
        <w:tc>
          <w:tcPr>
            <w:tcW w:w="284" w:type="dxa"/>
          </w:tcPr>
          <w:p w14:paraId="7C7DAABC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792CF0" w14:textId="4260703F" w:rsidR="004E300D" w:rsidRPr="005E3D99" w:rsidRDefault="004E300D" w:rsidP="000C64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A279ABC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D83A80" w14:textId="3F563B24" w:rsidR="004E300D" w:rsidRPr="005E3D99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4907C1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61BB6D59" w14:textId="0EB7B487" w:rsidR="004E300D" w:rsidRPr="00CE2535" w:rsidRDefault="004E300D" w:rsidP="000C64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(522)</w:t>
            </w:r>
          </w:p>
        </w:tc>
      </w:tr>
      <w:tr w:rsidR="004E300D" w:rsidRPr="00CE2535" w14:paraId="4633E03E" w14:textId="77777777" w:rsidTr="004E300D">
        <w:trPr>
          <w:trHeight w:val="310"/>
        </w:trPr>
        <w:tc>
          <w:tcPr>
            <w:tcW w:w="3546" w:type="dxa"/>
          </w:tcPr>
          <w:p w14:paraId="48F60503" w14:textId="01CA3C4B" w:rsidR="004E300D" w:rsidRPr="00CE2535" w:rsidRDefault="004E300D" w:rsidP="000C6474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44A2A85A" w14:textId="77777777" w:rsidR="004E300D" w:rsidRPr="00CE2535" w:rsidRDefault="004E300D" w:rsidP="00DF3A7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60AA9E" w14:textId="5A6A8CA6" w:rsidR="004E300D" w:rsidRPr="00CE2535" w:rsidRDefault="004E300D" w:rsidP="00DF3A7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330,022</w:t>
            </w:r>
          </w:p>
        </w:tc>
        <w:tc>
          <w:tcPr>
            <w:tcW w:w="284" w:type="dxa"/>
            <w:vAlign w:val="bottom"/>
          </w:tcPr>
          <w:p w14:paraId="6E03761D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AE3D59" w14:textId="08BEED8B" w:rsidR="004E300D" w:rsidRPr="00CE2535" w:rsidRDefault="004E300D" w:rsidP="000C64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D4DB561" w14:textId="7777777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7E1F47" w14:textId="0C680327" w:rsidR="004E300D" w:rsidRPr="00CE2535" w:rsidRDefault="004E300D" w:rsidP="000C64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382C341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vAlign w:val="bottom"/>
          </w:tcPr>
          <w:p w14:paraId="3A8973FF" w14:textId="3DE7377F" w:rsidR="004E300D" w:rsidRPr="00CE2535" w:rsidRDefault="004E300D" w:rsidP="000C64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330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022</w:t>
            </w:r>
          </w:p>
        </w:tc>
      </w:tr>
      <w:tr w:rsidR="004E300D" w:rsidRPr="00CE2535" w14:paraId="1A2428F7" w14:textId="77777777" w:rsidTr="004E300D">
        <w:trPr>
          <w:trHeight w:val="323"/>
        </w:trPr>
        <w:tc>
          <w:tcPr>
            <w:tcW w:w="3546" w:type="dxa"/>
          </w:tcPr>
          <w:p w14:paraId="4F2E85DC" w14:textId="77777777" w:rsidR="004E300D" w:rsidRPr="00CE2535" w:rsidRDefault="004E300D" w:rsidP="000C64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DC7445B" w14:textId="77777777" w:rsidR="004E300D" w:rsidRDefault="004E300D" w:rsidP="0060085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409D00" w14:textId="2F215BB0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19,737</w:t>
            </w:r>
          </w:p>
        </w:tc>
        <w:tc>
          <w:tcPr>
            <w:tcW w:w="284" w:type="dxa"/>
          </w:tcPr>
          <w:p w14:paraId="799E61F6" w14:textId="77777777" w:rsidR="004E300D" w:rsidRPr="00CE2535" w:rsidRDefault="004E300D" w:rsidP="000C64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</w:tcPr>
          <w:p w14:paraId="0E735D4B" w14:textId="19D73CF9" w:rsidR="004E300D" w:rsidRPr="005E3D99" w:rsidRDefault="004E300D" w:rsidP="000C64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BBB7A17" w14:textId="77777777" w:rsidR="004E300D" w:rsidRPr="00CE2535" w:rsidRDefault="004E300D" w:rsidP="000C64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</w:tcPr>
          <w:p w14:paraId="10D4054F" w14:textId="0C9DF8C4" w:rsidR="004E300D" w:rsidRPr="00C0605E" w:rsidRDefault="004E300D" w:rsidP="00F71C6A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29,490</w:t>
            </w:r>
          </w:p>
        </w:tc>
        <w:tc>
          <w:tcPr>
            <w:tcW w:w="283" w:type="dxa"/>
          </w:tcPr>
          <w:p w14:paraId="30DC685D" w14:textId="77777777" w:rsidR="004E300D" w:rsidRPr="00CE2535" w:rsidRDefault="004E300D" w:rsidP="000C64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129C8843" w14:textId="3DCEC5C3" w:rsidR="004E300D" w:rsidRPr="00CE2535" w:rsidRDefault="004E300D" w:rsidP="00143682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49,227</w:t>
            </w:r>
          </w:p>
        </w:tc>
      </w:tr>
      <w:tr w:rsidR="004E300D" w:rsidRPr="00CE2535" w14:paraId="16858CBB" w14:textId="77777777" w:rsidTr="004E300D">
        <w:trPr>
          <w:trHeight w:val="323"/>
        </w:trPr>
        <w:tc>
          <w:tcPr>
            <w:tcW w:w="3546" w:type="dxa"/>
          </w:tcPr>
          <w:p w14:paraId="1491FB0C" w14:textId="64CEF9A8" w:rsidR="004E300D" w:rsidRPr="00A44C72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C7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990" w:type="dxa"/>
          </w:tcPr>
          <w:p w14:paraId="2D463492" w14:textId="7C375703" w:rsidR="004E300D" w:rsidRPr="004E300D" w:rsidRDefault="004E300D" w:rsidP="004E300D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E300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4B900A1" w14:textId="50963398" w:rsidR="004E300D" w:rsidRPr="00A44C72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4C72"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  <w:tc>
          <w:tcPr>
            <w:tcW w:w="284" w:type="dxa"/>
          </w:tcPr>
          <w:p w14:paraId="5859F3BC" w14:textId="77777777" w:rsidR="004E300D" w:rsidRPr="00A44C72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</w:tcPr>
          <w:p w14:paraId="0DE84592" w14:textId="39A7AD63" w:rsidR="004E300D" w:rsidRPr="00A44C72" w:rsidRDefault="004E300D" w:rsidP="00FE0C74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C72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84" w:type="dxa"/>
          </w:tcPr>
          <w:p w14:paraId="22C1B673" w14:textId="77777777" w:rsidR="004E300D" w:rsidRPr="00A44C72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C812D65" w14:textId="57B90B3B" w:rsidR="004E300D" w:rsidRPr="00C0605E" w:rsidRDefault="004E300D" w:rsidP="00FE0C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2B770CF" w14:textId="77777777" w:rsidR="004E300D" w:rsidRPr="00A44C72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526F6514" w14:textId="66002645" w:rsidR="004E300D" w:rsidRPr="00A44C72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44C72">
              <w:rPr>
                <w:rFonts w:asciiTheme="majorBidi" w:hAnsiTheme="majorBidi" w:cstheme="majorBidi"/>
                <w:sz w:val="26"/>
                <w:szCs w:val="26"/>
              </w:rPr>
              <w:t>1,057</w:t>
            </w:r>
          </w:p>
        </w:tc>
      </w:tr>
      <w:tr w:rsidR="004E300D" w:rsidRPr="00CE2535" w14:paraId="137E72C2" w14:textId="77777777" w:rsidTr="004E300D">
        <w:trPr>
          <w:trHeight w:val="323"/>
        </w:trPr>
        <w:tc>
          <w:tcPr>
            <w:tcW w:w="3546" w:type="dxa"/>
          </w:tcPr>
          <w:p w14:paraId="78444F2A" w14:textId="77777777" w:rsidR="004E300D" w:rsidRPr="00CE2535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</w:tcPr>
          <w:p w14:paraId="4B9D2764" w14:textId="77777777" w:rsidR="004E300D" w:rsidRPr="00143682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B6B753" w14:textId="795BA385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3682">
              <w:rPr>
                <w:rFonts w:asciiTheme="majorBidi" w:hAnsiTheme="majorBidi" w:cstheme="majorBidi"/>
                <w:sz w:val="26"/>
                <w:szCs w:val="26"/>
              </w:rPr>
              <w:t>2,516</w:t>
            </w:r>
          </w:p>
        </w:tc>
        <w:tc>
          <w:tcPr>
            <w:tcW w:w="284" w:type="dxa"/>
          </w:tcPr>
          <w:p w14:paraId="2975EDDC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94A2DC5" w14:textId="7318390C" w:rsidR="004E300D" w:rsidRPr="005E3D99" w:rsidRDefault="004E300D" w:rsidP="00FE0C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15BAC86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A3CA3C" w14:textId="40CCA5A8" w:rsidR="004E300D" w:rsidRPr="00C0605E" w:rsidRDefault="004E300D" w:rsidP="00F71C6A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(2,516)</w:t>
            </w:r>
          </w:p>
        </w:tc>
        <w:tc>
          <w:tcPr>
            <w:tcW w:w="283" w:type="dxa"/>
          </w:tcPr>
          <w:p w14:paraId="62924CE4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219CB2A7" w14:textId="257C3BB9" w:rsidR="004E300D" w:rsidRPr="00CE2535" w:rsidRDefault="004E300D" w:rsidP="00FE0C74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300D" w:rsidRPr="00CE2535" w14:paraId="1D243CB9" w14:textId="77777777" w:rsidTr="004E300D">
        <w:trPr>
          <w:trHeight w:val="323"/>
        </w:trPr>
        <w:tc>
          <w:tcPr>
            <w:tcW w:w="3546" w:type="dxa"/>
          </w:tcPr>
          <w:p w14:paraId="750537E4" w14:textId="0791BC00" w:rsidR="004E300D" w:rsidRPr="00CE2535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15058A92" w14:textId="77777777" w:rsidR="004E300D" w:rsidRDefault="004E300D" w:rsidP="00FE0C74">
            <w:pPr>
              <w:tabs>
                <w:tab w:val="right" w:pos="1229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F4CE03" w14:textId="66FD0DC1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ab/>
              <w:t>(1,362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34F853F5" w14:textId="77777777" w:rsidR="004E300D" w:rsidRPr="00CE2535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A8C0057" w14:textId="76346EFA" w:rsidR="004E300D" w:rsidRPr="005E3D99" w:rsidRDefault="004E300D" w:rsidP="00FE0C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DD6F12D" w14:textId="77777777" w:rsidR="004E300D" w:rsidRPr="00CE2535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903DFC" w14:textId="7A080554" w:rsidR="004E300D" w:rsidRPr="00C0605E" w:rsidRDefault="004E300D" w:rsidP="00FE0C7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0A692EA" w14:textId="77777777" w:rsidR="004E300D" w:rsidRPr="00CE2535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315ECE7C" w14:textId="4176D9E3" w:rsidR="004E300D" w:rsidRPr="00CE2535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(1,362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300D" w:rsidRPr="00CE2535" w14:paraId="5825AFB2" w14:textId="77777777" w:rsidTr="004E300D">
        <w:trPr>
          <w:trHeight w:val="188"/>
        </w:trPr>
        <w:tc>
          <w:tcPr>
            <w:tcW w:w="3546" w:type="dxa"/>
          </w:tcPr>
          <w:p w14:paraId="123A383C" w14:textId="356E0895" w:rsidR="004E300D" w:rsidRPr="00CE2535" w:rsidRDefault="004E300D" w:rsidP="00FE0C7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hint="cs"/>
                <w:sz w:val="26"/>
                <w:szCs w:val="26"/>
                <w:cs/>
              </w:rPr>
              <w:t>ผลต่างจากการแปลงค่า</w:t>
            </w:r>
            <w:r w:rsidRPr="00CE2535">
              <w:rPr>
                <w:sz w:val="26"/>
                <w:szCs w:val="26"/>
                <w:cs/>
              </w:rPr>
              <w:t>หน่วยงานต่างประเทศ</w:t>
            </w:r>
          </w:p>
        </w:tc>
        <w:tc>
          <w:tcPr>
            <w:tcW w:w="990" w:type="dxa"/>
          </w:tcPr>
          <w:p w14:paraId="268D7B82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45F25C" w14:textId="10A1B445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1C6A">
              <w:rPr>
                <w:rFonts w:asciiTheme="majorBidi" w:hAnsiTheme="majorBidi" w:cstheme="majorBidi"/>
                <w:sz w:val="26"/>
                <w:szCs w:val="26"/>
                <w:cs/>
              </w:rPr>
              <w:t>(45)</w:t>
            </w:r>
          </w:p>
        </w:tc>
        <w:tc>
          <w:tcPr>
            <w:tcW w:w="284" w:type="dxa"/>
            <w:vAlign w:val="bottom"/>
          </w:tcPr>
          <w:p w14:paraId="2F619B91" w14:textId="77777777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264F895" w14:textId="3CBA7203" w:rsidR="004E300D" w:rsidRPr="005E3D99" w:rsidRDefault="004E300D" w:rsidP="00FE0C74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94F28E" w14:textId="77777777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6F6194" w14:textId="4B89FA7B" w:rsidR="004E300D" w:rsidRPr="00C0605E" w:rsidRDefault="004E300D" w:rsidP="00F71C6A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83" w:type="dxa"/>
            <w:vAlign w:val="bottom"/>
          </w:tcPr>
          <w:p w14:paraId="45FF4069" w14:textId="77777777" w:rsidR="004E300D" w:rsidRPr="00CE2535" w:rsidRDefault="004E300D" w:rsidP="00FE0C7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C56C738" w14:textId="58574E21" w:rsidR="004E300D" w:rsidRPr="00CE2535" w:rsidRDefault="004E300D" w:rsidP="004D0CE9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E300D" w:rsidRPr="00CE2535" w14:paraId="213EEDC4" w14:textId="77777777" w:rsidTr="004E300D">
        <w:trPr>
          <w:trHeight w:val="323"/>
        </w:trPr>
        <w:tc>
          <w:tcPr>
            <w:tcW w:w="3546" w:type="dxa"/>
          </w:tcPr>
          <w:p w14:paraId="38D21F59" w14:textId="17919621" w:rsidR="004E300D" w:rsidRPr="00CE2535" w:rsidRDefault="004E300D" w:rsidP="00FE0C74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3BC78619" w14:textId="77777777" w:rsidR="004E300D" w:rsidRPr="00143682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1CC7E5CC" w:rsidR="004E300D" w:rsidRPr="00F71C6A" w:rsidRDefault="004E300D" w:rsidP="00F71C6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1C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351</w:t>
            </w:r>
            <w:r w:rsidRPr="00F71C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71C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067</w:t>
            </w:r>
          </w:p>
        </w:tc>
        <w:tc>
          <w:tcPr>
            <w:tcW w:w="284" w:type="dxa"/>
          </w:tcPr>
          <w:p w14:paraId="7E9AC910" w14:textId="77777777" w:rsidR="004E300D" w:rsidRPr="00CE2535" w:rsidRDefault="004E300D" w:rsidP="00FE0C74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4B520B7B" w:rsidR="004E300D" w:rsidRPr="00CE2535" w:rsidRDefault="004E300D" w:rsidP="00FE0C74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84" w:type="dxa"/>
          </w:tcPr>
          <w:p w14:paraId="1B0FF7B7" w14:textId="77777777" w:rsidR="004E300D" w:rsidRPr="00CE2535" w:rsidRDefault="004E300D" w:rsidP="00FE0C74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05C5612C" w:rsidR="004E300D" w:rsidRPr="00CE2535" w:rsidRDefault="004E300D" w:rsidP="00FE0C74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36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26,953</w:t>
            </w:r>
          </w:p>
        </w:tc>
        <w:tc>
          <w:tcPr>
            <w:tcW w:w="283" w:type="dxa"/>
          </w:tcPr>
          <w:p w14:paraId="7CB43217" w14:textId="77777777" w:rsidR="004E300D" w:rsidRPr="00CE2535" w:rsidRDefault="004E300D" w:rsidP="00FE0C74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29B5C" w14:textId="57BC00CC" w:rsidR="004E300D" w:rsidRPr="00CE2535" w:rsidRDefault="004E300D" w:rsidP="00F71C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878</w:t>
            </w:r>
          </w:p>
        </w:tc>
      </w:tr>
      <w:tr w:rsidR="004E300D" w:rsidRPr="00CE2535" w14:paraId="684F7ADD" w14:textId="77777777" w:rsidTr="005B5E87">
        <w:trPr>
          <w:trHeight w:val="288"/>
        </w:trPr>
        <w:tc>
          <w:tcPr>
            <w:tcW w:w="3546" w:type="dxa"/>
          </w:tcPr>
          <w:p w14:paraId="06344DC6" w14:textId="77777777" w:rsidR="004E300D" w:rsidRPr="00CE2535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D70604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1DC2A6" w14:textId="70702F64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F6296DB" w14:textId="77777777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C5B086A" w14:textId="1320762F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11A2577" w14:textId="77777777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C11785" w14:textId="4E9EE73E" w:rsidR="004E300D" w:rsidRPr="00CE2535" w:rsidRDefault="004E300D" w:rsidP="00FE0C74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5B03284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</w:tcPr>
          <w:p w14:paraId="138ECCB2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00D" w:rsidRPr="00CE2535" w14:paraId="29FD0114" w14:textId="77777777" w:rsidTr="004E300D">
        <w:trPr>
          <w:trHeight w:val="287"/>
        </w:trPr>
        <w:tc>
          <w:tcPr>
            <w:tcW w:w="3546" w:type="dxa"/>
          </w:tcPr>
          <w:p w14:paraId="4C2964F3" w14:textId="3525FE84" w:rsidR="004E300D" w:rsidRPr="00CE2535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38B09E8B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CCC0CC" w14:textId="460E9681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92120E4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50DE776" w14:textId="644228B9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B294BA4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0D0F06" w14:textId="231C2E4F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D064CDE" w14:textId="77777777" w:rsidR="004E300D" w:rsidRPr="00CE2535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05BFCBE0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00D" w:rsidRPr="00CE2535" w14:paraId="520C1888" w14:textId="77777777" w:rsidTr="004E300D">
        <w:trPr>
          <w:trHeight w:val="323"/>
        </w:trPr>
        <w:tc>
          <w:tcPr>
            <w:tcW w:w="3546" w:type="dxa"/>
          </w:tcPr>
          <w:p w14:paraId="6A1F38A6" w14:textId="793CF96E" w:rsidR="004E300D" w:rsidRPr="00CE2535" w:rsidRDefault="004E300D" w:rsidP="00301BB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3C5CDCDE" w14:textId="77777777" w:rsidR="004E300D" w:rsidRPr="00CE2535" w:rsidRDefault="004E300D" w:rsidP="00301BB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D0F24A" w14:textId="6ABEFF81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92,714</w:t>
            </w:r>
          </w:p>
        </w:tc>
        <w:tc>
          <w:tcPr>
            <w:tcW w:w="284" w:type="dxa"/>
          </w:tcPr>
          <w:p w14:paraId="4532E8C4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9DB536" w14:textId="2B8B38C1" w:rsidR="004E300D" w:rsidRPr="005E3D99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841727A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EBC2D2" w14:textId="4A479C3B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D9DC622" w14:textId="77777777" w:rsidR="004E300D" w:rsidRPr="00CE2535" w:rsidRDefault="004E300D" w:rsidP="00301BB0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gridSpan w:val="2"/>
          </w:tcPr>
          <w:p w14:paraId="08C6EA03" w14:textId="6DD8EE65" w:rsidR="004E300D" w:rsidRPr="00CE2535" w:rsidRDefault="004E300D" w:rsidP="00301BB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714</w:t>
            </w:r>
          </w:p>
        </w:tc>
      </w:tr>
      <w:tr w:rsidR="004E300D" w:rsidRPr="00CE2535" w14:paraId="70624DBC" w14:textId="77777777" w:rsidTr="004E300D">
        <w:trPr>
          <w:trHeight w:val="323"/>
        </w:trPr>
        <w:tc>
          <w:tcPr>
            <w:tcW w:w="3546" w:type="dxa"/>
          </w:tcPr>
          <w:p w14:paraId="3515F006" w14:textId="77777777" w:rsidR="004E300D" w:rsidRPr="00CE2535" w:rsidRDefault="004E300D" w:rsidP="00301BB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69CEB8E9" w14:textId="77777777" w:rsidR="004E300D" w:rsidRPr="00CE2535" w:rsidRDefault="004E300D" w:rsidP="00301BB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7A1144" w14:textId="519204CB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27,793</w:t>
            </w:r>
          </w:p>
        </w:tc>
        <w:tc>
          <w:tcPr>
            <w:tcW w:w="284" w:type="dxa"/>
          </w:tcPr>
          <w:p w14:paraId="42BED647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F1A6D5" w14:textId="170D14D0" w:rsidR="004E300D" w:rsidRPr="005E3D99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01485E5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F52D5A" w14:textId="41D19381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7D9B2C2" w14:textId="77777777" w:rsidR="004E300D" w:rsidRPr="00CE2535" w:rsidRDefault="004E300D" w:rsidP="00301BB0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15AB86E2" w14:textId="42135CBC" w:rsidR="004E300D" w:rsidRPr="00CE2535" w:rsidRDefault="004E300D" w:rsidP="00301BB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793</w:t>
            </w:r>
          </w:p>
        </w:tc>
      </w:tr>
      <w:tr w:rsidR="004E300D" w:rsidRPr="00CE2535" w14:paraId="0688E2B9" w14:textId="77777777" w:rsidTr="004E300D">
        <w:trPr>
          <w:trHeight w:val="306"/>
        </w:trPr>
        <w:tc>
          <w:tcPr>
            <w:tcW w:w="3546" w:type="dxa"/>
          </w:tcPr>
          <w:p w14:paraId="064D2A00" w14:textId="77777777" w:rsidR="004E300D" w:rsidRPr="00CE2535" w:rsidRDefault="004E300D" w:rsidP="00301BB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hint="cs"/>
                <w:sz w:val="26"/>
                <w:szCs w:val="26"/>
                <w:cs/>
              </w:rPr>
              <w:t>ตัด</w:t>
            </w: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0C9848A2" w14:textId="77777777" w:rsidR="004E300D" w:rsidRPr="00CE2535" w:rsidRDefault="004E300D" w:rsidP="00301BB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65368A" w14:textId="3A98A254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(1,903)</w:t>
            </w:r>
          </w:p>
        </w:tc>
        <w:tc>
          <w:tcPr>
            <w:tcW w:w="284" w:type="dxa"/>
          </w:tcPr>
          <w:p w14:paraId="6396F877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58299F" w14:textId="6BE43B16" w:rsidR="004E300D" w:rsidRPr="005E3D99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9C6B447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EA3242" w14:textId="4E61675A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496FDEC" w14:textId="77777777" w:rsidR="004E300D" w:rsidRPr="00CE2535" w:rsidRDefault="004E300D" w:rsidP="00301BB0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7F980871" w14:textId="3B99A3AB" w:rsidR="004E300D" w:rsidRPr="00CE2535" w:rsidRDefault="004E300D" w:rsidP="00301BB0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sz w:val="26"/>
                <w:szCs w:val="26"/>
              </w:rPr>
              <w:t>(1,903)</w:t>
            </w:r>
          </w:p>
        </w:tc>
      </w:tr>
      <w:tr w:rsidR="004E300D" w:rsidRPr="00CE2535" w14:paraId="13330FF0" w14:textId="77777777" w:rsidTr="004E300D">
        <w:trPr>
          <w:trHeight w:val="323"/>
        </w:trPr>
        <w:tc>
          <w:tcPr>
            <w:tcW w:w="3546" w:type="dxa"/>
          </w:tcPr>
          <w:p w14:paraId="4C6E767F" w14:textId="77777777" w:rsidR="004E300D" w:rsidRPr="00CE2535" w:rsidRDefault="004E300D" w:rsidP="00301BB0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hint="cs"/>
                <w:sz w:val="26"/>
                <w:szCs w:val="26"/>
                <w:cs/>
              </w:rPr>
              <w:t>ลดลงจากการจำหน่ายบริษัทย่อย</w:t>
            </w:r>
          </w:p>
        </w:tc>
        <w:tc>
          <w:tcPr>
            <w:tcW w:w="990" w:type="dxa"/>
          </w:tcPr>
          <w:p w14:paraId="00DD99D8" w14:textId="77777777" w:rsidR="004E300D" w:rsidRPr="00CE2535" w:rsidRDefault="004E300D" w:rsidP="00301BB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AF4DD" w14:textId="492739B4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(252)</w:t>
            </w:r>
          </w:p>
        </w:tc>
        <w:tc>
          <w:tcPr>
            <w:tcW w:w="284" w:type="dxa"/>
          </w:tcPr>
          <w:p w14:paraId="3228EB34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4681C0" w14:textId="2DBBBECB" w:rsidR="004E300D" w:rsidRPr="005E3D99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E3D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4C6FCC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40B53A" w14:textId="26FEAD55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3753E20" w14:textId="77777777" w:rsidR="004E300D" w:rsidRPr="00CE2535" w:rsidRDefault="004E300D" w:rsidP="00301BB0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14:paraId="43DD131D" w14:textId="32C003A6" w:rsidR="004E300D" w:rsidRPr="00CE2535" w:rsidRDefault="004E300D" w:rsidP="00301BB0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sz w:val="26"/>
                <w:szCs w:val="26"/>
              </w:rPr>
              <w:t>(252)</w:t>
            </w:r>
          </w:p>
        </w:tc>
      </w:tr>
      <w:tr w:rsidR="004E300D" w:rsidRPr="00CE2535" w14:paraId="48013C38" w14:textId="77777777" w:rsidTr="004E300D">
        <w:trPr>
          <w:trHeight w:val="311"/>
        </w:trPr>
        <w:tc>
          <w:tcPr>
            <w:tcW w:w="3546" w:type="dxa"/>
            <w:shd w:val="clear" w:color="auto" w:fill="auto"/>
          </w:tcPr>
          <w:p w14:paraId="28F719D8" w14:textId="1FCC323E" w:rsidR="004E300D" w:rsidRPr="00CE2535" w:rsidRDefault="004E300D" w:rsidP="00301BB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17004682" w14:textId="77777777" w:rsidR="004E300D" w:rsidRPr="00CE2535" w:rsidRDefault="004E300D" w:rsidP="00301BB0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3804BF" w14:textId="506392B7" w:rsidR="004E300D" w:rsidRPr="00CE2535" w:rsidRDefault="004E300D" w:rsidP="00F71C6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118,352</w:t>
            </w:r>
          </w:p>
        </w:tc>
        <w:tc>
          <w:tcPr>
            <w:tcW w:w="284" w:type="dxa"/>
            <w:vAlign w:val="bottom"/>
          </w:tcPr>
          <w:p w14:paraId="6CA8E53C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DF0540" w14:textId="169338B5" w:rsidR="004E300D" w:rsidRPr="00CE2535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BE1863C" w14:textId="77777777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1ACF1B" w14:textId="76699762" w:rsidR="004E300D" w:rsidRPr="00CE2535" w:rsidRDefault="004E300D" w:rsidP="00301BB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E880FBB" w14:textId="77777777" w:rsidR="004E300D" w:rsidRPr="00CE2535" w:rsidRDefault="004E300D" w:rsidP="00301BB0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</w:tcBorders>
            <w:vAlign w:val="bottom"/>
          </w:tcPr>
          <w:p w14:paraId="04D0595F" w14:textId="1DB4A188" w:rsidR="004E300D" w:rsidRPr="00CE2535" w:rsidRDefault="004E300D" w:rsidP="00301BB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118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352</w:t>
            </w:r>
          </w:p>
        </w:tc>
      </w:tr>
      <w:tr w:rsidR="004E300D" w:rsidRPr="00CE2535" w14:paraId="27AF2AFB" w14:textId="77777777" w:rsidTr="004E300D">
        <w:trPr>
          <w:trHeight w:val="306"/>
        </w:trPr>
        <w:tc>
          <w:tcPr>
            <w:tcW w:w="3546" w:type="dxa"/>
          </w:tcPr>
          <w:p w14:paraId="72701EB6" w14:textId="77777777" w:rsidR="004E300D" w:rsidRPr="00CE2535" w:rsidRDefault="004E300D" w:rsidP="00306173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3B3DC3CB" w14:textId="77777777" w:rsidR="004E300D" w:rsidRPr="00CE2535" w:rsidRDefault="004E300D" w:rsidP="0030617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6C0B52" w14:textId="009DA7DF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31,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495</w:t>
            </w:r>
          </w:p>
        </w:tc>
        <w:tc>
          <w:tcPr>
            <w:tcW w:w="284" w:type="dxa"/>
          </w:tcPr>
          <w:p w14:paraId="113192EC" w14:textId="77777777" w:rsidR="004E300D" w:rsidRPr="00CE2535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165802" w14:textId="5074B751" w:rsidR="004E300D" w:rsidRPr="00C0605E" w:rsidRDefault="004E300D" w:rsidP="00306173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14:paraId="3C552307" w14:textId="77777777" w:rsidR="004E300D" w:rsidRPr="00CE2535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FB429F" w14:textId="6AF3A7FD" w:rsidR="004E300D" w:rsidRPr="00C0605E" w:rsidRDefault="004E300D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837B517" w14:textId="77777777" w:rsidR="004E300D" w:rsidRPr="00CE2535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4C2AF96A" w14:textId="1ADCA415" w:rsidR="004E300D" w:rsidRPr="00CE2535" w:rsidRDefault="004E300D" w:rsidP="0030617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31,522</w:t>
            </w:r>
          </w:p>
        </w:tc>
      </w:tr>
      <w:tr w:rsidR="004E300D" w:rsidRPr="00CE2535" w14:paraId="21DAB0EE" w14:textId="77777777" w:rsidTr="004E300D">
        <w:trPr>
          <w:trHeight w:val="323"/>
        </w:trPr>
        <w:tc>
          <w:tcPr>
            <w:tcW w:w="3546" w:type="dxa"/>
          </w:tcPr>
          <w:p w14:paraId="0610A000" w14:textId="7CE5FA01" w:rsidR="004E300D" w:rsidRPr="00CE2535" w:rsidRDefault="004E300D" w:rsidP="0030617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</w:tcPr>
          <w:p w14:paraId="7F74A4CA" w14:textId="77777777" w:rsidR="004E300D" w:rsidRPr="00CE2535" w:rsidRDefault="004E300D" w:rsidP="00306173">
            <w:pPr>
              <w:tabs>
                <w:tab w:val="right" w:pos="1150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53C95A" w14:textId="4B8D1BE9" w:rsidR="004E300D" w:rsidRPr="00CE2535" w:rsidRDefault="004E300D" w:rsidP="00F71C6A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ab/>
              <w:t>(62)</w:t>
            </w:r>
          </w:p>
        </w:tc>
        <w:tc>
          <w:tcPr>
            <w:tcW w:w="284" w:type="dxa"/>
          </w:tcPr>
          <w:p w14:paraId="251FD448" w14:textId="77777777" w:rsidR="004E300D" w:rsidRPr="00CE2535" w:rsidRDefault="004E300D" w:rsidP="00306173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1A699AA" w14:textId="5151B627" w:rsidR="004E300D" w:rsidRPr="00C0605E" w:rsidRDefault="004E300D" w:rsidP="00306173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554D1C6" w14:textId="77777777" w:rsidR="004E300D" w:rsidRPr="00CE2535" w:rsidRDefault="004E300D" w:rsidP="00306173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605CE3" w14:textId="208073C6" w:rsidR="004E300D" w:rsidRPr="00C0605E" w:rsidRDefault="004E300D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CD8261D" w14:textId="77777777" w:rsidR="004E300D" w:rsidRPr="00CE2535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7B3B0278" w14:textId="61280F0F" w:rsidR="004E300D" w:rsidRPr="00CE2535" w:rsidRDefault="004E300D" w:rsidP="0030617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(62)</w:t>
            </w:r>
          </w:p>
        </w:tc>
      </w:tr>
      <w:tr w:rsidR="004E300D" w:rsidRPr="00CE2535" w14:paraId="43F74C31" w14:textId="77777777" w:rsidTr="004E300D">
        <w:trPr>
          <w:trHeight w:val="323"/>
        </w:trPr>
        <w:tc>
          <w:tcPr>
            <w:tcW w:w="3546" w:type="dxa"/>
          </w:tcPr>
          <w:p w14:paraId="4558BB56" w14:textId="53F722DA" w:rsidR="004E300D" w:rsidRPr="00CE2535" w:rsidRDefault="004E300D" w:rsidP="0030617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04C720C" w14:textId="77777777" w:rsidR="004E300D" w:rsidRPr="00CE2535" w:rsidRDefault="004E300D" w:rsidP="0030617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5A9495" w14:textId="38E2CFD8" w:rsidR="004E300D" w:rsidRPr="00CE2535" w:rsidRDefault="004E300D" w:rsidP="00F71C6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149,785</w:t>
            </w:r>
          </w:p>
        </w:tc>
        <w:tc>
          <w:tcPr>
            <w:tcW w:w="284" w:type="dxa"/>
          </w:tcPr>
          <w:p w14:paraId="510CE819" w14:textId="77777777" w:rsidR="004E300D" w:rsidRPr="00CE2535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A849B0" w14:textId="5A88997E" w:rsidR="004E300D" w:rsidRPr="00CE2535" w:rsidRDefault="004E300D" w:rsidP="003061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</w:tcPr>
          <w:p w14:paraId="6F9B7828" w14:textId="77777777" w:rsidR="004E300D" w:rsidRPr="00CE2535" w:rsidRDefault="004E300D" w:rsidP="00306173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2EE85" w14:textId="7AE624E7" w:rsidR="004E300D" w:rsidRPr="00CE2535" w:rsidRDefault="004E300D" w:rsidP="0030617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C854EB6" w14:textId="77777777" w:rsidR="004E300D" w:rsidRPr="00CE2535" w:rsidRDefault="004E300D" w:rsidP="0030617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9999F" w14:textId="20D66A80" w:rsidR="004E300D" w:rsidRPr="00CE2535" w:rsidRDefault="004E300D" w:rsidP="00F71C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812</w:t>
            </w:r>
          </w:p>
        </w:tc>
      </w:tr>
      <w:tr w:rsidR="004E300D" w:rsidRPr="00CE2535" w14:paraId="4EA73701" w14:textId="77777777" w:rsidTr="004E300D">
        <w:trPr>
          <w:trHeight w:val="112"/>
        </w:trPr>
        <w:tc>
          <w:tcPr>
            <w:tcW w:w="3546" w:type="dxa"/>
          </w:tcPr>
          <w:p w14:paraId="0132CF11" w14:textId="77777777" w:rsidR="004E300D" w:rsidRPr="00CE2535" w:rsidRDefault="004E300D" w:rsidP="00FE0C74">
            <w:pPr>
              <w:spacing w:line="240" w:lineRule="auto"/>
              <w:ind w:right="-43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CC05B0F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B465BF" w14:textId="3FC03BBB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740374" w14:textId="77777777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1B15AD" w14:textId="7730D54E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FB226FB" w14:textId="77777777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B03B50" w14:textId="3A5D7DDC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3E02754" w14:textId="77777777" w:rsidR="004E300D" w:rsidRPr="00CE2535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7951B55A" w14:textId="77777777" w:rsidR="004E300D" w:rsidRPr="00CE2535" w:rsidRDefault="004E300D" w:rsidP="00FE0C7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00D" w:rsidRPr="00CE2535" w14:paraId="17E404C9" w14:textId="77777777" w:rsidTr="004E300D">
        <w:trPr>
          <w:trHeight w:val="339"/>
        </w:trPr>
        <w:tc>
          <w:tcPr>
            <w:tcW w:w="3546" w:type="dxa"/>
          </w:tcPr>
          <w:p w14:paraId="7FF5FE32" w14:textId="77777777" w:rsidR="004E300D" w:rsidRPr="00CE2535" w:rsidRDefault="004E300D" w:rsidP="00FE0C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BD06A67" w14:textId="77777777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66CAB1" w14:textId="0A723E65" w:rsidR="004E300D" w:rsidRPr="00CE2535" w:rsidRDefault="004E300D" w:rsidP="00FE0C7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D2C50A7" w14:textId="77777777" w:rsidR="004E300D" w:rsidRPr="00CE2535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41A88F4" w14:textId="28B54532" w:rsidR="004E300D" w:rsidRPr="00CE2535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C0673D8" w14:textId="77777777" w:rsidR="004E300D" w:rsidRPr="00CE2535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7AC8D0" w14:textId="608E3EA7" w:rsidR="004E300D" w:rsidRPr="00CE2535" w:rsidRDefault="004E300D" w:rsidP="00FE0C7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1769C3E" w14:textId="77777777" w:rsidR="004E300D" w:rsidRPr="00CE2535" w:rsidRDefault="004E300D" w:rsidP="00FE0C7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</w:tcPr>
          <w:p w14:paraId="7E54D7B4" w14:textId="7777777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E300D" w:rsidRPr="00CE2535" w14:paraId="2B7B5D91" w14:textId="77777777" w:rsidTr="004E300D">
        <w:trPr>
          <w:trHeight w:val="323"/>
        </w:trPr>
        <w:tc>
          <w:tcPr>
            <w:tcW w:w="3546" w:type="dxa"/>
          </w:tcPr>
          <w:p w14:paraId="2198582E" w14:textId="7BA44C00" w:rsidR="004E300D" w:rsidRPr="00CE2535" w:rsidRDefault="004E300D" w:rsidP="00B54C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33D040DD" w14:textId="77777777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AC6055" w14:textId="658ED6B8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191,721</w:t>
            </w:r>
          </w:p>
        </w:tc>
        <w:tc>
          <w:tcPr>
            <w:tcW w:w="284" w:type="dxa"/>
          </w:tcPr>
          <w:p w14:paraId="14934D32" w14:textId="77777777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71760DC" w14:textId="55B82EA0" w:rsidR="004E300D" w:rsidRPr="00CE2535" w:rsidRDefault="004E300D" w:rsidP="00B54C3E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27CA37B" w14:textId="77777777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0F89464" w14:textId="2E9703E1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618F4D" w14:textId="77777777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</w:tcPr>
          <w:p w14:paraId="68C3680B" w14:textId="503990F5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191,721</w:t>
            </w:r>
          </w:p>
        </w:tc>
      </w:tr>
      <w:tr w:rsidR="004E300D" w:rsidRPr="00CE2535" w14:paraId="5E47F168" w14:textId="77777777" w:rsidTr="004E300D">
        <w:trPr>
          <w:trHeight w:val="297"/>
        </w:trPr>
        <w:tc>
          <w:tcPr>
            <w:tcW w:w="3546" w:type="dxa"/>
          </w:tcPr>
          <w:p w14:paraId="36C148E9" w14:textId="77B029CB" w:rsidR="004E300D" w:rsidRPr="00CE2535" w:rsidRDefault="004E300D" w:rsidP="00B54C3E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8C4B2E9" w14:textId="77777777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8A6910" w14:textId="575526F7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211,670</w:t>
            </w:r>
          </w:p>
        </w:tc>
        <w:tc>
          <w:tcPr>
            <w:tcW w:w="284" w:type="dxa"/>
            <w:vAlign w:val="bottom"/>
          </w:tcPr>
          <w:p w14:paraId="4E440497" w14:textId="77777777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37ECB8" w14:textId="15E18206" w:rsidR="004E300D" w:rsidRPr="00CE2535" w:rsidRDefault="004E300D" w:rsidP="00B54C3E">
            <w:pPr>
              <w:spacing w:line="240" w:lineRule="auto"/>
              <w:ind w:left="-106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1E20CAA" w14:textId="77777777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ED78CE" w14:textId="3298903C" w:rsidR="004E300D" w:rsidRPr="00CE2535" w:rsidRDefault="004E300D" w:rsidP="00B54C3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D40698E" w14:textId="77777777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1E2395" w14:textId="57146FAF" w:rsidR="004E300D" w:rsidRPr="00CE2535" w:rsidRDefault="004E300D" w:rsidP="00B54C3E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211,670</w:t>
            </w:r>
          </w:p>
        </w:tc>
      </w:tr>
      <w:tr w:rsidR="004E300D" w:rsidRPr="00CE2535" w14:paraId="5EA16294" w14:textId="77777777" w:rsidTr="004E300D">
        <w:trPr>
          <w:trHeight w:val="275"/>
        </w:trPr>
        <w:tc>
          <w:tcPr>
            <w:tcW w:w="3546" w:type="dxa"/>
          </w:tcPr>
          <w:p w14:paraId="0904FA4D" w14:textId="5C34C8AF" w:rsidR="004E300D" w:rsidRPr="00CE2535" w:rsidRDefault="004E300D" w:rsidP="00FE0C7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6DCC95CA" w14:textId="77777777" w:rsidR="004E300D" w:rsidRPr="00CE2535" w:rsidRDefault="004E300D" w:rsidP="00F51C5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07110" w14:textId="2D10850A" w:rsidR="004E300D" w:rsidRPr="00CE2535" w:rsidRDefault="004E300D" w:rsidP="00F51C52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</w:t>
            </w:r>
          </w:p>
        </w:tc>
        <w:tc>
          <w:tcPr>
            <w:tcW w:w="284" w:type="dxa"/>
            <w:vAlign w:val="bottom"/>
          </w:tcPr>
          <w:p w14:paraId="62ACE6E2" w14:textId="77777777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DAB3C" w14:textId="05309480" w:rsidR="004E300D" w:rsidRPr="00CE2535" w:rsidRDefault="004E300D" w:rsidP="00B54C3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</w:t>
            </w:r>
          </w:p>
        </w:tc>
        <w:tc>
          <w:tcPr>
            <w:tcW w:w="284" w:type="dxa"/>
            <w:vAlign w:val="bottom"/>
          </w:tcPr>
          <w:p w14:paraId="16411A38" w14:textId="77777777" w:rsidR="004E300D" w:rsidRPr="00CE2535" w:rsidRDefault="004E300D" w:rsidP="00FE0C7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E7E1B" w14:textId="0544469B" w:rsidR="004E300D" w:rsidRPr="00CE2535" w:rsidRDefault="004E300D" w:rsidP="00F51C5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</w:t>
            </w:r>
          </w:p>
        </w:tc>
        <w:tc>
          <w:tcPr>
            <w:tcW w:w="283" w:type="dxa"/>
            <w:vAlign w:val="bottom"/>
          </w:tcPr>
          <w:p w14:paraId="25A89F10" w14:textId="77777777" w:rsidR="004E300D" w:rsidRPr="00CE2535" w:rsidRDefault="004E300D" w:rsidP="00FE0C7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EAE6B4" w14:textId="759F31F7" w:rsidR="004E300D" w:rsidRPr="00CE2535" w:rsidRDefault="004E300D" w:rsidP="00FE0C7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229,066</w:t>
            </w:r>
          </w:p>
        </w:tc>
      </w:tr>
    </w:tbl>
    <w:p w14:paraId="6794D6A4" w14:textId="77777777" w:rsidR="004E300D" w:rsidRDefault="004E300D"/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35"/>
        <w:gridCol w:w="428"/>
        <w:gridCol w:w="1284"/>
        <w:gridCol w:w="286"/>
        <w:gridCol w:w="1238"/>
        <w:gridCol w:w="284"/>
        <w:gridCol w:w="1276"/>
      </w:tblGrid>
      <w:tr w:rsidR="00092727" w:rsidRPr="005C2D3F" w14:paraId="50D31C12" w14:textId="77777777" w:rsidTr="004E300D">
        <w:trPr>
          <w:trHeight w:val="74"/>
        </w:trPr>
        <w:tc>
          <w:tcPr>
            <w:tcW w:w="4135" w:type="dxa"/>
          </w:tcPr>
          <w:p w14:paraId="48695C3B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bookmarkStart w:id="3" w:name="_Hlk23409350"/>
          </w:p>
        </w:tc>
        <w:tc>
          <w:tcPr>
            <w:tcW w:w="428" w:type="dxa"/>
            <w:vAlign w:val="bottom"/>
          </w:tcPr>
          <w:p w14:paraId="0D041DCD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68" w:type="dxa"/>
            <w:gridSpan w:val="5"/>
            <w:vAlign w:val="bottom"/>
          </w:tcPr>
          <w:p w14:paraId="71F7F732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2727" w:rsidRPr="005C2D3F" w14:paraId="1FB504F6" w14:textId="77777777" w:rsidTr="004E300D">
        <w:trPr>
          <w:trHeight w:val="74"/>
        </w:trPr>
        <w:tc>
          <w:tcPr>
            <w:tcW w:w="4135" w:type="dxa"/>
          </w:tcPr>
          <w:p w14:paraId="4DE8AF63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729D426D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60A4B28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14:paraId="23F2053D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6BFC87C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567AEFEC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531763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36533F10" w14:textId="77777777" w:rsidTr="004E300D">
        <w:trPr>
          <w:trHeight w:val="74"/>
        </w:trPr>
        <w:tc>
          <w:tcPr>
            <w:tcW w:w="4135" w:type="dxa"/>
          </w:tcPr>
          <w:p w14:paraId="7E8C1C97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6031DB25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3B0F1E1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286" w:type="dxa"/>
            <w:vAlign w:val="bottom"/>
          </w:tcPr>
          <w:p w14:paraId="663C43F7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108450E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54DFA43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B869D74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36350441" w14:textId="77777777" w:rsidTr="004E300D">
        <w:trPr>
          <w:trHeight w:val="74"/>
        </w:trPr>
        <w:tc>
          <w:tcPr>
            <w:tcW w:w="4135" w:type="dxa"/>
          </w:tcPr>
          <w:p w14:paraId="32A70D13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4DAD5796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vAlign w:val="bottom"/>
          </w:tcPr>
          <w:p w14:paraId="0E05EC7D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86" w:type="dxa"/>
            <w:vAlign w:val="bottom"/>
          </w:tcPr>
          <w:p w14:paraId="144E2678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267FC5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84" w:type="dxa"/>
          </w:tcPr>
          <w:p w14:paraId="0100688F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7B7EE13" w14:textId="77777777" w:rsidR="00092727" w:rsidRPr="00CE2535" w:rsidRDefault="00092727" w:rsidP="0009272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2727" w:rsidRPr="005C2D3F" w14:paraId="614A9B42" w14:textId="77777777" w:rsidTr="004E300D">
        <w:trPr>
          <w:trHeight w:val="290"/>
        </w:trPr>
        <w:tc>
          <w:tcPr>
            <w:tcW w:w="4135" w:type="dxa"/>
          </w:tcPr>
          <w:p w14:paraId="2AF0FD2E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8" w:type="dxa"/>
          </w:tcPr>
          <w:p w14:paraId="7A2D9B7C" w14:textId="77777777" w:rsidR="00092727" w:rsidRPr="00CE2535" w:rsidRDefault="00092727" w:rsidP="00092727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68" w:type="dxa"/>
            <w:gridSpan w:val="5"/>
          </w:tcPr>
          <w:p w14:paraId="42B2D2B7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E253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</w:t>
            </w:r>
            <w:r w:rsidRPr="00CE253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92727" w:rsidRPr="005C2D3F" w14:paraId="14737538" w14:textId="77777777" w:rsidTr="004E300D">
        <w:trPr>
          <w:trHeight w:val="290"/>
        </w:trPr>
        <w:tc>
          <w:tcPr>
            <w:tcW w:w="4135" w:type="dxa"/>
          </w:tcPr>
          <w:p w14:paraId="06331895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8" w:type="dxa"/>
          </w:tcPr>
          <w:p w14:paraId="7142CB4A" w14:textId="77777777" w:rsidR="00092727" w:rsidRPr="00CE2535" w:rsidRDefault="00092727" w:rsidP="00092727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2A7DDACF" w14:textId="77777777" w:rsidR="00092727" w:rsidRPr="00CE2535" w:rsidRDefault="00092727" w:rsidP="00092727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</w:tcPr>
          <w:p w14:paraId="393FF3AB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573B100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5A2A96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20914F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2727" w:rsidRPr="005C2D3F" w14:paraId="3A3A5D40" w14:textId="77777777" w:rsidTr="004E300D">
        <w:tc>
          <w:tcPr>
            <w:tcW w:w="4135" w:type="dxa"/>
          </w:tcPr>
          <w:p w14:paraId="2C64A004" w14:textId="5A1724BB" w:rsidR="00092727" w:rsidRPr="00CE2535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3C303F" w:rsidRPr="00CE253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3C303F" w:rsidRPr="00CE25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28" w:type="dxa"/>
          </w:tcPr>
          <w:p w14:paraId="2B5B758C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6EB94942" w14:textId="2D8C693F" w:rsidR="00092727" w:rsidRPr="00CE2535" w:rsidRDefault="003C303F" w:rsidP="00F71C6A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  <w:tc>
          <w:tcPr>
            <w:tcW w:w="286" w:type="dxa"/>
          </w:tcPr>
          <w:p w14:paraId="553C5B2B" w14:textId="77777777" w:rsidR="00092727" w:rsidRPr="00CE2535" w:rsidRDefault="00092727" w:rsidP="00092727">
            <w:pPr>
              <w:tabs>
                <w:tab w:val="decimal" w:pos="1073"/>
              </w:tabs>
              <w:spacing w:line="240" w:lineRule="auto"/>
              <w:ind w:right="-13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7825392" w14:textId="77777777" w:rsidR="00092727" w:rsidRPr="00CE2535" w:rsidRDefault="00092727" w:rsidP="003D0558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DCCBE70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2B2A395" w14:textId="03AAF3A3" w:rsidR="00092727" w:rsidRPr="00CE2535" w:rsidRDefault="003C303F" w:rsidP="00F71C6A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644</w:t>
            </w:r>
          </w:p>
        </w:tc>
      </w:tr>
      <w:tr w:rsidR="00092727" w:rsidRPr="005C2D3F" w14:paraId="3E3D4C45" w14:textId="77777777" w:rsidTr="004E300D">
        <w:tc>
          <w:tcPr>
            <w:tcW w:w="4135" w:type="dxa"/>
          </w:tcPr>
          <w:p w14:paraId="6C183D15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28" w:type="dxa"/>
          </w:tcPr>
          <w:p w14:paraId="78EC50DA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1CE6AFB6" w14:textId="5CB651F9" w:rsidR="00092727" w:rsidRPr="00CE2535" w:rsidRDefault="003C303F" w:rsidP="00B337D9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  <w:tc>
          <w:tcPr>
            <w:tcW w:w="286" w:type="dxa"/>
          </w:tcPr>
          <w:p w14:paraId="58EF9DFA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B8C56E2" w14:textId="467084D3" w:rsidR="00092727" w:rsidRPr="00CE2535" w:rsidRDefault="003C303F" w:rsidP="003D0558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785</w:t>
            </w:r>
          </w:p>
        </w:tc>
        <w:tc>
          <w:tcPr>
            <w:tcW w:w="284" w:type="dxa"/>
          </w:tcPr>
          <w:p w14:paraId="51EE1EDA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72269B0" w14:textId="71F3D7A6" w:rsidR="00092727" w:rsidRPr="00CE2535" w:rsidRDefault="003C303F" w:rsidP="00092727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590</w:t>
            </w:r>
          </w:p>
        </w:tc>
      </w:tr>
      <w:tr w:rsidR="00092727" w:rsidRPr="005C2D3F" w14:paraId="65288F83" w14:textId="77777777" w:rsidTr="004E300D">
        <w:tc>
          <w:tcPr>
            <w:tcW w:w="4135" w:type="dxa"/>
          </w:tcPr>
          <w:p w14:paraId="50A3C9E8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28" w:type="dxa"/>
          </w:tcPr>
          <w:p w14:paraId="3685B721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2CF2B67" w14:textId="79D96F71" w:rsidR="00092727" w:rsidRPr="00CE2535" w:rsidRDefault="003C303F" w:rsidP="0009272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092727"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286" w:type="dxa"/>
          </w:tcPr>
          <w:p w14:paraId="20C0F406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55E4959" w14:textId="69AB6E54" w:rsidR="00092727" w:rsidRPr="00CE2535" w:rsidRDefault="00092727" w:rsidP="00CC1408">
            <w:pPr>
              <w:tabs>
                <w:tab w:val="decimal" w:pos="1022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C303F" w:rsidRPr="00CE2535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03F" w:rsidRPr="00CE2535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2D309388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9884B9" w14:textId="77777777" w:rsidR="00092727" w:rsidRPr="00CE2535" w:rsidRDefault="00092727" w:rsidP="003D0558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92727" w:rsidRPr="005C2D3F" w14:paraId="54EDAC04" w14:textId="77777777" w:rsidTr="004E300D">
        <w:tc>
          <w:tcPr>
            <w:tcW w:w="4135" w:type="dxa"/>
          </w:tcPr>
          <w:p w14:paraId="60167A6A" w14:textId="36178BA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C303F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3C303F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C303F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C303F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3C303F"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</w:t>
            </w:r>
            <w:r w:rsidR="003C303F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28" w:type="dxa"/>
          </w:tcPr>
          <w:p w14:paraId="59632EF0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D0CA5BF" w14:textId="54CD16F6" w:rsidR="00092727" w:rsidRPr="00CE2535" w:rsidRDefault="003C303F" w:rsidP="0009272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</w:t>
            </w:r>
            <w:r w:rsidR="00092727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</w:t>
            </w:r>
          </w:p>
        </w:tc>
        <w:tc>
          <w:tcPr>
            <w:tcW w:w="286" w:type="dxa"/>
          </w:tcPr>
          <w:p w14:paraId="793F7430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259538C" w14:textId="31FE454A" w:rsidR="00092727" w:rsidRPr="00CE2535" w:rsidRDefault="00C672B1" w:rsidP="00F46A2D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="00092727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7E6C9F3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DE2992" w14:textId="46CEB5B3" w:rsidR="00092727" w:rsidRPr="00CE2535" w:rsidRDefault="003C303F" w:rsidP="00092727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</w:t>
            </w:r>
            <w:r w:rsidR="00092727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</w:t>
            </w:r>
          </w:p>
        </w:tc>
      </w:tr>
      <w:tr w:rsidR="00092727" w:rsidRPr="005C2D3F" w14:paraId="1564942E" w14:textId="77777777" w:rsidTr="004E300D">
        <w:tc>
          <w:tcPr>
            <w:tcW w:w="4135" w:type="dxa"/>
          </w:tcPr>
          <w:p w14:paraId="3CECF776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28" w:type="dxa"/>
          </w:tcPr>
          <w:p w14:paraId="69DE33D2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0C76E3D9" w14:textId="0B3CE178" w:rsidR="00092727" w:rsidRPr="00CE2535" w:rsidRDefault="00C672B1" w:rsidP="00F51DF3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CE2535">
              <w:rPr>
                <w:rFonts w:asciiTheme="majorBidi" w:hAnsiTheme="majorBidi"/>
                <w:sz w:val="26"/>
                <w:szCs w:val="26"/>
              </w:rPr>
              <w:t>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51DF3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286" w:type="dxa"/>
          </w:tcPr>
          <w:p w14:paraId="480FA62B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B668B27" w14:textId="0E67C276" w:rsidR="00092727" w:rsidRPr="00CE2535" w:rsidRDefault="00C672B1" w:rsidP="00C672B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27,535</w:t>
            </w:r>
          </w:p>
        </w:tc>
        <w:tc>
          <w:tcPr>
            <w:tcW w:w="284" w:type="dxa"/>
          </w:tcPr>
          <w:p w14:paraId="47F50E3D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F302768" w14:textId="621E6D88" w:rsidR="00092727" w:rsidRPr="00CE2535" w:rsidRDefault="00F51DF3" w:rsidP="00092727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39,632</w:t>
            </w:r>
          </w:p>
        </w:tc>
      </w:tr>
      <w:tr w:rsidR="00092727" w:rsidRPr="005C2D3F" w14:paraId="17D7F7CF" w14:textId="77777777" w:rsidTr="004E300D">
        <w:tc>
          <w:tcPr>
            <w:tcW w:w="4135" w:type="dxa"/>
          </w:tcPr>
          <w:p w14:paraId="4E95628E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28" w:type="dxa"/>
          </w:tcPr>
          <w:p w14:paraId="53F2C41E" w14:textId="77777777" w:rsidR="00092727" w:rsidRPr="00CE2535" w:rsidRDefault="00092727" w:rsidP="00092727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235A8745" w14:textId="32A4658B" w:rsidR="00092727" w:rsidRPr="00CE2535" w:rsidRDefault="00CC1408" w:rsidP="00092727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2,516</w:t>
            </w:r>
          </w:p>
        </w:tc>
        <w:tc>
          <w:tcPr>
            <w:tcW w:w="286" w:type="dxa"/>
          </w:tcPr>
          <w:p w14:paraId="630429C5" w14:textId="77777777" w:rsidR="00092727" w:rsidRPr="00CE2535" w:rsidRDefault="00092727" w:rsidP="0009272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1C36440" w14:textId="3D960AD3" w:rsidR="00092727" w:rsidRPr="00CE2535" w:rsidRDefault="00CC1408" w:rsidP="00C672B1">
            <w:pPr>
              <w:spacing w:line="240" w:lineRule="auto"/>
              <w:ind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1408">
              <w:rPr>
                <w:rFonts w:asciiTheme="majorBidi" w:hAnsiTheme="majorBidi" w:cstheme="majorBidi"/>
                <w:sz w:val="26"/>
                <w:szCs w:val="26"/>
              </w:rPr>
              <w:t>(2,516)</w:t>
            </w:r>
          </w:p>
        </w:tc>
        <w:tc>
          <w:tcPr>
            <w:tcW w:w="284" w:type="dxa"/>
          </w:tcPr>
          <w:p w14:paraId="2FE9C47E" w14:textId="77777777" w:rsidR="00092727" w:rsidRPr="00CE2535" w:rsidRDefault="00092727" w:rsidP="00092727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623D610" w14:textId="4577A491" w:rsidR="00092727" w:rsidRPr="00CE2535" w:rsidRDefault="00F53456" w:rsidP="00F5345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72B1" w:rsidRPr="005C2D3F" w14:paraId="5E6F8A1D" w14:textId="77777777" w:rsidTr="004E300D">
        <w:tc>
          <w:tcPr>
            <w:tcW w:w="4135" w:type="dxa"/>
          </w:tcPr>
          <w:p w14:paraId="12A29B66" w14:textId="3FD5E8F5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428" w:type="dxa"/>
          </w:tcPr>
          <w:p w14:paraId="03304564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6DE2BCAE" w14:textId="4185A9F5" w:rsidR="00C672B1" w:rsidRPr="00CE2535" w:rsidRDefault="00C672B1" w:rsidP="00CC1408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F51DF3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6" w:type="dxa"/>
          </w:tcPr>
          <w:p w14:paraId="2E6D57A0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C75BA2" w14:textId="1750D627" w:rsidR="00C672B1" w:rsidRPr="00206281" w:rsidRDefault="00C672B1" w:rsidP="00F46A2D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062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2132CC6" w14:textId="77777777" w:rsidR="00C672B1" w:rsidRPr="00F46A2D" w:rsidRDefault="00C672B1" w:rsidP="00F46A2D">
            <w:pPr>
              <w:tabs>
                <w:tab w:val="decimal" w:pos="873"/>
              </w:tabs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4A95004" w14:textId="3DA8289D" w:rsidR="00C672B1" w:rsidRPr="00CE2535" w:rsidRDefault="00F51DF3" w:rsidP="00CC1408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(1,362</w:t>
            </w:r>
            <w:r w:rsidR="00F53456"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672B1" w:rsidRPr="005C2D3F" w14:paraId="37352D2A" w14:textId="77777777" w:rsidTr="004E300D">
        <w:tc>
          <w:tcPr>
            <w:tcW w:w="4135" w:type="dxa"/>
          </w:tcPr>
          <w:p w14:paraId="534A8B6D" w14:textId="6EAC5652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8" w:type="dxa"/>
          </w:tcPr>
          <w:p w14:paraId="6DD3BC85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EF4380B" w14:textId="174B5242" w:rsidR="00C672B1" w:rsidRPr="00CE2535" w:rsidRDefault="00CC1408" w:rsidP="00C672B1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14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309,485</w:t>
            </w:r>
          </w:p>
        </w:tc>
        <w:tc>
          <w:tcPr>
            <w:tcW w:w="286" w:type="dxa"/>
          </w:tcPr>
          <w:p w14:paraId="2A16F668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DF7C9B9" w14:textId="7175A97F" w:rsidR="00C672B1" w:rsidRPr="00CE2535" w:rsidRDefault="00CC1408" w:rsidP="00F534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14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25,019</w:t>
            </w:r>
          </w:p>
        </w:tc>
        <w:tc>
          <w:tcPr>
            <w:tcW w:w="284" w:type="dxa"/>
          </w:tcPr>
          <w:p w14:paraId="3602A529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86DF67" w14:textId="23DF8046" w:rsidR="00C672B1" w:rsidRPr="00CE2535" w:rsidRDefault="00F53456" w:rsidP="00CC1408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334,504</w:t>
            </w:r>
          </w:p>
        </w:tc>
      </w:tr>
      <w:tr w:rsidR="00C672B1" w:rsidRPr="005C2D3F" w14:paraId="27E1BB5B" w14:textId="77777777" w:rsidTr="004E300D">
        <w:tc>
          <w:tcPr>
            <w:tcW w:w="4135" w:type="dxa"/>
          </w:tcPr>
          <w:p w14:paraId="0E126752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8" w:type="dxa"/>
          </w:tcPr>
          <w:p w14:paraId="73127E11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277B44BE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</w:tcPr>
          <w:p w14:paraId="3F08FC86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6CC6FCE" w14:textId="77777777" w:rsidR="00C672B1" w:rsidRPr="00CE2535" w:rsidRDefault="00C672B1" w:rsidP="00C672B1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BEA047A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BAC9EF" w14:textId="77777777" w:rsidR="00C672B1" w:rsidRPr="00CE2535" w:rsidRDefault="00C672B1" w:rsidP="00C672B1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672B1" w:rsidRPr="005C2D3F" w14:paraId="6FE7B6CC" w14:textId="77777777" w:rsidTr="004E300D">
        <w:tc>
          <w:tcPr>
            <w:tcW w:w="4135" w:type="dxa"/>
          </w:tcPr>
          <w:p w14:paraId="19DD4A42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428" w:type="dxa"/>
          </w:tcPr>
          <w:p w14:paraId="5976824B" w14:textId="77777777" w:rsidR="00C672B1" w:rsidRPr="00CE2535" w:rsidRDefault="00C672B1" w:rsidP="00C672B1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271598E" w14:textId="77777777" w:rsidR="00C672B1" w:rsidRPr="00CE2535" w:rsidRDefault="00C672B1" w:rsidP="00C672B1">
            <w:pPr>
              <w:tabs>
                <w:tab w:val="decimal" w:pos="1062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</w:tcPr>
          <w:p w14:paraId="41855C0D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42932CB" w14:textId="77777777" w:rsidR="00C672B1" w:rsidRPr="00CE2535" w:rsidRDefault="00C672B1" w:rsidP="00C672B1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B8E67F2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366C5C" w14:textId="77777777" w:rsidR="00C672B1" w:rsidRPr="00CE2535" w:rsidRDefault="00C672B1" w:rsidP="00C672B1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72B1" w:rsidRPr="005C2D3F" w14:paraId="40BE7B0B" w14:textId="77777777" w:rsidTr="004E300D">
        <w:tc>
          <w:tcPr>
            <w:tcW w:w="4135" w:type="dxa"/>
          </w:tcPr>
          <w:p w14:paraId="275CA4D9" w14:textId="7F258BAB" w:rsidR="00C672B1" w:rsidRPr="00CE2535" w:rsidRDefault="00C672B1" w:rsidP="00C672B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28" w:type="dxa"/>
          </w:tcPr>
          <w:p w14:paraId="282CF2AC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5F668228" w14:textId="1C09A3F1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69,883</w:t>
            </w:r>
          </w:p>
        </w:tc>
        <w:tc>
          <w:tcPr>
            <w:tcW w:w="286" w:type="dxa"/>
          </w:tcPr>
          <w:p w14:paraId="7A9C11EB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506858F5" w14:textId="77777777" w:rsidR="00C672B1" w:rsidRPr="00CE2535" w:rsidRDefault="00C672B1" w:rsidP="00C672B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E29A11F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E16EE3E" w14:textId="7BCB79C7" w:rsidR="00C672B1" w:rsidRPr="00CE2535" w:rsidRDefault="00C672B1" w:rsidP="00C672B1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69,883</w:t>
            </w:r>
          </w:p>
        </w:tc>
      </w:tr>
      <w:tr w:rsidR="00C672B1" w:rsidRPr="005C2D3F" w14:paraId="1DCE196C" w14:textId="77777777" w:rsidTr="004E300D">
        <w:tc>
          <w:tcPr>
            <w:tcW w:w="4135" w:type="dxa"/>
          </w:tcPr>
          <w:p w14:paraId="66832983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28" w:type="dxa"/>
          </w:tcPr>
          <w:p w14:paraId="50DC8298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68AF2A9" w14:textId="4102A8A8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25,400</w:t>
            </w:r>
          </w:p>
        </w:tc>
        <w:tc>
          <w:tcPr>
            <w:tcW w:w="286" w:type="dxa"/>
          </w:tcPr>
          <w:p w14:paraId="0B8C1763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869EA36" w14:textId="77777777" w:rsidR="00C672B1" w:rsidRPr="00CE2535" w:rsidRDefault="00C672B1" w:rsidP="00C672B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24AEAC4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1D302D" w14:textId="74A48254" w:rsidR="00C672B1" w:rsidRPr="00CE2535" w:rsidRDefault="00C672B1" w:rsidP="00C672B1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sz w:val="26"/>
                <w:szCs w:val="26"/>
              </w:rPr>
              <w:t>25,400</w:t>
            </w:r>
          </w:p>
        </w:tc>
      </w:tr>
      <w:tr w:rsidR="00C672B1" w:rsidRPr="005C2D3F" w14:paraId="3DEA3830" w14:textId="77777777" w:rsidTr="004E300D">
        <w:tc>
          <w:tcPr>
            <w:tcW w:w="4135" w:type="dxa"/>
          </w:tcPr>
          <w:p w14:paraId="06B20D71" w14:textId="70B84F92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8" w:type="dxa"/>
          </w:tcPr>
          <w:p w14:paraId="77BA6D48" w14:textId="77777777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5FF5D11" w14:textId="08C5AFE2" w:rsidR="00C672B1" w:rsidRPr="00CE2535" w:rsidRDefault="00C672B1" w:rsidP="00C672B1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95,283</w:t>
            </w:r>
          </w:p>
        </w:tc>
        <w:tc>
          <w:tcPr>
            <w:tcW w:w="286" w:type="dxa"/>
          </w:tcPr>
          <w:p w14:paraId="70A21D08" w14:textId="77777777" w:rsidR="00C672B1" w:rsidRPr="00CE2535" w:rsidRDefault="00C672B1" w:rsidP="00C672B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6409D2B" w14:textId="77777777" w:rsidR="00C672B1" w:rsidRPr="00CE2535" w:rsidRDefault="00C672B1" w:rsidP="00C672B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DA2568" w14:textId="77777777" w:rsidR="00C672B1" w:rsidRPr="00CE2535" w:rsidRDefault="00C672B1" w:rsidP="00C672B1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D9D5C2" w14:textId="4A143DEA" w:rsidR="00C672B1" w:rsidRPr="00CE2535" w:rsidRDefault="00C672B1" w:rsidP="00C672B1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b/>
                <w:bCs/>
                <w:sz w:val="26"/>
                <w:szCs w:val="26"/>
              </w:rPr>
              <w:t>95,283</w:t>
            </w:r>
          </w:p>
        </w:tc>
      </w:tr>
      <w:tr w:rsidR="00F53456" w:rsidRPr="005C2D3F" w14:paraId="6CC1E994" w14:textId="77777777" w:rsidTr="004E300D">
        <w:tc>
          <w:tcPr>
            <w:tcW w:w="4135" w:type="dxa"/>
          </w:tcPr>
          <w:p w14:paraId="5D7A5291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428" w:type="dxa"/>
          </w:tcPr>
          <w:p w14:paraId="38BE694E" w14:textId="77777777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7BDAAD00" w14:textId="4A03FE5D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29,163</w:t>
            </w:r>
          </w:p>
        </w:tc>
        <w:tc>
          <w:tcPr>
            <w:tcW w:w="286" w:type="dxa"/>
          </w:tcPr>
          <w:p w14:paraId="0F2BC6C6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D755174" w14:textId="1F80F9CB" w:rsidR="00F53456" w:rsidRPr="00CE2535" w:rsidRDefault="00F53456" w:rsidP="00F5345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8C29978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C8671A1" w14:textId="1111F67F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29,163</w:t>
            </w:r>
          </w:p>
        </w:tc>
      </w:tr>
      <w:tr w:rsidR="00F53456" w:rsidRPr="005C2D3F" w14:paraId="08FD75AF" w14:textId="77777777" w:rsidTr="004E300D">
        <w:tc>
          <w:tcPr>
            <w:tcW w:w="4135" w:type="dxa"/>
          </w:tcPr>
          <w:p w14:paraId="38FC33A6" w14:textId="0C56C763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2535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428" w:type="dxa"/>
          </w:tcPr>
          <w:p w14:paraId="3E5641AB" w14:textId="77777777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0E221936" w14:textId="569EF3D1" w:rsidR="00F53456" w:rsidRPr="00CE2535" w:rsidRDefault="00F53456" w:rsidP="00F71C6A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/>
                <w:sz w:val="26"/>
                <w:szCs w:val="26"/>
              </w:rPr>
              <w:t>(</w:t>
            </w:r>
            <w:r w:rsidRPr="00CE2535">
              <w:rPr>
                <w:rFonts w:asciiTheme="majorBidi" w:hAnsiTheme="majorBidi"/>
                <w:sz w:val="26"/>
                <w:szCs w:val="26"/>
                <w:cs/>
              </w:rPr>
              <w:t>62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6" w:type="dxa"/>
          </w:tcPr>
          <w:p w14:paraId="4D2DE929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75569ABD" w14:textId="31FBA216" w:rsidR="00F53456" w:rsidRPr="00CE2535" w:rsidRDefault="00F53456" w:rsidP="00F5345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67B447E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FF44C2" w14:textId="792A1C15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CE2535">
              <w:rPr>
                <w:rFonts w:asciiTheme="majorBidi" w:hAnsiTheme="majorBidi"/>
                <w:sz w:val="26"/>
                <w:szCs w:val="26"/>
              </w:rPr>
              <w:t>(</w:t>
            </w:r>
            <w:r w:rsidRPr="00CE2535">
              <w:rPr>
                <w:rFonts w:asciiTheme="majorBidi" w:hAnsiTheme="majorBidi"/>
                <w:sz w:val="26"/>
                <w:szCs w:val="26"/>
                <w:cs/>
              </w:rPr>
              <w:t>62</w:t>
            </w:r>
            <w:r w:rsidRPr="00CE25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53456" w:rsidRPr="005C2D3F" w14:paraId="7578A2AA" w14:textId="77777777" w:rsidTr="004E300D">
        <w:tc>
          <w:tcPr>
            <w:tcW w:w="4135" w:type="dxa"/>
          </w:tcPr>
          <w:p w14:paraId="662AC687" w14:textId="23E9B19F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8" w:type="dxa"/>
          </w:tcPr>
          <w:p w14:paraId="120F1B50" w14:textId="77777777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8977F9C" w14:textId="5BBC2B7C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124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384</w:t>
            </w:r>
          </w:p>
        </w:tc>
        <w:tc>
          <w:tcPr>
            <w:tcW w:w="286" w:type="dxa"/>
          </w:tcPr>
          <w:p w14:paraId="170782AE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CFC1E" w14:textId="1D85E875" w:rsidR="00F53456" w:rsidRPr="00CE2535" w:rsidRDefault="00F53456" w:rsidP="00F5345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6D0D97F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34CBBC" w14:textId="5F844970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124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E25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384</w:t>
            </w:r>
          </w:p>
        </w:tc>
      </w:tr>
      <w:tr w:rsidR="00F53456" w:rsidRPr="005C2D3F" w14:paraId="2ABBDCE5" w14:textId="77777777" w:rsidTr="004E300D">
        <w:tc>
          <w:tcPr>
            <w:tcW w:w="4135" w:type="dxa"/>
          </w:tcPr>
          <w:p w14:paraId="30055CE1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8" w:type="dxa"/>
          </w:tcPr>
          <w:p w14:paraId="58C8E6CC" w14:textId="77777777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2E4B0FC1" w14:textId="77777777" w:rsidR="00F53456" w:rsidRPr="00CE2535" w:rsidRDefault="00F53456" w:rsidP="00F53456">
            <w:pPr>
              <w:tabs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</w:tcPr>
          <w:p w14:paraId="10A82B52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E9291DA" w14:textId="77777777" w:rsidR="00F53456" w:rsidRPr="00CE2535" w:rsidRDefault="00F53456" w:rsidP="00F53456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F22059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CFF377" w14:textId="77777777" w:rsidR="00F53456" w:rsidRPr="00CE2535" w:rsidRDefault="00F53456" w:rsidP="00F53456">
            <w:pPr>
              <w:tabs>
                <w:tab w:val="decimal" w:pos="920"/>
                <w:tab w:val="decimal" w:pos="115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3456" w:rsidRPr="005C2D3F" w14:paraId="02C0ED76" w14:textId="77777777" w:rsidTr="004E300D">
        <w:tc>
          <w:tcPr>
            <w:tcW w:w="4135" w:type="dxa"/>
          </w:tcPr>
          <w:p w14:paraId="04160DAB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28" w:type="dxa"/>
          </w:tcPr>
          <w:p w14:paraId="5D170FBE" w14:textId="77777777" w:rsidR="00F53456" w:rsidRPr="00CE2535" w:rsidRDefault="00F53456" w:rsidP="00F53456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</w:tcPr>
          <w:p w14:paraId="58C3D5D2" w14:textId="77777777" w:rsidR="00F53456" w:rsidRPr="00CE2535" w:rsidRDefault="00F53456" w:rsidP="00F53456">
            <w:pPr>
              <w:tabs>
                <w:tab w:val="decimal" w:pos="794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</w:tcPr>
          <w:p w14:paraId="6BEEC569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2182B1B" w14:textId="77777777" w:rsidR="00F53456" w:rsidRPr="00CE2535" w:rsidRDefault="00F53456" w:rsidP="00F53456">
            <w:pPr>
              <w:tabs>
                <w:tab w:val="decimal" w:pos="80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43A7C42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BDB476" w14:textId="77777777" w:rsidR="00F53456" w:rsidRPr="00CE2535" w:rsidRDefault="00F53456" w:rsidP="00F53456">
            <w:pPr>
              <w:tabs>
                <w:tab w:val="decimal" w:pos="792"/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3456" w:rsidRPr="005C2D3F" w14:paraId="6D48A783" w14:textId="77777777" w:rsidTr="004E300D">
        <w:tc>
          <w:tcPr>
            <w:tcW w:w="4135" w:type="dxa"/>
          </w:tcPr>
          <w:p w14:paraId="3E626C22" w14:textId="472DE5F1" w:rsidR="00F53456" w:rsidRPr="00CE2535" w:rsidRDefault="00F51DF3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="00F53456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="00F53456"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53456"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428" w:type="dxa"/>
          </w:tcPr>
          <w:p w14:paraId="60DB2AE5" w14:textId="77777777" w:rsidR="00F53456" w:rsidRPr="00CE2535" w:rsidRDefault="00F53456" w:rsidP="00F53456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53097C2A" w14:textId="1D8BBF6F" w:rsidR="00F53456" w:rsidRPr="00CE2535" w:rsidRDefault="00F53456" w:rsidP="00F53456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178,761</w:t>
            </w:r>
          </w:p>
        </w:tc>
        <w:tc>
          <w:tcPr>
            <w:tcW w:w="286" w:type="dxa"/>
          </w:tcPr>
          <w:p w14:paraId="2DED4375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  <w:vAlign w:val="bottom"/>
          </w:tcPr>
          <w:p w14:paraId="02419E13" w14:textId="77777777" w:rsidR="00F53456" w:rsidRPr="00CE2535" w:rsidRDefault="00F53456" w:rsidP="00F5345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A59E5B8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5CE7AC4" w14:textId="3429A8BA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178,761</w:t>
            </w:r>
          </w:p>
        </w:tc>
      </w:tr>
      <w:tr w:rsidR="00F53456" w:rsidRPr="005C2D3F" w14:paraId="29DD19D4" w14:textId="77777777" w:rsidTr="004E300D">
        <w:tc>
          <w:tcPr>
            <w:tcW w:w="4135" w:type="dxa"/>
          </w:tcPr>
          <w:p w14:paraId="174F4587" w14:textId="6B1C21CC" w:rsidR="00F53456" w:rsidRPr="00CE2535" w:rsidRDefault="00F53456" w:rsidP="00F5345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2561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2562</w:t>
            </w:r>
          </w:p>
        </w:tc>
        <w:tc>
          <w:tcPr>
            <w:tcW w:w="428" w:type="dxa"/>
          </w:tcPr>
          <w:p w14:paraId="572B061C" w14:textId="77777777" w:rsidR="00F53456" w:rsidRPr="00CE2535" w:rsidRDefault="00F53456" w:rsidP="00F53456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2896579C" w14:textId="34753211" w:rsidR="00F53456" w:rsidRPr="00CE2535" w:rsidRDefault="00F53456" w:rsidP="00F53456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200,951</w:t>
            </w:r>
          </w:p>
        </w:tc>
        <w:tc>
          <w:tcPr>
            <w:tcW w:w="286" w:type="dxa"/>
          </w:tcPr>
          <w:p w14:paraId="2AABC3AE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7EB30B" w14:textId="77777777" w:rsidR="00F53456" w:rsidRPr="00CE2535" w:rsidRDefault="00F53456" w:rsidP="00F5345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9A775C1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85D2EE6" w14:textId="3D1C5699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200,951</w:t>
            </w:r>
          </w:p>
        </w:tc>
      </w:tr>
      <w:tr w:rsidR="00F53456" w:rsidRPr="005C2D3F" w14:paraId="41BB2222" w14:textId="77777777" w:rsidTr="004E300D">
        <w:tc>
          <w:tcPr>
            <w:tcW w:w="4135" w:type="dxa"/>
          </w:tcPr>
          <w:p w14:paraId="22349FA0" w14:textId="69D01E0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E25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28" w:type="dxa"/>
          </w:tcPr>
          <w:p w14:paraId="57DC8D26" w14:textId="77777777" w:rsidR="00F53456" w:rsidRPr="00CE2535" w:rsidRDefault="00F53456" w:rsidP="00F53456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431FC458" w14:textId="4F83EB04" w:rsidR="00F53456" w:rsidRPr="00CE2535" w:rsidRDefault="00F53456" w:rsidP="00E04162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185,</w:t>
            </w:r>
            <w:r w:rsidR="00E04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286" w:type="dxa"/>
          </w:tcPr>
          <w:p w14:paraId="34BC4022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F51BDD" w14:textId="15C35D0F" w:rsidR="00F53456" w:rsidRPr="00CE2535" w:rsidRDefault="00E04162" w:rsidP="00F53456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25,019</w:t>
            </w:r>
          </w:p>
        </w:tc>
        <w:tc>
          <w:tcPr>
            <w:tcW w:w="284" w:type="dxa"/>
            <w:vAlign w:val="bottom"/>
          </w:tcPr>
          <w:p w14:paraId="3A3ABA03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9FEDEED" w14:textId="65B54C8F" w:rsidR="00F53456" w:rsidRPr="00CE2535" w:rsidRDefault="00F53456" w:rsidP="00F53456">
            <w:pPr>
              <w:tabs>
                <w:tab w:val="decimal" w:pos="920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25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210,120</w:t>
            </w:r>
          </w:p>
        </w:tc>
      </w:tr>
      <w:tr w:rsidR="00F53456" w:rsidRPr="005C2D3F" w14:paraId="5D0E429F" w14:textId="77777777" w:rsidTr="004E300D">
        <w:tc>
          <w:tcPr>
            <w:tcW w:w="4135" w:type="dxa"/>
          </w:tcPr>
          <w:p w14:paraId="43194BE4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8" w:type="dxa"/>
          </w:tcPr>
          <w:p w14:paraId="3C8145FE" w14:textId="77777777" w:rsidR="00F53456" w:rsidRPr="00CE2535" w:rsidRDefault="00F53456" w:rsidP="00F53456">
            <w:pPr>
              <w:tabs>
                <w:tab w:val="decimal" w:pos="882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4666E4C9" w14:textId="77777777" w:rsidR="00F53456" w:rsidRPr="00CE2535" w:rsidRDefault="00F53456" w:rsidP="00F53456">
            <w:pPr>
              <w:tabs>
                <w:tab w:val="decimal" w:pos="1127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" w:type="dxa"/>
          </w:tcPr>
          <w:p w14:paraId="7463BFBE" w14:textId="77777777" w:rsidR="00F53456" w:rsidRPr="00CE2535" w:rsidRDefault="00F53456" w:rsidP="00F5345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31BFDC3A" w14:textId="77777777" w:rsidR="00F53456" w:rsidRPr="00CE2535" w:rsidRDefault="00F53456" w:rsidP="00F53456">
            <w:pPr>
              <w:tabs>
                <w:tab w:val="decimal" w:pos="10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706ED2" w14:textId="77777777" w:rsidR="00F53456" w:rsidRPr="00CE2535" w:rsidRDefault="00F53456" w:rsidP="00F53456">
            <w:pPr>
              <w:tabs>
                <w:tab w:val="decimal" w:pos="873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C582848" w14:textId="77777777" w:rsidR="00F53456" w:rsidRPr="00CE2535" w:rsidRDefault="00F53456" w:rsidP="00F53456">
            <w:pPr>
              <w:tabs>
                <w:tab w:val="decimal" w:pos="1134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071EC055" w14:textId="77777777" w:rsidR="00092727" w:rsidRPr="005C2D3F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p w14:paraId="3D978B6B" w14:textId="2480A1B0" w:rsidR="00092727" w:rsidRPr="000618DF" w:rsidRDefault="00092727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  <w:bookmarkEnd w:id="3"/>
    </w:p>
    <w:p w14:paraId="29D8CC65" w14:textId="6C80EF58" w:rsidR="00092727" w:rsidRPr="00157E4A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157E4A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หนี้สินที่มีภาระดอกเบี้ย</w:t>
      </w:r>
    </w:p>
    <w:p w14:paraId="7D260891" w14:textId="267B9E25" w:rsidR="00092727" w:rsidRPr="00157E4A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9693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806"/>
        <w:gridCol w:w="1034"/>
        <w:gridCol w:w="238"/>
        <w:gridCol w:w="999"/>
        <w:gridCol w:w="239"/>
        <w:gridCol w:w="915"/>
        <w:gridCol w:w="236"/>
        <w:gridCol w:w="1033"/>
        <w:gridCol w:w="256"/>
        <w:gridCol w:w="1004"/>
        <w:gridCol w:w="236"/>
        <w:gridCol w:w="833"/>
      </w:tblGrid>
      <w:tr w:rsidR="00647137" w:rsidRPr="00157E4A" w14:paraId="3BEE922F" w14:textId="77777777" w:rsidTr="000D6C30">
        <w:trPr>
          <w:tblHeader/>
        </w:trPr>
        <w:tc>
          <w:tcPr>
            <w:tcW w:w="1864" w:type="dxa"/>
          </w:tcPr>
          <w:p w14:paraId="755E3A4B" w14:textId="434E0D92" w:rsidR="00647137" w:rsidRPr="00157E4A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3AEF3E37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023" w:type="dxa"/>
            <w:gridSpan w:val="11"/>
            <w:hideMark/>
          </w:tcPr>
          <w:p w14:paraId="07329E46" w14:textId="03694B81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157E4A" w14:paraId="5D28FB3F" w14:textId="77777777" w:rsidTr="000D6C30">
        <w:trPr>
          <w:tblHeader/>
        </w:trPr>
        <w:tc>
          <w:tcPr>
            <w:tcW w:w="1864" w:type="dxa"/>
          </w:tcPr>
          <w:p w14:paraId="4A6AFC1A" w14:textId="77777777" w:rsidR="00647137" w:rsidRPr="00157E4A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055641EC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5" w:type="dxa"/>
            <w:gridSpan w:val="5"/>
            <w:hideMark/>
          </w:tcPr>
          <w:p w14:paraId="592BB15B" w14:textId="4E49D97B" w:rsidR="00647137" w:rsidRPr="00157E4A" w:rsidRDefault="003C303F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C303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C3FD9DB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362" w:type="dxa"/>
            <w:gridSpan w:val="5"/>
            <w:hideMark/>
          </w:tcPr>
          <w:p w14:paraId="389592AE" w14:textId="0107B0B5" w:rsidR="00647137" w:rsidRPr="00157E4A" w:rsidRDefault="003C303F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C303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2561</w:t>
            </w:r>
          </w:p>
        </w:tc>
      </w:tr>
      <w:tr w:rsidR="00647137" w:rsidRPr="00157E4A" w14:paraId="5F067F86" w14:textId="77777777" w:rsidTr="000D6C30">
        <w:trPr>
          <w:tblHeader/>
        </w:trPr>
        <w:tc>
          <w:tcPr>
            <w:tcW w:w="1864" w:type="dxa"/>
          </w:tcPr>
          <w:p w14:paraId="083B7828" w14:textId="246B6DD0" w:rsidR="00647137" w:rsidRPr="00157E4A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  <w:vAlign w:val="bottom"/>
            <w:hideMark/>
          </w:tcPr>
          <w:p w14:paraId="6C7D48F5" w14:textId="77777777" w:rsidR="00647137" w:rsidRPr="00157E4A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034" w:type="dxa"/>
            <w:vAlign w:val="bottom"/>
            <w:hideMark/>
          </w:tcPr>
          <w:p w14:paraId="1D64C236" w14:textId="77777777" w:rsidR="00647137" w:rsidRPr="00157E4A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3D7B57FA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3FEADACD" w14:textId="77777777" w:rsidR="00647137" w:rsidRPr="00157E4A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2FD8C12A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5" w:type="dxa"/>
            <w:vAlign w:val="bottom"/>
            <w:hideMark/>
          </w:tcPr>
          <w:p w14:paraId="2977482B" w14:textId="77777777" w:rsidR="00647137" w:rsidRPr="00157E4A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60186047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vAlign w:val="bottom"/>
            <w:hideMark/>
          </w:tcPr>
          <w:p w14:paraId="223268A6" w14:textId="77777777" w:rsidR="00647137" w:rsidRPr="00157E4A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02E56E84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4" w:type="dxa"/>
            <w:vAlign w:val="bottom"/>
            <w:hideMark/>
          </w:tcPr>
          <w:p w14:paraId="36CD78FF" w14:textId="77777777" w:rsidR="00647137" w:rsidRPr="00157E4A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157E4A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52BAB033" w14:textId="77777777" w:rsidR="00647137" w:rsidRPr="00157E4A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47137" w:rsidRPr="00157E4A" w14:paraId="039CE2F2" w14:textId="77777777" w:rsidTr="000D6C30">
        <w:trPr>
          <w:tblHeader/>
        </w:trPr>
        <w:tc>
          <w:tcPr>
            <w:tcW w:w="1864" w:type="dxa"/>
          </w:tcPr>
          <w:p w14:paraId="17572035" w14:textId="77777777" w:rsidR="00647137" w:rsidRPr="00157E4A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047B53A5" w14:textId="77777777" w:rsidR="00647137" w:rsidRPr="00DC6F8A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7023" w:type="dxa"/>
            <w:gridSpan w:val="11"/>
            <w:vAlign w:val="bottom"/>
            <w:hideMark/>
          </w:tcPr>
          <w:p w14:paraId="0A4491E0" w14:textId="4FD016D4" w:rsidR="00647137" w:rsidRPr="00157E4A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0618DF" w:rsidRPr="00157E4A" w14:paraId="0B96D38D" w14:textId="77777777" w:rsidTr="000D6C30">
        <w:tc>
          <w:tcPr>
            <w:tcW w:w="1864" w:type="dxa"/>
          </w:tcPr>
          <w:p w14:paraId="68453A6E" w14:textId="5CCC23C7" w:rsidR="000618DF" w:rsidRPr="00B97042" w:rsidRDefault="000618DF" w:rsidP="000618DF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  <w:lang w:val="en-GB" w:eastAsia="en-GB"/>
              </w:rPr>
            </w:pPr>
            <w:r w:rsidRPr="00B80A8F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806" w:type="dxa"/>
          </w:tcPr>
          <w:p w14:paraId="42DF71D7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111F23D1" w14:textId="7EE97E4E" w:rsidR="000618DF" w:rsidRPr="00157E4A" w:rsidRDefault="00C97072" w:rsidP="00C970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2ADD32D" w14:textId="77777777" w:rsidR="000618DF" w:rsidRPr="000618DF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118B65C7" w14:textId="4E7820C3" w:rsidR="000618DF" w:rsidRPr="00157E4A" w:rsidRDefault="00C97072" w:rsidP="00C9707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120,</w:t>
            </w:r>
            <w:r w:rsidRPr="000618D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865</w:t>
            </w:r>
          </w:p>
        </w:tc>
        <w:tc>
          <w:tcPr>
            <w:tcW w:w="239" w:type="dxa"/>
            <w:vAlign w:val="bottom"/>
          </w:tcPr>
          <w:p w14:paraId="2BCC43A8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5" w:type="dxa"/>
            <w:vAlign w:val="bottom"/>
          </w:tcPr>
          <w:p w14:paraId="564C5EFE" w14:textId="4EFE555E" w:rsidR="000618DF" w:rsidRPr="00BF16EF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F1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120,</w:t>
            </w:r>
            <w:r w:rsidRPr="00BF16E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865</w:t>
            </w:r>
          </w:p>
        </w:tc>
        <w:tc>
          <w:tcPr>
            <w:tcW w:w="236" w:type="dxa"/>
            <w:vAlign w:val="bottom"/>
          </w:tcPr>
          <w:p w14:paraId="4AE523BE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53991853" w14:textId="32E08DFF" w:rsidR="000618DF" w:rsidRPr="000510F1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3346FC00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4" w:type="dxa"/>
            <w:vAlign w:val="bottom"/>
          </w:tcPr>
          <w:p w14:paraId="453E494B" w14:textId="6BB44102" w:rsidR="000618DF" w:rsidRPr="00DC6F8A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8E8C0E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549FA557" w14:textId="7D2ECD9A" w:rsidR="000618DF" w:rsidRPr="00843305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843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</w:tr>
      <w:tr w:rsidR="000618DF" w:rsidRPr="00157E4A" w14:paraId="5007E56B" w14:textId="77777777" w:rsidTr="000D6C30">
        <w:tc>
          <w:tcPr>
            <w:tcW w:w="1864" w:type="dxa"/>
            <w:hideMark/>
          </w:tcPr>
          <w:p w14:paraId="7657786B" w14:textId="77777777" w:rsidR="000618DF" w:rsidRPr="00DC6F8A" w:rsidRDefault="000618DF" w:rsidP="000618DF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806" w:type="dxa"/>
          </w:tcPr>
          <w:p w14:paraId="14B3A19A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4A4B46D2" w14:textId="4A0AF2CF" w:rsidR="000618DF" w:rsidRPr="00157E4A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4E8B0C5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2DD23E2C" w14:textId="396FC1C2" w:rsidR="000618DF" w:rsidRPr="00DD5CE9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D5CE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381,33</w:t>
            </w:r>
            <w:r w:rsidR="009C138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39" w:type="dxa"/>
            <w:vAlign w:val="bottom"/>
          </w:tcPr>
          <w:p w14:paraId="75A7F832" w14:textId="77777777" w:rsidR="000618DF" w:rsidRPr="00DD5CE9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15" w:type="dxa"/>
            <w:vAlign w:val="bottom"/>
          </w:tcPr>
          <w:p w14:paraId="47E98AAD" w14:textId="5CFC110C" w:rsidR="000618DF" w:rsidRPr="00DD5CE9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D5C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381,33</w:t>
            </w:r>
            <w:r w:rsidR="00EF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6579FA11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137B5B9C" w14:textId="58C08D3A" w:rsidR="000618DF" w:rsidRPr="000510F1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510F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7E7625B1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4" w:type="dxa"/>
            <w:vAlign w:val="bottom"/>
          </w:tcPr>
          <w:p w14:paraId="1590F615" w14:textId="7FEA8395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141</w:t>
            </w: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802</w:t>
            </w:r>
          </w:p>
        </w:tc>
        <w:tc>
          <w:tcPr>
            <w:tcW w:w="236" w:type="dxa"/>
            <w:vAlign w:val="bottom"/>
          </w:tcPr>
          <w:p w14:paraId="753D43FD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4A66423C" w14:textId="0455EC98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141</w:t>
            </w:r>
            <w:r w:rsidRPr="00157E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802</w:t>
            </w:r>
          </w:p>
        </w:tc>
      </w:tr>
      <w:tr w:rsidR="000618DF" w14:paraId="65C2A74C" w14:textId="77777777" w:rsidTr="000D6C30">
        <w:tc>
          <w:tcPr>
            <w:tcW w:w="1864" w:type="dxa"/>
            <w:hideMark/>
          </w:tcPr>
          <w:p w14:paraId="00883577" w14:textId="77777777" w:rsidR="000618DF" w:rsidRPr="00157E4A" w:rsidRDefault="000618DF" w:rsidP="000618D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806" w:type="dxa"/>
          </w:tcPr>
          <w:p w14:paraId="0477C1EB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3FE530C5" w:rsidR="000618DF" w:rsidRPr="00C97072" w:rsidRDefault="00C97072" w:rsidP="00C9707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C970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023C93DC" w14:textId="77777777" w:rsidR="000618DF" w:rsidRPr="000618DF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4CC7EC63" w:rsidR="000618DF" w:rsidRPr="000618DF" w:rsidRDefault="00C97072" w:rsidP="00152FF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502,20</w:t>
            </w:r>
            <w:r w:rsidR="009C13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239" w:type="dxa"/>
            <w:vAlign w:val="bottom"/>
          </w:tcPr>
          <w:p w14:paraId="68647330" w14:textId="77777777" w:rsidR="000618DF" w:rsidRPr="000618DF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65617E9F" w:rsidR="000618DF" w:rsidRPr="000618DF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502,20</w:t>
            </w:r>
            <w:r w:rsidR="00EF14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5AD1BC6B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263E8180" w:rsidR="000618DF" w:rsidRPr="000510F1" w:rsidRDefault="000618DF" w:rsidP="000618D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27F895CF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27A227C6" w:rsidR="000618DF" w:rsidRPr="000510F1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141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802</w:t>
            </w:r>
          </w:p>
        </w:tc>
        <w:tc>
          <w:tcPr>
            <w:tcW w:w="236" w:type="dxa"/>
            <w:vAlign w:val="bottom"/>
          </w:tcPr>
          <w:p w14:paraId="0E40E896" w14:textId="77777777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36F20D30" w:rsidR="000618DF" w:rsidRPr="00157E4A" w:rsidRDefault="000618DF" w:rsidP="000618D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802</w:t>
            </w:r>
          </w:p>
        </w:tc>
      </w:tr>
    </w:tbl>
    <w:p w14:paraId="6F6EB998" w14:textId="05D2F95A" w:rsidR="00647137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9693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4"/>
        <w:gridCol w:w="806"/>
        <w:gridCol w:w="1034"/>
        <w:gridCol w:w="238"/>
        <w:gridCol w:w="999"/>
        <w:gridCol w:w="239"/>
        <w:gridCol w:w="915"/>
        <w:gridCol w:w="236"/>
        <w:gridCol w:w="1033"/>
        <w:gridCol w:w="256"/>
        <w:gridCol w:w="1004"/>
        <w:gridCol w:w="236"/>
        <w:gridCol w:w="833"/>
      </w:tblGrid>
      <w:tr w:rsidR="00647137" w14:paraId="5FB09CEF" w14:textId="77777777" w:rsidTr="000D6C30">
        <w:trPr>
          <w:tblHeader/>
        </w:trPr>
        <w:tc>
          <w:tcPr>
            <w:tcW w:w="1864" w:type="dxa"/>
          </w:tcPr>
          <w:p w14:paraId="71FAAA4B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3863F1D0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023" w:type="dxa"/>
            <w:gridSpan w:val="11"/>
            <w:hideMark/>
          </w:tcPr>
          <w:p w14:paraId="6D40880F" w14:textId="46E83556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14:paraId="7976C177" w14:textId="77777777" w:rsidTr="000D6C30">
        <w:trPr>
          <w:tblHeader/>
        </w:trPr>
        <w:tc>
          <w:tcPr>
            <w:tcW w:w="1864" w:type="dxa"/>
          </w:tcPr>
          <w:p w14:paraId="158175D6" w14:textId="77777777" w:rsidR="00647137" w:rsidRPr="00157E4A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229253A2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25" w:type="dxa"/>
            <w:gridSpan w:val="5"/>
            <w:hideMark/>
          </w:tcPr>
          <w:p w14:paraId="629F2CDD" w14:textId="2B23D646" w:rsidR="00647137" w:rsidRPr="00157E4A" w:rsidRDefault="003C303F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C303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236" w:type="dxa"/>
          </w:tcPr>
          <w:p w14:paraId="0F891146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362" w:type="dxa"/>
            <w:gridSpan w:val="5"/>
            <w:hideMark/>
          </w:tcPr>
          <w:p w14:paraId="18686EFE" w14:textId="62AD7293" w:rsidR="00647137" w:rsidRPr="00157E4A" w:rsidRDefault="003C303F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3C303F">
              <w:rPr>
                <w:rFonts w:asciiTheme="majorBidi" w:hAnsiTheme="majorBidi" w:cstheme="majorBidi" w:hint="cs"/>
                <w:sz w:val="28"/>
                <w:szCs w:val="28"/>
                <w:lang w:eastAsia="en-GB"/>
              </w:rPr>
              <w:t>2561</w:t>
            </w:r>
          </w:p>
        </w:tc>
      </w:tr>
      <w:tr w:rsidR="00647137" w14:paraId="5ABDB724" w14:textId="77777777" w:rsidTr="000D6C30">
        <w:trPr>
          <w:tblHeader/>
        </w:trPr>
        <w:tc>
          <w:tcPr>
            <w:tcW w:w="1864" w:type="dxa"/>
          </w:tcPr>
          <w:p w14:paraId="5BE8DF1A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  <w:vAlign w:val="bottom"/>
            <w:hideMark/>
          </w:tcPr>
          <w:p w14:paraId="0FC3BF71" w14:textId="77777777" w:rsidR="00647137" w:rsidRPr="00157E4A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หมายเหตุ</w:t>
            </w:r>
          </w:p>
        </w:tc>
        <w:tc>
          <w:tcPr>
            <w:tcW w:w="1034" w:type="dxa"/>
            <w:vAlign w:val="bottom"/>
            <w:hideMark/>
          </w:tcPr>
          <w:p w14:paraId="6394011B" w14:textId="77777777" w:rsidR="00647137" w:rsidRPr="00157E4A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3FFB4558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25A02753" w14:textId="77777777" w:rsidR="00647137" w:rsidRPr="00157E4A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0C115347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5" w:type="dxa"/>
            <w:vAlign w:val="bottom"/>
            <w:hideMark/>
          </w:tcPr>
          <w:p w14:paraId="0FB48025" w14:textId="77777777" w:rsidR="00647137" w:rsidRPr="00157E4A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1AA4CB82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vAlign w:val="bottom"/>
            <w:hideMark/>
          </w:tcPr>
          <w:p w14:paraId="3F1FF951" w14:textId="77777777" w:rsidR="00647137" w:rsidRPr="00157E4A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6" w:type="dxa"/>
            <w:vAlign w:val="bottom"/>
          </w:tcPr>
          <w:p w14:paraId="48AC7004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4" w:type="dxa"/>
            <w:vAlign w:val="bottom"/>
            <w:hideMark/>
          </w:tcPr>
          <w:p w14:paraId="1A523042" w14:textId="77777777" w:rsidR="00647137" w:rsidRPr="00157E4A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  <w:hideMark/>
          </w:tcPr>
          <w:p w14:paraId="75EB30D8" w14:textId="77777777" w:rsidR="00647137" w:rsidRPr="00157E4A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47137" w14:paraId="40F56376" w14:textId="77777777" w:rsidTr="000D6C30">
        <w:trPr>
          <w:tblHeader/>
        </w:trPr>
        <w:tc>
          <w:tcPr>
            <w:tcW w:w="1864" w:type="dxa"/>
          </w:tcPr>
          <w:p w14:paraId="3B27D6D7" w14:textId="77777777" w:rsidR="00647137" w:rsidRPr="00157E4A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06" w:type="dxa"/>
          </w:tcPr>
          <w:p w14:paraId="0269CC21" w14:textId="77777777" w:rsidR="00647137" w:rsidRPr="00157E4A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7023" w:type="dxa"/>
            <w:gridSpan w:val="11"/>
            <w:vAlign w:val="bottom"/>
            <w:hideMark/>
          </w:tcPr>
          <w:p w14:paraId="2FC8AF2F" w14:textId="77777777" w:rsidR="00647137" w:rsidRPr="00157E4A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157E4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BF16EF" w14:paraId="17620DFB" w14:textId="77777777" w:rsidTr="000D6C30">
        <w:tc>
          <w:tcPr>
            <w:tcW w:w="1864" w:type="dxa"/>
            <w:hideMark/>
          </w:tcPr>
          <w:p w14:paraId="5A1A458D" w14:textId="23900CBF" w:rsidR="00BF16EF" w:rsidRPr="00157E4A" w:rsidRDefault="00BF16EF" w:rsidP="00BF16EF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97042"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6" w:type="dxa"/>
            <w:vAlign w:val="bottom"/>
          </w:tcPr>
          <w:p w14:paraId="3CEB298C" w14:textId="496F792F" w:rsidR="00BF16EF" w:rsidRPr="00157E4A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034" w:type="dxa"/>
            <w:vAlign w:val="bottom"/>
          </w:tcPr>
          <w:p w14:paraId="24A5B0A2" w14:textId="01BBC07D" w:rsidR="00BF16EF" w:rsidRPr="00157E4A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0376095A" w14:textId="77777777" w:rsidR="00BF16EF" w:rsidRPr="00BF16EF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625174A5" w14:textId="014FFA7E" w:rsidR="00BF16EF" w:rsidRPr="00BF16EF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F16E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893,830</w:t>
            </w:r>
          </w:p>
        </w:tc>
        <w:tc>
          <w:tcPr>
            <w:tcW w:w="239" w:type="dxa"/>
            <w:vAlign w:val="bottom"/>
          </w:tcPr>
          <w:p w14:paraId="69F4CB8F" w14:textId="77777777" w:rsidR="00BF16EF" w:rsidRPr="00BF16EF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15" w:type="dxa"/>
            <w:vAlign w:val="bottom"/>
          </w:tcPr>
          <w:p w14:paraId="6F32232F" w14:textId="2F4826A5" w:rsidR="00BF16EF" w:rsidRPr="00026DC7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26DC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893,830</w:t>
            </w:r>
          </w:p>
        </w:tc>
        <w:tc>
          <w:tcPr>
            <w:tcW w:w="236" w:type="dxa"/>
            <w:vAlign w:val="bottom"/>
          </w:tcPr>
          <w:p w14:paraId="717CB40A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5813C81C" w14:textId="1ACC168E" w:rsidR="00BF16EF" w:rsidRPr="00157E4A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09F0CA58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4" w:type="dxa"/>
            <w:vAlign w:val="bottom"/>
          </w:tcPr>
          <w:p w14:paraId="758F4238" w14:textId="0652501E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940</w:t>
            </w: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065</w:t>
            </w:r>
          </w:p>
        </w:tc>
        <w:tc>
          <w:tcPr>
            <w:tcW w:w="236" w:type="dxa"/>
            <w:vAlign w:val="bottom"/>
          </w:tcPr>
          <w:p w14:paraId="13EC5DA6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6DD17428" w14:textId="69578FF8" w:rsidR="00BF16EF" w:rsidRPr="000510F1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940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065</w:t>
            </w:r>
          </w:p>
        </w:tc>
      </w:tr>
      <w:tr w:rsidR="00BF16EF" w14:paraId="7F22DF23" w14:textId="77777777" w:rsidTr="000D6C30">
        <w:tc>
          <w:tcPr>
            <w:tcW w:w="1864" w:type="dxa"/>
            <w:hideMark/>
          </w:tcPr>
          <w:p w14:paraId="43D5A340" w14:textId="77777777" w:rsidR="00BF16EF" w:rsidRPr="00157E4A" w:rsidRDefault="00BF16EF" w:rsidP="00BF16EF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หนี้สินตามสัญญาเช่าการเงิน</w:t>
            </w:r>
          </w:p>
        </w:tc>
        <w:tc>
          <w:tcPr>
            <w:tcW w:w="806" w:type="dxa"/>
          </w:tcPr>
          <w:p w14:paraId="75E49B6C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34" w:type="dxa"/>
            <w:vAlign w:val="bottom"/>
          </w:tcPr>
          <w:p w14:paraId="5E2B81E2" w14:textId="1AD42047" w:rsidR="00BF16EF" w:rsidRPr="00157E4A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6229A7C" w14:textId="77777777" w:rsidR="00BF16EF" w:rsidRPr="00BF16EF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9" w:type="dxa"/>
            <w:vAlign w:val="bottom"/>
          </w:tcPr>
          <w:p w14:paraId="388D69A7" w14:textId="4962895A" w:rsidR="00BF16EF" w:rsidRPr="00DD5CE9" w:rsidRDefault="00152FF0" w:rsidP="00152FF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D5CE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39,709</w:t>
            </w:r>
          </w:p>
        </w:tc>
        <w:tc>
          <w:tcPr>
            <w:tcW w:w="239" w:type="dxa"/>
            <w:vAlign w:val="bottom"/>
          </w:tcPr>
          <w:p w14:paraId="241B0702" w14:textId="77777777" w:rsidR="00BF16EF" w:rsidRPr="00DD5CE9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5" w:type="dxa"/>
            <w:vAlign w:val="bottom"/>
          </w:tcPr>
          <w:p w14:paraId="3BE89B50" w14:textId="7DFF4874" w:rsidR="00BF16EF" w:rsidRPr="00DD5CE9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DD5CE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39,709</w:t>
            </w:r>
          </w:p>
        </w:tc>
        <w:tc>
          <w:tcPr>
            <w:tcW w:w="236" w:type="dxa"/>
            <w:vAlign w:val="bottom"/>
          </w:tcPr>
          <w:p w14:paraId="659B1FC1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3" w:type="dxa"/>
            <w:vAlign w:val="bottom"/>
          </w:tcPr>
          <w:p w14:paraId="0B1E2B33" w14:textId="6498A44D" w:rsidR="00BF16EF" w:rsidRPr="00157E4A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1F6BEF36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04" w:type="dxa"/>
            <w:vAlign w:val="bottom"/>
          </w:tcPr>
          <w:p w14:paraId="0AC4C07D" w14:textId="19A86BC1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</w:t>
            </w:r>
            <w:r w:rsidRPr="00157E4A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356</w:t>
            </w:r>
          </w:p>
        </w:tc>
        <w:tc>
          <w:tcPr>
            <w:tcW w:w="236" w:type="dxa"/>
            <w:vAlign w:val="bottom"/>
          </w:tcPr>
          <w:p w14:paraId="39193508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33" w:type="dxa"/>
            <w:vAlign w:val="bottom"/>
          </w:tcPr>
          <w:p w14:paraId="17144189" w14:textId="7BC32E3C" w:rsidR="00BF16EF" w:rsidRPr="000510F1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32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0510F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356</w:t>
            </w:r>
          </w:p>
        </w:tc>
      </w:tr>
      <w:tr w:rsidR="00BF16EF" w14:paraId="57E2FD60" w14:textId="77777777" w:rsidTr="000D6C30">
        <w:tc>
          <w:tcPr>
            <w:tcW w:w="1864" w:type="dxa"/>
            <w:hideMark/>
          </w:tcPr>
          <w:p w14:paraId="77D72EA8" w14:textId="77777777" w:rsidR="00BF16EF" w:rsidRPr="00157E4A" w:rsidRDefault="00BF16EF" w:rsidP="00BF16EF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157E4A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806" w:type="dxa"/>
          </w:tcPr>
          <w:p w14:paraId="1525E76F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56E7055B" w:rsidR="00BF16EF" w:rsidRPr="00BF16EF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F1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E854CBB" w14:textId="77777777" w:rsidR="00BF16EF" w:rsidRPr="00BF16EF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43C513E5" w:rsidR="00BF16EF" w:rsidRPr="00BF16EF" w:rsidRDefault="00152FF0" w:rsidP="00152FF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933,539</w:t>
            </w:r>
          </w:p>
        </w:tc>
        <w:tc>
          <w:tcPr>
            <w:tcW w:w="239" w:type="dxa"/>
            <w:vAlign w:val="bottom"/>
          </w:tcPr>
          <w:p w14:paraId="3EAB638D" w14:textId="77777777" w:rsidR="00BF16EF" w:rsidRPr="00BF16EF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458B730A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F16E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933,539</w:t>
            </w:r>
          </w:p>
        </w:tc>
        <w:tc>
          <w:tcPr>
            <w:tcW w:w="236" w:type="dxa"/>
            <w:vAlign w:val="bottom"/>
          </w:tcPr>
          <w:p w14:paraId="184344AA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4EE3F8C9" w:rsidR="00BF16EF" w:rsidRPr="00BF16EF" w:rsidRDefault="00BF16EF" w:rsidP="00BF16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BF16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15D73EC3" w14:textId="77777777" w:rsidR="00BF16EF" w:rsidRPr="00BF16EF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751A153E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972</w:t>
            </w:r>
            <w:r w:rsidRPr="00157E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421</w:t>
            </w:r>
          </w:p>
        </w:tc>
        <w:tc>
          <w:tcPr>
            <w:tcW w:w="236" w:type="dxa"/>
            <w:vAlign w:val="bottom"/>
          </w:tcPr>
          <w:p w14:paraId="0696B745" w14:textId="77777777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1D2B07E9" w:rsidR="00BF16EF" w:rsidRPr="00157E4A" w:rsidRDefault="00BF16EF" w:rsidP="00BF16EF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972</w:t>
            </w:r>
            <w:r w:rsidRPr="00157E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421</w:t>
            </w:r>
          </w:p>
        </w:tc>
      </w:tr>
    </w:tbl>
    <w:p w14:paraId="09B4B25D" w14:textId="1747D221" w:rsidR="00647137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p w14:paraId="40767AB4" w14:textId="77777777" w:rsidR="00B97042" w:rsidRDefault="00B97042" w:rsidP="008B1CC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48898" w14:textId="77777777" w:rsidR="00EF6AE0" w:rsidRDefault="00EF6AE0" w:rsidP="008B1CC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291C3E" w14:textId="77777777" w:rsidR="00EF6AE0" w:rsidRDefault="00EF6AE0" w:rsidP="008B1CC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D3503" w14:textId="77777777" w:rsidR="00EF6AE0" w:rsidRDefault="00EF6AE0" w:rsidP="008B1CC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7A0A9" w14:textId="77777777" w:rsidR="00EF6AE0" w:rsidRDefault="00EF6AE0" w:rsidP="008B1CC3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27922" w14:textId="77777777" w:rsidR="00B97042" w:rsidRDefault="00B97042" w:rsidP="008B1CC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FE09E" w14:textId="77777777" w:rsidR="00B97042" w:rsidRDefault="00B97042" w:rsidP="008B1CC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C47960" w14:textId="0671340A" w:rsidR="00B97042" w:rsidRDefault="006368C0" w:rsidP="008B1CC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9584529" w14:textId="522E5641" w:rsidR="00B97042" w:rsidRPr="000E12BA" w:rsidRDefault="00B97042" w:rsidP="00B97042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12BA">
        <w:rPr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Pr="000E12B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Pr="000E12B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6A61E373" w14:textId="77777777" w:rsidR="00B97042" w:rsidRPr="000E12BA" w:rsidRDefault="00B97042" w:rsidP="00B97042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  <w:r w:rsidRPr="000E12BA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93"/>
        <w:gridCol w:w="1577"/>
        <w:gridCol w:w="1350"/>
        <w:gridCol w:w="1080"/>
        <w:gridCol w:w="3960"/>
      </w:tblGrid>
      <w:tr w:rsidR="00B97042" w:rsidRPr="000E12BA" w14:paraId="17263E1B" w14:textId="77777777" w:rsidTr="00380714">
        <w:trPr>
          <w:trHeight w:val="423"/>
          <w:tblHeader/>
        </w:trPr>
        <w:tc>
          <w:tcPr>
            <w:tcW w:w="9360" w:type="dxa"/>
            <w:gridSpan w:val="5"/>
          </w:tcPr>
          <w:p w14:paraId="485F9D66" w14:textId="77777777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E12BA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7042" w:rsidRPr="000E12BA" w14:paraId="4FE0B851" w14:textId="77777777" w:rsidTr="00380714">
        <w:trPr>
          <w:trHeight w:val="817"/>
          <w:tblHeader/>
        </w:trPr>
        <w:tc>
          <w:tcPr>
            <w:tcW w:w="1393" w:type="dxa"/>
          </w:tcPr>
          <w:p w14:paraId="61A5126E" w14:textId="77777777" w:rsidR="00290E43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sz w:val="30"/>
                <w:szCs w:val="30"/>
                <w:cs/>
              </w:rPr>
              <w:br w:type="page"/>
            </w:r>
          </w:p>
          <w:p w14:paraId="31294270" w14:textId="5F7D369D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1577" w:type="dxa"/>
          </w:tcPr>
          <w:p w14:paraId="16E6981C" w14:textId="0A30D1B6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  <w:p w14:paraId="27662059" w14:textId="7C4DBAB4" w:rsidR="00B97042" w:rsidRPr="000E12BA" w:rsidRDefault="00F75A5E" w:rsidP="00716E2D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0E12BA">
              <w:rPr>
                <w:rFonts w:hint="cs"/>
                <w:i/>
                <w:iCs/>
                <w:sz w:val="30"/>
                <w:szCs w:val="30"/>
                <w:cs/>
              </w:rPr>
              <w:t>(พัน</w:t>
            </w:r>
            <w:r w:rsidR="00167ECA" w:rsidRPr="000E12BA">
              <w:rPr>
                <w:rFonts w:hint="cs"/>
                <w:i/>
                <w:iCs/>
                <w:sz w:val="30"/>
                <w:szCs w:val="30"/>
                <w:cs/>
              </w:rPr>
              <w:t>บาท</w:t>
            </w:r>
            <w:r w:rsidR="00B97042" w:rsidRPr="000E12BA">
              <w:rPr>
                <w:rFonts w:hint="cs"/>
                <w:i/>
                <w:iCs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50" w:type="dxa"/>
          </w:tcPr>
          <w:p w14:paraId="13F3B653" w14:textId="77777777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07A64647" w14:textId="77777777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0E12BA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10E2C725" w14:textId="77777777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3960" w:type="dxa"/>
          </w:tcPr>
          <w:p w14:paraId="47760036" w14:textId="77777777" w:rsidR="00290E43" w:rsidRDefault="00290E43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66FE9681" w14:textId="14C0E74C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B97042" w:rsidRPr="00B97042" w14:paraId="342A7DC4" w14:textId="77777777" w:rsidTr="00380714">
        <w:trPr>
          <w:trHeight w:val="2043"/>
        </w:trPr>
        <w:tc>
          <w:tcPr>
            <w:tcW w:w="1393" w:type="dxa"/>
          </w:tcPr>
          <w:p w14:paraId="7B0BD304" w14:textId="7A957369" w:rsidR="00B97042" w:rsidRPr="000E12BA" w:rsidRDefault="00E056C4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sz w:val="30"/>
                <w:szCs w:val="30"/>
              </w:rPr>
              <w:t xml:space="preserve">9 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0E12BA">
              <w:rPr>
                <w:sz w:val="30"/>
                <w:szCs w:val="30"/>
              </w:rPr>
              <w:t>2562</w:t>
            </w:r>
          </w:p>
        </w:tc>
        <w:tc>
          <w:tcPr>
            <w:tcW w:w="1577" w:type="dxa"/>
          </w:tcPr>
          <w:p w14:paraId="0FAB2742" w14:textId="33513548" w:rsidR="00B97042" w:rsidRPr="000E12BA" w:rsidRDefault="00167ECA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sz w:val="30"/>
                <w:szCs w:val="30"/>
              </w:rPr>
              <w:t>120</w:t>
            </w:r>
            <w:r w:rsidR="00F75A5E" w:rsidRPr="000E12BA">
              <w:rPr>
                <w:sz w:val="30"/>
                <w:szCs w:val="30"/>
              </w:rPr>
              <w:t>,865</w:t>
            </w:r>
          </w:p>
        </w:tc>
        <w:tc>
          <w:tcPr>
            <w:tcW w:w="1350" w:type="dxa"/>
          </w:tcPr>
          <w:p w14:paraId="340DCA8C" w14:textId="24852ABD" w:rsidR="00B97042" w:rsidRPr="000E12BA" w:rsidRDefault="00C9707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0E12BA">
              <w:rPr>
                <w:sz w:val="30"/>
                <w:szCs w:val="30"/>
              </w:rPr>
              <w:t>1</w:t>
            </w:r>
            <w:r w:rsidR="00716E2D" w:rsidRPr="000E12BA">
              <w:rPr>
                <w:sz w:val="30"/>
                <w:szCs w:val="30"/>
              </w:rPr>
              <w:t>2.</w:t>
            </w:r>
            <w:r w:rsidR="00EF47D7">
              <w:rPr>
                <w:sz w:val="30"/>
                <w:szCs w:val="30"/>
              </w:rPr>
              <w:t>75</w:t>
            </w:r>
          </w:p>
        </w:tc>
        <w:tc>
          <w:tcPr>
            <w:tcW w:w="1080" w:type="dxa"/>
          </w:tcPr>
          <w:p w14:paraId="10201FD9" w14:textId="77777777" w:rsidR="00B97042" w:rsidRPr="000E12BA" w:rsidRDefault="00B97042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E12BA">
              <w:rPr>
                <w:sz w:val="30"/>
                <w:szCs w:val="30"/>
              </w:rPr>
              <w:t xml:space="preserve">5 </w:t>
            </w:r>
            <w:r w:rsidRPr="000E12BA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3960" w:type="dxa"/>
          </w:tcPr>
          <w:p w14:paraId="70020807" w14:textId="73CEA9A5" w:rsidR="00167ECA" w:rsidRPr="000E12BA" w:rsidRDefault="00167ECA" w:rsidP="00C90C7C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0E12BA">
              <w:rPr>
                <w:sz w:val="30"/>
                <w:szCs w:val="30"/>
                <w:cs/>
              </w:rPr>
              <w:t>วงเงินกู้ยืมระยะยาว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E12BA">
              <w:rPr>
                <w:sz w:val="30"/>
                <w:szCs w:val="30"/>
              </w:rPr>
              <w:t xml:space="preserve">45,150 </w:t>
            </w:r>
            <w:r w:rsidRPr="000E12BA">
              <w:rPr>
                <w:rFonts w:hint="cs"/>
                <w:sz w:val="30"/>
                <w:szCs w:val="30"/>
                <w:cs/>
              </w:rPr>
              <w:t>ล้าน</w:t>
            </w:r>
            <w:r w:rsidRPr="000E12BA">
              <w:rPr>
                <w:sz w:val="30"/>
                <w:szCs w:val="30"/>
                <w:cs/>
              </w:rPr>
              <w:t>เมียนมาร์จัต</w:t>
            </w:r>
          </w:p>
          <w:p w14:paraId="722E572F" w14:textId="2690559B" w:rsidR="00C90C7C" w:rsidRPr="000E12BA" w:rsidRDefault="00C90C7C" w:rsidP="00C90C7C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 xml:space="preserve">แบ่งชำระเป็นรายไตรมาส </w:t>
            </w:r>
            <w:r w:rsidR="00DE0969" w:rsidRPr="000E12BA">
              <w:rPr>
                <w:sz w:val="30"/>
                <w:szCs w:val="30"/>
              </w:rPr>
              <w:t xml:space="preserve">12 </w:t>
            </w:r>
            <w:r w:rsidR="00DE0969" w:rsidRPr="000E12BA">
              <w:rPr>
                <w:rFonts w:hint="cs"/>
                <w:sz w:val="30"/>
                <w:szCs w:val="30"/>
                <w:cs/>
              </w:rPr>
              <w:t xml:space="preserve">ไตรมาส </w:t>
            </w:r>
            <w:r w:rsidRPr="000E12BA">
              <w:rPr>
                <w:rFonts w:hint="cs"/>
                <w:sz w:val="30"/>
                <w:szCs w:val="30"/>
                <w:cs/>
              </w:rPr>
              <w:t>ดังนี้</w:t>
            </w:r>
            <w:r w:rsidR="00B97042"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7DBEDACD" w14:textId="77124A72" w:rsidR="00C90C7C" w:rsidRPr="000E12BA" w:rsidRDefault="00B97042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งวด</w:t>
            </w:r>
            <w:r w:rsidR="00C90C7C" w:rsidRPr="000E12BA">
              <w:rPr>
                <w:rFonts w:hint="cs"/>
                <w:sz w:val="30"/>
                <w:szCs w:val="30"/>
                <w:cs/>
              </w:rPr>
              <w:t xml:space="preserve">ที่ </w:t>
            </w:r>
            <w:r w:rsidR="005E7582" w:rsidRPr="000E12BA">
              <w:rPr>
                <w:sz w:val="30"/>
                <w:szCs w:val="30"/>
              </w:rPr>
              <w:t>1 -</w:t>
            </w:r>
            <w:r w:rsidR="00C90C7C" w:rsidRPr="000E12BA">
              <w:rPr>
                <w:sz w:val="30"/>
                <w:szCs w:val="30"/>
              </w:rPr>
              <w:t xml:space="preserve"> 4 </w:t>
            </w:r>
            <w:r w:rsidR="00C90C7C" w:rsidRPr="000E12BA">
              <w:rPr>
                <w:rFonts w:hint="cs"/>
                <w:sz w:val="30"/>
                <w:szCs w:val="30"/>
                <w:cs/>
              </w:rPr>
              <w:t>งวดละ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  <w:r w:rsidR="00C90C7C" w:rsidRPr="000E12BA">
              <w:rPr>
                <w:sz w:val="30"/>
                <w:szCs w:val="30"/>
              </w:rPr>
              <w:t>3,010</w:t>
            </w:r>
            <w:r w:rsidR="00026DC7" w:rsidRPr="000E12BA">
              <w:rPr>
                <w:sz w:val="30"/>
                <w:szCs w:val="30"/>
              </w:rPr>
              <w:t>.0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="005F13A4" w:rsidRPr="000E12BA">
              <w:rPr>
                <w:sz w:val="30"/>
                <w:szCs w:val="30"/>
                <w:cs/>
              </w:rPr>
              <w:t>เมียนมาร์จัต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EE84739" w14:textId="538F5E6F" w:rsidR="00C90C7C" w:rsidRPr="000E12BA" w:rsidRDefault="00C90C7C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5E7582" w:rsidRPr="000E12BA">
              <w:rPr>
                <w:sz w:val="30"/>
                <w:szCs w:val="30"/>
              </w:rPr>
              <w:t>5 -</w:t>
            </w:r>
            <w:r w:rsidRPr="000E12BA">
              <w:rPr>
                <w:sz w:val="30"/>
                <w:szCs w:val="30"/>
              </w:rPr>
              <w:t xml:space="preserve"> 8 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0E12BA">
              <w:rPr>
                <w:sz w:val="30"/>
                <w:szCs w:val="30"/>
              </w:rPr>
              <w:t xml:space="preserve">3,762.5 </w:t>
            </w:r>
            <w:r w:rsidR="005F13A4" w:rsidRPr="000E12BA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4DF8B9E0" w14:textId="1ECF89ED" w:rsidR="00C90C7C" w:rsidRPr="000E12BA" w:rsidRDefault="00C90C7C" w:rsidP="00C90C7C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5E7582" w:rsidRPr="000E12BA">
              <w:rPr>
                <w:sz w:val="30"/>
                <w:szCs w:val="30"/>
              </w:rPr>
              <w:t>9 -</w:t>
            </w:r>
            <w:r w:rsidRPr="000E12BA">
              <w:rPr>
                <w:sz w:val="30"/>
                <w:szCs w:val="30"/>
              </w:rPr>
              <w:t xml:space="preserve"> 12 </w:t>
            </w:r>
            <w:r w:rsidRPr="000E12BA">
              <w:rPr>
                <w:rFonts w:hint="cs"/>
                <w:sz w:val="30"/>
                <w:szCs w:val="30"/>
                <w:cs/>
              </w:rPr>
              <w:t>งวดละ</w:t>
            </w:r>
            <w:r w:rsidR="00EF6AE0"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  <w:r w:rsidR="00EF6AE0" w:rsidRPr="000E12BA">
              <w:rPr>
                <w:sz w:val="30"/>
                <w:szCs w:val="30"/>
              </w:rPr>
              <w:t>4,515</w:t>
            </w:r>
            <w:r w:rsidR="00026DC7" w:rsidRPr="000E12BA">
              <w:rPr>
                <w:sz w:val="30"/>
                <w:szCs w:val="30"/>
              </w:rPr>
              <w:t>.0</w:t>
            </w:r>
            <w:r w:rsidR="00EF6AE0" w:rsidRPr="000E12BA">
              <w:rPr>
                <w:sz w:val="30"/>
                <w:szCs w:val="30"/>
              </w:rPr>
              <w:t xml:space="preserve"> </w:t>
            </w:r>
            <w:r w:rsidR="005F13A4" w:rsidRPr="000E12BA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B728A25" w14:textId="52D89E77" w:rsidR="00B97042" w:rsidRPr="005E7582" w:rsidRDefault="00DC67ED" w:rsidP="00DC67ED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0E12BA">
              <w:rPr>
                <w:rFonts w:hint="cs"/>
                <w:sz w:val="30"/>
                <w:szCs w:val="30"/>
                <w:cs/>
              </w:rPr>
              <w:t>เริ่มชำระคืนงวดแรก</w:t>
            </w:r>
            <w:r w:rsidR="00BD32D2" w:rsidRPr="000E12BA">
              <w:rPr>
                <w:rFonts w:hint="cs"/>
                <w:sz w:val="30"/>
                <w:szCs w:val="30"/>
                <w:cs/>
              </w:rPr>
              <w:t>ในเดือนธันวาคม</w:t>
            </w:r>
            <w:r w:rsidR="00B97042" w:rsidRPr="000E12BA">
              <w:rPr>
                <w:sz w:val="30"/>
                <w:szCs w:val="30"/>
              </w:rPr>
              <w:t xml:space="preserve"> </w:t>
            </w:r>
            <w:r w:rsidR="00C90C7C" w:rsidRPr="000E12BA">
              <w:rPr>
                <w:sz w:val="30"/>
                <w:szCs w:val="30"/>
              </w:rPr>
              <w:t>2564</w:t>
            </w:r>
            <w:r w:rsidRPr="000E12BA">
              <w:rPr>
                <w:rFonts w:hint="cs"/>
                <w:sz w:val="30"/>
                <w:szCs w:val="30"/>
                <w:cs/>
              </w:rPr>
              <w:t xml:space="preserve"> และ</w:t>
            </w:r>
            <w:r w:rsidR="00B97042" w:rsidRPr="000E12BA">
              <w:rPr>
                <w:rFonts w:hint="cs"/>
                <w:sz w:val="30"/>
                <w:szCs w:val="30"/>
                <w:cs/>
              </w:rPr>
              <w:t>งวดสุดท้ายใน</w:t>
            </w:r>
            <w:r w:rsidR="00BD32D2" w:rsidRPr="000E12BA">
              <w:rPr>
                <w:rFonts w:hint="cs"/>
                <w:sz w:val="30"/>
                <w:szCs w:val="30"/>
                <w:cs/>
              </w:rPr>
              <w:t>เดือนกันยายน</w:t>
            </w:r>
            <w:r w:rsidR="00B97042" w:rsidRPr="000E12BA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97042" w:rsidRPr="000E12BA">
              <w:rPr>
                <w:sz w:val="30"/>
                <w:szCs w:val="30"/>
              </w:rPr>
              <w:t>256</w:t>
            </w:r>
            <w:r w:rsidR="00C90C7C" w:rsidRPr="000E12BA">
              <w:rPr>
                <w:sz w:val="30"/>
                <w:szCs w:val="30"/>
              </w:rPr>
              <w:t>7</w:t>
            </w:r>
          </w:p>
        </w:tc>
      </w:tr>
    </w:tbl>
    <w:p w14:paraId="5D279740" w14:textId="59FF9520" w:rsidR="00B97042" w:rsidRPr="00B97042" w:rsidRDefault="00B97042" w:rsidP="00B97042">
      <w:pPr>
        <w:spacing w:line="240" w:lineRule="auto"/>
        <w:ind w:left="540" w:right="-45"/>
        <w:jc w:val="thaiDistribute"/>
        <w:rPr>
          <w:sz w:val="30"/>
          <w:szCs w:val="30"/>
          <w:highlight w:val="green"/>
        </w:rPr>
      </w:pPr>
    </w:p>
    <w:p w14:paraId="7449E8D1" w14:textId="0744AC23" w:rsidR="00716E2D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C303F">
        <w:rPr>
          <w:rFonts w:asciiTheme="majorBidi" w:hAnsiTheme="majorBidi" w:cstheme="majorBidi"/>
          <w:sz w:val="30"/>
          <w:szCs w:val="30"/>
        </w:rPr>
        <w:t>31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5C2D3F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3C303F">
        <w:rPr>
          <w:rFonts w:asciiTheme="majorBidi" w:hAnsiTheme="majorBidi" w:cstheme="majorBidi"/>
          <w:sz w:val="30"/>
          <w:szCs w:val="30"/>
        </w:rPr>
        <w:t>2562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C2D3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C2D3F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C2D3F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0A8F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และเงินกู้ยืมระยะยาวจากสถาบันการเงินรวม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  <w:r w:rsidR="00B80A8F" w:rsidRPr="00B80A8F">
        <w:rPr>
          <w:rFonts w:asciiTheme="majorBidi" w:hAnsiTheme="majorBidi" w:cstheme="majorBidi"/>
          <w:sz w:val="30"/>
          <w:szCs w:val="30"/>
        </w:rPr>
        <w:t>11,338.6</w:t>
      </w:r>
      <w:r w:rsidRPr="00B80A8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80A8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80A8F" w:rsidRPr="00B80A8F">
        <w:rPr>
          <w:rFonts w:asciiTheme="majorBidi" w:hAnsiTheme="majorBidi" w:cstheme="majorBidi"/>
          <w:sz w:val="30"/>
          <w:szCs w:val="30"/>
        </w:rPr>
        <w:t>9,595.0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429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B1C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B1CC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394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3C303F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B1CC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8B1CC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8B1CC3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8B1CC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19BAB35" w14:textId="77777777" w:rsidR="00092727" w:rsidRPr="00B047A1" w:rsidRDefault="00092727" w:rsidP="00092727">
      <w:pPr>
        <w:ind w:left="630"/>
        <w:rPr>
          <w:sz w:val="28"/>
          <w:szCs w:val="28"/>
        </w:rPr>
      </w:pPr>
    </w:p>
    <w:tbl>
      <w:tblPr>
        <w:tblW w:w="92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96"/>
        <w:gridCol w:w="837"/>
        <w:gridCol w:w="236"/>
        <w:gridCol w:w="918"/>
        <w:gridCol w:w="243"/>
        <w:gridCol w:w="1105"/>
        <w:gridCol w:w="290"/>
        <w:gridCol w:w="837"/>
        <w:gridCol w:w="295"/>
        <w:gridCol w:w="922"/>
        <w:gridCol w:w="243"/>
        <w:gridCol w:w="1125"/>
      </w:tblGrid>
      <w:tr w:rsidR="00092727" w:rsidRPr="00524337" w14:paraId="3D8368FC" w14:textId="77777777" w:rsidTr="00FF15E1">
        <w:tc>
          <w:tcPr>
            <w:tcW w:w="2196" w:type="dxa"/>
            <w:shd w:val="clear" w:color="auto" w:fill="auto"/>
          </w:tcPr>
          <w:p w14:paraId="3C03EBF7" w14:textId="5A3C8074" w:rsidR="00092727" w:rsidRPr="00524337" w:rsidRDefault="00092727" w:rsidP="008B1CC3">
            <w:pPr>
              <w:tabs>
                <w:tab w:val="left" w:pos="540"/>
              </w:tabs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51" w:type="dxa"/>
            <w:gridSpan w:val="11"/>
            <w:shd w:val="clear" w:color="auto" w:fill="auto"/>
          </w:tcPr>
          <w:p w14:paraId="7D804927" w14:textId="77777777" w:rsidR="00092727" w:rsidRPr="00524337" w:rsidRDefault="00092727" w:rsidP="0009272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24337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2433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092727" w:rsidRPr="005C2D3F" w14:paraId="1DD62F20" w14:textId="77777777" w:rsidTr="00FF15E1">
        <w:tc>
          <w:tcPr>
            <w:tcW w:w="2196" w:type="dxa"/>
            <w:shd w:val="clear" w:color="auto" w:fill="auto"/>
          </w:tcPr>
          <w:p w14:paraId="755F6349" w14:textId="4E3F630E" w:rsidR="00092727" w:rsidRPr="00524337" w:rsidRDefault="00092727" w:rsidP="008B1CC3">
            <w:pPr>
              <w:tabs>
                <w:tab w:val="left" w:pos="540"/>
              </w:tabs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770DC41" w14:textId="075A3BEE" w:rsidR="00092727" w:rsidRPr="00524337" w:rsidRDefault="003C303F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3C303F">
              <w:rPr>
                <w:sz w:val="26"/>
                <w:szCs w:val="26"/>
              </w:rPr>
              <w:t>2562</w:t>
            </w:r>
          </w:p>
        </w:tc>
        <w:tc>
          <w:tcPr>
            <w:tcW w:w="290" w:type="dxa"/>
            <w:shd w:val="clear" w:color="auto" w:fill="auto"/>
          </w:tcPr>
          <w:p w14:paraId="6FBEA9D0" w14:textId="77777777" w:rsidR="00092727" w:rsidRPr="00524337" w:rsidRDefault="00092727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85889A" w14:textId="11EC6561" w:rsidR="00092727" w:rsidRPr="005C2D3F" w:rsidRDefault="003C303F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 w:rsidRPr="003C303F">
              <w:rPr>
                <w:sz w:val="26"/>
                <w:szCs w:val="26"/>
              </w:rPr>
              <w:t>2561</w:t>
            </w:r>
          </w:p>
        </w:tc>
      </w:tr>
      <w:tr w:rsidR="00FF15E1" w:rsidRPr="005C2D3F" w14:paraId="0D3B01C6" w14:textId="77777777" w:rsidTr="00FF15E1">
        <w:tc>
          <w:tcPr>
            <w:tcW w:w="2196" w:type="dxa"/>
            <w:shd w:val="clear" w:color="auto" w:fill="auto"/>
            <w:vAlign w:val="bottom"/>
          </w:tcPr>
          <w:p w14:paraId="3CDA946D" w14:textId="5E18D78D" w:rsidR="007909D7" w:rsidRPr="00A67536" w:rsidRDefault="00F62EFD" w:rsidP="007909D7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  <w:r w:rsidRPr="00A67536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AF48415" w14:textId="11322A29" w:rsidR="007909D7" w:rsidRPr="005C2D3F" w:rsidRDefault="007909D7" w:rsidP="007909D7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0D0D2C">
              <w:rPr>
                <w:sz w:val="26"/>
                <w:szCs w:val="26"/>
                <w:cs/>
              </w:rPr>
              <w:br/>
            </w:r>
            <w:r w:rsidRPr="005C2D3F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C0A8B" w14:textId="77777777" w:rsidR="007909D7" w:rsidRPr="005C2D3F" w:rsidRDefault="007909D7" w:rsidP="007909D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EAD6C6F" w14:textId="77777777" w:rsidR="007909D7" w:rsidRPr="005C2D3F" w:rsidRDefault="007909D7" w:rsidP="007909D7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25B492" w14:textId="77777777" w:rsidR="007909D7" w:rsidRPr="005C2D3F" w:rsidRDefault="007909D7" w:rsidP="007909D7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78CFB24" w14:textId="77777777" w:rsidR="007909D7" w:rsidRPr="005C2D3F" w:rsidRDefault="007909D7" w:rsidP="00790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668B4D19" w14:textId="77777777" w:rsidR="007909D7" w:rsidRPr="005C2D3F" w:rsidRDefault="007909D7" w:rsidP="007909D7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90" w:type="dxa"/>
            <w:shd w:val="clear" w:color="auto" w:fill="auto"/>
            <w:vAlign w:val="bottom"/>
          </w:tcPr>
          <w:p w14:paraId="09199AB1" w14:textId="77777777" w:rsidR="007909D7" w:rsidRPr="005C2D3F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6502D47" w14:textId="4C880F6E" w:rsidR="007909D7" w:rsidRPr="005C2D3F" w:rsidRDefault="007909D7" w:rsidP="007909D7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0D0D2C">
              <w:rPr>
                <w:sz w:val="26"/>
                <w:szCs w:val="26"/>
                <w:cs/>
              </w:rPr>
              <w:br/>
            </w:r>
            <w:r w:rsidRPr="005C2D3F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CE5C061" w14:textId="77777777" w:rsidR="007909D7" w:rsidRPr="005C2D3F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5121CEF" w14:textId="77777777" w:rsidR="007909D7" w:rsidRPr="005C2D3F" w:rsidRDefault="007909D7" w:rsidP="007909D7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ECD28B" w14:textId="77777777" w:rsidR="007909D7" w:rsidRPr="005C2D3F" w:rsidRDefault="007909D7" w:rsidP="007909D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255F08B" w14:textId="77777777" w:rsidR="007909D7" w:rsidRPr="005C2D3F" w:rsidRDefault="007909D7" w:rsidP="007909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75F9DA5C" w14:textId="77777777" w:rsidR="007909D7" w:rsidRPr="005C2D3F" w:rsidRDefault="007909D7" w:rsidP="007909D7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92727" w:rsidRPr="005C2D3F" w14:paraId="0E81403F" w14:textId="77777777" w:rsidTr="00FF15E1">
        <w:tc>
          <w:tcPr>
            <w:tcW w:w="2196" w:type="dxa"/>
          </w:tcPr>
          <w:p w14:paraId="2BBFB045" w14:textId="77777777" w:rsidR="00092727" w:rsidRPr="005C2D3F" w:rsidRDefault="00092727" w:rsidP="00092727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051" w:type="dxa"/>
            <w:gridSpan w:val="11"/>
          </w:tcPr>
          <w:p w14:paraId="73DA0867" w14:textId="77777777" w:rsidR="00092727" w:rsidRPr="005C2D3F" w:rsidRDefault="00092727" w:rsidP="00092727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909D7" w:rsidRPr="005C2D3F" w14:paraId="6281FC84" w14:textId="77777777" w:rsidTr="00FF15E1">
        <w:tc>
          <w:tcPr>
            <w:tcW w:w="2196" w:type="dxa"/>
          </w:tcPr>
          <w:p w14:paraId="759A84CE" w14:textId="0C500443" w:rsidR="007909D7" w:rsidRPr="007909D7" w:rsidRDefault="007909D7" w:rsidP="00092727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7909D7">
              <w:rPr>
                <w:rFonts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051" w:type="dxa"/>
            <w:gridSpan w:val="11"/>
          </w:tcPr>
          <w:p w14:paraId="43E5D0A4" w14:textId="77777777" w:rsidR="007909D7" w:rsidRPr="005C2D3F" w:rsidRDefault="007909D7" w:rsidP="00092727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FF15E1" w:rsidRPr="005C2D3F" w14:paraId="74FFD33A" w14:textId="77777777" w:rsidTr="00FF15E1">
        <w:tc>
          <w:tcPr>
            <w:tcW w:w="2196" w:type="dxa"/>
          </w:tcPr>
          <w:p w14:paraId="4BE58DB2" w14:textId="1532A4A0" w:rsidR="00092727" w:rsidRPr="007909D7" w:rsidRDefault="007909D7" w:rsidP="00092727">
            <w:pPr>
              <w:ind w:right="-79"/>
              <w:rPr>
                <w:sz w:val="26"/>
                <w:szCs w:val="26"/>
              </w:rPr>
            </w:pPr>
            <w:r w:rsidRPr="007909D7">
              <w:rPr>
                <w:sz w:val="26"/>
                <w:szCs w:val="26"/>
                <w:cs/>
              </w:rPr>
              <w:t>ภายใน</w:t>
            </w:r>
            <w:r w:rsidRPr="007909D7">
              <w:rPr>
                <w:sz w:val="26"/>
                <w:szCs w:val="26"/>
              </w:rPr>
              <w:t xml:space="preserve"> 1 </w:t>
            </w:r>
            <w:r w:rsidRPr="007909D7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079D455" w14:textId="6EB2B749" w:rsidR="00092727" w:rsidRPr="005C2D3F" w:rsidRDefault="00535C6B" w:rsidP="00535C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535C6B">
              <w:rPr>
                <w:rFonts w:cs="Angsana New"/>
                <w:sz w:val="26"/>
                <w:szCs w:val="26"/>
                <w:lang w:bidi="th-TH"/>
              </w:rPr>
              <w:t>114,037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3A596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E8423C3" w14:textId="18D21047" w:rsidR="00092727" w:rsidRPr="005C2D3F" w:rsidRDefault="00535C6B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</w:t>
            </w:r>
            <w:r w:rsidRPr="00535C6B">
              <w:rPr>
                <w:rFonts w:cs="Angsana New"/>
                <w:sz w:val="26"/>
                <w:szCs w:val="26"/>
                <w:lang w:bidi="th-TH"/>
              </w:rPr>
              <w:t>17,393</w:t>
            </w:r>
            <w:r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5CD97D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B106EBF" w14:textId="592E52FF" w:rsidR="00092727" w:rsidRPr="005C2D3F" w:rsidRDefault="00535C6B" w:rsidP="000927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96,644</w:t>
            </w:r>
          </w:p>
        </w:tc>
        <w:tc>
          <w:tcPr>
            <w:tcW w:w="290" w:type="dxa"/>
            <w:shd w:val="clear" w:color="auto" w:fill="auto"/>
          </w:tcPr>
          <w:p w14:paraId="0075632B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26A0A91" w14:textId="75887B79" w:rsidR="00092727" w:rsidRPr="005C2D3F" w:rsidRDefault="003C303F" w:rsidP="0009272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40</w:t>
            </w:r>
            <w:r w:rsidR="00092727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226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9241B05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92D5296" w14:textId="1BFB3C2F" w:rsidR="00092727" w:rsidRPr="005C2D3F" w:rsidRDefault="00092727" w:rsidP="0009272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102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cs="Angsana New"/>
                <w:sz w:val="26"/>
                <w:szCs w:val="26"/>
                <w:lang w:bidi="th-TH"/>
              </w:rPr>
              <w:t>8</w:t>
            </w:r>
            <w:r>
              <w:rPr>
                <w:rFonts w:cs="Angsana New"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cs="Angsana New"/>
                <w:sz w:val="26"/>
                <w:szCs w:val="26"/>
                <w:lang w:bidi="th-TH"/>
              </w:rPr>
              <w:t>268</w:t>
            </w:r>
            <w:r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63CCB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216EFF1" w14:textId="66C12C9B" w:rsidR="00092727" w:rsidRPr="005C2D3F" w:rsidRDefault="003C303F" w:rsidP="000927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31</w:t>
            </w:r>
            <w:r w:rsidR="00092727"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958</w:t>
            </w:r>
          </w:p>
        </w:tc>
      </w:tr>
      <w:tr w:rsidR="00FF15E1" w:rsidRPr="005C2D3F" w14:paraId="736D9009" w14:textId="77777777" w:rsidTr="00FF15E1">
        <w:tc>
          <w:tcPr>
            <w:tcW w:w="2196" w:type="dxa"/>
          </w:tcPr>
          <w:p w14:paraId="155760D1" w14:textId="7B2BDF5B" w:rsidR="00535C6B" w:rsidRPr="007909D7" w:rsidRDefault="007909D7" w:rsidP="00535C6B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7909D7">
              <w:rPr>
                <w:sz w:val="26"/>
                <w:szCs w:val="26"/>
              </w:rPr>
              <w:t xml:space="preserve">1 - 5 </w:t>
            </w:r>
            <w:r w:rsidRPr="007909D7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429F86F" w14:textId="76141614" w:rsidR="00535C6B" w:rsidRPr="005C2D3F" w:rsidRDefault="00535C6B" w:rsidP="00535C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304,886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C913D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CCC5F9" w14:textId="64B580F7" w:rsidR="00535C6B" w:rsidRPr="005C2D3F" w:rsidRDefault="00535C6B" w:rsidP="00B6274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(20,19</w:t>
            </w:r>
            <w:r w:rsidR="00826E80">
              <w:rPr>
                <w:rFonts w:cs="Angsana New"/>
                <w:sz w:val="26"/>
                <w:szCs w:val="26"/>
              </w:rPr>
              <w:t>3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D3C21D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DCAB8A9" w14:textId="4C4F9ABC" w:rsidR="00535C6B" w:rsidRPr="005C2D3F" w:rsidRDefault="00535C6B" w:rsidP="00B627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284,69</w:t>
            </w:r>
            <w:r w:rsidR="00826E80"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290" w:type="dxa"/>
            <w:shd w:val="clear" w:color="auto" w:fill="auto"/>
          </w:tcPr>
          <w:p w14:paraId="751B1B56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F49A52" w14:textId="72AC03B2" w:rsidR="00535C6B" w:rsidRPr="005C2D3F" w:rsidRDefault="00535C6B" w:rsidP="00535C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121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61D0FACD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9328176" w14:textId="7073C34A" w:rsidR="00535C6B" w:rsidRPr="005C2D3F" w:rsidRDefault="00535C6B" w:rsidP="00535C6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11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653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19D506E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B234727" w14:textId="1FB87528" w:rsidR="00535C6B" w:rsidRPr="005C2D3F" w:rsidRDefault="00535C6B" w:rsidP="00535C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109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844</w:t>
            </w:r>
          </w:p>
        </w:tc>
      </w:tr>
      <w:tr w:rsidR="00FF15E1" w:rsidRPr="005C2D3F" w14:paraId="7C5C0A97" w14:textId="77777777" w:rsidTr="00FF15E1">
        <w:tc>
          <w:tcPr>
            <w:tcW w:w="2196" w:type="dxa"/>
          </w:tcPr>
          <w:p w14:paraId="4D3BA68D" w14:textId="77777777" w:rsidR="00535C6B" w:rsidRPr="005C2D3F" w:rsidRDefault="00535C6B" w:rsidP="00535C6B">
            <w:pPr>
              <w:ind w:right="-79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13DAD" w14:textId="42097C24" w:rsidR="00535C6B" w:rsidRPr="005C2D3F" w:rsidRDefault="00535C6B" w:rsidP="00535C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418,923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57D025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8DB0E" w14:textId="7856D5F2" w:rsidR="00535C6B" w:rsidRPr="005C2D3F" w:rsidRDefault="00535C6B" w:rsidP="00535C6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right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(37,58</w:t>
            </w:r>
            <w:r w:rsidR="00826E80">
              <w:rPr>
                <w:rFonts w:cs="Angsana New"/>
                <w:b/>
                <w:bCs/>
                <w:sz w:val="26"/>
                <w:szCs w:val="26"/>
                <w:lang w:bidi="th-TH"/>
              </w:rPr>
              <w:t>6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588A17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B684AD" w14:textId="251D87BE" w:rsidR="00535C6B" w:rsidRPr="005C2D3F" w:rsidRDefault="00535C6B" w:rsidP="00535C6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381,33</w:t>
            </w:r>
            <w:r w:rsidR="00826E80">
              <w:rPr>
                <w:rFonts w:cs="Angsana New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90" w:type="dxa"/>
            <w:shd w:val="clear" w:color="auto" w:fill="auto"/>
          </w:tcPr>
          <w:p w14:paraId="680C9F1C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0F333" w14:textId="3F5FB27E" w:rsidR="00535C6B" w:rsidRPr="005C2D3F" w:rsidRDefault="00535C6B" w:rsidP="00535C6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161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723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1BED94D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3166C" w14:textId="13D39184" w:rsidR="00535C6B" w:rsidRPr="005C2D3F" w:rsidRDefault="00535C6B" w:rsidP="00535C6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19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921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9FF098" w14:textId="77777777" w:rsidR="00535C6B" w:rsidRPr="005C2D3F" w:rsidRDefault="00535C6B" w:rsidP="00535C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DDC60" w14:textId="02DB8B2F" w:rsidR="00535C6B" w:rsidRPr="005C2D3F" w:rsidRDefault="00535C6B" w:rsidP="00535C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141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802</w:t>
            </w:r>
          </w:p>
        </w:tc>
      </w:tr>
    </w:tbl>
    <w:p w14:paraId="4D365783" w14:textId="3ACBF68F" w:rsidR="004E424B" w:rsidRDefault="004E424B" w:rsidP="00092727">
      <w:pPr>
        <w:spacing w:line="240" w:lineRule="auto"/>
        <w:rPr>
          <w:rFonts w:asciiTheme="majorBidi" w:hAnsiTheme="majorBidi"/>
          <w:b/>
          <w:bCs/>
          <w:sz w:val="28"/>
          <w:szCs w:val="28"/>
        </w:rPr>
      </w:pPr>
    </w:p>
    <w:p w14:paraId="0B5E46BA" w14:textId="5239529A" w:rsidR="00092727" w:rsidRDefault="004E424B" w:rsidP="00092727">
      <w:pPr>
        <w:spacing w:line="240" w:lineRule="auto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/>
          <w:b/>
          <w:bCs/>
          <w:sz w:val="28"/>
          <w:szCs w:val="28"/>
        </w:rP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96"/>
        <w:gridCol w:w="873"/>
        <w:gridCol w:w="236"/>
        <w:gridCol w:w="898"/>
        <w:gridCol w:w="261"/>
        <w:gridCol w:w="1062"/>
        <w:gridCol w:w="324"/>
        <w:gridCol w:w="828"/>
        <w:gridCol w:w="306"/>
        <w:gridCol w:w="918"/>
        <w:gridCol w:w="243"/>
        <w:gridCol w:w="1089"/>
      </w:tblGrid>
      <w:tr w:rsidR="00092727" w:rsidRPr="005C2D3F" w14:paraId="0DA763ED" w14:textId="77777777" w:rsidTr="00903629">
        <w:tc>
          <w:tcPr>
            <w:tcW w:w="2196" w:type="dxa"/>
            <w:shd w:val="clear" w:color="auto" w:fill="auto"/>
          </w:tcPr>
          <w:p w14:paraId="38C80DBD" w14:textId="71194A31" w:rsidR="00092727" w:rsidRPr="008B1CC3" w:rsidRDefault="00092727" w:rsidP="008B1CC3">
            <w:pPr>
              <w:tabs>
                <w:tab w:val="left" w:pos="540"/>
              </w:tabs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038" w:type="dxa"/>
            <w:gridSpan w:val="11"/>
            <w:shd w:val="clear" w:color="auto" w:fill="auto"/>
          </w:tcPr>
          <w:p w14:paraId="6DC3DAA2" w14:textId="77777777" w:rsidR="00092727" w:rsidRPr="005C2D3F" w:rsidRDefault="00092727" w:rsidP="00092727">
            <w:pPr>
              <w:tabs>
                <w:tab w:val="left" w:pos="540"/>
              </w:tabs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C2D3F">
              <w:rPr>
                <w:rFonts w:hint="cs"/>
                <w:b/>
                <w:bCs/>
                <w:sz w:val="26"/>
                <w:szCs w:val="26"/>
                <w:cs/>
              </w:rPr>
              <w:t>งบการ</w:t>
            </w:r>
            <w:r w:rsidRPr="005C2D3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92727" w:rsidRPr="005C2D3F" w14:paraId="19CC72B9" w14:textId="77777777" w:rsidTr="00903629">
        <w:tc>
          <w:tcPr>
            <w:tcW w:w="2196" w:type="dxa"/>
            <w:shd w:val="clear" w:color="auto" w:fill="auto"/>
          </w:tcPr>
          <w:p w14:paraId="69B1444D" w14:textId="41A50C6A" w:rsidR="00092727" w:rsidRPr="008B1CC3" w:rsidRDefault="00092727" w:rsidP="008B1CC3">
            <w:pPr>
              <w:tabs>
                <w:tab w:val="left" w:pos="540"/>
              </w:tabs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962992" w14:textId="253ABCED" w:rsidR="00092727" w:rsidRPr="005C2D3F" w:rsidRDefault="003C303F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  <w:r w:rsidRPr="003C303F">
              <w:rPr>
                <w:sz w:val="26"/>
                <w:szCs w:val="26"/>
              </w:rPr>
              <w:t>2562</w:t>
            </w:r>
          </w:p>
        </w:tc>
        <w:tc>
          <w:tcPr>
            <w:tcW w:w="324" w:type="dxa"/>
            <w:shd w:val="clear" w:color="auto" w:fill="auto"/>
          </w:tcPr>
          <w:p w14:paraId="2BC59996" w14:textId="77777777" w:rsidR="00092727" w:rsidRPr="005C2D3F" w:rsidRDefault="00092727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A1D746" w14:textId="0235B37F" w:rsidR="00092727" w:rsidRPr="005C2D3F" w:rsidRDefault="003C303F" w:rsidP="00092727">
            <w:pPr>
              <w:tabs>
                <w:tab w:val="left" w:pos="540"/>
              </w:tabs>
              <w:jc w:val="center"/>
              <w:rPr>
                <w:sz w:val="26"/>
                <w:szCs w:val="26"/>
                <w:cs/>
              </w:rPr>
            </w:pPr>
            <w:r w:rsidRPr="003C303F">
              <w:rPr>
                <w:sz w:val="26"/>
                <w:szCs w:val="26"/>
              </w:rPr>
              <w:t>2561</w:t>
            </w:r>
          </w:p>
        </w:tc>
      </w:tr>
      <w:tr w:rsidR="004E424B" w:rsidRPr="005C2D3F" w14:paraId="59DFD413" w14:textId="77777777" w:rsidTr="00903629">
        <w:tc>
          <w:tcPr>
            <w:tcW w:w="2196" w:type="dxa"/>
            <w:shd w:val="clear" w:color="auto" w:fill="auto"/>
            <w:vAlign w:val="bottom"/>
          </w:tcPr>
          <w:p w14:paraId="5359D1F6" w14:textId="1E38F35C" w:rsidR="004E424B" w:rsidRPr="005C2D3F" w:rsidRDefault="00F62EFD" w:rsidP="004E424B">
            <w:pPr>
              <w:tabs>
                <w:tab w:val="left" w:pos="540"/>
              </w:tabs>
              <w:rPr>
                <w:i/>
                <w:iCs/>
                <w:color w:val="0000FF"/>
                <w:sz w:val="26"/>
                <w:szCs w:val="26"/>
              </w:rPr>
            </w:pPr>
            <w:r w:rsidRPr="00A67536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  <w:r>
              <w:rPr>
                <w:b/>
                <w:bCs/>
                <w:i/>
                <w:iCs/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F1A402B" w14:textId="19700AC0" w:rsidR="004E424B" w:rsidRPr="005C2D3F" w:rsidRDefault="004E424B" w:rsidP="004E424B">
            <w:pPr>
              <w:ind w:left="-77" w:right="-108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985BD2">
              <w:rPr>
                <w:sz w:val="26"/>
                <w:szCs w:val="26"/>
                <w:cs/>
              </w:rPr>
              <w:br/>
            </w:r>
            <w:r w:rsidRPr="005C2D3F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1C683E" w14:textId="77777777" w:rsidR="004E424B" w:rsidRPr="005C2D3F" w:rsidRDefault="004E424B" w:rsidP="004E4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5D7FC52" w14:textId="73455EAE" w:rsidR="004E424B" w:rsidRPr="005C2D3F" w:rsidRDefault="004E424B" w:rsidP="004E424B">
            <w:pPr>
              <w:ind w:left="-108" w:right="-110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09F7C1EA" w14:textId="77777777" w:rsidR="004E424B" w:rsidRPr="005C2D3F" w:rsidRDefault="004E424B" w:rsidP="004E424B">
            <w:pPr>
              <w:ind w:left="-108" w:right="-110"/>
              <w:jc w:val="center"/>
              <w:rPr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14BF3E" w14:textId="77777777" w:rsidR="004E424B" w:rsidRPr="005C2D3F" w:rsidRDefault="004E424B" w:rsidP="004E424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4F333C9B" w14:textId="3FF9718F" w:rsidR="004E424B" w:rsidRPr="005C2D3F" w:rsidRDefault="004E424B" w:rsidP="004E424B">
            <w:pPr>
              <w:ind w:left="-137" w:right="-91"/>
              <w:jc w:val="center"/>
              <w:rPr>
                <w:sz w:val="26"/>
                <w:szCs w:val="26"/>
                <w:cs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324" w:type="dxa"/>
            <w:shd w:val="clear" w:color="auto" w:fill="auto"/>
            <w:vAlign w:val="bottom"/>
          </w:tcPr>
          <w:p w14:paraId="7BA8E338" w14:textId="77777777" w:rsidR="004E424B" w:rsidRPr="005C2D3F" w:rsidRDefault="004E424B" w:rsidP="004E424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921C9A4" w14:textId="7A5914A1" w:rsidR="004E424B" w:rsidRPr="005C2D3F" w:rsidRDefault="004E424B" w:rsidP="004E424B">
            <w:pPr>
              <w:ind w:left="-77" w:right="-108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จำนวนเงิน</w:t>
            </w:r>
            <w:r w:rsidR="00985BD2">
              <w:rPr>
                <w:sz w:val="26"/>
                <w:szCs w:val="26"/>
                <w:cs/>
              </w:rPr>
              <w:br/>
            </w:r>
            <w:r w:rsidRPr="005C2D3F">
              <w:rPr>
                <w:rFonts w:hint="cs"/>
                <w:sz w:val="26"/>
                <w:szCs w:val="26"/>
                <w:cs/>
              </w:rPr>
              <w:t>ขั้นต่ำที่</w:t>
            </w:r>
            <w:r w:rsidRPr="005C2D3F">
              <w:rPr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0415A71" w14:textId="77777777" w:rsidR="004E424B" w:rsidRPr="005C2D3F" w:rsidRDefault="004E424B" w:rsidP="004E424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6376DEE" w14:textId="09CD6C40" w:rsidR="004E424B" w:rsidRPr="005C2D3F" w:rsidRDefault="004E424B" w:rsidP="004E424B">
            <w:pPr>
              <w:ind w:left="-108" w:right="-85"/>
              <w:jc w:val="center"/>
              <w:rPr>
                <w:sz w:val="26"/>
                <w:szCs w:val="26"/>
              </w:rPr>
            </w:pPr>
            <w:r w:rsidRPr="005C2D3F">
              <w:rPr>
                <w:rFonts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8104E0" w14:textId="77777777" w:rsidR="004E424B" w:rsidRPr="005C2D3F" w:rsidRDefault="004E424B" w:rsidP="004E424B">
            <w:pPr>
              <w:tabs>
                <w:tab w:val="left" w:pos="5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E76362" w14:textId="77777777" w:rsidR="004E424B" w:rsidRPr="005C2D3F" w:rsidRDefault="004E424B" w:rsidP="004E424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มูลค่า</w:t>
            </w:r>
          </w:p>
          <w:p w14:paraId="2C9E8EFA" w14:textId="5ADC6A69" w:rsidR="004E424B" w:rsidRPr="005C2D3F" w:rsidRDefault="004E424B" w:rsidP="004E424B">
            <w:pPr>
              <w:ind w:left="-124" w:right="-92"/>
              <w:jc w:val="center"/>
              <w:rPr>
                <w:sz w:val="26"/>
                <w:szCs w:val="26"/>
              </w:rPr>
            </w:pPr>
            <w:r w:rsidRPr="005C2D3F">
              <w:rPr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92727" w:rsidRPr="005C2D3F" w14:paraId="5B1E12B0" w14:textId="77777777" w:rsidTr="00903629">
        <w:tc>
          <w:tcPr>
            <w:tcW w:w="2196" w:type="dxa"/>
          </w:tcPr>
          <w:p w14:paraId="7AD7D323" w14:textId="77777777" w:rsidR="00092727" w:rsidRPr="005C2D3F" w:rsidRDefault="00092727" w:rsidP="00092727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7038" w:type="dxa"/>
            <w:gridSpan w:val="11"/>
          </w:tcPr>
          <w:p w14:paraId="44CBD7AE" w14:textId="77777777" w:rsidR="00092727" w:rsidRPr="005C2D3F" w:rsidRDefault="00092727" w:rsidP="00092727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5C2D3F">
              <w:rPr>
                <w:rFonts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E424B" w:rsidRPr="005C2D3F" w14:paraId="51F3CF54" w14:textId="77777777" w:rsidTr="00903629">
        <w:tc>
          <w:tcPr>
            <w:tcW w:w="2196" w:type="dxa"/>
          </w:tcPr>
          <w:p w14:paraId="0408CC5F" w14:textId="23ECB9BF" w:rsidR="004E424B" w:rsidRPr="005C2D3F" w:rsidRDefault="004E424B" w:rsidP="004E424B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7909D7">
              <w:rPr>
                <w:rFonts w:hint="cs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7038" w:type="dxa"/>
            <w:gridSpan w:val="11"/>
          </w:tcPr>
          <w:p w14:paraId="60951281" w14:textId="77777777" w:rsidR="004E424B" w:rsidRPr="005C2D3F" w:rsidRDefault="004E424B" w:rsidP="004E424B">
            <w:pPr>
              <w:tabs>
                <w:tab w:val="left" w:pos="540"/>
              </w:tabs>
              <w:jc w:val="center"/>
              <w:rPr>
                <w:i/>
                <w:iCs/>
                <w:sz w:val="26"/>
                <w:szCs w:val="26"/>
                <w:cs/>
              </w:rPr>
            </w:pPr>
          </w:p>
        </w:tc>
      </w:tr>
      <w:tr w:rsidR="004E424B" w:rsidRPr="005C2D3F" w14:paraId="01152C16" w14:textId="77777777" w:rsidTr="00903629">
        <w:tc>
          <w:tcPr>
            <w:tcW w:w="2196" w:type="dxa"/>
          </w:tcPr>
          <w:p w14:paraId="7A1C348D" w14:textId="208EE441" w:rsidR="004E424B" w:rsidRPr="005C2D3F" w:rsidRDefault="004E424B" w:rsidP="004E424B">
            <w:pPr>
              <w:ind w:right="-79"/>
              <w:rPr>
                <w:sz w:val="26"/>
                <w:szCs w:val="26"/>
              </w:rPr>
            </w:pPr>
            <w:r w:rsidRPr="007909D7">
              <w:rPr>
                <w:sz w:val="26"/>
                <w:szCs w:val="26"/>
                <w:cs/>
              </w:rPr>
              <w:t>ภายใน</w:t>
            </w:r>
            <w:r w:rsidRPr="007909D7">
              <w:rPr>
                <w:sz w:val="26"/>
                <w:szCs w:val="26"/>
              </w:rPr>
              <w:t xml:space="preserve"> 1 </w:t>
            </w:r>
            <w:r w:rsidRPr="007909D7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71908A6" w14:textId="7BCEEA31" w:rsidR="004E424B" w:rsidRPr="005C2D3F" w:rsidRDefault="004E424B" w:rsidP="004E42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12,890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6D92DD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4A7D17F" w14:textId="2A22D2FB" w:rsidR="004E424B" w:rsidRPr="005C2D3F" w:rsidRDefault="004E424B" w:rsidP="004E424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(2,040)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51CCB3B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CAD64F5" w14:textId="6DA562F2" w:rsidR="004E424B" w:rsidRPr="005C2D3F" w:rsidRDefault="004E424B" w:rsidP="004E4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10,850</w:t>
            </w:r>
          </w:p>
        </w:tc>
        <w:tc>
          <w:tcPr>
            <w:tcW w:w="324" w:type="dxa"/>
            <w:shd w:val="clear" w:color="auto" w:fill="auto"/>
          </w:tcPr>
          <w:p w14:paraId="0306F2A2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C96EC58" w14:textId="3D18F5D2" w:rsidR="004E424B" w:rsidRPr="005C2D3F" w:rsidRDefault="004E424B" w:rsidP="004E424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9</w:t>
            </w:r>
            <w:r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130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4F5CE5B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4FA3021" w14:textId="65ACBC7C" w:rsidR="004E424B" w:rsidRPr="005C2D3F" w:rsidRDefault="004E424B" w:rsidP="004E424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(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2</w:t>
            </w:r>
            <w:r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118</w:t>
            </w:r>
            <w:r>
              <w:rPr>
                <w:rFonts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154F3B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8D8431" w14:textId="5EFA8C3C" w:rsidR="004E424B" w:rsidRPr="005C2D3F" w:rsidRDefault="004E424B" w:rsidP="004E42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7</w:t>
            </w:r>
            <w:r>
              <w:rPr>
                <w:rFonts w:cs="Angsana New"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012</w:t>
            </w:r>
          </w:p>
        </w:tc>
      </w:tr>
      <w:tr w:rsidR="004E424B" w:rsidRPr="005C2D3F" w14:paraId="62ED6E9D" w14:textId="77777777" w:rsidTr="00903629">
        <w:tc>
          <w:tcPr>
            <w:tcW w:w="2196" w:type="dxa"/>
          </w:tcPr>
          <w:p w14:paraId="24490B21" w14:textId="74AA10AF" w:rsidR="004E424B" w:rsidRPr="005C2D3F" w:rsidRDefault="004E424B" w:rsidP="004E424B">
            <w:pPr>
              <w:ind w:left="162" w:right="-79" w:hanging="162"/>
              <w:rPr>
                <w:sz w:val="26"/>
                <w:szCs w:val="26"/>
                <w:cs/>
              </w:rPr>
            </w:pPr>
            <w:r w:rsidRPr="007909D7">
              <w:rPr>
                <w:sz w:val="26"/>
                <w:szCs w:val="26"/>
              </w:rPr>
              <w:t xml:space="preserve">1 - 5 </w:t>
            </w:r>
            <w:r w:rsidRPr="007909D7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13CC13D" w14:textId="4BFB4699" w:rsidR="004E424B" w:rsidRPr="005C2D3F" w:rsidRDefault="004E424B" w:rsidP="004E42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30,869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E14BE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6FE9B79" w14:textId="1504A11C" w:rsidR="004E424B" w:rsidRPr="005C2D3F" w:rsidRDefault="004E424B" w:rsidP="004E424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(2,010)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9F3602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6E799AB" w14:textId="7CD1CB75" w:rsidR="004E424B" w:rsidRPr="005C2D3F" w:rsidRDefault="004E424B" w:rsidP="004E424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28,859</w:t>
            </w:r>
          </w:p>
        </w:tc>
        <w:tc>
          <w:tcPr>
            <w:tcW w:w="324" w:type="dxa"/>
            <w:shd w:val="clear" w:color="auto" w:fill="auto"/>
          </w:tcPr>
          <w:p w14:paraId="3DFF1A63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EA42147" w14:textId="43221C8E" w:rsidR="004E424B" w:rsidRPr="005C2D3F" w:rsidRDefault="004E424B" w:rsidP="004E424B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73"/>
              <w:rPr>
                <w:rFonts w:cs="Angsana New"/>
                <w:sz w:val="26"/>
                <w:szCs w:val="26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28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367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99D8E69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C6D4875" w14:textId="1F02BEE5" w:rsidR="004E424B" w:rsidRPr="005C2D3F" w:rsidRDefault="004E424B" w:rsidP="004E424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(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3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023</w:t>
            </w:r>
            <w:r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818326" w14:textId="77777777" w:rsidR="004E424B" w:rsidRPr="005C2D3F" w:rsidRDefault="004E424B" w:rsidP="004E424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91300E" w14:textId="43DF9334" w:rsidR="004E424B" w:rsidRPr="005C2D3F" w:rsidRDefault="004E424B" w:rsidP="004E42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  <w:r w:rsidRPr="003C303F">
              <w:rPr>
                <w:rFonts w:cs="Angsana New"/>
                <w:sz w:val="26"/>
                <w:szCs w:val="26"/>
                <w:lang w:bidi="th-TH"/>
              </w:rPr>
              <w:t>25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C303F">
              <w:rPr>
                <w:rFonts w:cs="Angsana New"/>
                <w:sz w:val="26"/>
                <w:szCs w:val="26"/>
                <w:lang w:bidi="th-TH"/>
              </w:rPr>
              <w:t>344</w:t>
            </w:r>
          </w:p>
        </w:tc>
      </w:tr>
      <w:tr w:rsidR="00092727" w:rsidRPr="005C2D3F" w14:paraId="2E664DB1" w14:textId="77777777" w:rsidTr="00903629">
        <w:tc>
          <w:tcPr>
            <w:tcW w:w="2196" w:type="dxa"/>
          </w:tcPr>
          <w:p w14:paraId="49B95B98" w14:textId="77777777" w:rsidR="00092727" w:rsidRPr="005C2D3F" w:rsidRDefault="00092727" w:rsidP="00092727">
            <w:pPr>
              <w:ind w:right="-79"/>
              <w:rPr>
                <w:b/>
                <w:bCs/>
                <w:sz w:val="26"/>
                <w:szCs w:val="26"/>
              </w:rPr>
            </w:pPr>
            <w:r w:rsidRPr="005C2D3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BB8E6" w14:textId="1D36469C" w:rsidR="00092727" w:rsidRPr="005C2D3F" w:rsidRDefault="0040683F" w:rsidP="0040683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43,759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131DC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ABF" w14:textId="5382D978" w:rsidR="00092727" w:rsidRPr="005C2D3F" w:rsidRDefault="0040683F" w:rsidP="0009272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(4,050)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02D5BD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859A2" w14:textId="463F8A04" w:rsidR="00092727" w:rsidRPr="005C2D3F" w:rsidRDefault="0040683F" w:rsidP="000927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39,709</w:t>
            </w:r>
          </w:p>
        </w:tc>
        <w:tc>
          <w:tcPr>
            <w:tcW w:w="324" w:type="dxa"/>
            <w:shd w:val="clear" w:color="auto" w:fill="auto"/>
          </w:tcPr>
          <w:p w14:paraId="62038D97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BCFDE" w14:textId="3C4D07A1" w:rsidR="00092727" w:rsidRPr="005C2D3F" w:rsidRDefault="003C303F" w:rsidP="0009272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38" w:right="-73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37</w:t>
            </w:r>
            <w:r w:rsidR="00092727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497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64254B7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89486" w14:textId="0A25CA32" w:rsidR="00092727" w:rsidRPr="005C2D3F" w:rsidRDefault="00092727" w:rsidP="0009272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3C303F"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5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="003C303F"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141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269A50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AF3C2" w14:textId="15EFF2B8" w:rsidR="00092727" w:rsidRPr="005C2D3F" w:rsidRDefault="003C303F" w:rsidP="0009272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32</w:t>
            </w:r>
            <w:r w:rsidR="00092727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26"/>
                <w:szCs w:val="26"/>
                <w:lang w:bidi="th-TH"/>
              </w:rPr>
              <w:t>356</w:t>
            </w:r>
          </w:p>
        </w:tc>
      </w:tr>
    </w:tbl>
    <w:p w14:paraId="25BF4E94" w14:textId="7829F054" w:rsidR="00B047A1" w:rsidRDefault="00B047A1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</w:rPr>
      </w:pPr>
    </w:p>
    <w:p w14:paraId="37363DFC" w14:textId="77777777" w:rsidR="00092727" w:rsidRPr="000F3F34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0F3F34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B047A1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5C2D3F" w14:paraId="0CF1A293" w14:textId="77777777" w:rsidTr="00092727">
        <w:tc>
          <w:tcPr>
            <w:tcW w:w="3023" w:type="dxa"/>
          </w:tcPr>
          <w:p w14:paraId="6831ECB6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C2D3F" w14:paraId="34317E28" w14:textId="77777777" w:rsidTr="00092727">
        <w:tc>
          <w:tcPr>
            <w:tcW w:w="3023" w:type="dxa"/>
          </w:tcPr>
          <w:p w14:paraId="2CF69C5F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092727" w:rsidRPr="005C2D3F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6027CBB8" w:rsidR="00092727" w:rsidRPr="003035F0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  <w:lang w:bidi="ar-SA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4F269CCC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754D22D8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  <w:lang w:bidi="ar-SA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1F81B8C5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212F5BA0" w14:textId="77777777" w:rsidTr="00092727">
        <w:tc>
          <w:tcPr>
            <w:tcW w:w="3023" w:type="dxa"/>
          </w:tcPr>
          <w:p w14:paraId="69C1929B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092727" w:rsidRPr="005C2D3F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F99" w:rsidRPr="005C2D3F" w14:paraId="7D118B01" w14:textId="77777777" w:rsidTr="00E61B94">
        <w:tc>
          <w:tcPr>
            <w:tcW w:w="3023" w:type="dxa"/>
          </w:tcPr>
          <w:p w14:paraId="30DABE53" w14:textId="5D554B3A" w:rsidR="00232F99" w:rsidRPr="005C2D3F" w:rsidRDefault="00232F99" w:rsidP="00232F99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08CC6011" w:rsidR="00232F99" w:rsidRPr="00394920" w:rsidRDefault="00232F99" w:rsidP="00232F99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3C303F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5009D746" w14:textId="2CF24D26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32F99">
              <w:rPr>
                <w:rFonts w:cs="Angsana New"/>
                <w:sz w:val="30"/>
                <w:szCs w:val="30"/>
                <w:lang w:bidi="th-TH"/>
              </w:rPr>
              <w:t>966,580</w:t>
            </w:r>
          </w:p>
        </w:tc>
        <w:tc>
          <w:tcPr>
            <w:tcW w:w="270" w:type="dxa"/>
          </w:tcPr>
          <w:p w14:paraId="24946F46" w14:textId="77777777" w:rsidR="00232F99" w:rsidRPr="00232F99" w:rsidRDefault="00232F99" w:rsidP="00232F9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7D97E9" w14:textId="1C38D8B8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775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363</w:t>
            </w:r>
          </w:p>
        </w:tc>
        <w:tc>
          <w:tcPr>
            <w:tcW w:w="240" w:type="dxa"/>
          </w:tcPr>
          <w:p w14:paraId="0639AA6D" w14:textId="77777777" w:rsidR="00232F99" w:rsidRPr="005C2D3F" w:rsidRDefault="00232F99" w:rsidP="00232F9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456A73B8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232F99">
              <w:rPr>
                <w:rFonts w:cs="Angsana New"/>
                <w:sz w:val="30"/>
                <w:szCs w:val="30"/>
                <w:lang w:bidi="th-TH"/>
              </w:rPr>
              <w:t>823,813</w:t>
            </w:r>
          </w:p>
        </w:tc>
        <w:tc>
          <w:tcPr>
            <w:tcW w:w="270" w:type="dxa"/>
          </w:tcPr>
          <w:p w14:paraId="11809525" w14:textId="77777777" w:rsidR="00232F99" w:rsidRPr="005C2D3F" w:rsidRDefault="00232F99" w:rsidP="00232F9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CE66085" w14:textId="6494814A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679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864</w:t>
            </w:r>
          </w:p>
        </w:tc>
      </w:tr>
      <w:tr w:rsidR="00232F99" w:rsidRPr="005C2D3F" w14:paraId="6295E1A6" w14:textId="77777777" w:rsidTr="00E61B94">
        <w:tc>
          <w:tcPr>
            <w:tcW w:w="3023" w:type="dxa"/>
          </w:tcPr>
          <w:p w14:paraId="250EAA83" w14:textId="2C33E57C" w:rsidR="00232F99" w:rsidRPr="005C2D3F" w:rsidRDefault="00232F99" w:rsidP="00232F99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232F99" w:rsidRPr="005C2D3F" w:rsidRDefault="00232F99" w:rsidP="00232F9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668667B8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32F99">
              <w:rPr>
                <w:rFonts w:cs="Angsana New"/>
                <w:sz w:val="30"/>
                <w:szCs w:val="30"/>
                <w:lang w:bidi="th-TH"/>
              </w:rPr>
              <w:t>1,277,234</w:t>
            </w:r>
          </w:p>
        </w:tc>
        <w:tc>
          <w:tcPr>
            <w:tcW w:w="270" w:type="dxa"/>
          </w:tcPr>
          <w:p w14:paraId="0B45D6B5" w14:textId="77777777" w:rsidR="00232F99" w:rsidRPr="00232F99" w:rsidRDefault="00232F99" w:rsidP="00232F99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14AA7A3" w14:textId="374D1B0B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205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502</w:t>
            </w:r>
          </w:p>
        </w:tc>
        <w:tc>
          <w:tcPr>
            <w:tcW w:w="240" w:type="dxa"/>
          </w:tcPr>
          <w:p w14:paraId="780DCF6F" w14:textId="77777777" w:rsidR="00232F99" w:rsidRPr="005C2D3F" w:rsidRDefault="00232F99" w:rsidP="00232F9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1FE63FE6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32F99">
              <w:rPr>
                <w:rFonts w:cs="Angsana New"/>
                <w:sz w:val="30"/>
                <w:szCs w:val="30"/>
                <w:lang w:bidi="th-TH"/>
              </w:rPr>
              <w:t>656,955</w:t>
            </w:r>
          </w:p>
        </w:tc>
        <w:tc>
          <w:tcPr>
            <w:tcW w:w="270" w:type="dxa"/>
          </w:tcPr>
          <w:p w14:paraId="3FDAD661" w14:textId="77777777" w:rsidR="00232F99" w:rsidRPr="005C2D3F" w:rsidRDefault="00232F99" w:rsidP="00232F9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95F2832" w14:textId="516AC0A0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664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308</w:t>
            </w:r>
          </w:p>
        </w:tc>
      </w:tr>
      <w:tr w:rsidR="00232F99" w:rsidRPr="005C2D3F" w14:paraId="290B14A9" w14:textId="77777777" w:rsidTr="00E61B94">
        <w:trPr>
          <w:trHeight w:val="70"/>
        </w:trPr>
        <w:tc>
          <w:tcPr>
            <w:tcW w:w="3023" w:type="dxa"/>
          </w:tcPr>
          <w:p w14:paraId="2AFE9531" w14:textId="77777777" w:rsidR="00232F99" w:rsidRPr="005C2D3F" w:rsidRDefault="00232F99" w:rsidP="00232F99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232F99" w:rsidRPr="005C2D3F" w:rsidRDefault="00232F99" w:rsidP="00232F99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4D45F188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232F99">
              <w:rPr>
                <w:rFonts w:cs="Angsana New"/>
                <w:b/>
                <w:bCs/>
                <w:sz w:val="30"/>
                <w:szCs w:val="30"/>
                <w:lang w:bidi="th-TH"/>
              </w:rPr>
              <w:t>2,243,814</w:t>
            </w:r>
          </w:p>
        </w:tc>
        <w:tc>
          <w:tcPr>
            <w:tcW w:w="270" w:type="dxa"/>
          </w:tcPr>
          <w:p w14:paraId="144318A3" w14:textId="77777777" w:rsidR="00232F99" w:rsidRPr="005C2D3F" w:rsidRDefault="00232F99" w:rsidP="00232F9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4D1DF" w14:textId="5B3FC4A7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980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865</w:t>
            </w:r>
          </w:p>
        </w:tc>
        <w:tc>
          <w:tcPr>
            <w:tcW w:w="240" w:type="dxa"/>
          </w:tcPr>
          <w:p w14:paraId="52C43BBE" w14:textId="77777777" w:rsidR="00232F99" w:rsidRPr="005C2D3F" w:rsidRDefault="00232F99" w:rsidP="00232F9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4B8DF" w14:textId="1C692F90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232F99">
              <w:rPr>
                <w:rFonts w:cs="Angsana New"/>
                <w:b/>
                <w:bCs/>
                <w:sz w:val="30"/>
                <w:szCs w:val="30"/>
              </w:rPr>
              <w:t>1,480,768</w:t>
            </w:r>
          </w:p>
        </w:tc>
        <w:tc>
          <w:tcPr>
            <w:tcW w:w="270" w:type="dxa"/>
          </w:tcPr>
          <w:p w14:paraId="7AA51C79" w14:textId="77777777" w:rsidR="00232F99" w:rsidRPr="005C2D3F" w:rsidRDefault="00232F99" w:rsidP="00232F9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24984" w14:textId="4CCC9E06" w:rsidR="00232F99" w:rsidRPr="005C2D3F" w:rsidRDefault="00232F99" w:rsidP="00232F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344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172</w:t>
            </w:r>
          </w:p>
        </w:tc>
      </w:tr>
    </w:tbl>
    <w:p w14:paraId="1BA27A51" w14:textId="18190A68" w:rsidR="002B541E" w:rsidRDefault="002B541E" w:rsidP="00092727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3B103E9" w14:textId="77777777" w:rsidR="002B541E" w:rsidRDefault="002B541E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38E0C47F" w14:textId="0B551AD4" w:rsidR="00092727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เจ้าหนี้อื่น</w:t>
      </w:r>
    </w:p>
    <w:p w14:paraId="2ACF5AE9" w14:textId="77777777" w:rsidR="00C923C3" w:rsidRPr="005C2D3F" w:rsidRDefault="00C923C3" w:rsidP="00C923C3">
      <w:pPr>
        <w:pStyle w:val="ListParagraph"/>
        <w:shd w:val="clear" w:color="auto" w:fill="FFFFFF" w:themeFill="background1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5C2D3F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5C2D3F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C2D3F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5C2D3F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1D99C252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2CD6AD66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61C0EB27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3D8B453F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5C2D3F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5C2D3F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5C2D3F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5C2D3F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092727" w:rsidRPr="005C2D3F" w:rsidRDefault="00092727" w:rsidP="00092727">
            <w:pPr>
              <w:ind w:left="-18"/>
              <w:rPr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158997B1" w:rsidR="00092727" w:rsidRPr="005444FB" w:rsidRDefault="003C303F" w:rsidP="00092727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5444FB"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315B20D5" w:rsidR="00092727" w:rsidRPr="005C2D3F" w:rsidRDefault="00726BC9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26BC9">
              <w:rPr>
                <w:rFonts w:cs="Angsana New"/>
                <w:sz w:val="30"/>
                <w:szCs w:val="30"/>
              </w:rPr>
              <w:t>1,555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73B877DF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092727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708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4B5ADFC2" w:rsidR="00092727" w:rsidRPr="005C2D3F" w:rsidRDefault="00726BC9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26BC9">
              <w:rPr>
                <w:rFonts w:cs="Angsana New"/>
                <w:sz w:val="30"/>
                <w:szCs w:val="30"/>
              </w:rPr>
              <w:t>91,469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2D0126E5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43</w:t>
            </w:r>
            <w:r w:rsidR="00092727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132</w:t>
            </w:r>
          </w:p>
        </w:tc>
      </w:tr>
      <w:tr w:rsidR="00092727" w:rsidRPr="005C2D3F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092727" w:rsidRPr="005C2D3F" w:rsidRDefault="00092727" w:rsidP="00092727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092727" w:rsidRPr="00053780" w:rsidRDefault="00092727" w:rsidP="00092727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092727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092727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092727" w:rsidRPr="005C2D3F" w:rsidRDefault="00092727" w:rsidP="00092727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092727" w:rsidRPr="005C2D3F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092727" w:rsidRPr="005C2D3F" w:rsidRDefault="00092727" w:rsidP="00092727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092727" w:rsidRPr="005C2D3F" w:rsidRDefault="00092727" w:rsidP="00092727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092727" w:rsidRPr="005C2D3F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092727" w:rsidRPr="005C2D3F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092727" w:rsidRPr="005C2D3F" w:rsidRDefault="00092727" w:rsidP="0009272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26BC9" w:rsidRPr="005C2D3F" w14:paraId="5D59EBD4" w14:textId="77777777" w:rsidTr="00E61B94">
        <w:tc>
          <w:tcPr>
            <w:tcW w:w="3672" w:type="dxa"/>
            <w:shd w:val="clear" w:color="auto" w:fill="auto"/>
          </w:tcPr>
          <w:p w14:paraId="702E5AD1" w14:textId="77777777" w:rsidR="00726BC9" w:rsidRPr="00ED2179" w:rsidRDefault="00726BC9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ED2179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3D5F05DA" w14:textId="77777777" w:rsidR="00726BC9" w:rsidRPr="00ED2179" w:rsidRDefault="00726BC9" w:rsidP="00726BC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17054D7" w14:textId="5CCC7009" w:rsidR="00726BC9" w:rsidRPr="00ED2179" w:rsidRDefault="000775F0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673,342</w:t>
            </w:r>
          </w:p>
        </w:tc>
        <w:tc>
          <w:tcPr>
            <w:tcW w:w="240" w:type="dxa"/>
            <w:shd w:val="clear" w:color="auto" w:fill="auto"/>
          </w:tcPr>
          <w:p w14:paraId="4D736B03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DD20B0" w14:textId="0F8AE700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585,920</w:t>
            </w:r>
          </w:p>
        </w:tc>
        <w:tc>
          <w:tcPr>
            <w:tcW w:w="240" w:type="dxa"/>
            <w:shd w:val="clear" w:color="auto" w:fill="auto"/>
          </w:tcPr>
          <w:p w14:paraId="413BF9FF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F2815B" w14:textId="332591CA" w:rsidR="00726BC9" w:rsidRPr="00ED2179" w:rsidRDefault="00CA4117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259,906</w:t>
            </w:r>
          </w:p>
        </w:tc>
        <w:tc>
          <w:tcPr>
            <w:tcW w:w="240" w:type="dxa"/>
            <w:shd w:val="clear" w:color="auto" w:fill="auto"/>
          </w:tcPr>
          <w:p w14:paraId="5659521B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BAFABAD" w14:textId="623F8C74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426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414</w:t>
            </w:r>
          </w:p>
        </w:tc>
      </w:tr>
      <w:tr w:rsidR="00726BC9" w:rsidRPr="00B27A37" w14:paraId="2D5D58D0" w14:textId="77777777" w:rsidTr="00E61B94">
        <w:tc>
          <w:tcPr>
            <w:tcW w:w="3672" w:type="dxa"/>
            <w:shd w:val="clear" w:color="auto" w:fill="auto"/>
          </w:tcPr>
          <w:p w14:paraId="5DB91801" w14:textId="77777777" w:rsidR="00726BC9" w:rsidRPr="00ED2179" w:rsidRDefault="00726BC9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20DABF19" w14:textId="77777777" w:rsidR="00726BC9" w:rsidRPr="00ED2179" w:rsidRDefault="00726BC9" w:rsidP="00726BC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2E1E8AB" w14:textId="662A98E7" w:rsidR="00726BC9" w:rsidRPr="00ED2179" w:rsidRDefault="005D525F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547,67</w:t>
            </w:r>
            <w:r w:rsidR="000775F0" w:rsidRPr="00ED2179">
              <w:rPr>
                <w:rFonts w:cs="Angsana New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FA79FA5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CA44746" w14:textId="0A05598C" w:rsidR="00726BC9" w:rsidRPr="00ED2179" w:rsidRDefault="00C0794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535,776</w:t>
            </w:r>
          </w:p>
        </w:tc>
        <w:tc>
          <w:tcPr>
            <w:tcW w:w="240" w:type="dxa"/>
            <w:shd w:val="clear" w:color="auto" w:fill="auto"/>
          </w:tcPr>
          <w:p w14:paraId="554F1A1A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A930D5" w14:textId="3C166A65" w:rsidR="00726BC9" w:rsidRPr="00ED2179" w:rsidRDefault="005D525F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304,843</w:t>
            </w:r>
          </w:p>
        </w:tc>
        <w:tc>
          <w:tcPr>
            <w:tcW w:w="240" w:type="dxa"/>
            <w:shd w:val="clear" w:color="auto" w:fill="auto"/>
          </w:tcPr>
          <w:p w14:paraId="33C34FF8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6DFA8D8" w14:textId="781EAB18" w:rsidR="00726BC9" w:rsidRPr="00ED2179" w:rsidRDefault="00C0794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242,392</w:t>
            </w:r>
          </w:p>
        </w:tc>
      </w:tr>
      <w:tr w:rsidR="00726BC9" w:rsidRPr="005C2D3F" w14:paraId="357F48F4" w14:textId="77777777" w:rsidTr="00E61B94">
        <w:tc>
          <w:tcPr>
            <w:tcW w:w="3672" w:type="dxa"/>
            <w:shd w:val="clear" w:color="auto" w:fill="auto"/>
          </w:tcPr>
          <w:p w14:paraId="7124DE14" w14:textId="77777777" w:rsidR="00726BC9" w:rsidRPr="00ED2179" w:rsidRDefault="00726BC9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2E68A026" w14:textId="77777777" w:rsidR="00726BC9" w:rsidRPr="00ED2179" w:rsidRDefault="00726BC9" w:rsidP="00726BC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ED4A772" w14:textId="2AC68A8B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321,347</w:t>
            </w:r>
          </w:p>
        </w:tc>
        <w:tc>
          <w:tcPr>
            <w:tcW w:w="240" w:type="dxa"/>
            <w:shd w:val="clear" w:color="auto" w:fill="auto"/>
          </w:tcPr>
          <w:p w14:paraId="3F28B1DB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3BF8B3" w14:textId="781FB276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281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050</w:t>
            </w:r>
          </w:p>
        </w:tc>
        <w:tc>
          <w:tcPr>
            <w:tcW w:w="240" w:type="dxa"/>
            <w:shd w:val="clear" w:color="auto" w:fill="auto"/>
          </w:tcPr>
          <w:p w14:paraId="72C0B235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5818A85" w14:textId="38C2FB4E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321,347</w:t>
            </w:r>
          </w:p>
        </w:tc>
        <w:tc>
          <w:tcPr>
            <w:tcW w:w="240" w:type="dxa"/>
            <w:shd w:val="clear" w:color="auto" w:fill="auto"/>
          </w:tcPr>
          <w:p w14:paraId="35AC067B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3816152" w14:textId="06EF2B23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281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050</w:t>
            </w:r>
          </w:p>
        </w:tc>
      </w:tr>
      <w:tr w:rsidR="00726BC9" w:rsidRPr="005C2D3F" w14:paraId="0FF54F03" w14:textId="77777777" w:rsidTr="00E61B94">
        <w:tc>
          <w:tcPr>
            <w:tcW w:w="3672" w:type="dxa"/>
            <w:shd w:val="clear" w:color="auto" w:fill="auto"/>
          </w:tcPr>
          <w:p w14:paraId="6F1E7B06" w14:textId="77777777" w:rsidR="00726BC9" w:rsidRPr="00ED2179" w:rsidRDefault="00726BC9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ED2179">
              <w:rPr>
                <w:rFonts w:asciiTheme="majorBidi" w:hAnsiTheme="majorBidi" w:cstheme="majorBidi"/>
                <w:sz w:val="30"/>
                <w:szCs w:val="30"/>
                <w:cs/>
              </w:rPr>
              <w:t>ค่าโบนัสค้างจ่าย</w:t>
            </w:r>
          </w:p>
        </w:tc>
        <w:tc>
          <w:tcPr>
            <w:tcW w:w="870" w:type="dxa"/>
            <w:shd w:val="clear" w:color="auto" w:fill="auto"/>
          </w:tcPr>
          <w:p w14:paraId="7F6292D5" w14:textId="77777777" w:rsidR="00726BC9" w:rsidRPr="00ED2179" w:rsidRDefault="00726BC9" w:rsidP="00726BC9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3A7E6C0" w14:textId="1DBDCBFE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260,945</w:t>
            </w:r>
          </w:p>
        </w:tc>
        <w:tc>
          <w:tcPr>
            <w:tcW w:w="240" w:type="dxa"/>
            <w:shd w:val="clear" w:color="auto" w:fill="auto"/>
          </w:tcPr>
          <w:p w14:paraId="5B4C007B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BB5963" w14:textId="3E1A9EA4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210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703</w:t>
            </w:r>
          </w:p>
        </w:tc>
        <w:tc>
          <w:tcPr>
            <w:tcW w:w="240" w:type="dxa"/>
            <w:shd w:val="clear" w:color="auto" w:fill="auto"/>
          </w:tcPr>
          <w:p w14:paraId="6760D140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487D7D" w14:textId="4BECD8E3" w:rsidR="00726BC9" w:rsidRPr="00ED2179" w:rsidRDefault="005D525F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174,771</w:t>
            </w:r>
          </w:p>
        </w:tc>
        <w:tc>
          <w:tcPr>
            <w:tcW w:w="240" w:type="dxa"/>
            <w:shd w:val="clear" w:color="auto" w:fill="auto"/>
          </w:tcPr>
          <w:p w14:paraId="6002D3D7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785B81E" w14:textId="7CDD5FAE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155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466</w:t>
            </w:r>
          </w:p>
        </w:tc>
      </w:tr>
      <w:tr w:rsidR="00726BC9" w:rsidRPr="005C2D3F" w14:paraId="5CBF401C" w14:textId="77777777" w:rsidTr="00E61B94">
        <w:tc>
          <w:tcPr>
            <w:tcW w:w="3672" w:type="dxa"/>
            <w:shd w:val="clear" w:color="auto" w:fill="auto"/>
          </w:tcPr>
          <w:p w14:paraId="50E4E015" w14:textId="77777777" w:rsidR="00726BC9" w:rsidRPr="00ED2179" w:rsidRDefault="00726BC9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7757618" w14:textId="77777777" w:rsidR="00726BC9" w:rsidRPr="00ED2179" w:rsidRDefault="00726BC9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0406935" w14:textId="698B49A6" w:rsidR="00726BC9" w:rsidRPr="00ED2179" w:rsidRDefault="00726BC9" w:rsidP="005D52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2</w:t>
            </w:r>
            <w:r w:rsidR="005D525F" w:rsidRPr="00ED2179">
              <w:rPr>
                <w:rFonts w:cs="Angsana New"/>
                <w:sz w:val="30"/>
                <w:szCs w:val="30"/>
              </w:rPr>
              <w:t>5</w:t>
            </w:r>
            <w:r w:rsidRPr="00ED2179">
              <w:rPr>
                <w:rFonts w:cs="Angsana New"/>
                <w:sz w:val="30"/>
                <w:szCs w:val="30"/>
              </w:rPr>
              <w:t>7,</w:t>
            </w:r>
            <w:r w:rsidR="005D525F" w:rsidRPr="00ED2179">
              <w:rPr>
                <w:rFonts w:cs="Angsana New"/>
                <w:sz w:val="30"/>
                <w:szCs w:val="30"/>
              </w:rPr>
              <w:t>460</w:t>
            </w:r>
          </w:p>
        </w:tc>
        <w:tc>
          <w:tcPr>
            <w:tcW w:w="240" w:type="dxa"/>
            <w:shd w:val="clear" w:color="auto" w:fill="auto"/>
          </w:tcPr>
          <w:p w14:paraId="72110512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1FC7642" w14:textId="188F171F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176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913</w:t>
            </w:r>
          </w:p>
        </w:tc>
        <w:tc>
          <w:tcPr>
            <w:tcW w:w="240" w:type="dxa"/>
            <w:shd w:val="clear" w:color="auto" w:fill="auto"/>
          </w:tcPr>
          <w:p w14:paraId="1D51790D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99DAE9B" w14:textId="10D6FC22" w:rsidR="00726BC9" w:rsidRPr="00ED2179" w:rsidRDefault="005D525F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89,962</w:t>
            </w:r>
          </w:p>
        </w:tc>
        <w:tc>
          <w:tcPr>
            <w:tcW w:w="240" w:type="dxa"/>
            <w:shd w:val="clear" w:color="auto" w:fill="auto"/>
          </w:tcPr>
          <w:p w14:paraId="114043B5" w14:textId="77777777" w:rsidR="00726BC9" w:rsidRPr="00ED2179" w:rsidRDefault="00726BC9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9723099" w14:textId="7FB23B62" w:rsidR="00726BC9" w:rsidRPr="00ED2179" w:rsidRDefault="00726BC9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106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123</w:t>
            </w:r>
          </w:p>
        </w:tc>
      </w:tr>
      <w:tr w:rsidR="004547CC" w:rsidRPr="00C07949" w14:paraId="13FAD1DB" w14:textId="77777777" w:rsidTr="00B20F07">
        <w:tc>
          <w:tcPr>
            <w:tcW w:w="3672" w:type="dxa"/>
            <w:shd w:val="clear" w:color="auto" w:fill="auto"/>
          </w:tcPr>
          <w:p w14:paraId="5F596A7A" w14:textId="77777777" w:rsidR="004547CC" w:rsidRPr="00ED2179" w:rsidRDefault="004547CC" w:rsidP="00B20F07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0456C37C" w14:textId="77777777" w:rsidR="004547CC" w:rsidRPr="00ED2179" w:rsidRDefault="004547CC" w:rsidP="00B20F07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F961483" w14:textId="77777777" w:rsidR="004547CC" w:rsidRPr="00ED2179" w:rsidRDefault="004547CC" w:rsidP="00B20F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159,522</w:t>
            </w:r>
          </w:p>
        </w:tc>
        <w:tc>
          <w:tcPr>
            <w:tcW w:w="240" w:type="dxa"/>
            <w:shd w:val="clear" w:color="auto" w:fill="auto"/>
          </w:tcPr>
          <w:p w14:paraId="0B9D9C5E" w14:textId="77777777" w:rsidR="004547CC" w:rsidRPr="00ED2179" w:rsidRDefault="004547CC" w:rsidP="00B20F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8846D28" w14:textId="77777777" w:rsidR="004547CC" w:rsidRPr="00ED2179" w:rsidRDefault="004547CC" w:rsidP="00B20F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131,671</w:t>
            </w:r>
          </w:p>
        </w:tc>
        <w:tc>
          <w:tcPr>
            <w:tcW w:w="240" w:type="dxa"/>
            <w:shd w:val="clear" w:color="auto" w:fill="auto"/>
          </w:tcPr>
          <w:p w14:paraId="4B5C7B69" w14:textId="77777777" w:rsidR="004547CC" w:rsidRPr="00ED2179" w:rsidRDefault="004547CC" w:rsidP="00B20F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5F749DB" w14:textId="77777777" w:rsidR="004547CC" w:rsidRPr="00ED2179" w:rsidRDefault="004547CC" w:rsidP="00B20F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153,898</w:t>
            </w:r>
          </w:p>
        </w:tc>
        <w:tc>
          <w:tcPr>
            <w:tcW w:w="240" w:type="dxa"/>
            <w:shd w:val="clear" w:color="auto" w:fill="auto"/>
          </w:tcPr>
          <w:p w14:paraId="6AD920CF" w14:textId="77777777" w:rsidR="004547CC" w:rsidRPr="00ED2179" w:rsidRDefault="004547CC" w:rsidP="00B20F07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CCA5A1" w14:textId="77777777" w:rsidR="004547CC" w:rsidRPr="00ED2179" w:rsidRDefault="004547CC" w:rsidP="00B20F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131,004</w:t>
            </w:r>
          </w:p>
        </w:tc>
      </w:tr>
      <w:tr w:rsidR="008C6723" w:rsidRPr="005C2D3F" w14:paraId="2B7C55DC" w14:textId="77777777" w:rsidTr="00E61B94">
        <w:tc>
          <w:tcPr>
            <w:tcW w:w="3672" w:type="dxa"/>
            <w:shd w:val="clear" w:color="auto" w:fill="auto"/>
          </w:tcPr>
          <w:p w14:paraId="0B64A547" w14:textId="35E3672C" w:rsidR="008C6723" w:rsidRPr="00ED2179" w:rsidRDefault="008C6723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1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2F254A25" w14:textId="77777777" w:rsidR="008C6723" w:rsidRPr="00ED2179" w:rsidRDefault="008C6723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49A3BE2" w14:textId="6FF9E1C4" w:rsidR="008C6723" w:rsidRPr="00ED2179" w:rsidRDefault="008C6723" w:rsidP="005D52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103,489</w:t>
            </w:r>
          </w:p>
        </w:tc>
        <w:tc>
          <w:tcPr>
            <w:tcW w:w="240" w:type="dxa"/>
            <w:shd w:val="clear" w:color="auto" w:fill="auto"/>
          </w:tcPr>
          <w:p w14:paraId="6BF81E82" w14:textId="77777777" w:rsidR="008C6723" w:rsidRPr="00ED2179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8B75BD0" w14:textId="605713C9" w:rsidR="008C6723" w:rsidRPr="00ED2179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89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40" w:type="dxa"/>
            <w:shd w:val="clear" w:color="auto" w:fill="auto"/>
          </w:tcPr>
          <w:p w14:paraId="1D49F456" w14:textId="77777777" w:rsidR="008C6723" w:rsidRPr="00ED2179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92F3C71" w14:textId="079F0254" w:rsidR="008C6723" w:rsidRPr="00ED2179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D2179">
              <w:rPr>
                <w:rFonts w:cs="Angsana New"/>
                <w:sz w:val="30"/>
                <w:szCs w:val="30"/>
              </w:rPr>
              <w:t>65,773</w:t>
            </w:r>
          </w:p>
        </w:tc>
        <w:tc>
          <w:tcPr>
            <w:tcW w:w="240" w:type="dxa"/>
            <w:shd w:val="clear" w:color="auto" w:fill="auto"/>
          </w:tcPr>
          <w:p w14:paraId="642E938A" w14:textId="77777777" w:rsidR="008C6723" w:rsidRPr="00ED2179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9DF02D3" w14:textId="7A29111A" w:rsidR="008C6723" w:rsidRPr="00ED2179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D2179">
              <w:rPr>
                <w:rFonts w:cs="Angsana New"/>
                <w:sz w:val="30"/>
                <w:szCs w:val="30"/>
                <w:lang w:bidi="th-TH"/>
              </w:rPr>
              <w:t>51</w:t>
            </w:r>
            <w:r w:rsidRPr="00ED2179">
              <w:rPr>
                <w:rFonts w:cs="Angsana New"/>
                <w:sz w:val="30"/>
                <w:szCs w:val="30"/>
              </w:rPr>
              <w:t>,</w:t>
            </w:r>
            <w:r w:rsidRPr="00ED2179">
              <w:rPr>
                <w:rFonts w:cs="Angsana New"/>
                <w:sz w:val="30"/>
                <w:szCs w:val="30"/>
                <w:lang w:bidi="th-TH"/>
              </w:rPr>
              <w:t>272</w:t>
            </w:r>
          </w:p>
        </w:tc>
      </w:tr>
      <w:tr w:rsidR="008C6723" w:rsidRPr="005C2D3F" w14:paraId="4813BECB" w14:textId="77777777" w:rsidTr="00E61B94">
        <w:tc>
          <w:tcPr>
            <w:tcW w:w="3672" w:type="dxa"/>
            <w:shd w:val="clear" w:color="auto" w:fill="auto"/>
          </w:tcPr>
          <w:p w14:paraId="300B6CE8" w14:textId="5A9F983E" w:rsidR="008C6723" w:rsidRPr="005C2D3F" w:rsidRDefault="008C6723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8C6723" w:rsidRPr="005C2D3F" w:rsidRDefault="008C6723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21656688" w:rsidR="008C6723" w:rsidRPr="00F1392B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26BC9">
              <w:rPr>
                <w:rFonts w:cs="Angsana New"/>
                <w:sz w:val="30"/>
                <w:szCs w:val="30"/>
              </w:rPr>
              <w:t>57,782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8C6723" w:rsidRPr="00F1392B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CD3E524" w14:textId="11D8FE74" w:rsidR="008C6723" w:rsidRPr="00F1392B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829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8C6723" w:rsidRPr="00F1392B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D46858" w14:textId="25186DF1" w:rsidR="008C6723" w:rsidRPr="00F1392B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726BC9">
              <w:rPr>
                <w:rFonts w:cs="Angsana New"/>
                <w:sz w:val="30"/>
                <w:szCs w:val="30"/>
              </w:rPr>
              <w:t>6,968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8C6723" w:rsidRPr="005C2D3F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EA12BA2" w14:textId="3B86C5E4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315</w:t>
            </w:r>
          </w:p>
        </w:tc>
      </w:tr>
      <w:tr w:rsidR="008C6723" w:rsidRPr="005C2D3F" w14:paraId="2C9650CA" w14:textId="77777777" w:rsidTr="00B20F07">
        <w:tc>
          <w:tcPr>
            <w:tcW w:w="3672" w:type="dxa"/>
            <w:shd w:val="clear" w:color="auto" w:fill="auto"/>
            <w:vAlign w:val="bottom"/>
          </w:tcPr>
          <w:p w14:paraId="388B3C86" w14:textId="2A711130" w:rsidR="008C6723" w:rsidRPr="005C2D3F" w:rsidRDefault="008C6723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8C6723" w:rsidRPr="005C2D3F" w:rsidRDefault="008C6723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61EB204A" w:rsidR="008C6723" w:rsidRPr="00F1392B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202,181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8C6723" w:rsidRPr="00F1392B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D44FD" w14:textId="59E4AD4C" w:rsidR="008C6723" w:rsidRPr="00F1392B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109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048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8C6723" w:rsidRPr="00F1392B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7677" w14:textId="0B527C82" w:rsidR="008C6723" w:rsidRPr="00F1392B" w:rsidRDefault="008C6723" w:rsidP="00853CDF">
            <w:pPr>
              <w:pStyle w:val="acctfourfigures"/>
              <w:tabs>
                <w:tab w:val="clear" w:pos="765"/>
              </w:tabs>
              <w:spacing w:line="240" w:lineRule="atLeast"/>
              <w:ind w:right="-136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8C6723" w:rsidRPr="005C2D3F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38D74" w14:textId="09F33D74" w:rsidR="008C6723" w:rsidRPr="005C2D3F" w:rsidRDefault="008C6723" w:rsidP="00853CDF">
            <w:pPr>
              <w:pStyle w:val="acctfourfigures"/>
              <w:tabs>
                <w:tab w:val="clear" w:pos="765"/>
              </w:tabs>
              <w:spacing w:line="240" w:lineRule="atLeast"/>
              <w:ind w:right="-133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8C6723" w:rsidRPr="005C2D3F" w14:paraId="5CEABD2B" w14:textId="77777777" w:rsidTr="00B20F07">
        <w:tc>
          <w:tcPr>
            <w:tcW w:w="3672" w:type="dxa"/>
            <w:shd w:val="clear" w:color="auto" w:fill="auto"/>
          </w:tcPr>
          <w:p w14:paraId="2539CB0D" w14:textId="53894A9B" w:rsidR="008C6723" w:rsidRPr="005C2D3F" w:rsidRDefault="008C6723" w:rsidP="00726BC9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8C6723" w:rsidRPr="005C2D3F" w:rsidRDefault="008C6723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79B58B6E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D525F">
              <w:rPr>
                <w:rFonts w:cs="Angsana New"/>
                <w:sz w:val="30"/>
                <w:szCs w:val="30"/>
              </w:rPr>
              <w:t>2,583,739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8C6723" w:rsidRPr="005C2D3F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CD42E" w14:textId="22D89ABB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147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035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8C6723" w:rsidRPr="005C2D3F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9B245" w14:textId="34289E64" w:rsidR="008C6723" w:rsidRPr="005C2D3F" w:rsidRDefault="008C6723" w:rsidP="00853C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D525F">
              <w:rPr>
                <w:rFonts w:cs="Angsana New"/>
                <w:sz w:val="30"/>
                <w:szCs w:val="30"/>
              </w:rPr>
              <w:t>1,377,468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8C6723" w:rsidRPr="005C2D3F" w:rsidRDefault="008C6723" w:rsidP="00726BC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A5C1" w14:textId="652E1571" w:rsidR="008C6723" w:rsidRPr="005C2D3F" w:rsidRDefault="008C6723" w:rsidP="00853C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405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036</w:t>
            </w:r>
          </w:p>
        </w:tc>
      </w:tr>
      <w:tr w:rsidR="008C6723" w:rsidRPr="005C2D3F" w14:paraId="0717CC81" w14:textId="77777777" w:rsidTr="00F753E2">
        <w:tc>
          <w:tcPr>
            <w:tcW w:w="3672" w:type="dxa"/>
            <w:shd w:val="clear" w:color="auto" w:fill="auto"/>
            <w:vAlign w:val="bottom"/>
          </w:tcPr>
          <w:p w14:paraId="34681594" w14:textId="33F983E4" w:rsidR="008C6723" w:rsidRPr="005C2D3F" w:rsidRDefault="008C6723" w:rsidP="00726BC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8C6723" w:rsidRPr="005C2D3F" w:rsidRDefault="008C6723" w:rsidP="00726BC9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36638CF3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D525F">
              <w:rPr>
                <w:rFonts w:cs="Angsana New"/>
                <w:b/>
                <w:bCs/>
                <w:sz w:val="30"/>
                <w:szCs w:val="30"/>
              </w:rPr>
              <w:t>2,585,294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8C6723" w:rsidRPr="00726BC9" w:rsidRDefault="008C6723" w:rsidP="00726BC9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023622" w14:textId="73126AE1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149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743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8C6723" w:rsidRPr="005C2D3F" w:rsidRDefault="008C6723" w:rsidP="00726BC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BB8C0A" w14:textId="6DCC152E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5D525F">
              <w:rPr>
                <w:rFonts w:cs="Angsana New"/>
                <w:b/>
                <w:bCs/>
                <w:sz w:val="30"/>
                <w:szCs w:val="30"/>
              </w:rPr>
              <w:t>1,468,937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8C6723" w:rsidRPr="005C2D3F" w:rsidRDefault="008C6723" w:rsidP="00726BC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9D546" w14:textId="6FB4A28D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448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168</w:t>
            </w:r>
          </w:p>
        </w:tc>
      </w:tr>
      <w:tr w:rsidR="008C6723" w:rsidRPr="005C2D3F" w14:paraId="3225900B" w14:textId="77777777" w:rsidTr="00F753E2">
        <w:trPr>
          <w:trHeight w:val="262"/>
        </w:trPr>
        <w:tc>
          <w:tcPr>
            <w:tcW w:w="3672" w:type="dxa"/>
            <w:shd w:val="clear" w:color="auto" w:fill="auto"/>
            <w:vAlign w:val="bottom"/>
          </w:tcPr>
          <w:p w14:paraId="370D1DE5" w14:textId="46537A6A" w:rsidR="008C6723" w:rsidRPr="005C2D3F" w:rsidRDefault="008C6723" w:rsidP="00726BC9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0D40BA67" w14:textId="77777777" w:rsidR="008C6723" w:rsidRPr="005C2D3F" w:rsidRDefault="008C6723" w:rsidP="00726BC9">
            <w:pPr>
              <w:ind w:left="162" w:hanging="162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073BBD97" w14:textId="31633776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4F7DD" w14:textId="77777777" w:rsidR="008C6723" w:rsidRPr="005C2D3F" w:rsidRDefault="008C6723" w:rsidP="00726BC9">
            <w:pPr>
              <w:jc w:val="thaiDistribute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5A0FF" w14:textId="35C3BE2B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FE0397" w14:textId="77777777" w:rsidR="008C6723" w:rsidRPr="005C2D3F" w:rsidRDefault="008C6723" w:rsidP="00726BC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CB776" w14:textId="2CFB0A37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F76F804" w14:textId="77777777" w:rsidR="008C6723" w:rsidRPr="005C2D3F" w:rsidRDefault="008C6723" w:rsidP="00726BC9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159C9A" w14:textId="5D7357C5" w:rsidR="008C6723" w:rsidRPr="005C2D3F" w:rsidRDefault="008C6723" w:rsidP="00726B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</w:tbl>
    <w:p w14:paraId="6613D680" w14:textId="77777777" w:rsidR="00092727" w:rsidRPr="005C2D3F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2218EAE8" w14:textId="77777777" w:rsidR="00092727" w:rsidRDefault="00092727" w:rsidP="00092727">
      <w:pPr>
        <w:spacing w:line="240" w:lineRule="auto"/>
        <w:rPr>
          <w:rFonts w:asciiTheme="majorBidi" w:hAnsiTheme="majorBidi"/>
          <w:b/>
          <w:bCs/>
          <w:sz w:val="12"/>
          <w:szCs w:val="12"/>
          <w:cs/>
          <w:lang w:val="th-TH"/>
        </w:rPr>
      </w:pPr>
      <w:r>
        <w:rPr>
          <w:rFonts w:asciiTheme="majorBidi" w:hAnsiTheme="majorBidi"/>
          <w:i/>
          <w:iCs/>
          <w:sz w:val="12"/>
          <w:szCs w:val="12"/>
          <w:cs/>
        </w:rPr>
        <w:br w:type="page"/>
      </w:r>
    </w:p>
    <w:p w14:paraId="30F88A2B" w14:textId="77777777" w:rsidR="00092727" w:rsidRDefault="00092727" w:rsidP="00C71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ประมาณการหนี้สินสำหรับผลประโยชน์พนักงาน</w:t>
      </w:r>
    </w:p>
    <w:p w14:paraId="6FDF646C" w14:textId="77777777" w:rsidR="00C923C3" w:rsidRPr="000E12BA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9"/>
        <w:gridCol w:w="944"/>
        <w:gridCol w:w="269"/>
        <w:gridCol w:w="991"/>
        <w:gridCol w:w="269"/>
        <w:gridCol w:w="991"/>
        <w:gridCol w:w="269"/>
        <w:gridCol w:w="898"/>
      </w:tblGrid>
      <w:tr w:rsidR="00092727" w:rsidRPr="005C2D3F" w14:paraId="2026621E" w14:textId="77777777" w:rsidTr="00E90DE1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5C2D3F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9" w:type="pct"/>
          </w:tcPr>
          <w:p w14:paraId="32CAF640" w14:textId="77777777" w:rsidR="00092727" w:rsidRPr="005C2D3F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5C2D3F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5" w:type="pct"/>
            <w:gridSpan w:val="3"/>
          </w:tcPr>
          <w:p w14:paraId="090501E5" w14:textId="77777777" w:rsidR="00092727" w:rsidRPr="005C2D3F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5C2D3F" w14:paraId="6BE26DEE" w14:textId="77777777" w:rsidTr="00E90DE1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5C2D3F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</w:tcPr>
          <w:p w14:paraId="354DF67B" w14:textId="77777777" w:rsidR="00092727" w:rsidRPr="005C2D3F" w:rsidRDefault="00092727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0" w:type="pct"/>
          </w:tcPr>
          <w:p w14:paraId="0AF59D3C" w14:textId="74648029" w:rsidR="00092727" w:rsidRPr="003035F0" w:rsidRDefault="003C303F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B9DC464" w14:textId="77777777" w:rsidR="00092727" w:rsidRPr="005C2D3F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5D1C8B24" w:rsidR="00092727" w:rsidRPr="005C2D3F" w:rsidRDefault="003C303F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668D5312" w14:textId="77777777" w:rsidR="00092727" w:rsidRPr="005C2D3F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087FD862" w:rsidR="00092727" w:rsidRPr="005C2D3F" w:rsidRDefault="003C303F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C9D1EAA" w14:textId="77777777" w:rsidR="00092727" w:rsidRPr="005C2D3F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02AE182F" w14:textId="3D002F41" w:rsidR="00092727" w:rsidRPr="005C2D3F" w:rsidRDefault="003C303F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663A0FCF" w14:textId="77777777" w:rsidTr="00E90DE1">
        <w:trPr>
          <w:trHeight w:val="420"/>
        </w:trPr>
        <w:tc>
          <w:tcPr>
            <w:tcW w:w="2041" w:type="pct"/>
          </w:tcPr>
          <w:p w14:paraId="68A03FC4" w14:textId="77777777" w:rsidR="00092727" w:rsidRPr="005C2D3F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9" w:type="pct"/>
          </w:tcPr>
          <w:p w14:paraId="66BB4028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0" w:type="pct"/>
            <w:gridSpan w:val="7"/>
          </w:tcPr>
          <w:p w14:paraId="38992555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5C2D3F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5C2D3F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5C2D3F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5C2D3F" w14:paraId="4F6426F3" w14:textId="77777777" w:rsidTr="00E90DE1">
        <w:trPr>
          <w:trHeight w:val="420"/>
        </w:trPr>
        <w:tc>
          <w:tcPr>
            <w:tcW w:w="2041" w:type="pct"/>
          </w:tcPr>
          <w:p w14:paraId="5C7D618C" w14:textId="77777777" w:rsidR="00092727" w:rsidRPr="005C2D3F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1142089" w14:textId="6476146C" w:rsidR="00092727" w:rsidRPr="005C2D3F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5C2D3F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Pr="005C2D3F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C303F" w:rsidRPr="003C303F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5C2D3F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9" w:type="pct"/>
          </w:tcPr>
          <w:p w14:paraId="0C30F819" w14:textId="77777777" w:rsidR="00092727" w:rsidRPr="005C2D3F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4DAA7FC5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3B18B32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nil"/>
            </w:tcBorders>
          </w:tcPr>
          <w:p w14:paraId="06ADAA1F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E90DE1" w:rsidRPr="005C2D3F" w14:paraId="403EB468" w14:textId="77777777" w:rsidTr="00E90DE1">
        <w:trPr>
          <w:trHeight w:val="420"/>
        </w:trPr>
        <w:tc>
          <w:tcPr>
            <w:tcW w:w="2041" w:type="pct"/>
          </w:tcPr>
          <w:p w14:paraId="50DD104A" w14:textId="77777777" w:rsidR="00092727" w:rsidRPr="005C2D3F" w:rsidRDefault="00092727" w:rsidP="00092727">
            <w:pPr>
              <w:spacing w:line="240" w:lineRule="auto"/>
              <w:ind w:left="256" w:hanging="27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59" w:type="pct"/>
          </w:tcPr>
          <w:p w14:paraId="4BC6C90A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  <w:vAlign w:val="bottom"/>
          </w:tcPr>
          <w:p w14:paraId="241B5C87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8B95CFE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  <w:vAlign w:val="bottom"/>
          </w:tcPr>
          <w:p w14:paraId="0A314DB9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207F76B2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  <w:vAlign w:val="bottom"/>
          </w:tcPr>
          <w:p w14:paraId="54F93EE3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78EE7B74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nil"/>
            </w:tcBorders>
            <w:vAlign w:val="bottom"/>
          </w:tcPr>
          <w:p w14:paraId="70030E0B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E90DE1" w:rsidRPr="005C2D3F" w14:paraId="2D4A8898" w14:textId="77777777" w:rsidTr="00E90DE1">
        <w:trPr>
          <w:trHeight w:val="420"/>
        </w:trPr>
        <w:tc>
          <w:tcPr>
            <w:tcW w:w="2041" w:type="pct"/>
          </w:tcPr>
          <w:p w14:paraId="409BCFB9" w14:textId="77777777" w:rsidR="009E1401" w:rsidRPr="005C2D3F" w:rsidRDefault="009E1401" w:rsidP="009E1401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5C2D3F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5C2D3F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59" w:type="pct"/>
          </w:tcPr>
          <w:p w14:paraId="347CD329" w14:textId="77777777" w:rsidR="009E1401" w:rsidRPr="005C2D3F" w:rsidRDefault="009E1401" w:rsidP="009E140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33BD9566" w14:textId="0626E301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E1401">
              <w:rPr>
                <w:color w:val="000000"/>
                <w:sz w:val="30"/>
                <w:szCs w:val="30"/>
              </w:rPr>
              <w:t>605,648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9E1401" w:rsidRPr="005C2D3F" w:rsidRDefault="009E1401" w:rsidP="009E140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  <w:vAlign w:val="bottom"/>
          </w:tcPr>
          <w:p w14:paraId="64654D51" w14:textId="2517FD9A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3C303F">
              <w:rPr>
                <w:color w:val="000000"/>
                <w:sz w:val="30"/>
                <w:szCs w:val="30"/>
              </w:rPr>
              <w:t>419</w:t>
            </w:r>
            <w:r>
              <w:rPr>
                <w:color w:val="000000"/>
                <w:sz w:val="30"/>
                <w:szCs w:val="30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178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1D540C12" w14:textId="77777777" w:rsidR="009E1401" w:rsidRPr="005C2D3F" w:rsidRDefault="009E1401" w:rsidP="009E140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4F83C8F1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E1401">
              <w:rPr>
                <w:color w:val="000000"/>
                <w:sz w:val="30"/>
                <w:szCs w:val="30"/>
              </w:rPr>
              <w:t>380,653</w:t>
            </w:r>
          </w:p>
        </w:tc>
        <w:tc>
          <w:tcPr>
            <w:tcW w:w="145" w:type="pct"/>
            <w:tcBorders>
              <w:bottom w:val="nil"/>
            </w:tcBorders>
          </w:tcPr>
          <w:p w14:paraId="44577A73" w14:textId="77777777" w:rsidR="009E1401" w:rsidRPr="005C2D3F" w:rsidRDefault="009E1401" w:rsidP="009E1401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nil"/>
            </w:tcBorders>
            <w:vAlign w:val="bottom"/>
          </w:tcPr>
          <w:p w14:paraId="6B0155EE" w14:textId="03420CEE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3C303F">
              <w:rPr>
                <w:color w:val="000000"/>
                <w:sz w:val="30"/>
                <w:szCs w:val="30"/>
              </w:rPr>
              <w:t>254</w:t>
            </w:r>
            <w:r>
              <w:rPr>
                <w:color w:val="000000"/>
                <w:sz w:val="30"/>
                <w:szCs w:val="30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151</w:t>
            </w:r>
          </w:p>
        </w:tc>
      </w:tr>
      <w:tr w:rsidR="00E90DE1" w:rsidRPr="005C2D3F" w14:paraId="26374944" w14:textId="77777777" w:rsidTr="00E90DE1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9E1401" w:rsidRPr="005C2D3F" w:rsidRDefault="009E1401" w:rsidP="009E1401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9" w:type="pct"/>
            <w:tcBorders>
              <w:bottom w:val="nil"/>
            </w:tcBorders>
          </w:tcPr>
          <w:p w14:paraId="4B0D8193" w14:textId="77777777" w:rsidR="009E1401" w:rsidRPr="005C2D3F" w:rsidRDefault="009E1401" w:rsidP="009E140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6030C163" w14:textId="1CDF5676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E1401">
              <w:rPr>
                <w:color w:val="000000"/>
                <w:sz w:val="30"/>
                <w:szCs w:val="30"/>
              </w:rPr>
              <w:t>23,717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vAlign w:val="bottom"/>
          </w:tcPr>
          <w:p w14:paraId="165D10F7" w14:textId="633E831F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3C303F">
              <w:rPr>
                <w:color w:val="000000"/>
                <w:sz w:val="30"/>
                <w:szCs w:val="30"/>
              </w:rPr>
              <w:t>21</w:t>
            </w:r>
            <w:r>
              <w:rPr>
                <w:color w:val="000000"/>
                <w:sz w:val="30"/>
                <w:szCs w:val="30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983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0B608B55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0DC0B233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E1401">
              <w:rPr>
                <w:color w:val="000000"/>
                <w:sz w:val="30"/>
                <w:szCs w:val="30"/>
              </w:rPr>
              <w:t>17,347</w:t>
            </w:r>
          </w:p>
        </w:tc>
        <w:tc>
          <w:tcPr>
            <w:tcW w:w="145" w:type="pct"/>
            <w:tcBorders>
              <w:bottom w:val="nil"/>
            </w:tcBorders>
          </w:tcPr>
          <w:p w14:paraId="231C967A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14:paraId="1AC582CA" w14:textId="75509A8B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3C303F">
              <w:rPr>
                <w:color w:val="000000"/>
                <w:sz w:val="30"/>
                <w:szCs w:val="30"/>
              </w:rPr>
              <w:t>15</w:t>
            </w:r>
            <w:r>
              <w:rPr>
                <w:color w:val="000000"/>
                <w:sz w:val="30"/>
                <w:szCs w:val="30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786</w:t>
            </w:r>
          </w:p>
        </w:tc>
      </w:tr>
      <w:tr w:rsidR="00E90DE1" w:rsidRPr="005C2D3F" w14:paraId="2E26EFE9" w14:textId="77777777" w:rsidTr="00E90DE1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9" w:type="pct"/>
            <w:tcBorders>
              <w:bottom w:val="nil"/>
            </w:tcBorders>
          </w:tcPr>
          <w:p w14:paraId="221994EB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5C29E0DA" w:rsidR="00092727" w:rsidRPr="005C2D3F" w:rsidRDefault="00C1577F" w:rsidP="00092727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629,36</w:t>
            </w:r>
            <w:r w:rsidR="009E1401" w:rsidRPr="009E1401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092727" w:rsidRPr="005C2D3F" w:rsidRDefault="00092727" w:rsidP="0009272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65952D73" w:rsidR="00092727" w:rsidRPr="005C2D3F" w:rsidRDefault="003C303F" w:rsidP="00092727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441</w:t>
            </w:r>
            <w:r w:rsidR="00092727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4" w:type="pct"/>
            <w:tcBorders>
              <w:bottom w:val="nil"/>
            </w:tcBorders>
          </w:tcPr>
          <w:p w14:paraId="3E122DEA" w14:textId="77777777" w:rsidR="00092727" w:rsidRPr="005C2D3F" w:rsidRDefault="00092727" w:rsidP="0009272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3B021F75" w:rsidR="00092727" w:rsidRPr="005C2D3F" w:rsidRDefault="009E1401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E1401">
              <w:rPr>
                <w:rFonts w:cs="Angsana New"/>
                <w:b/>
                <w:bCs/>
                <w:sz w:val="30"/>
                <w:szCs w:val="30"/>
              </w:rPr>
              <w:t>398,000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092727" w:rsidRPr="005C2D3F" w:rsidRDefault="00092727" w:rsidP="0009272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66ACDD9C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269</w:t>
            </w:r>
            <w:r w:rsidR="00092727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937</w:t>
            </w:r>
          </w:p>
        </w:tc>
      </w:tr>
    </w:tbl>
    <w:p w14:paraId="26CE7B03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5C2D3F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790" w:type="pct"/>
        <w:tblInd w:w="475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5"/>
        <w:gridCol w:w="811"/>
        <w:gridCol w:w="973"/>
        <w:gridCol w:w="270"/>
        <w:gridCol w:w="989"/>
        <w:gridCol w:w="270"/>
        <w:gridCol w:w="971"/>
        <w:gridCol w:w="290"/>
        <w:gridCol w:w="897"/>
      </w:tblGrid>
      <w:tr w:rsidR="00092727" w:rsidRPr="005C2D3F" w14:paraId="48025132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71124F14" w14:textId="3FDFA322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C303F" w:rsidRPr="003C303F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5C2D3F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C2D3F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8" w:type="pct"/>
            <w:tcBorders>
              <w:bottom w:val="nil"/>
            </w:tcBorders>
          </w:tcPr>
          <w:p w14:paraId="66709A44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8DB010B" w14:textId="77777777" w:rsidR="00092727" w:rsidRPr="00E90DE1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C3AA68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716D4673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348E7C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634AE351" w14:textId="77777777" w:rsidR="00092727" w:rsidRPr="00E90DE1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AFF8413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77AAB16" w14:textId="77777777" w:rsidR="00092727" w:rsidRPr="00E90DE1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092727" w:rsidRPr="005C2D3F" w14:paraId="72781336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1BF1BBB7" w14:textId="77777777" w:rsidR="00092727" w:rsidRPr="005C2D3F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8" w:type="pct"/>
            <w:tcBorders>
              <w:bottom w:val="nil"/>
            </w:tcBorders>
          </w:tcPr>
          <w:p w14:paraId="23BB1913" w14:textId="77777777" w:rsidR="00092727" w:rsidRPr="005C2D3F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BBDAD37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AB037B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9B139C2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01AA88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DF80230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E78E307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EAA331F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92727" w:rsidRPr="005C2D3F" w14:paraId="4547337E" w14:textId="77777777" w:rsidTr="00290E43">
        <w:trPr>
          <w:trHeight w:val="420"/>
        </w:trPr>
        <w:tc>
          <w:tcPr>
            <w:tcW w:w="2479" w:type="pct"/>
            <w:gridSpan w:val="2"/>
            <w:tcBorders>
              <w:bottom w:val="nil"/>
            </w:tcBorders>
            <w:noWrap/>
          </w:tcPr>
          <w:p w14:paraId="0385EE7D" w14:textId="77777777" w:rsidR="00092727" w:rsidRPr="00FC6318" w:rsidRDefault="00092727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รับรู้ในกำไรขาดทุนจากการดำเนินงานต่อเนื่อง</w:t>
            </w: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41AEC3B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7E55D76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53F6364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BD4BFE8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BD2F32E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16C82BFE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84C618E" w14:textId="77777777" w:rsidR="00092727" w:rsidRPr="005C2D3F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9E1401" w:rsidRPr="005C2D3F" w14:paraId="3BF5CAF2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78F375F" w14:textId="77777777" w:rsidR="009E1401" w:rsidRPr="00FC6318" w:rsidRDefault="009E1401" w:rsidP="009E140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FC631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8" w:type="pct"/>
            <w:tcBorders>
              <w:bottom w:val="nil"/>
            </w:tcBorders>
          </w:tcPr>
          <w:p w14:paraId="2C4C261B" w14:textId="77777777" w:rsidR="009E1401" w:rsidRPr="00FC6318" w:rsidRDefault="009E1401" w:rsidP="009E140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05EB78C" w14:textId="5A5C5351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4E24FA">
              <w:rPr>
                <w:color w:val="000000"/>
                <w:sz w:val="30"/>
                <w:szCs w:val="30"/>
                <w:lang w:val="en-GB"/>
              </w:rPr>
              <w:t>14</w:t>
            </w:r>
            <w:r w:rsidR="009E3A79">
              <w:rPr>
                <w:color w:val="000000"/>
                <w:sz w:val="30"/>
                <w:szCs w:val="30"/>
                <w:lang w:val="en-GB"/>
              </w:rPr>
              <w:t>4,464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CB43240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7F8AA87" w14:textId="793DB972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color w:val="000000"/>
                <w:sz w:val="30"/>
                <w:szCs w:val="30"/>
              </w:rPr>
              <w:t>41</w:t>
            </w:r>
            <w:r>
              <w:rPr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095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9B2C6C5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A806994" w14:textId="2AC23638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113,345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B5F2FD3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3DBAA26B" w14:textId="7DE7C9BC" w:rsidR="009E1401" w:rsidRPr="005C2D3F" w:rsidRDefault="009E1401" w:rsidP="00290E43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color w:val="000000"/>
                <w:sz w:val="30"/>
                <w:szCs w:val="30"/>
              </w:rPr>
              <w:t>28</w:t>
            </w:r>
            <w:r>
              <w:rPr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227</w:t>
            </w:r>
          </w:p>
        </w:tc>
      </w:tr>
      <w:tr w:rsidR="009E1401" w:rsidRPr="005C2D3F" w14:paraId="679CC902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F778B37" w14:textId="77777777" w:rsidR="009E1401" w:rsidRPr="00FC6318" w:rsidRDefault="009E1401" w:rsidP="009E140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0824AD01" w14:textId="77777777" w:rsidR="009E1401" w:rsidRPr="00FC6318" w:rsidRDefault="009E1401" w:rsidP="009E140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20DA1AF" w14:textId="0B0F1587" w:rsidR="009E1401" w:rsidRPr="005C2D3F" w:rsidRDefault="009E1401" w:rsidP="0080488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5,108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0007164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C0AF9BA" w14:textId="69DA1F56" w:rsidR="009E1401" w:rsidRPr="005C2D3F" w:rsidRDefault="009E1401" w:rsidP="009E1401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</w:t>
            </w:r>
            <w:r w:rsidRPr="003C303F">
              <w:rPr>
                <w:color w:val="000000"/>
                <w:sz w:val="30"/>
                <w:szCs w:val="30"/>
              </w:rPr>
              <w:t>734</w:t>
            </w:r>
            <w:r>
              <w:rPr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1B0A5F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469A205" w14:textId="77A6BE35" w:rsidR="009E1401" w:rsidRPr="005C2D3F" w:rsidRDefault="009E1401" w:rsidP="0080488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4,625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3798CE7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91F7A1F" w14:textId="11AD3178" w:rsidR="009E1401" w:rsidRPr="005C2D3F" w:rsidRDefault="009E1401" w:rsidP="009E1401">
            <w:pPr>
              <w:spacing w:line="240" w:lineRule="auto"/>
              <w:ind w:right="-49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(</w:t>
            </w:r>
            <w:r w:rsidRPr="003C303F">
              <w:rPr>
                <w:color w:val="000000"/>
                <w:sz w:val="30"/>
                <w:szCs w:val="30"/>
              </w:rPr>
              <w:t>337</w:t>
            </w:r>
            <w:r>
              <w:rPr>
                <w:color w:val="000000"/>
                <w:sz w:val="30"/>
                <w:szCs w:val="30"/>
                <w:lang w:val="en-GB"/>
              </w:rPr>
              <w:t>)</w:t>
            </w:r>
          </w:p>
        </w:tc>
      </w:tr>
      <w:tr w:rsidR="009E1401" w:rsidRPr="009E1401" w14:paraId="6A372FFC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4D83217" w14:textId="77777777" w:rsidR="009E1401" w:rsidRPr="00FC6318" w:rsidRDefault="009E1401" w:rsidP="009E1401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8" w:type="pct"/>
            <w:tcBorders>
              <w:bottom w:val="nil"/>
            </w:tcBorders>
          </w:tcPr>
          <w:p w14:paraId="75064018" w14:textId="19AD0B6B" w:rsidR="009E1401" w:rsidRPr="00FC6318" w:rsidRDefault="009E1401" w:rsidP="009E1401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3C303F">
              <w:rPr>
                <w:i/>
                <w:iCs/>
                <w:color w:val="000000"/>
                <w:sz w:val="30"/>
                <w:szCs w:val="30"/>
              </w:rPr>
              <w:t>2</w:t>
            </w:r>
            <w:r>
              <w:rPr>
                <w:i/>
                <w:iCs/>
                <w:color w:val="000000"/>
                <w:sz w:val="30"/>
                <w:szCs w:val="30"/>
              </w:rPr>
              <w:t>6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  <w:vAlign w:val="bottom"/>
          </w:tcPr>
          <w:p w14:paraId="0BD5CB36" w14:textId="738A5BFF" w:rsidR="009E1401" w:rsidRPr="005C2D3F" w:rsidRDefault="009E3A79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65,326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3E19F13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bottom"/>
          </w:tcPr>
          <w:p w14:paraId="21A0682E" w14:textId="09185524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color w:val="000000"/>
                <w:sz w:val="30"/>
                <w:szCs w:val="30"/>
              </w:rPr>
              <w:t>28</w:t>
            </w:r>
            <w:r>
              <w:rPr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210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1C9831B" w14:textId="77777777" w:rsidR="009E1401" w:rsidRPr="005C2D3F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  <w:vAlign w:val="bottom"/>
          </w:tcPr>
          <w:p w14:paraId="4AB766D8" w14:textId="52DBFC7A" w:rsidR="009E1401" w:rsidRPr="009E1401" w:rsidRDefault="009E1401" w:rsidP="009E1401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8F1439B" w14:textId="77777777" w:rsidR="009E1401" w:rsidRPr="009E1401" w:rsidRDefault="009E1401" w:rsidP="009E1401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vAlign w:val="bottom"/>
          </w:tcPr>
          <w:p w14:paraId="5ABB9B07" w14:textId="1D1C3655" w:rsidR="009E1401" w:rsidRPr="009E1401" w:rsidRDefault="009E1401" w:rsidP="009E1401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E1401">
              <w:rPr>
                <w:color w:val="000000"/>
                <w:sz w:val="30"/>
                <w:szCs w:val="30"/>
              </w:rPr>
              <w:t>17,465</w:t>
            </w:r>
          </w:p>
        </w:tc>
      </w:tr>
      <w:tr w:rsidR="00092727" w:rsidRPr="005C2D3F" w14:paraId="0EB32D98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6238CB95" w14:textId="77777777" w:rsidR="00092727" w:rsidRPr="00FC6318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8" w:type="pct"/>
            <w:tcBorders>
              <w:bottom w:val="nil"/>
            </w:tcBorders>
          </w:tcPr>
          <w:p w14:paraId="37E708B1" w14:textId="77777777" w:rsidR="00092727" w:rsidRPr="00FC631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547EA" w14:textId="78FE82CC" w:rsidR="00092727" w:rsidRPr="005C2D3F" w:rsidRDefault="009E3A79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214,898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E4BF23" w14:textId="77777777" w:rsidR="00092727" w:rsidRPr="005C2D3F" w:rsidRDefault="00092727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58779" w14:textId="27A49CCD" w:rsidR="00092727" w:rsidRPr="005C2D3F" w:rsidRDefault="003C303F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b/>
                <w:bCs/>
                <w:color w:val="000000"/>
                <w:sz w:val="30"/>
                <w:szCs w:val="30"/>
              </w:rPr>
              <w:t>68</w:t>
            </w:r>
            <w:r w:rsidR="00092727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3C303F">
              <w:rPr>
                <w:b/>
                <w:bCs/>
                <w:color w:val="000000"/>
                <w:sz w:val="30"/>
                <w:szCs w:val="30"/>
              </w:rPr>
              <w:t>571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AAD3B3" w14:textId="77777777" w:rsidR="00092727" w:rsidRPr="005C2D3F" w:rsidRDefault="00092727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29FB" w14:textId="0FF9AF28" w:rsidR="00092727" w:rsidRPr="005C2D3F" w:rsidRDefault="009E1401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117,970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2BF659D" w14:textId="77777777" w:rsidR="00092727" w:rsidRPr="005C2D3F" w:rsidRDefault="00092727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134C" w14:textId="5F3A49F1" w:rsidR="00092727" w:rsidRPr="005C2D3F" w:rsidRDefault="003C303F" w:rsidP="0009272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b/>
                <w:bCs/>
                <w:color w:val="000000"/>
                <w:sz w:val="30"/>
                <w:szCs w:val="30"/>
              </w:rPr>
              <w:t>45</w:t>
            </w:r>
            <w:r w:rsidR="00092727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b/>
                <w:bCs/>
                <w:color w:val="000000"/>
                <w:sz w:val="30"/>
                <w:szCs w:val="30"/>
              </w:rPr>
              <w:t>355</w:t>
            </w:r>
          </w:p>
        </w:tc>
      </w:tr>
      <w:tr w:rsidR="009E1401" w:rsidRPr="005C2D3F" w14:paraId="35E7CE30" w14:textId="77777777" w:rsidTr="00290E43">
        <w:trPr>
          <w:trHeight w:val="173"/>
        </w:trPr>
        <w:tc>
          <w:tcPr>
            <w:tcW w:w="2041" w:type="pct"/>
            <w:tcBorders>
              <w:bottom w:val="nil"/>
            </w:tcBorders>
            <w:noWrap/>
          </w:tcPr>
          <w:p w14:paraId="0AE8D1AD" w14:textId="77777777" w:rsidR="009E1401" w:rsidRPr="00FC6318" w:rsidRDefault="009E1401" w:rsidP="00092727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8" w:type="pct"/>
            <w:tcBorders>
              <w:bottom w:val="nil"/>
            </w:tcBorders>
          </w:tcPr>
          <w:p w14:paraId="20C088D4" w14:textId="77777777" w:rsidR="009E1401" w:rsidRPr="00FC6318" w:rsidRDefault="009E1401" w:rsidP="00092727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  <w:vAlign w:val="bottom"/>
          </w:tcPr>
          <w:p w14:paraId="154E0296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CC5F899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bottom"/>
          </w:tcPr>
          <w:p w14:paraId="01DF0A0F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4919A51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vAlign w:val="bottom"/>
          </w:tcPr>
          <w:p w14:paraId="40DA1076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8B65317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nil"/>
            </w:tcBorders>
            <w:vAlign w:val="bottom"/>
          </w:tcPr>
          <w:p w14:paraId="559E5320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9E1401" w:rsidRPr="005C2D3F" w14:paraId="03B0F329" w14:textId="77777777" w:rsidTr="00290E43">
        <w:trPr>
          <w:trHeight w:val="420"/>
        </w:trPr>
        <w:tc>
          <w:tcPr>
            <w:tcW w:w="2479" w:type="pct"/>
            <w:gridSpan w:val="2"/>
            <w:tcBorders>
              <w:bottom w:val="nil"/>
            </w:tcBorders>
            <w:noWrap/>
          </w:tcPr>
          <w:p w14:paraId="18DDDFEE" w14:textId="77777777" w:rsidR="009E1401" w:rsidRPr="00FC6318" w:rsidRDefault="009E1401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รับรู้ในกำไรขาดทุนจากการดำเนินงานที่ยกเลิก</w:t>
            </w: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12E474CC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1616696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70A97656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02DA606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246F37E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56F81545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0654D282" w14:textId="77777777" w:rsidR="009E1401" w:rsidRPr="005C2D3F" w:rsidRDefault="009E1401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524337" w:rsidRPr="005C2D3F" w14:paraId="221BD73D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366D16D4" w14:textId="77777777" w:rsidR="00524337" w:rsidRPr="00FC6318" w:rsidRDefault="0052433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FC631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FC631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8" w:type="pct"/>
            <w:tcBorders>
              <w:bottom w:val="nil"/>
            </w:tcBorders>
          </w:tcPr>
          <w:p w14:paraId="12119FEE" w14:textId="77777777" w:rsidR="00524337" w:rsidRPr="00FC631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93129EE" w14:textId="3CB8DE17" w:rsidR="00524337" w:rsidRPr="00524337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E225956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6CA3C32" w14:textId="160C874D" w:rsidR="00524337" w:rsidRPr="005C2D3F" w:rsidRDefault="003C303F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color w:val="000000"/>
                <w:sz w:val="30"/>
                <w:szCs w:val="30"/>
              </w:rPr>
              <w:t>2</w:t>
            </w:r>
            <w:r w:rsidR="00524337">
              <w:rPr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color w:val="000000"/>
                <w:sz w:val="30"/>
                <w:szCs w:val="30"/>
              </w:rPr>
              <w:t>064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773F8B3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71896C9" w14:textId="04DB8AC0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55D79DB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E18A26C" w14:textId="77777777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</w:tr>
      <w:tr w:rsidR="00524337" w:rsidRPr="005C2D3F" w14:paraId="7F5F07F7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211CF603" w14:textId="77777777" w:rsidR="00524337" w:rsidRPr="00FC6318" w:rsidRDefault="0052433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6F168311" w14:textId="77777777" w:rsidR="00524337" w:rsidRPr="00FC631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DAF02EF" w14:textId="1B2CEDA0" w:rsidR="00524337" w:rsidRPr="00524337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E106A0F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66C1961E" w14:textId="365DDF98" w:rsidR="00524337" w:rsidRPr="005C2D3F" w:rsidRDefault="003C303F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color w:val="000000"/>
                <w:sz w:val="30"/>
                <w:szCs w:val="30"/>
              </w:rPr>
              <w:t>93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BA8E07B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08B89186" w14:textId="7566AD6E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2BB3760E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EC4CFA7" w14:textId="77777777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4978DB">
              <w:rPr>
                <w:sz w:val="30"/>
                <w:szCs w:val="30"/>
              </w:rPr>
              <w:t>-</w:t>
            </w:r>
          </w:p>
        </w:tc>
      </w:tr>
      <w:tr w:rsidR="00524337" w:rsidRPr="005C2D3F" w14:paraId="0D403B67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1CEAA615" w14:textId="77777777" w:rsidR="00524337" w:rsidRPr="00FC6318" w:rsidRDefault="00524337" w:rsidP="0052433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8" w:type="pct"/>
            <w:tcBorders>
              <w:bottom w:val="nil"/>
            </w:tcBorders>
          </w:tcPr>
          <w:p w14:paraId="70F2283A" w14:textId="77777777" w:rsidR="00524337" w:rsidRPr="00FC631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E268B" w14:textId="25A4E1BA" w:rsidR="00524337" w:rsidRPr="00524337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524337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5196481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AA0A" w14:textId="6641817F" w:rsidR="00524337" w:rsidRPr="005C2D3F" w:rsidRDefault="003C303F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b/>
                <w:bCs/>
                <w:color w:val="000000"/>
                <w:sz w:val="30"/>
                <w:szCs w:val="30"/>
              </w:rPr>
              <w:t>2</w:t>
            </w:r>
            <w:r w:rsidR="00524337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3C303F">
              <w:rPr>
                <w:b/>
                <w:bCs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E55212B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638CC" w14:textId="7F185250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4978D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51DE392" w14:textId="77777777" w:rsidR="00524337" w:rsidRPr="004978DB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01C72" w14:textId="77777777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4978D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524337" w:rsidRPr="005C2D3F" w14:paraId="1E336C26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743386CD" w14:textId="77777777" w:rsidR="00524337" w:rsidRPr="00FC6318" w:rsidRDefault="00524337" w:rsidP="0052433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38" w:type="pct"/>
            <w:tcBorders>
              <w:bottom w:val="nil"/>
            </w:tcBorders>
          </w:tcPr>
          <w:p w14:paraId="77C76300" w14:textId="77777777" w:rsidR="00524337" w:rsidRPr="00FC631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  <w:vAlign w:val="bottom"/>
          </w:tcPr>
          <w:p w14:paraId="372DF302" w14:textId="77777777" w:rsidR="00524337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8D05EE0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bottom"/>
          </w:tcPr>
          <w:p w14:paraId="6CD4BEB1" w14:textId="77777777" w:rsidR="00524337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8A48E4D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vAlign w:val="bottom"/>
          </w:tcPr>
          <w:p w14:paraId="1BF3FF82" w14:textId="77777777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A9DE867" w14:textId="77777777" w:rsidR="00524337" w:rsidRPr="004978DB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nil"/>
            </w:tcBorders>
            <w:vAlign w:val="bottom"/>
          </w:tcPr>
          <w:p w14:paraId="16E9B0E1" w14:textId="77777777" w:rsidR="00524337" w:rsidRPr="004978DB" w:rsidRDefault="00524337" w:rsidP="0052433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524337" w:rsidRPr="005C2D3F" w14:paraId="17B0ABD5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35C8C16D" w14:textId="77777777" w:rsidR="00524337" w:rsidRPr="00FC6318" w:rsidRDefault="00524337" w:rsidP="0052433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C631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รวมรับรู้ในงบกำไรขาดทุน</w:t>
            </w:r>
          </w:p>
        </w:tc>
        <w:tc>
          <w:tcPr>
            <w:tcW w:w="438" w:type="pct"/>
            <w:tcBorders>
              <w:bottom w:val="nil"/>
            </w:tcBorders>
          </w:tcPr>
          <w:p w14:paraId="71B14158" w14:textId="77777777" w:rsidR="00524337" w:rsidRPr="00FC6318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double" w:sz="4" w:space="0" w:color="auto"/>
            </w:tcBorders>
            <w:vAlign w:val="bottom"/>
          </w:tcPr>
          <w:p w14:paraId="3824C980" w14:textId="39A67358" w:rsidR="00524337" w:rsidRDefault="009E3A79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  <w:cs/>
              </w:rPr>
              <w:t>2</w:t>
            </w:r>
            <w:r>
              <w:rPr>
                <w:b/>
                <w:bCs/>
                <w:color w:val="000000"/>
                <w:sz w:val="30"/>
                <w:szCs w:val="30"/>
              </w:rPr>
              <w:t>14,898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6530924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double" w:sz="4" w:space="0" w:color="auto"/>
            </w:tcBorders>
            <w:vAlign w:val="bottom"/>
          </w:tcPr>
          <w:p w14:paraId="6A929B84" w14:textId="7A0F56BE" w:rsidR="00524337" w:rsidRDefault="003C303F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3C303F">
              <w:rPr>
                <w:b/>
                <w:bCs/>
                <w:color w:val="000000"/>
                <w:sz w:val="30"/>
                <w:szCs w:val="30"/>
              </w:rPr>
              <w:t>70</w:t>
            </w:r>
            <w:r w:rsidR="00524337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3C303F">
              <w:rPr>
                <w:b/>
                <w:bCs/>
                <w:color w:val="000000"/>
                <w:sz w:val="30"/>
                <w:szCs w:val="30"/>
              </w:rPr>
              <w:t>728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5651775" w14:textId="77777777" w:rsidR="00524337" w:rsidRPr="005C2D3F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double" w:sz="4" w:space="0" w:color="auto"/>
            </w:tcBorders>
            <w:vAlign w:val="bottom"/>
          </w:tcPr>
          <w:p w14:paraId="6241AAAF" w14:textId="3A665585" w:rsidR="00524337" w:rsidRPr="004978DB" w:rsidRDefault="00D3692B" w:rsidP="00E90DE1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D3692B">
              <w:rPr>
                <w:b/>
                <w:bCs/>
                <w:sz w:val="30"/>
                <w:szCs w:val="30"/>
              </w:rPr>
              <w:t>117,</w:t>
            </w:r>
            <w:r w:rsidRPr="00E90DE1">
              <w:rPr>
                <w:b/>
                <w:bCs/>
                <w:color w:val="000000"/>
                <w:sz w:val="30"/>
                <w:szCs w:val="30"/>
                <w:lang w:val="en-GB"/>
              </w:rPr>
              <w:t>970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C3DEAD9" w14:textId="77777777" w:rsidR="00524337" w:rsidRPr="004978DB" w:rsidRDefault="00524337" w:rsidP="00524337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double" w:sz="4" w:space="0" w:color="auto"/>
            </w:tcBorders>
            <w:vAlign w:val="bottom"/>
          </w:tcPr>
          <w:p w14:paraId="3E673031" w14:textId="4E1BF01E" w:rsidR="00524337" w:rsidRPr="004978DB" w:rsidRDefault="003C303F" w:rsidP="00E90DE1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color w:val="000000"/>
                <w:sz w:val="30"/>
                <w:szCs w:val="30"/>
              </w:rPr>
              <w:t>45</w:t>
            </w:r>
            <w:r w:rsidR="00524337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3C303F">
              <w:rPr>
                <w:b/>
                <w:bCs/>
                <w:color w:val="000000"/>
                <w:sz w:val="30"/>
                <w:szCs w:val="30"/>
              </w:rPr>
              <w:t>355</w:t>
            </w:r>
          </w:p>
        </w:tc>
      </w:tr>
      <w:tr w:rsidR="00524337" w:rsidRPr="005C2D3F" w14:paraId="3DC63843" w14:textId="77777777" w:rsidTr="00290E43">
        <w:trPr>
          <w:trHeight w:val="173"/>
        </w:trPr>
        <w:tc>
          <w:tcPr>
            <w:tcW w:w="2041" w:type="pct"/>
            <w:tcBorders>
              <w:bottom w:val="nil"/>
            </w:tcBorders>
            <w:noWrap/>
          </w:tcPr>
          <w:p w14:paraId="3E50C5F8" w14:textId="77777777" w:rsidR="00524337" w:rsidRDefault="00524337" w:rsidP="00524337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bottom w:val="nil"/>
            </w:tcBorders>
          </w:tcPr>
          <w:p w14:paraId="3BC79169" w14:textId="77777777" w:rsidR="00524337" w:rsidRPr="005C2D3F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nil"/>
            </w:tcBorders>
            <w:vAlign w:val="bottom"/>
          </w:tcPr>
          <w:p w14:paraId="72224C92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8E07EAB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nil"/>
            </w:tcBorders>
            <w:vAlign w:val="bottom"/>
          </w:tcPr>
          <w:p w14:paraId="476822E3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10F4439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nil"/>
            </w:tcBorders>
            <w:vAlign w:val="bottom"/>
          </w:tcPr>
          <w:p w14:paraId="41B8E572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D471CBB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auto"/>
              <w:bottom w:val="nil"/>
            </w:tcBorders>
            <w:vAlign w:val="bottom"/>
          </w:tcPr>
          <w:p w14:paraId="5C2620D3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524337" w:rsidRPr="005C2D3F" w14:paraId="0CA85E55" w14:textId="77777777" w:rsidTr="00290E43">
        <w:trPr>
          <w:trHeight w:val="65"/>
        </w:trPr>
        <w:tc>
          <w:tcPr>
            <w:tcW w:w="2041" w:type="pct"/>
            <w:tcBorders>
              <w:bottom w:val="nil"/>
            </w:tcBorders>
            <w:noWrap/>
          </w:tcPr>
          <w:p w14:paraId="65DEC017" w14:textId="77777777" w:rsidR="00524337" w:rsidRPr="005C2D3F" w:rsidRDefault="00524337" w:rsidP="00524337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8" w:type="pct"/>
            <w:tcBorders>
              <w:bottom w:val="nil"/>
            </w:tcBorders>
          </w:tcPr>
          <w:p w14:paraId="2D7C2C57" w14:textId="77777777" w:rsidR="00524337" w:rsidRPr="005C2D3F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FBDD45C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0887D3B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F38EF91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4B4AD2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18221A8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5852178A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605DE1B2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524337" w:rsidRPr="005C2D3F" w14:paraId="6320E5F2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32378F3D" w14:textId="77777777" w:rsidR="00524337" w:rsidRPr="005C2D3F" w:rsidRDefault="0052433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5C2D3F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187EDF05" w14:textId="77777777" w:rsidR="00524337" w:rsidRPr="005C2D3F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63E7DB6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669801E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64BFF1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242724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1FE5876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5946C2E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2A06D4DD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524337" w:rsidRPr="005C2D3F" w14:paraId="63AE47F3" w14:textId="77777777" w:rsidTr="00290E43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0224F95" w14:textId="3279E833" w:rsidR="00524337" w:rsidRPr="005C2D3F" w:rsidRDefault="00835447" w:rsidP="0052433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(</w:t>
            </w:r>
            <w:r w:rsidR="00524337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 xml:space="preserve">) </w:t>
            </w:r>
            <w:r w:rsidR="00354362">
              <w:rPr>
                <w:rFonts w:hint="cs"/>
                <w:color w:val="000000"/>
                <w:sz w:val="30"/>
                <w:szCs w:val="30"/>
                <w:cs/>
              </w:rPr>
              <w:t>ขาดทุน</w:t>
            </w:r>
            <w:r w:rsidR="00524337" w:rsidRPr="005C2D3F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524337"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8" w:type="pct"/>
            <w:tcBorders>
              <w:bottom w:val="nil"/>
            </w:tcBorders>
          </w:tcPr>
          <w:p w14:paraId="3F53B25D" w14:textId="77777777" w:rsidR="00524337" w:rsidRPr="005C2D3F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8EE6C36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BA0DFD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25B7697F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56E4AA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088EF1BA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EDC273D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0EDA319F" w14:textId="77777777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524337" w:rsidRPr="005C2D3F" w14:paraId="3B6CB9D9" w14:textId="77777777" w:rsidTr="00290E43">
        <w:trPr>
          <w:cantSplit/>
          <w:trHeight w:val="420"/>
        </w:trPr>
        <w:tc>
          <w:tcPr>
            <w:tcW w:w="2041" w:type="pct"/>
            <w:tcBorders>
              <w:top w:val="nil"/>
              <w:bottom w:val="nil"/>
            </w:tcBorders>
          </w:tcPr>
          <w:p w14:paraId="300B0F0B" w14:textId="77777777" w:rsidR="00524337" w:rsidRPr="005C2D3F" w:rsidRDefault="00524337" w:rsidP="00524337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5C2D3F">
              <w:rPr>
                <w:color w:val="000000"/>
                <w:sz w:val="30"/>
                <w:szCs w:val="30"/>
              </w:rPr>
              <w:t xml:space="preserve">  </w:t>
            </w:r>
            <w:r w:rsidRPr="005C2D3F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5C2D3F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8" w:type="pct"/>
            <w:tcBorders>
              <w:top w:val="nil"/>
              <w:bottom w:val="nil"/>
            </w:tcBorders>
            <w:vAlign w:val="bottom"/>
          </w:tcPr>
          <w:p w14:paraId="334CE3B3" w14:textId="77777777" w:rsidR="00524337" w:rsidRPr="005C2D3F" w:rsidRDefault="00524337" w:rsidP="0052433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27C8278A" w14:textId="2FC8AAD0" w:rsidR="00524337" w:rsidRPr="005C2D3F" w:rsidRDefault="000D6C30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71,977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4A1A6FC" w14:textId="77777777" w:rsidR="00524337" w:rsidRPr="005C2D3F" w:rsidRDefault="00524337" w:rsidP="0052433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8FE0D3" w14:textId="096B0446" w:rsidR="00524337" w:rsidRPr="005C2D3F" w:rsidRDefault="0052433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29394B">
              <w:rPr>
                <w:color w:val="000000"/>
                <w:sz w:val="30"/>
                <w:szCs w:val="30"/>
              </w:rPr>
              <w:t>(</w:t>
            </w:r>
            <w:r w:rsidR="003C303F" w:rsidRPr="003C303F">
              <w:rPr>
                <w:color w:val="000000"/>
                <w:sz w:val="30"/>
                <w:szCs w:val="30"/>
              </w:rPr>
              <w:t>1</w:t>
            </w:r>
            <w:r w:rsidRPr="0029394B">
              <w:rPr>
                <w:color w:val="000000"/>
                <w:sz w:val="30"/>
                <w:szCs w:val="30"/>
              </w:rPr>
              <w:t>,</w:t>
            </w:r>
            <w:r w:rsidR="003C303F" w:rsidRPr="003C303F">
              <w:rPr>
                <w:color w:val="000000"/>
                <w:sz w:val="30"/>
                <w:szCs w:val="30"/>
              </w:rPr>
              <w:t>010</w:t>
            </w:r>
            <w:r w:rsidRPr="0029394B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2B0B8E0" w14:textId="77777777" w:rsidR="00524337" w:rsidRPr="005C2D3F" w:rsidRDefault="00524337" w:rsidP="0052433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20B12206" w14:textId="707681EA" w:rsidR="00524337" w:rsidRPr="005C2D3F" w:rsidRDefault="00835447" w:rsidP="0052433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39,607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4672FFF2" w14:textId="77777777" w:rsidR="00524337" w:rsidRPr="005C2D3F" w:rsidRDefault="00524337" w:rsidP="0052433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4D1B07E" w14:textId="3AE234F7" w:rsidR="00524337" w:rsidRPr="005C2D3F" w:rsidRDefault="00524337" w:rsidP="00524337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(</w:t>
            </w:r>
            <w:r w:rsidR="003C303F" w:rsidRPr="003C303F">
              <w:rPr>
                <w:rFonts w:cs="Angsana New"/>
                <w:color w:val="000000"/>
                <w:sz w:val="30"/>
                <w:szCs w:val="30"/>
                <w:lang w:bidi="th-TH"/>
              </w:rPr>
              <w:t>7</w:t>
            </w:r>
            <w:r>
              <w:rPr>
                <w:color w:val="000000"/>
                <w:sz w:val="30"/>
                <w:szCs w:val="30"/>
              </w:rPr>
              <w:t>,</w:t>
            </w:r>
            <w:r w:rsidR="003C303F" w:rsidRPr="003C303F">
              <w:rPr>
                <w:rFonts w:cs="Angsana New"/>
                <w:color w:val="000000"/>
                <w:sz w:val="30"/>
                <w:szCs w:val="30"/>
                <w:lang w:bidi="th-TH"/>
              </w:rPr>
              <w:t>073</w:t>
            </w:r>
            <w:r>
              <w:rPr>
                <w:color w:val="000000"/>
                <w:sz w:val="30"/>
                <w:szCs w:val="30"/>
              </w:rPr>
              <w:t>)</w:t>
            </w:r>
          </w:p>
        </w:tc>
      </w:tr>
    </w:tbl>
    <w:p w14:paraId="0EF79555" w14:textId="1EDB0BE5" w:rsidR="00E82203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E448F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</w:t>
      </w:r>
      <w:r w:rsidRPr="004E448F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4E448F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3C303F" w:rsidRPr="004E448F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4E448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E448F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4E448F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>
        <w:rPr>
          <w:rFonts w:asciiTheme="majorBidi" w:hAnsiTheme="majorBidi" w:cstheme="majorBidi"/>
          <w:sz w:val="30"/>
          <w:szCs w:val="30"/>
        </w:rPr>
        <w:br/>
      </w:r>
      <w:r w:rsidRPr="004E448F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4E448F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4E448F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4E448F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>
        <w:rPr>
          <w:rFonts w:asciiTheme="majorBidi" w:hAnsiTheme="majorBidi" w:cstheme="majorBidi"/>
          <w:sz w:val="30"/>
          <w:szCs w:val="30"/>
        </w:rPr>
        <w:br/>
      </w:r>
      <w:r w:rsidRPr="004E448F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77777777" w:rsidR="00E82203" w:rsidRPr="00E82203" w:rsidRDefault="00E82203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900"/>
        <w:gridCol w:w="900"/>
        <w:gridCol w:w="270"/>
        <w:gridCol w:w="900"/>
        <w:gridCol w:w="270"/>
        <w:gridCol w:w="900"/>
        <w:gridCol w:w="270"/>
        <w:gridCol w:w="900"/>
      </w:tblGrid>
      <w:tr w:rsidR="00092727" w:rsidRPr="005C2D3F" w14:paraId="0CFBFD7A" w14:textId="77777777" w:rsidTr="00E71AB5">
        <w:trPr>
          <w:tblHeader/>
        </w:trPr>
        <w:tc>
          <w:tcPr>
            <w:tcW w:w="3960" w:type="dxa"/>
            <w:vMerge w:val="restart"/>
            <w:shd w:val="clear" w:color="auto" w:fill="auto"/>
          </w:tcPr>
          <w:p w14:paraId="6C99C993" w14:textId="7F0BC745" w:rsidR="00092727" w:rsidRPr="000F3F34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0F3F34">
              <w:rPr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2D6F7EC" w14:textId="77777777" w:rsidR="00092727" w:rsidRPr="005C2D3F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0F3F34">
              <w:rPr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6BF20BBF" w14:textId="77777777" w:rsidR="00092727" w:rsidRPr="005C2D3F" w:rsidRDefault="00092727" w:rsidP="00092727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3FB9979F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A84B4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EC1D458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C2D3F" w14:paraId="3B4EA667" w14:textId="77777777" w:rsidTr="00E71AB5">
        <w:trPr>
          <w:tblHeader/>
        </w:trPr>
        <w:tc>
          <w:tcPr>
            <w:tcW w:w="3960" w:type="dxa"/>
            <w:vMerge/>
            <w:shd w:val="clear" w:color="auto" w:fill="auto"/>
          </w:tcPr>
          <w:p w14:paraId="3A37EC11" w14:textId="77777777" w:rsidR="00092727" w:rsidRPr="005C2D3F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80B3D" w14:textId="5714444E" w:rsidR="00092727" w:rsidRPr="005C2D3F" w:rsidRDefault="00E82203" w:rsidP="00E8220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</w:tcPr>
          <w:p w14:paraId="4883EC71" w14:textId="44327ED5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8127742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775C80A" w14:textId="71731558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C87EFCB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606EF26" w14:textId="0AAD6115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116BAE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E5CDB1D" w14:textId="0A6B0B22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092727" w:rsidRPr="005C2D3F" w14:paraId="453EF13C" w14:textId="77777777" w:rsidTr="00E71AB5">
        <w:trPr>
          <w:tblHeader/>
        </w:trPr>
        <w:tc>
          <w:tcPr>
            <w:tcW w:w="3960" w:type="dxa"/>
          </w:tcPr>
          <w:p w14:paraId="5352801A" w14:textId="77777777" w:rsidR="00092727" w:rsidRPr="005C2D3F" w:rsidRDefault="00092727" w:rsidP="00092727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F09589D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4499397B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092727" w:rsidRPr="005C2D3F" w14:paraId="42CA73CA" w14:textId="77777777" w:rsidTr="00E71AB5">
        <w:tc>
          <w:tcPr>
            <w:tcW w:w="3960" w:type="dxa"/>
          </w:tcPr>
          <w:p w14:paraId="1AB96490" w14:textId="12FA7336" w:rsidR="00092727" w:rsidRPr="005C2D3F" w:rsidRDefault="00092727" w:rsidP="0009272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5553B304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077DF8" w14:textId="7EDBD997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441</w:t>
            </w:r>
            <w:r w:rsidR="00524337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161</w:t>
            </w:r>
          </w:p>
        </w:tc>
        <w:tc>
          <w:tcPr>
            <w:tcW w:w="270" w:type="dxa"/>
          </w:tcPr>
          <w:p w14:paraId="45783A95" w14:textId="77777777" w:rsidR="00092727" w:rsidRPr="005C2D3F" w:rsidRDefault="00092727" w:rsidP="0009272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06C3568" w14:textId="103AA079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432</w:t>
            </w:r>
            <w:r w:rsidR="00092727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604</w:t>
            </w:r>
          </w:p>
        </w:tc>
        <w:tc>
          <w:tcPr>
            <w:tcW w:w="270" w:type="dxa"/>
          </w:tcPr>
          <w:p w14:paraId="42499100" w14:textId="77777777" w:rsidR="00092727" w:rsidRPr="005C2D3F" w:rsidRDefault="00092727" w:rsidP="0009272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B4C8C03" w14:textId="653D0B86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269</w:t>
            </w:r>
            <w:r w:rsidR="00524337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937</w:t>
            </w:r>
          </w:p>
        </w:tc>
        <w:tc>
          <w:tcPr>
            <w:tcW w:w="270" w:type="dxa"/>
          </w:tcPr>
          <w:p w14:paraId="62A40EDA" w14:textId="77777777" w:rsidR="00092727" w:rsidRPr="005C2D3F" w:rsidRDefault="00092727" w:rsidP="0009272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DAB123" w14:textId="1FBA3113" w:rsidR="00092727" w:rsidRPr="005C2D3F" w:rsidRDefault="003C303F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265</w:t>
            </w:r>
            <w:r w:rsidR="00092727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004</w:t>
            </w:r>
          </w:p>
        </w:tc>
      </w:tr>
      <w:tr w:rsidR="00092727" w:rsidRPr="00E82203" w14:paraId="7FCEE20E" w14:textId="77777777" w:rsidTr="00E71AB5">
        <w:trPr>
          <w:trHeight w:val="91"/>
        </w:trPr>
        <w:tc>
          <w:tcPr>
            <w:tcW w:w="3960" w:type="dxa"/>
          </w:tcPr>
          <w:p w14:paraId="6BC8F1AF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ECB698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225ADFA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A90119B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4005395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B9340A9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B2482D1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2BB434D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5119D5E" w14:textId="77777777" w:rsidR="00092727" w:rsidRPr="00E82203" w:rsidRDefault="00092727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092727" w:rsidRPr="005C2D3F" w14:paraId="14BA0D9A" w14:textId="77777777" w:rsidTr="00E71AB5">
        <w:tc>
          <w:tcPr>
            <w:tcW w:w="3960" w:type="dxa"/>
          </w:tcPr>
          <w:p w14:paraId="3EC33B28" w14:textId="77777777" w:rsidR="00092727" w:rsidRPr="005C2D3F" w:rsidRDefault="00092727" w:rsidP="00092727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00" w:type="dxa"/>
          </w:tcPr>
          <w:p w14:paraId="62C141F9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B0CE27F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59F156" w14:textId="77777777" w:rsidR="00092727" w:rsidRPr="005C2D3F" w:rsidRDefault="00092727" w:rsidP="0009272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D8C49DC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9FA39B1" w14:textId="77777777" w:rsidR="00092727" w:rsidRPr="005C2D3F" w:rsidRDefault="00092727" w:rsidP="0009272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F83FAB0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352568" w14:textId="77777777" w:rsidR="00092727" w:rsidRPr="005C2D3F" w:rsidRDefault="00092727" w:rsidP="0009272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E8B6CF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9E1401" w:rsidRPr="005C2D3F" w14:paraId="68A4D93A" w14:textId="77777777" w:rsidTr="00E71AB5">
        <w:tc>
          <w:tcPr>
            <w:tcW w:w="3960" w:type="dxa"/>
          </w:tcPr>
          <w:p w14:paraId="47DA471D" w14:textId="77777777" w:rsidR="009E1401" w:rsidRPr="005C2D3F" w:rsidRDefault="009E1401" w:rsidP="009E1401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1BE70EE9" w14:textId="77777777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A33BF4A" w14:textId="16D381C0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71,134</w:t>
            </w:r>
          </w:p>
        </w:tc>
        <w:tc>
          <w:tcPr>
            <w:tcW w:w="270" w:type="dxa"/>
          </w:tcPr>
          <w:p w14:paraId="7E3E27A9" w14:textId="77777777" w:rsidR="009E1401" w:rsidRPr="005C2D3F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47DEC" w14:textId="07DF84AE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54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004</w:t>
            </w:r>
          </w:p>
        </w:tc>
        <w:tc>
          <w:tcPr>
            <w:tcW w:w="270" w:type="dxa"/>
          </w:tcPr>
          <w:p w14:paraId="42DFA691" w14:textId="77777777" w:rsidR="009E1401" w:rsidRPr="005C2D3F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5EEBB" w14:textId="27EC465F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48,130</w:t>
            </w:r>
          </w:p>
        </w:tc>
        <w:tc>
          <w:tcPr>
            <w:tcW w:w="270" w:type="dxa"/>
          </w:tcPr>
          <w:p w14:paraId="13A43E8C" w14:textId="77777777" w:rsidR="009E1401" w:rsidRPr="005C2D3F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46B2" w14:textId="75096DC7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36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483</w:t>
            </w:r>
          </w:p>
        </w:tc>
      </w:tr>
      <w:tr w:rsidR="009E1401" w:rsidRPr="005C2D3F" w14:paraId="1C33EE64" w14:textId="77777777" w:rsidTr="00E71AB5">
        <w:tc>
          <w:tcPr>
            <w:tcW w:w="3960" w:type="dxa"/>
            <w:shd w:val="clear" w:color="auto" w:fill="auto"/>
          </w:tcPr>
          <w:p w14:paraId="21EB470E" w14:textId="7585574B" w:rsidR="009E1401" w:rsidRPr="009E1401" w:rsidRDefault="009E1401" w:rsidP="009E1401">
            <w:pPr>
              <w:ind w:left="342" w:hanging="342"/>
              <w:rPr>
                <w:sz w:val="30"/>
                <w:szCs w:val="30"/>
                <w:cs/>
              </w:rPr>
            </w:pPr>
            <w:r w:rsidRPr="009E1401">
              <w:rPr>
                <w:sz w:val="30"/>
                <w:szCs w:val="30"/>
                <w:cs/>
              </w:rPr>
              <w:t>ต้นทุนบริการ</w:t>
            </w:r>
            <w:r w:rsidRPr="009E1401">
              <w:rPr>
                <w:rFonts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900" w:type="dxa"/>
            <w:shd w:val="clear" w:color="auto" w:fill="auto"/>
          </w:tcPr>
          <w:p w14:paraId="5A11B382" w14:textId="77777777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2070BE" w14:textId="4B2552EE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98,957</w:t>
            </w:r>
          </w:p>
        </w:tc>
        <w:tc>
          <w:tcPr>
            <w:tcW w:w="270" w:type="dxa"/>
            <w:shd w:val="clear" w:color="auto" w:fill="auto"/>
          </w:tcPr>
          <w:p w14:paraId="1B922628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0CE8D32" w14:textId="5BA3F892" w:rsidR="009E1401" w:rsidRPr="009E1401" w:rsidRDefault="009E1401" w:rsidP="004A1A2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0B87A4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5F5534" w14:textId="2E547165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58,075</w:t>
            </w:r>
          </w:p>
        </w:tc>
        <w:tc>
          <w:tcPr>
            <w:tcW w:w="270" w:type="dxa"/>
            <w:shd w:val="clear" w:color="auto" w:fill="auto"/>
          </w:tcPr>
          <w:p w14:paraId="1C546F54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3FAF45" w14:textId="75024C72" w:rsidR="009E1401" w:rsidRPr="009E1401" w:rsidRDefault="009E1401" w:rsidP="004A1A2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color w:val="FF0000"/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-</w:t>
            </w:r>
          </w:p>
        </w:tc>
      </w:tr>
      <w:tr w:rsidR="009E1401" w:rsidRPr="005C2D3F" w14:paraId="02F77884" w14:textId="77777777" w:rsidTr="00E71AB5">
        <w:tc>
          <w:tcPr>
            <w:tcW w:w="3960" w:type="dxa"/>
            <w:shd w:val="clear" w:color="auto" w:fill="auto"/>
          </w:tcPr>
          <w:p w14:paraId="172E799D" w14:textId="77777777" w:rsidR="009E1401" w:rsidRPr="009E1401" w:rsidRDefault="009E1401" w:rsidP="009E1401">
            <w:pPr>
              <w:ind w:left="342" w:hanging="342"/>
              <w:rPr>
                <w:sz w:val="30"/>
                <w:szCs w:val="30"/>
                <w:cs/>
              </w:rPr>
            </w:pPr>
            <w:r w:rsidRPr="009E1401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shd w:val="clear" w:color="auto" w:fill="auto"/>
          </w:tcPr>
          <w:p w14:paraId="6CFC32F5" w14:textId="77777777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3BC051" w14:textId="71EB466E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14,482</w:t>
            </w:r>
          </w:p>
        </w:tc>
        <w:tc>
          <w:tcPr>
            <w:tcW w:w="270" w:type="dxa"/>
            <w:shd w:val="clear" w:color="auto" w:fill="auto"/>
          </w:tcPr>
          <w:p w14:paraId="694D98B3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E7EA7C" w14:textId="1DCDE99A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9,530</w:t>
            </w:r>
          </w:p>
        </w:tc>
        <w:tc>
          <w:tcPr>
            <w:tcW w:w="270" w:type="dxa"/>
            <w:shd w:val="clear" w:color="auto" w:fill="auto"/>
          </w:tcPr>
          <w:p w14:paraId="3C1B809F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222AFB" w14:textId="788F0315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8,466</w:t>
            </w:r>
          </w:p>
        </w:tc>
        <w:tc>
          <w:tcPr>
            <w:tcW w:w="270" w:type="dxa"/>
            <w:shd w:val="clear" w:color="auto" w:fill="auto"/>
          </w:tcPr>
          <w:p w14:paraId="67D7A324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9A929D" w14:textId="0A87EF34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E1401">
              <w:rPr>
                <w:rFonts w:cs="Angsana New"/>
                <w:sz w:val="30"/>
                <w:szCs w:val="30"/>
                <w:lang w:bidi="th-TH"/>
              </w:rPr>
              <w:t>5,509</w:t>
            </w:r>
          </w:p>
        </w:tc>
      </w:tr>
      <w:tr w:rsidR="009E1401" w:rsidRPr="005C2D3F" w14:paraId="5424D11D" w14:textId="77777777" w:rsidTr="00E71AB5">
        <w:tc>
          <w:tcPr>
            <w:tcW w:w="3960" w:type="dxa"/>
            <w:shd w:val="clear" w:color="auto" w:fill="auto"/>
          </w:tcPr>
          <w:p w14:paraId="6AD70D82" w14:textId="77777777" w:rsidR="009E1401" w:rsidRPr="009E1401" w:rsidRDefault="009E1401" w:rsidP="009E1401">
            <w:pPr>
              <w:ind w:left="342" w:hanging="342"/>
              <w:rPr>
                <w:sz w:val="30"/>
                <w:szCs w:val="30"/>
                <w:cs/>
              </w:rPr>
            </w:pPr>
            <w:r w:rsidRPr="009E1401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  <w:shd w:val="clear" w:color="auto" w:fill="auto"/>
          </w:tcPr>
          <w:p w14:paraId="572E1EDA" w14:textId="77777777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626DE2" w14:textId="69F9DF39" w:rsidR="009E1401" w:rsidRPr="009E1401" w:rsidRDefault="009E1401" w:rsidP="00204957">
            <w:pPr>
              <w:tabs>
                <w:tab w:val="left" w:pos="180"/>
              </w:tabs>
              <w:ind w:left="180" w:right="-78" w:hanging="180"/>
              <w:jc w:val="right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(39,794)</w:t>
            </w:r>
          </w:p>
        </w:tc>
        <w:tc>
          <w:tcPr>
            <w:tcW w:w="270" w:type="dxa"/>
            <w:shd w:val="clear" w:color="auto" w:fill="auto"/>
          </w:tcPr>
          <w:p w14:paraId="1E1E4508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4AF3CA" w14:textId="00DC62EC" w:rsidR="009E1401" w:rsidRPr="009E1401" w:rsidRDefault="009E1401" w:rsidP="009E1401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(18,513)</w:t>
            </w:r>
          </w:p>
        </w:tc>
        <w:tc>
          <w:tcPr>
            <w:tcW w:w="270" w:type="dxa"/>
            <w:shd w:val="clear" w:color="auto" w:fill="auto"/>
          </w:tcPr>
          <w:p w14:paraId="7877427A" w14:textId="77777777" w:rsidR="009E1401" w:rsidRPr="009E1401" w:rsidRDefault="009E1401" w:rsidP="009E140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3E4812" w14:textId="44A00B32" w:rsidR="009E1401" w:rsidRPr="009E1401" w:rsidRDefault="009E1401" w:rsidP="00FA4A21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5F96DA" w14:textId="77777777" w:rsidR="009E1401" w:rsidRPr="009E1401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02B31DD" w14:textId="36B1F672" w:rsidR="009E1401" w:rsidRPr="009E1401" w:rsidRDefault="009E1401" w:rsidP="009E1401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(12,523)</w:t>
            </w:r>
          </w:p>
        </w:tc>
      </w:tr>
      <w:tr w:rsidR="009E1401" w:rsidRPr="005C2D3F" w14:paraId="1D5826FA" w14:textId="77777777" w:rsidTr="00E71AB5">
        <w:tc>
          <w:tcPr>
            <w:tcW w:w="3960" w:type="dxa"/>
            <w:shd w:val="clear" w:color="auto" w:fill="auto"/>
          </w:tcPr>
          <w:p w14:paraId="2377199B" w14:textId="7D7F817D" w:rsidR="009E1401" w:rsidRPr="005C2D3F" w:rsidRDefault="0068214C" w:rsidP="00EA268B">
            <w:pPr>
              <w:ind w:left="140" w:right="-117" w:hanging="14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9E1401" w:rsidRPr="005C2D3F">
              <w:rPr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) ขาดทุน</w:t>
            </w:r>
            <w:r w:rsidR="009E1401" w:rsidRPr="005C2D3F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="004F4AF0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36227">
              <w:rPr>
                <w:rFonts w:hint="cs"/>
                <w:sz w:val="30"/>
                <w:szCs w:val="30"/>
                <w:cs/>
              </w:rPr>
              <w:t>-</w:t>
            </w:r>
            <w:r w:rsidR="001810AA">
              <w:rPr>
                <w:sz w:val="30"/>
                <w:szCs w:val="30"/>
              </w:rPr>
              <w:t xml:space="preserve"> </w:t>
            </w:r>
            <w:r w:rsidR="00736227">
              <w:rPr>
                <w:rFonts w:hint="cs"/>
                <w:sz w:val="30"/>
                <w:szCs w:val="30"/>
                <w:cs/>
              </w:rPr>
              <w:t>ผลประโยชน์</w:t>
            </w:r>
            <w:r w:rsidR="00736227">
              <w:rPr>
                <w:sz w:val="30"/>
                <w:szCs w:val="30"/>
                <w:cs/>
              </w:rPr>
              <w:br/>
            </w:r>
            <w:r w:rsidR="00736227">
              <w:rPr>
                <w:rFonts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00" w:type="dxa"/>
            <w:shd w:val="clear" w:color="auto" w:fill="auto"/>
          </w:tcPr>
          <w:p w14:paraId="2B1E2182" w14:textId="77777777" w:rsidR="009E1401" w:rsidRPr="005C2D3F" w:rsidRDefault="009E1401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F835AB" w14:textId="6A31E4C0" w:rsidR="009E1401" w:rsidRPr="005C2D3F" w:rsidRDefault="009E1401" w:rsidP="0068214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FB8DC" w14:textId="77777777" w:rsidR="009E1401" w:rsidRPr="005C2D3F" w:rsidRDefault="009E1401" w:rsidP="0068214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C613C" w14:textId="43F6B2B0" w:rsidR="009E1401" w:rsidRPr="005C2D3F" w:rsidRDefault="009E1401" w:rsidP="0068214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B0C78" w14:textId="77777777" w:rsidR="009E1401" w:rsidRPr="005C2D3F" w:rsidRDefault="009E1401" w:rsidP="0068214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3A30FB" w14:textId="3BB5AE91" w:rsidR="009E1401" w:rsidRPr="0070220E" w:rsidRDefault="009E1401" w:rsidP="006821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601C5" w14:textId="77777777" w:rsidR="009E1401" w:rsidRPr="005C2D3F" w:rsidRDefault="009E1401" w:rsidP="0068214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A209A1" w14:textId="6E4A83F8" w:rsidR="009E1401" w:rsidRPr="005C2D3F" w:rsidRDefault="009E1401" w:rsidP="0068214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44045F" w:rsidRPr="005C2D3F" w14:paraId="2F5B737B" w14:textId="77777777" w:rsidTr="00E71AB5">
        <w:tc>
          <w:tcPr>
            <w:tcW w:w="3960" w:type="dxa"/>
            <w:shd w:val="clear" w:color="auto" w:fill="auto"/>
          </w:tcPr>
          <w:p w14:paraId="3C1CFFE6" w14:textId="49985196" w:rsidR="0044045F" w:rsidRDefault="0044045F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cs/>
              </w:rPr>
            </w:pPr>
            <w:r w:rsidRPr="00C20ECD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  <w:shd w:val="clear" w:color="auto" w:fill="auto"/>
          </w:tcPr>
          <w:p w14:paraId="3F91F25F" w14:textId="77777777" w:rsidR="0044045F" w:rsidRPr="005C2D3F" w:rsidRDefault="0044045F" w:rsidP="009E14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0BFBDB" w14:textId="027F2279" w:rsidR="0044045F" w:rsidRPr="00204957" w:rsidRDefault="00FA4A21" w:rsidP="002049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04957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9D621" w14:textId="77777777" w:rsidR="0044045F" w:rsidRPr="005C2D3F" w:rsidRDefault="0044045F" w:rsidP="0068214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287418" w14:textId="17F991EB" w:rsidR="0044045F" w:rsidRPr="005C2D3F" w:rsidRDefault="00AF33C8" w:rsidP="00AF33C8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AC131" w14:textId="77777777" w:rsidR="0044045F" w:rsidRPr="005C2D3F" w:rsidRDefault="0044045F" w:rsidP="0068214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D2540A" w14:textId="262AD2F0" w:rsidR="0044045F" w:rsidRPr="0070220E" w:rsidRDefault="00FA4A21" w:rsidP="00FA4A21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EB1F0" w14:textId="77777777" w:rsidR="0044045F" w:rsidRPr="005C2D3F" w:rsidRDefault="0044045F" w:rsidP="0068214C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D27C5" w14:textId="03A54830" w:rsidR="0044045F" w:rsidRPr="00AF33C8" w:rsidRDefault="00AF33C8" w:rsidP="00AF33C8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color w:val="FF0000"/>
                <w:sz w:val="30"/>
                <w:szCs w:val="30"/>
              </w:rPr>
            </w:pPr>
            <w:r w:rsidRPr="00AF33C8">
              <w:rPr>
                <w:sz w:val="30"/>
                <w:szCs w:val="30"/>
              </w:rPr>
              <w:t>-</w:t>
            </w:r>
          </w:p>
        </w:tc>
      </w:tr>
      <w:tr w:rsidR="004F4AF0" w:rsidRPr="005C2D3F" w14:paraId="6E1E04E7" w14:textId="77777777" w:rsidTr="00E71AB5">
        <w:tc>
          <w:tcPr>
            <w:tcW w:w="3960" w:type="dxa"/>
            <w:shd w:val="clear" w:color="auto" w:fill="auto"/>
          </w:tcPr>
          <w:p w14:paraId="5B497762" w14:textId="5C98AF26" w:rsidR="004F4AF0" w:rsidRPr="00EA268B" w:rsidRDefault="004F4AF0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041A0D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900" w:type="dxa"/>
            <w:shd w:val="clear" w:color="auto" w:fill="auto"/>
          </w:tcPr>
          <w:p w14:paraId="2C75D8AC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611CE" w14:textId="2FD2CDFE" w:rsidR="004F4AF0" w:rsidRPr="00204957" w:rsidRDefault="004F4AF0" w:rsidP="002049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04957">
              <w:rPr>
                <w:rFonts w:cs="Angsana New"/>
                <w:sz w:val="30"/>
                <w:szCs w:val="30"/>
                <w:lang w:bidi="th-TH"/>
              </w:rPr>
              <w:t>4,</w:t>
            </w:r>
            <w:r w:rsidR="00FA4A21" w:rsidRPr="00204957">
              <w:rPr>
                <w:rFonts w:cs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5E513" w14:textId="77777777" w:rsidR="004F4AF0" w:rsidRPr="000E12BA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91F08D" w14:textId="017E68C0" w:rsidR="004F4AF0" w:rsidRPr="000E12BA" w:rsidRDefault="00AF33C8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64B95" w14:textId="77777777" w:rsidR="004F4AF0" w:rsidRPr="000E12BA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4E5E5C" w14:textId="39F657DD" w:rsidR="004F4AF0" w:rsidRPr="000E12BA" w:rsidRDefault="00FA4A21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3,108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6B0FD" w14:textId="77777777" w:rsidR="004F4AF0" w:rsidRPr="000E12BA" w:rsidRDefault="004F4AF0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408AEA" w14:textId="0792428E" w:rsidR="004F4AF0" w:rsidRPr="000E12BA" w:rsidRDefault="00AF33C8" w:rsidP="002049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204957">
              <w:rPr>
                <w:rFonts w:cs="Angsana New"/>
                <w:sz w:val="30"/>
                <w:szCs w:val="30"/>
                <w:lang w:bidi="th-TH"/>
              </w:rPr>
              <w:t>622</w:t>
            </w:r>
          </w:p>
        </w:tc>
      </w:tr>
      <w:tr w:rsidR="004F4AF0" w:rsidRPr="005C2D3F" w14:paraId="5038F5DE" w14:textId="77777777" w:rsidTr="00E71AB5">
        <w:tc>
          <w:tcPr>
            <w:tcW w:w="3960" w:type="dxa"/>
            <w:shd w:val="clear" w:color="auto" w:fill="auto"/>
          </w:tcPr>
          <w:p w14:paraId="4FF1CD2B" w14:textId="1C82F33D" w:rsidR="004F4AF0" w:rsidRPr="00EA268B" w:rsidRDefault="004F4AF0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041A0D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shd w:val="clear" w:color="auto" w:fill="auto"/>
          </w:tcPr>
          <w:p w14:paraId="0A58D9AB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32FF1" w14:textId="00DC49F6" w:rsidR="004F4AF0" w:rsidRPr="00204957" w:rsidRDefault="00FA4A21" w:rsidP="002049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204957">
              <w:rPr>
                <w:rFonts w:cs="Angsana New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2FA94" w14:textId="77777777" w:rsidR="004F4AF0" w:rsidRPr="000E12BA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3EB49" w14:textId="0557DC8B" w:rsidR="004F4AF0" w:rsidRPr="000E12BA" w:rsidRDefault="00AF33C8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(2,047)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64275" w14:textId="77777777" w:rsidR="004F4AF0" w:rsidRPr="000E12BA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074EC" w14:textId="127A8CFB" w:rsidR="004F4AF0" w:rsidRPr="000E12BA" w:rsidRDefault="00FA4A21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2434B" w14:textId="77777777" w:rsidR="004F4AF0" w:rsidRPr="000E12BA" w:rsidRDefault="004F4AF0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C91FB" w14:textId="381CF003" w:rsidR="004F4AF0" w:rsidRPr="000E12BA" w:rsidRDefault="00AF33C8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(2,201)</w:t>
            </w:r>
          </w:p>
        </w:tc>
      </w:tr>
      <w:tr w:rsidR="004F4AF0" w:rsidRPr="005C2D3F" w14:paraId="39331589" w14:textId="77777777" w:rsidTr="00E71AB5">
        <w:tc>
          <w:tcPr>
            <w:tcW w:w="3960" w:type="dxa"/>
            <w:shd w:val="clear" w:color="auto" w:fill="auto"/>
          </w:tcPr>
          <w:p w14:paraId="59DC1538" w14:textId="77777777" w:rsidR="004F4AF0" w:rsidRPr="005C2D3F" w:rsidRDefault="004F4AF0" w:rsidP="004F4AF0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26F25D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2581D91C" w:rsidR="004F4AF0" w:rsidRPr="009B24E5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C15EE0">
              <w:rPr>
                <w:rFonts w:cs="Angsana New"/>
                <w:sz w:val="30"/>
                <w:szCs w:val="30"/>
              </w:rPr>
              <w:t>149,572</w:t>
            </w:r>
          </w:p>
        </w:tc>
        <w:tc>
          <w:tcPr>
            <w:tcW w:w="270" w:type="dxa"/>
            <w:shd w:val="clear" w:color="auto" w:fill="auto"/>
          </w:tcPr>
          <w:p w14:paraId="5F9A5FEF" w14:textId="77777777" w:rsidR="004F4AF0" w:rsidRPr="005C2D3F" w:rsidRDefault="004F4AF0" w:rsidP="004F4AF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1B494141" w:rsidR="004F4AF0" w:rsidRPr="00425D62" w:rsidRDefault="004F4AF0" w:rsidP="004F4AF0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42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1A09F51" w14:textId="77777777" w:rsidR="004F4AF0" w:rsidRPr="005C2D3F" w:rsidRDefault="004F4AF0" w:rsidP="004F4AF0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6D158D51" w:rsidR="004F4AF0" w:rsidRPr="005C2D3F" w:rsidRDefault="004F4AF0" w:rsidP="004F4AF0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 w:rsidRPr="00C15EE0">
              <w:rPr>
                <w:sz w:val="30"/>
                <w:szCs w:val="30"/>
                <w:cs/>
              </w:rPr>
              <w:t>117</w:t>
            </w:r>
            <w:r w:rsidRPr="00C15EE0">
              <w:rPr>
                <w:sz w:val="30"/>
                <w:szCs w:val="30"/>
              </w:rPr>
              <w:t>,</w:t>
            </w:r>
            <w:r w:rsidRPr="00C15EE0">
              <w:rPr>
                <w:sz w:val="30"/>
                <w:szCs w:val="30"/>
                <w:cs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4161DA1D" w14:textId="77777777" w:rsidR="004F4AF0" w:rsidRPr="001C2A86" w:rsidRDefault="004F4AF0" w:rsidP="004F4AF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791A5925" w:rsidR="004F4AF0" w:rsidRPr="005C2D3F" w:rsidRDefault="004F4AF0" w:rsidP="002049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27</w:t>
            </w:r>
            <w:r>
              <w:rPr>
                <w:sz w:val="30"/>
                <w:szCs w:val="30"/>
              </w:rPr>
              <w:t>,</w:t>
            </w:r>
            <w:r w:rsidRPr="00204957">
              <w:rPr>
                <w:rFonts w:cs="Angsana New"/>
                <w:sz w:val="30"/>
                <w:szCs w:val="30"/>
                <w:lang w:bidi="th-TH"/>
              </w:rPr>
              <w:t>890</w:t>
            </w:r>
          </w:p>
        </w:tc>
      </w:tr>
      <w:tr w:rsidR="004F4AF0" w:rsidRPr="00E82203" w14:paraId="3FC2ADC2" w14:textId="77777777" w:rsidTr="00E71AB5">
        <w:trPr>
          <w:trHeight w:val="117"/>
        </w:trPr>
        <w:tc>
          <w:tcPr>
            <w:tcW w:w="3960" w:type="dxa"/>
            <w:shd w:val="clear" w:color="auto" w:fill="auto"/>
          </w:tcPr>
          <w:p w14:paraId="72677D2F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3A6119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243F7C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AABF67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8B2E8C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4F4AF0" w:rsidRPr="00E82203" w:rsidRDefault="004F4AF0" w:rsidP="000301C0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4F4AF0" w:rsidRPr="005C2D3F" w14:paraId="4E8A19AD" w14:textId="77777777" w:rsidTr="00E71AB5">
        <w:tc>
          <w:tcPr>
            <w:tcW w:w="3960" w:type="dxa"/>
            <w:shd w:val="clear" w:color="auto" w:fill="auto"/>
          </w:tcPr>
          <w:p w14:paraId="77CE0A2C" w14:textId="77777777" w:rsidR="004F4AF0" w:rsidRPr="005C2D3F" w:rsidRDefault="004F4AF0" w:rsidP="004F4AF0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36693F48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AD8C63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FACFF" w14:textId="77777777" w:rsidR="004F4AF0" w:rsidRPr="005C2D3F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CC965E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B164ED" w14:textId="77777777" w:rsidR="004F4AF0" w:rsidRPr="005C2D3F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79843B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D2A4BF" w14:textId="77777777" w:rsidR="004F4AF0" w:rsidRPr="005C2D3F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72103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4F4AF0" w:rsidRPr="005C2D3F" w14:paraId="399AD3F3" w14:textId="77777777" w:rsidTr="00E71AB5">
        <w:trPr>
          <w:trHeight w:val="865"/>
        </w:trPr>
        <w:tc>
          <w:tcPr>
            <w:tcW w:w="3960" w:type="dxa"/>
          </w:tcPr>
          <w:p w14:paraId="2307D46C" w14:textId="4E634C2F" w:rsidR="004F4AF0" w:rsidRPr="005C2D3F" w:rsidRDefault="004F4AF0" w:rsidP="00EA268B">
            <w:pPr>
              <w:ind w:left="140" w:right="-117" w:hanging="14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cs/>
              </w:rPr>
              <w:t>กำไร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ขาดทุน</w:t>
            </w:r>
            <w:r w:rsidRPr="005C2D3F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36227">
              <w:rPr>
                <w:rFonts w:hint="cs"/>
                <w:sz w:val="30"/>
                <w:szCs w:val="30"/>
                <w:cs/>
              </w:rPr>
              <w:t>- ผลประโยชน์พนักงานหลังออกจากงาน</w:t>
            </w:r>
          </w:p>
        </w:tc>
        <w:tc>
          <w:tcPr>
            <w:tcW w:w="900" w:type="dxa"/>
          </w:tcPr>
          <w:p w14:paraId="7E6CED27" w14:textId="77777777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3D2DAAB" w14:textId="293F402E" w:rsidR="004F4AF0" w:rsidRPr="005261B8" w:rsidRDefault="004F4AF0" w:rsidP="004F4AF0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BA25F" w14:textId="77777777" w:rsidR="004F4AF0" w:rsidRPr="005261B8" w:rsidRDefault="004F4AF0" w:rsidP="004F4AF0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9AD74" w14:textId="1B92351E" w:rsidR="004F4AF0" w:rsidRPr="005C2D3F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6FFD4E" w14:textId="77777777" w:rsidR="004F4AF0" w:rsidRPr="005C2D3F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555BBA" w14:textId="5CA75C71" w:rsidR="004F4AF0" w:rsidRPr="0070220E" w:rsidRDefault="004F4AF0" w:rsidP="004F4A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C9F80" w14:textId="77777777" w:rsidR="004F4AF0" w:rsidRPr="005C2D3F" w:rsidRDefault="004F4AF0" w:rsidP="004F4AF0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E71EF1" w14:textId="455157F0" w:rsidR="004F4AF0" w:rsidRPr="005C2D3F" w:rsidRDefault="004F4AF0" w:rsidP="004F4AF0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750549" w:rsidRPr="005C2D3F" w14:paraId="473C2A39" w14:textId="77777777" w:rsidTr="00E71AB5">
        <w:trPr>
          <w:trHeight w:val="226"/>
        </w:trPr>
        <w:tc>
          <w:tcPr>
            <w:tcW w:w="3960" w:type="dxa"/>
          </w:tcPr>
          <w:p w14:paraId="47AB69DD" w14:textId="697E590A" w:rsidR="00750549" w:rsidRPr="00EA268B" w:rsidRDefault="00750549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C20ECD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16092691" w14:textId="77777777" w:rsidR="00750549" w:rsidRPr="005C2D3F" w:rsidRDefault="00750549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8195600" w14:textId="5848FA4C" w:rsidR="00750549" w:rsidRPr="005261B8" w:rsidRDefault="00750549" w:rsidP="00750549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7F052938" w14:textId="77777777" w:rsidR="00750549" w:rsidRPr="005261B8" w:rsidRDefault="00750549" w:rsidP="0075054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0B46DA" w14:textId="2AD9FA67" w:rsidR="00750549" w:rsidRDefault="00750549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9D643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18DA39A" w14:textId="4D4D6259" w:rsidR="00750549" w:rsidRPr="0070220E" w:rsidRDefault="00750549" w:rsidP="00FA4A21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rFonts w:cs="Angsana New"/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A2DED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0B4FE" w14:textId="67354A13" w:rsidR="00750549" w:rsidRDefault="00750549" w:rsidP="00AF33C8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E1401">
              <w:rPr>
                <w:sz w:val="30"/>
                <w:szCs w:val="30"/>
              </w:rPr>
              <w:t>-</w:t>
            </w:r>
          </w:p>
        </w:tc>
      </w:tr>
      <w:tr w:rsidR="00750549" w:rsidRPr="005C2D3F" w14:paraId="22D1427E" w14:textId="77777777" w:rsidTr="00E71AB5">
        <w:trPr>
          <w:trHeight w:val="226"/>
        </w:trPr>
        <w:tc>
          <w:tcPr>
            <w:tcW w:w="3960" w:type="dxa"/>
          </w:tcPr>
          <w:p w14:paraId="7941288E" w14:textId="524AF60D" w:rsidR="00750549" w:rsidRPr="00EA268B" w:rsidRDefault="00750549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041A0D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3BDBA48" w14:textId="77777777" w:rsidR="00750549" w:rsidRPr="005C2D3F" w:rsidRDefault="00750549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A04F2C" w14:textId="4A63691C" w:rsidR="00750549" w:rsidRPr="005261B8" w:rsidRDefault="00750549" w:rsidP="00750549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69,812</w:t>
            </w:r>
          </w:p>
        </w:tc>
        <w:tc>
          <w:tcPr>
            <w:tcW w:w="270" w:type="dxa"/>
          </w:tcPr>
          <w:p w14:paraId="110A1DDC" w14:textId="77777777" w:rsidR="00750549" w:rsidRPr="005261B8" w:rsidRDefault="00750549" w:rsidP="0075054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8305A" w14:textId="7588BFF1" w:rsidR="00750549" w:rsidRDefault="00750549" w:rsidP="0075054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28,945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CD3C5B6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54A8DE" w14:textId="04377824" w:rsidR="00750549" w:rsidRPr="0070220E" w:rsidRDefault="001E0244" w:rsidP="00736227">
            <w:pPr>
              <w:pStyle w:val="acctfourfigures"/>
              <w:tabs>
                <w:tab w:val="clear" w:pos="765"/>
                <w:tab w:val="left" w:pos="661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45,400</w:t>
            </w:r>
          </w:p>
        </w:tc>
        <w:tc>
          <w:tcPr>
            <w:tcW w:w="270" w:type="dxa"/>
          </w:tcPr>
          <w:p w14:paraId="01DF06A6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0EB20B" w14:textId="4387EA64" w:rsidR="00750549" w:rsidRDefault="001E0244" w:rsidP="004A1A2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21,696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750549" w:rsidRPr="005C2D3F" w14:paraId="3AE3464F" w14:textId="77777777" w:rsidTr="00E71AB5">
        <w:trPr>
          <w:trHeight w:val="244"/>
        </w:trPr>
        <w:tc>
          <w:tcPr>
            <w:tcW w:w="3960" w:type="dxa"/>
          </w:tcPr>
          <w:p w14:paraId="0777AA33" w14:textId="2F5C8C98" w:rsidR="00750549" w:rsidRPr="00EA268B" w:rsidRDefault="00750549" w:rsidP="00EA268B">
            <w:pPr>
              <w:pStyle w:val="ListParagraph"/>
              <w:numPr>
                <w:ilvl w:val="0"/>
                <w:numId w:val="22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041A0D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14C92CD0" w14:textId="77777777" w:rsidR="00750549" w:rsidRPr="005C2D3F" w:rsidRDefault="00750549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C8E994" w14:textId="6490FCCD" w:rsidR="00750549" w:rsidRPr="005261B8" w:rsidRDefault="00750549" w:rsidP="00750549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1,988</w:t>
            </w:r>
          </w:p>
        </w:tc>
        <w:tc>
          <w:tcPr>
            <w:tcW w:w="270" w:type="dxa"/>
          </w:tcPr>
          <w:p w14:paraId="2AB58738" w14:textId="77777777" w:rsidR="00750549" w:rsidRPr="005261B8" w:rsidRDefault="00750549" w:rsidP="0075054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112884" w14:textId="09925636" w:rsidR="00750549" w:rsidRDefault="00750549" w:rsidP="004A1A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27,935</w:t>
            </w:r>
          </w:p>
        </w:tc>
        <w:tc>
          <w:tcPr>
            <w:tcW w:w="270" w:type="dxa"/>
          </w:tcPr>
          <w:p w14:paraId="5A4C1A21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935D73" w14:textId="6B816ED5" w:rsidR="00750549" w:rsidRPr="0070220E" w:rsidRDefault="001E0244" w:rsidP="004A1A29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cs="Angsana New"/>
                <w:sz w:val="30"/>
                <w:szCs w:val="30"/>
                <w:lang w:bidi="th-TH"/>
              </w:rPr>
              <w:t>5,793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474C91D" w14:textId="77777777" w:rsidR="00750549" w:rsidRPr="005C2D3F" w:rsidRDefault="00750549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42A2F" w14:textId="42A3090C" w:rsidR="00750549" w:rsidRDefault="001E0244" w:rsidP="004A1A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14,623</w:t>
            </w:r>
          </w:p>
        </w:tc>
      </w:tr>
      <w:tr w:rsidR="001810AA" w:rsidRPr="005C2D3F" w14:paraId="77B26792" w14:textId="77777777" w:rsidTr="00E71AB5">
        <w:trPr>
          <w:trHeight w:val="244"/>
        </w:trPr>
        <w:tc>
          <w:tcPr>
            <w:tcW w:w="3960" w:type="dxa"/>
          </w:tcPr>
          <w:p w14:paraId="4DD71032" w14:textId="77777777" w:rsidR="001810AA" w:rsidRPr="001810AA" w:rsidRDefault="001810AA" w:rsidP="001810AA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E952AED" w14:textId="77777777" w:rsidR="001810AA" w:rsidRPr="005C2D3F" w:rsidRDefault="001810AA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05599000" w:rsidR="001810AA" w:rsidRDefault="00736227" w:rsidP="00750549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71,977</w:t>
            </w:r>
          </w:p>
        </w:tc>
        <w:tc>
          <w:tcPr>
            <w:tcW w:w="270" w:type="dxa"/>
          </w:tcPr>
          <w:p w14:paraId="51F2D465" w14:textId="77777777" w:rsidR="001810AA" w:rsidRPr="005261B8" w:rsidRDefault="001810AA" w:rsidP="0075054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4BB7DF98" w:rsidR="001810AA" w:rsidRDefault="00736227" w:rsidP="0073622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(1,010)</w:t>
            </w:r>
          </w:p>
        </w:tc>
        <w:tc>
          <w:tcPr>
            <w:tcW w:w="270" w:type="dxa"/>
          </w:tcPr>
          <w:p w14:paraId="66532DE7" w14:textId="77777777" w:rsidR="001810AA" w:rsidRPr="005C2D3F" w:rsidRDefault="001810AA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4662E02B" w:rsidR="001810AA" w:rsidRDefault="00736227" w:rsidP="00736227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</w:t>
            </w:r>
            <w:r w:rsidR="00C3327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5D98C61B" w14:textId="77777777" w:rsidR="001810AA" w:rsidRPr="005C2D3F" w:rsidRDefault="001810AA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15A1DED7" w:rsidR="001810AA" w:rsidRPr="00736227" w:rsidRDefault="00736227" w:rsidP="0073622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736227">
              <w:rPr>
                <w:rFonts w:hint="cs"/>
                <w:sz w:val="30"/>
                <w:szCs w:val="30"/>
                <w:cs/>
              </w:rPr>
              <w:t>(</w:t>
            </w:r>
            <w:r w:rsidRPr="00736227">
              <w:rPr>
                <w:rFonts w:hint="cs"/>
                <w:sz w:val="30"/>
                <w:szCs w:val="30"/>
              </w:rPr>
              <w:t>7,073</w:t>
            </w:r>
            <w:r w:rsidRPr="00736227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736227" w:rsidRPr="005C2D3F" w14:paraId="2BF099C4" w14:textId="77777777" w:rsidTr="00E71AB5">
        <w:trPr>
          <w:trHeight w:val="244"/>
        </w:trPr>
        <w:tc>
          <w:tcPr>
            <w:tcW w:w="3960" w:type="dxa"/>
          </w:tcPr>
          <w:p w14:paraId="0BBFE374" w14:textId="3C84DEB2" w:rsidR="00736227" w:rsidRPr="001810AA" w:rsidRDefault="00736227" w:rsidP="00736227">
            <w:pPr>
              <w:ind w:left="342" w:hanging="342"/>
              <w:rPr>
                <w:rFonts w:asciiTheme="majorBidi" w:hAnsiTheme="majorBidi" w:cstheme="majorBidi"/>
                <w:cs/>
              </w:rPr>
            </w:pPr>
            <w:r w:rsidRPr="00736227">
              <w:rPr>
                <w:rFonts w:hint="cs"/>
                <w:b/>
                <w:bCs/>
                <w:sz w:val="30"/>
                <w:szCs w:val="30"/>
                <w:cs/>
              </w:rPr>
              <w:lastRenderedPageBreak/>
              <w:t>อื่นๆ</w:t>
            </w:r>
          </w:p>
        </w:tc>
        <w:tc>
          <w:tcPr>
            <w:tcW w:w="900" w:type="dxa"/>
          </w:tcPr>
          <w:p w14:paraId="5B8586B2" w14:textId="77777777" w:rsidR="00736227" w:rsidRPr="005C2D3F" w:rsidRDefault="00736227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C8D454A" w14:textId="77777777" w:rsidR="00736227" w:rsidRDefault="00736227" w:rsidP="00750549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7ED91" w14:textId="77777777" w:rsidR="00736227" w:rsidRPr="005261B8" w:rsidRDefault="00736227" w:rsidP="00750549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51AAAB" w14:textId="77777777" w:rsidR="00736227" w:rsidRDefault="00736227" w:rsidP="0073622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B0D378A" w14:textId="77777777" w:rsidR="00736227" w:rsidRPr="005C2D3F" w:rsidRDefault="00736227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885AC" w14:textId="77777777" w:rsidR="00736227" w:rsidRDefault="00736227" w:rsidP="004A1A29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CCD77A" w14:textId="77777777" w:rsidR="00736227" w:rsidRPr="005C2D3F" w:rsidRDefault="00736227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31B72" w14:textId="77777777" w:rsidR="00736227" w:rsidRPr="00736227" w:rsidRDefault="00736227" w:rsidP="0073622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</w:p>
        </w:tc>
      </w:tr>
      <w:tr w:rsidR="009839B6" w:rsidRPr="005C2D3F" w14:paraId="7FEC70D6" w14:textId="77777777" w:rsidTr="00E71AB5">
        <w:tc>
          <w:tcPr>
            <w:tcW w:w="3960" w:type="dxa"/>
          </w:tcPr>
          <w:p w14:paraId="008C65EF" w14:textId="7E3AA7B4" w:rsidR="009839B6" w:rsidRPr="005C2D3F" w:rsidRDefault="009839B6" w:rsidP="00750549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900" w:type="dxa"/>
          </w:tcPr>
          <w:p w14:paraId="252F2844" w14:textId="77777777" w:rsidR="009839B6" w:rsidRPr="005C2D3F" w:rsidRDefault="009839B6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D287327" w14:textId="2B40A6FE" w:rsidR="009839B6" w:rsidRPr="005C2D3F" w:rsidRDefault="009839B6" w:rsidP="009839B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651DC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F26F9" w14:textId="6A5328D3" w:rsidR="009839B6" w:rsidRPr="005C2D3F" w:rsidRDefault="009839B6" w:rsidP="009839B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6E993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14B76BB" w14:textId="13521C98" w:rsidR="009839B6" w:rsidRPr="005C2D3F" w:rsidRDefault="009839B6" w:rsidP="004A1A29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(3,</w:t>
            </w:r>
            <w:r w:rsidRPr="004A1A29">
              <w:rPr>
                <w:rFonts w:cs="Angsana New"/>
                <w:sz w:val="30"/>
                <w:szCs w:val="30"/>
                <w:lang w:bidi="th-TH"/>
              </w:rPr>
              <w:t>647</w:t>
            </w:r>
            <w:r w:rsidRPr="000461B9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16C4F8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F8F1A31" w14:textId="501FA2F3" w:rsidR="009839B6" w:rsidRPr="005C2D3F" w:rsidRDefault="009839B6" w:rsidP="004A1A2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275</w:t>
            </w:r>
            <w:r>
              <w:rPr>
                <w:sz w:val="30"/>
                <w:szCs w:val="30"/>
              </w:rPr>
              <w:t>)</w:t>
            </w:r>
          </w:p>
        </w:tc>
      </w:tr>
      <w:tr w:rsidR="009839B6" w:rsidRPr="005C2D3F" w14:paraId="7ADF6ADE" w14:textId="77777777" w:rsidTr="00E71AB5">
        <w:tc>
          <w:tcPr>
            <w:tcW w:w="3960" w:type="dxa"/>
          </w:tcPr>
          <w:p w14:paraId="2CB1B3EF" w14:textId="6BCD2A19" w:rsidR="009839B6" w:rsidRPr="005C2D3F" w:rsidRDefault="009839B6" w:rsidP="00750549">
            <w:pPr>
              <w:ind w:left="342" w:hanging="342"/>
              <w:rPr>
                <w:sz w:val="30"/>
                <w:szCs w:val="30"/>
                <w:cs/>
              </w:rPr>
            </w:pPr>
            <w:r w:rsidRPr="000461B9">
              <w:rPr>
                <w:rFonts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900" w:type="dxa"/>
          </w:tcPr>
          <w:p w14:paraId="3850AAC5" w14:textId="3E79B9C2" w:rsidR="009839B6" w:rsidRPr="00E82203" w:rsidRDefault="00E82203" w:rsidP="00E822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E82203">
              <w:rPr>
                <w:rFonts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900" w:type="dxa"/>
            <w:vAlign w:val="bottom"/>
          </w:tcPr>
          <w:p w14:paraId="09B42455" w14:textId="5A12F3B8" w:rsidR="009839B6" w:rsidRPr="005C2D3F" w:rsidRDefault="009839B6" w:rsidP="004A1A29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5261B8">
              <w:rPr>
                <w:color w:val="000000"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5EE27F68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235A8A" w14:textId="7B543BAF" w:rsidR="009839B6" w:rsidRPr="005C2D3F" w:rsidRDefault="009839B6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53BFF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EB73A3" w14:textId="53979737" w:rsidR="009839B6" w:rsidRPr="005C2D3F" w:rsidRDefault="009839B6" w:rsidP="009839B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C0116C" w14:textId="77777777" w:rsidR="009839B6" w:rsidRPr="005261B8" w:rsidRDefault="009839B6" w:rsidP="00750549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D28905" w14:textId="4AABBDD9" w:rsidR="009839B6" w:rsidRPr="005C2D3F" w:rsidRDefault="009839B6" w:rsidP="009839B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</w:tr>
      <w:tr w:rsidR="009839B6" w:rsidRPr="005C2D3F" w14:paraId="64116813" w14:textId="77777777" w:rsidTr="00E71AB5">
        <w:tc>
          <w:tcPr>
            <w:tcW w:w="3960" w:type="dxa"/>
          </w:tcPr>
          <w:p w14:paraId="522A450C" w14:textId="22C87C3F" w:rsidR="009839B6" w:rsidRPr="005C2D3F" w:rsidRDefault="009839B6" w:rsidP="00750549">
            <w:pPr>
              <w:ind w:left="342" w:hanging="34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จำหน่ายบริษัทย่อย</w:t>
            </w:r>
          </w:p>
        </w:tc>
        <w:tc>
          <w:tcPr>
            <w:tcW w:w="900" w:type="dxa"/>
          </w:tcPr>
          <w:p w14:paraId="3AA7B10E" w14:textId="77777777" w:rsidR="009839B6" w:rsidRPr="005C2D3F" w:rsidRDefault="009839B6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403BCE" w14:textId="1735FAA0" w:rsidR="009839B6" w:rsidRPr="005261B8" w:rsidRDefault="009839B6" w:rsidP="009839B6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color w:val="000000"/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31FE3" w14:textId="77777777" w:rsidR="009839B6" w:rsidRPr="005261B8" w:rsidRDefault="009839B6" w:rsidP="0075054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2AF6F8" w14:textId="04A1B9C3" w:rsidR="009839B6" w:rsidRDefault="009839B6" w:rsidP="004A1A2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651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516814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294E5" w14:textId="40B6A7F8" w:rsidR="009839B6" w:rsidRDefault="009839B6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E6CF90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B58DE6" w14:textId="29204868" w:rsidR="009839B6" w:rsidRDefault="009839B6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839B6" w:rsidRPr="005C2D3F" w14:paraId="1158C03A" w14:textId="77777777" w:rsidTr="00E71AB5">
        <w:tc>
          <w:tcPr>
            <w:tcW w:w="3960" w:type="dxa"/>
          </w:tcPr>
          <w:p w14:paraId="34058A56" w14:textId="7FDBD553" w:rsidR="009839B6" w:rsidRPr="005C2D3F" w:rsidRDefault="009839B6" w:rsidP="00750549">
            <w:pPr>
              <w:ind w:left="342" w:hanging="342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ผลต่าง</w:t>
            </w:r>
            <w:r>
              <w:rPr>
                <w:rFonts w:hint="cs"/>
                <w:sz w:val="30"/>
                <w:szCs w:val="30"/>
                <w:cs/>
              </w:rPr>
              <w:t>จาก</w:t>
            </w:r>
            <w:r w:rsidRPr="005C2D3F">
              <w:rPr>
                <w:rFonts w:hint="cs"/>
                <w:sz w:val="30"/>
                <w:szCs w:val="30"/>
                <w:cs/>
              </w:rPr>
              <w:t>การแปลงค่า</w:t>
            </w:r>
            <w:r>
              <w:rPr>
                <w:rFonts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900" w:type="dxa"/>
          </w:tcPr>
          <w:p w14:paraId="5398DE42" w14:textId="77777777" w:rsidR="009839B6" w:rsidRPr="005C2D3F" w:rsidRDefault="009839B6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A935BBA" w14:textId="546346C6" w:rsidR="009839B6" w:rsidRDefault="009839B6" w:rsidP="00E8220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5261B8">
              <w:rPr>
                <w:sz w:val="30"/>
                <w:szCs w:val="30"/>
                <w:cs/>
              </w:rPr>
              <w:t>(401)</w:t>
            </w:r>
          </w:p>
        </w:tc>
        <w:tc>
          <w:tcPr>
            <w:tcW w:w="270" w:type="dxa"/>
          </w:tcPr>
          <w:p w14:paraId="7232A890" w14:textId="77777777" w:rsidR="009839B6" w:rsidRPr="005261B8" w:rsidRDefault="009839B6" w:rsidP="00750549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C798CC8" w14:textId="11003279" w:rsidR="009839B6" w:rsidRPr="005C2D3F" w:rsidRDefault="009839B6" w:rsidP="0075054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481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1AA0DB" w14:textId="77777777" w:rsidR="009839B6" w:rsidRPr="005261B8" w:rsidRDefault="009839B6" w:rsidP="00750549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99E758" w14:textId="563C48C5" w:rsidR="009839B6" w:rsidRDefault="009839B6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0461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D097D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71D72E" w14:textId="33146713" w:rsidR="009839B6" w:rsidRPr="005C2D3F" w:rsidRDefault="009839B6" w:rsidP="00750549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839B6" w:rsidRPr="005C2D3F" w14:paraId="6C3A44AA" w14:textId="77777777" w:rsidTr="00E71AB5">
        <w:tc>
          <w:tcPr>
            <w:tcW w:w="3960" w:type="dxa"/>
          </w:tcPr>
          <w:p w14:paraId="274F970A" w14:textId="52A4FB31" w:rsidR="009839B6" w:rsidRPr="005C2D3F" w:rsidRDefault="009839B6" w:rsidP="00750549">
            <w:pPr>
              <w:ind w:left="342" w:hanging="342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33622B08" w14:textId="77777777" w:rsidR="009839B6" w:rsidRPr="005C2D3F" w:rsidRDefault="009839B6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19A7EC" w14:textId="67C9F78A" w:rsidR="009839B6" w:rsidRPr="005C2D3F" w:rsidRDefault="009839B6" w:rsidP="00E8220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(33,599)</w:t>
            </w:r>
          </w:p>
        </w:tc>
        <w:tc>
          <w:tcPr>
            <w:tcW w:w="270" w:type="dxa"/>
          </w:tcPr>
          <w:p w14:paraId="6B4BF6A7" w14:textId="77777777" w:rsidR="009839B6" w:rsidRPr="005261B8" w:rsidRDefault="009839B6" w:rsidP="0075054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2506A" w14:textId="55CD744C" w:rsidR="009839B6" w:rsidRPr="005C2D3F" w:rsidRDefault="009839B6" w:rsidP="0075054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22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819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13D423" w14:textId="77777777" w:rsidR="009839B6" w:rsidRPr="005C2D3F" w:rsidRDefault="009839B6" w:rsidP="00750549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BE368E" w14:textId="245E90EB" w:rsidR="009839B6" w:rsidRPr="00112930" w:rsidRDefault="009839B6" w:rsidP="00806FB8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(25,867)</w:t>
            </w:r>
          </w:p>
        </w:tc>
        <w:tc>
          <w:tcPr>
            <w:tcW w:w="270" w:type="dxa"/>
          </w:tcPr>
          <w:p w14:paraId="723FB887" w14:textId="77777777" w:rsidR="009839B6" w:rsidRPr="008C5167" w:rsidRDefault="009839B6" w:rsidP="0075054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97162C" w14:textId="68F150B5" w:rsidR="009839B6" w:rsidRPr="005C2D3F" w:rsidRDefault="009839B6" w:rsidP="00E8220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13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609</w:t>
            </w:r>
            <w:r>
              <w:rPr>
                <w:sz w:val="30"/>
                <w:szCs w:val="30"/>
              </w:rPr>
              <w:t>)</w:t>
            </w:r>
          </w:p>
        </w:tc>
      </w:tr>
      <w:tr w:rsidR="00924D06" w:rsidRPr="005C2D3F" w14:paraId="08A87552" w14:textId="77777777" w:rsidTr="00E71AB5">
        <w:tc>
          <w:tcPr>
            <w:tcW w:w="3960" w:type="dxa"/>
          </w:tcPr>
          <w:p w14:paraId="52E189F3" w14:textId="77777777" w:rsidR="00924D06" w:rsidRPr="005C2D3F" w:rsidRDefault="00924D06" w:rsidP="00750549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760153" w14:textId="77777777" w:rsidR="00924D06" w:rsidRPr="005C2D3F" w:rsidRDefault="00924D06" w:rsidP="007505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1DA306" w14:textId="6D58E114" w:rsidR="00924D06" w:rsidRPr="00736227" w:rsidRDefault="00736227" w:rsidP="00736227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33,345)</w:t>
            </w:r>
          </w:p>
        </w:tc>
        <w:tc>
          <w:tcPr>
            <w:tcW w:w="270" w:type="dxa"/>
          </w:tcPr>
          <w:p w14:paraId="6703D6CC" w14:textId="77777777" w:rsidR="00924D06" w:rsidRPr="00736227" w:rsidRDefault="00924D06" w:rsidP="0075054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54441A" w14:textId="5135EA41" w:rsidR="00924D06" w:rsidRPr="00736227" w:rsidRDefault="00736227" w:rsidP="00750549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(32,951)</w:t>
            </w:r>
          </w:p>
        </w:tc>
        <w:tc>
          <w:tcPr>
            <w:tcW w:w="270" w:type="dxa"/>
          </w:tcPr>
          <w:p w14:paraId="50C553D0" w14:textId="77777777" w:rsidR="00924D06" w:rsidRPr="00736227" w:rsidRDefault="00924D06" w:rsidP="00750549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2D3F82" w14:textId="5A5F48BA" w:rsidR="00924D06" w:rsidRPr="00736227" w:rsidRDefault="00736227" w:rsidP="00736227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(29,514)</w:t>
            </w:r>
          </w:p>
        </w:tc>
        <w:tc>
          <w:tcPr>
            <w:tcW w:w="270" w:type="dxa"/>
          </w:tcPr>
          <w:p w14:paraId="0BEA3C1D" w14:textId="77777777" w:rsidR="00924D06" w:rsidRPr="00736227" w:rsidRDefault="00924D06" w:rsidP="00750549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10EEDD" w14:textId="2AE21AAF" w:rsidR="00924D06" w:rsidRPr="00736227" w:rsidRDefault="00736227" w:rsidP="0073622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(15,884)</w:t>
            </w:r>
          </w:p>
        </w:tc>
      </w:tr>
      <w:tr w:rsidR="009839B6" w:rsidRPr="005C2D3F" w14:paraId="3D36D665" w14:textId="77777777" w:rsidTr="00E71AB5">
        <w:tc>
          <w:tcPr>
            <w:tcW w:w="3960" w:type="dxa"/>
          </w:tcPr>
          <w:p w14:paraId="066FBED4" w14:textId="266E8F26" w:rsidR="009839B6" w:rsidRPr="005C2D3F" w:rsidRDefault="009839B6" w:rsidP="009839B6">
            <w:pPr>
              <w:ind w:left="342" w:hanging="342"/>
              <w:rPr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</w:rPr>
              <w:t xml:space="preserve"> </w:t>
            </w:r>
            <w:r w:rsidRPr="005C2D3F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7F887DC" w14:textId="77777777" w:rsidR="009839B6" w:rsidRPr="005C2D3F" w:rsidRDefault="009839B6" w:rsidP="009839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2D69E2B0" w:rsidR="009839B6" w:rsidRPr="00112930" w:rsidRDefault="009839B6" w:rsidP="00E82203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629,36</w:t>
            </w:r>
            <w:r w:rsidRPr="0031328C">
              <w:rPr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B69823" w14:textId="77777777" w:rsidR="009839B6" w:rsidRPr="005261B8" w:rsidRDefault="009839B6" w:rsidP="009839B6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381A01CD" w:rsidR="009839B6" w:rsidRDefault="009839B6" w:rsidP="00806FB8">
            <w:pPr>
              <w:tabs>
                <w:tab w:val="left" w:pos="781"/>
              </w:tabs>
              <w:ind w:left="20" w:right="-21" w:hanging="20"/>
              <w:jc w:val="right"/>
              <w:rPr>
                <w:sz w:val="30"/>
                <w:szCs w:val="30"/>
              </w:rPr>
            </w:pPr>
            <w:r w:rsidRPr="00026CAE">
              <w:rPr>
                <w:b/>
                <w:bCs/>
                <w:color w:val="000000"/>
                <w:sz w:val="30"/>
                <w:szCs w:val="30"/>
              </w:rPr>
              <w:t>441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38616EB1" w14:textId="77777777" w:rsidR="009839B6" w:rsidRPr="005C2D3F" w:rsidRDefault="009839B6" w:rsidP="009839B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6D148083" w:rsidR="009839B6" w:rsidRPr="00112930" w:rsidRDefault="009839B6" w:rsidP="00E822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31328C">
              <w:rPr>
                <w:b/>
                <w:bCs/>
                <w:sz w:val="30"/>
                <w:szCs w:val="30"/>
              </w:rPr>
              <w:t>398,000</w:t>
            </w:r>
          </w:p>
        </w:tc>
        <w:tc>
          <w:tcPr>
            <w:tcW w:w="270" w:type="dxa"/>
          </w:tcPr>
          <w:p w14:paraId="127595DC" w14:textId="77777777" w:rsidR="009839B6" w:rsidRPr="008C5167" w:rsidRDefault="009839B6" w:rsidP="009839B6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12F4D7FB" w:rsidR="009839B6" w:rsidRDefault="009839B6" w:rsidP="00736227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269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937</w:t>
            </w:r>
          </w:p>
        </w:tc>
      </w:tr>
    </w:tbl>
    <w:p w14:paraId="137D5CD6" w14:textId="77777777" w:rsidR="00466EE0" w:rsidRPr="00E82203" w:rsidRDefault="00466EE0" w:rsidP="005F401C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20"/>
          <w:szCs w:val="20"/>
        </w:rPr>
      </w:pPr>
    </w:p>
    <w:p w14:paraId="1FFA6584" w14:textId="5F9D04EB" w:rsidR="00AA7F94" w:rsidRDefault="005F401C" w:rsidP="000570EC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AD760C">
        <w:rPr>
          <w:rFonts w:asciiTheme="majorBidi" w:hAnsiTheme="majorBidi"/>
          <w:spacing w:val="-6"/>
          <w:sz w:val="30"/>
          <w:szCs w:val="30"/>
          <w:cs/>
        </w:rPr>
        <w:t>เมื่อวันที่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C303F" w:rsidRPr="003C303F">
        <w:rPr>
          <w:rFonts w:asciiTheme="majorBidi" w:hAnsiTheme="majorBidi"/>
          <w:spacing w:val="-6"/>
          <w:sz w:val="30"/>
          <w:szCs w:val="30"/>
        </w:rPr>
        <w:t>5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เมษายน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="003C303F" w:rsidRPr="003C303F">
        <w:rPr>
          <w:rFonts w:asciiTheme="majorBidi" w:hAnsiTheme="majorBidi"/>
          <w:spacing w:val="-6"/>
          <w:sz w:val="30"/>
          <w:szCs w:val="30"/>
        </w:rPr>
        <w:t>2562</w:t>
      </w:r>
      <w:r w:rsidRPr="00AD760C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D760C">
        <w:rPr>
          <w:rFonts w:asciiTheme="majorBidi" w:hAnsiTheme="majorBidi" w:hint="cs"/>
          <w:spacing w:val="-6"/>
          <w:sz w:val="30"/>
          <w:szCs w:val="30"/>
          <w:cs/>
        </w:rPr>
        <w:t>และกำหนด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ให้นายจ้างต้องจ่ายค่าชดเชย</w:t>
      </w:r>
      <w:r w:rsidR="00290E43">
        <w:rPr>
          <w:rFonts w:asciiTheme="majorBidi" w:hAnsiTheme="majorBidi"/>
          <w:spacing w:val="-6"/>
          <w:sz w:val="30"/>
          <w:szCs w:val="30"/>
          <w:cs/>
        </w:rPr>
        <w:br/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ให้ลูกจ้างที่ถูกเลิกจ้างเพิ่มเติม หากลูกจ้างทำงานติดต่อกันครบ </w:t>
      </w:r>
      <w:r w:rsidR="003C303F" w:rsidRPr="003C303F">
        <w:rPr>
          <w:rFonts w:asciiTheme="majorBidi" w:hAnsiTheme="majorBidi"/>
          <w:spacing w:val="-6"/>
          <w:sz w:val="30"/>
          <w:szCs w:val="30"/>
        </w:rPr>
        <w:t>20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3C303F" w:rsidRPr="003C303F">
        <w:rPr>
          <w:rFonts w:asciiTheme="majorBidi" w:hAnsiTheme="majorBidi"/>
          <w:spacing w:val="-6"/>
          <w:sz w:val="30"/>
          <w:szCs w:val="30"/>
        </w:rPr>
        <w:t>400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วัน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กลุ่มบริษัท</w:t>
      </w:r>
      <w:r w:rsidR="00290E43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จึง</w:t>
      </w:r>
      <w:r w:rsidRPr="00AD760C">
        <w:rPr>
          <w:rFonts w:asciiTheme="majorBidi" w:hAnsiTheme="majorBidi" w:hint="cs"/>
          <w:spacing w:val="-6"/>
          <w:sz w:val="30"/>
          <w:szCs w:val="30"/>
          <w:cs/>
        </w:rPr>
        <w:t>ถือปฏิบัติตาม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พระราชบัญญัติคุ้มครองแรงงานฉบับปรับปรุงใน</w:t>
      </w:r>
      <w:r w:rsidR="00290E43">
        <w:rPr>
          <w:rFonts w:asciiTheme="majorBidi" w:hAnsiTheme="majorBidi"/>
          <w:spacing w:val="-6"/>
          <w:sz w:val="30"/>
          <w:szCs w:val="30"/>
          <w:cs/>
        </w:rPr>
        <w:br/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ไตรมาสสอง</w:t>
      </w:r>
      <w:r w:rsidRPr="00AD760C">
        <w:rPr>
          <w:rFonts w:asciiTheme="majorBidi" w:hAnsiTheme="majorBidi"/>
          <w:spacing w:val="-6"/>
          <w:sz w:val="30"/>
          <w:szCs w:val="30"/>
          <w:rtl/>
          <w:lang w:bidi="ar-SA"/>
        </w:rPr>
        <w:t xml:space="preserve"> 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ปี </w:t>
      </w:r>
      <w:r w:rsidR="003C303F" w:rsidRPr="003C303F">
        <w:rPr>
          <w:rFonts w:asciiTheme="majorBidi" w:hAnsiTheme="majorBidi"/>
          <w:spacing w:val="-6"/>
          <w:sz w:val="30"/>
          <w:szCs w:val="30"/>
        </w:rPr>
        <w:t>2562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 xml:space="preserve"> ทำให้กลุ่มบริษัท</w:t>
      </w:r>
      <w:r w:rsidR="00AB37D3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D760C">
        <w:rPr>
          <w:rFonts w:asciiTheme="majorBidi" w:hAnsiTheme="majorBidi"/>
          <w:spacing w:val="-6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</w:t>
      </w:r>
      <w:r w:rsidR="00290E43">
        <w:rPr>
          <w:rFonts w:asciiTheme="majorBidi" w:hAnsiTheme="majorBidi"/>
          <w:spacing w:val="-6"/>
          <w:sz w:val="30"/>
          <w:szCs w:val="30"/>
          <w:cs/>
        </w:rPr>
        <w:br/>
      </w:r>
      <w:r w:rsidRPr="00AD760C">
        <w:rPr>
          <w:rFonts w:asciiTheme="majorBidi" w:hAnsiTheme="majorBidi"/>
          <w:spacing w:val="-6"/>
          <w:sz w:val="30"/>
          <w:szCs w:val="30"/>
          <w:cs/>
        </w:rPr>
        <w:t>ในอดีตเพิ่มขึ้น</w:t>
      </w:r>
    </w:p>
    <w:p w14:paraId="1821EC4F" w14:textId="3AD9EF7F" w:rsidR="00AA7F94" w:rsidRDefault="00AA7F94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</w:p>
    <w:tbl>
      <w:tblPr>
        <w:tblW w:w="9365" w:type="dxa"/>
        <w:tblInd w:w="450" w:type="dxa"/>
        <w:tblLook w:val="01E0" w:firstRow="1" w:lastRow="1" w:firstColumn="1" w:lastColumn="1" w:noHBand="0" w:noVBand="0"/>
      </w:tblPr>
      <w:tblGrid>
        <w:gridCol w:w="3958"/>
        <w:gridCol w:w="1112"/>
        <w:gridCol w:w="330"/>
        <w:gridCol w:w="1096"/>
        <w:gridCol w:w="284"/>
        <w:gridCol w:w="1134"/>
        <w:gridCol w:w="283"/>
        <w:gridCol w:w="1168"/>
      </w:tblGrid>
      <w:tr w:rsidR="00092727" w:rsidRPr="005C2D3F" w14:paraId="48CB2C7E" w14:textId="77777777" w:rsidTr="00E71AB5">
        <w:trPr>
          <w:trHeight w:val="460"/>
        </w:trPr>
        <w:tc>
          <w:tcPr>
            <w:tcW w:w="3958" w:type="dxa"/>
          </w:tcPr>
          <w:p w14:paraId="64153904" w14:textId="7E4161C3" w:rsidR="00092727" w:rsidRPr="000570EC" w:rsidRDefault="000570EC" w:rsidP="000570EC">
            <w:pPr>
              <w:ind w:right="-108"/>
              <w:rPr>
                <w:b/>
                <w:sz w:val="30"/>
                <w:szCs w:val="30"/>
              </w:rPr>
            </w:pPr>
            <w:r w:rsidRPr="000570E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38" w:type="dxa"/>
            <w:gridSpan w:val="3"/>
          </w:tcPr>
          <w:p w14:paraId="1D3933E9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68922E0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585" w:type="dxa"/>
            <w:gridSpan w:val="3"/>
          </w:tcPr>
          <w:p w14:paraId="460BABD0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C2D3F" w14:paraId="4AEC26B8" w14:textId="77777777" w:rsidTr="00E71AB5">
        <w:tc>
          <w:tcPr>
            <w:tcW w:w="3958" w:type="dxa"/>
          </w:tcPr>
          <w:p w14:paraId="3576C720" w14:textId="2E7B9E3B" w:rsidR="00092727" w:rsidRPr="005C2D3F" w:rsidRDefault="005E2188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570E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12" w:type="dxa"/>
          </w:tcPr>
          <w:p w14:paraId="28C1D8F0" w14:textId="477A4DDC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330" w:type="dxa"/>
          </w:tcPr>
          <w:p w14:paraId="2FAC3F83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7E0D53A3" w14:textId="254705EB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84" w:type="dxa"/>
          </w:tcPr>
          <w:p w14:paraId="604E8641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F815723" w14:textId="09B383C1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5FF8A64A" w14:textId="77777777" w:rsidR="00092727" w:rsidRPr="005C2D3F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68" w:type="dxa"/>
          </w:tcPr>
          <w:p w14:paraId="61105726" w14:textId="093D33C4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D27FAA" w:rsidRPr="005C2D3F" w14:paraId="48783AB3" w14:textId="77777777" w:rsidTr="00E71AB5">
        <w:tc>
          <w:tcPr>
            <w:tcW w:w="3958" w:type="dxa"/>
          </w:tcPr>
          <w:p w14:paraId="6096397B" w14:textId="77777777" w:rsidR="00D27FAA" w:rsidRPr="005C2D3F" w:rsidRDefault="00D27FAA" w:rsidP="00D27FAA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อัตราคิดลด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ab/>
            </w:r>
          </w:p>
        </w:tc>
        <w:tc>
          <w:tcPr>
            <w:tcW w:w="1112" w:type="dxa"/>
          </w:tcPr>
          <w:p w14:paraId="7E281F50" w14:textId="2ED6CB8A" w:rsidR="00D27FAA" w:rsidRPr="005C2D3F" w:rsidRDefault="00112930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1.40 -</w:t>
            </w:r>
            <w:r w:rsidR="00D27FAA">
              <w:rPr>
                <w:rFonts w:cs="Angsana New"/>
                <w:sz w:val="30"/>
                <w:szCs w:val="30"/>
                <w:lang w:bidi="th-TH"/>
              </w:rPr>
              <w:t xml:space="preserve"> 7.36</w:t>
            </w:r>
          </w:p>
        </w:tc>
        <w:tc>
          <w:tcPr>
            <w:tcW w:w="330" w:type="dxa"/>
          </w:tcPr>
          <w:p w14:paraId="64463506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46D15D9" w14:textId="360B3ED4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75</w:t>
            </w:r>
            <w:r>
              <w:rPr>
                <w:rFonts w:cs="Angsana New"/>
                <w:sz w:val="30"/>
                <w:szCs w:val="30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</w:t>
            </w:r>
            <w:r>
              <w:rPr>
                <w:rFonts w:cs="Angsana New"/>
                <w:sz w:val="30"/>
                <w:szCs w:val="30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84" w:type="dxa"/>
          </w:tcPr>
          <w:p w14:paraId="17EC0A8A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5D0867" w14:textId="4068392C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 xml:space="preserve">1.40 </w:t>
            </w:r>
            <w:r w:rsidR="00112930">
              <w:rPr>
                <w:rFonts w:cs="Angsana New"/>
                <w:sz w:val="30"/>
                <w:szCs w:val="30"/>
              </w:rPr>
              <w:t>-</w:t>
            </w:r>
            <w:r>
              <w:rPr>
                <w:rFonts w:cs="Angsana New"/>
                <w:sz w:val="30"/>
                <w:szCs w:val="30"/>
              </w:rPr>
              <w:t xml:space="preserve"> 2.54</w:t>
            </w:r>
          </w:p>
        </w:tc>
        <w:tc>
          <w:tcPr>
            <w:tcW w:w="283" w:type="dxa"/>
          </w:tcPr>
          <w:p w14:paraId="6D184110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85075C" w14:textId="1679825B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75</w:t>
            </w:r>
            <w:r>
              <w:rPr>
                <w:rFonts w:cs="Angsana New"/>
                <w:sz w:val="30"/>
                <w:szCs w:val="30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>
              <w:rPr>
                <w:rFonts w:cs="Angsana New"/>
                <w:sz w:val="30"/>
                <w:szCs w:val="30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86</w:t>
            </w:r>
          </w:p>
        </w:tc>
      </w:tr>
      <w:tr w:rsidR="00D27FAA" w:rsidRPr="005C2D3F" w14:paraId="46EC4A4F" w14:textId="77777777" w:rsidTr="00E71AB5">
        <w:tc>
          <w:tcPr>
            <w:tcW w:w="3958" w:type="dxa"/>
          </w:tcPr>
          <w:p w14:paraId="4770BC8B" w14:textId="77777777" w:rsidR="00D27FAA" w:rsidRPr="005C2D3F" w:rsidRDefault="00D27FAA" w:rsidP="00D27FAA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5C2D3F">
              <w:rPr>
                <w:sz w:val="30"/>
                <w:szCs w:val="30"/>
              </w:rPr>
              <w:t>(</w:t>
            </w:r>
            <w:r w:rsidRPr="005C2D3F">
              <w:rPr>
                <w:rFonts w:hint="cs"/>
                <w:sz w:val="30"/>
                <w:szCs w:val="30"/>
                <w:cs/>
              </w:rPr>
              <w:t>ร้อยละ)</w:t>
            </w:r>
            <w:r w:rsidRPr="005C2D3F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4AFE0054" w14:textId="3DACCA20" w:rsidR="00D27FAA" w:rsidRPr="005C2D3F" w:rsidRDefault="00112930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4.00 -</w:t>
            </w:r>
            <w:r w:rsidR="00D27FAA">
              <w:rPr>
                <w:rFonts w:cs="Angsana New"/>
                <w:sz w:val="30"/>
                <w:szCs w:val="30"/>
                <w:lang w:bidi="th-TH"/>
              </w:rPr>
              <w:t xml:space="preserve"> 9.00</w:t>
            </w:r>
          </w:p>
        </w:tc>
        <w:tc>
          <w:tcPr>
            <w:tcW w:w="330" w:type="dxa"/>
          </w:tcPr>
          <w:p w14:paraId="0D5F7C92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33AAFA7" w14:textId="323AF12F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84" w:type="dxa"/>
          </w:tcPr>
          <w:p w14:paraId="1D715F81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9966E" w14:textId="5E344699" w:rsidR="00D27FAA" w:rsidRPr="005C2D3F" w:rsidRDefault="00112930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6.00 -</w:t>
            </w:r>
            <w:r w:rsidR="00D27FAA">
              <w:rPr>
                <w:rFonts w:cs="Angsana New"/>
                <w:sz w:val="30"/>
                <w:szCs w:val="30"/>
                <w:lang w:bidi="th-TH"/>
              </w:rPr>
              <w:t xml:space="preserve"> 7.00</w:t>
            </w:r>
          </w:p>
        </w:tc>
        <w:tc>
          <w:tcPr>
            <w:tcW w:w="283" w:type="dxa"/>
          </w:tcPr>
          <w:p w14:paraId="6ABCC723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306700" w14:textId="2DB4DA23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6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</w:t>
            </w:r>
          </w:p>
        </w:tc>
      </w:tr>
      <w:tr w:rsidR="00D27FAA" w:rsidRPr="005C2D3F" w14:paraId="745C1577" w14:textId="77777777" w:rsidTr="00E71AB5">
        <w:tc>
          <w:tcPr>
            <w:tcW w:w="3958" w:type="dxa"/>
          </w:tcPr>
          <w:p w14:paraId="71EB9455" w14:textId="77777777" w:rsidR="00D27FAA" w:rsidRPr="00904EDA" w:rsidRDefault="00D27FAA" w:rsidP="00D27FAA">
            <w:pPr>
              <w:rPr>
                <w:color w:val="000000"/>
                <w:sz w:val="30"/>
                <w:szCs w:val="30"/>
                <w:cs/>
                <w:lang w:val="en-GB"/>
              </w:rPr>
            </w:pPr>
            <w:r w:rsidRPr="00904EDA">
              <w:rPr>
                <w:sz w:val="30"/>
                <w:szCs w:val="30"/>
                <w:cs/>
              </w:rPr>
              <w:t>ราคาทองคำ</w:t>
            </w:r>
            <w:r w:rsidRPr="00904EDA">
              <w:rPr>
                <w:sz w:val="30"/>
                <w:szCs w:val="30"/>
              </w:rPr>
              <w:t xml:space="preserve"> (</w:t>
            </w:r>
            <w:r w:rsidRPr="00904EDA">
              <w:rPr>
                <w:rFonts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112" w:type="dxa"/>
          </w:tcPr>
          <w:p w14:paraId="75A686B3" w14:textId="2939AFBA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22,050</w:t>
            </w:r>
          </w:p>
        </w:tc>
        <w:tc>
          <w:tcPr>
            <w:tcW w:w="330" w:type="dxa"/>
          </w:tcPr>
          <w:p w14:paraId="108A6AC1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292E2CFB" w14:textId="40DB1DC9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19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300</w:t>
            </w:r>
          </w:p>
        </w:tc>
        <w:tc>
          <w:tcPr>
            <w:tcW w:w="284" w:type="dxa"/>
          </w:tcPr>
          <w:p w14:paraId="6B805BDE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5146D0" w14:textId="01F3707D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22,050</w:t>
            </w:r>
          </w:p>
        </w:tc>
        <w:tc>
          <w:tcPr>
            <w:tcW w:w="283" w:type="dxa"/>
          </w:tcPr>
          <w:p w14:paraId="67167A71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643BEE" w14:textId="2F0C7B16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19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300</w:t>
            </w:r>
          </w:p>
        </w:tc>
      </w:tr>
      <w:tr w:rsidR="00D27FAA" w:rsidRPr="005C2D3F" w14:paraId="26CD436D" w14:textId="77777777" w:rsidTr="00E71AB5">
        <w:tc>
          <w:tcPr>
            <w:tcW w:w="3958" w:type="dxa"/>
          </w:tcPr>
          <w:p w14:paraId="0BB067AD" w14:textId="77777777" w:rsidR="00D27FAA" w:rsidRPr="00904EDA" w:rsidRDefault="00D27FAA" w:rsidP="00D27FAA">
            <w:pPr>
              <w:rPr>
                <w:b/>
                <w:bCs/>
                <w:sz w:val="30"/>
                <w:szCs w:val="30"/>
              </w:rPr>
            </w:pPr>
            <w:r w:rsidRPr="00904EDA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04ED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04EDA">
              <w:rPr>
                <w:sz w:val="30"/>
                <w:szCs w:val="30"/>
              </w:rPr>
              <w:t>(</w:t>
            </w:r>
            <w:r w:rsidRPr="00904EDA">
              <w:rPr>
                <w:rFonts w:hint="cs"/>
                <w:sz w:val="30"/>
                <w:szCs w:val="30"/>
                <w:cs/>
              </w:rPr>
              <w:t>ร้อยละ)</w:t>
            </w:r>
            <w:r w:rsidRPr="00904ED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2" w:type="dxa"/>
          </w:tcPr>
          <w:p w14:paraId="09860BA0" w14:textId="2517406C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0</w:t>
            </w:r>
            <w:r>
              <w:rPr>
                <w:rFonts w:cs="Angsana New"/>
                <w:sz w:val="30"/>
                <w:szCs w:val="30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330" w:type="dxa"/>
          </w:tcPr>
          <w:p w14:paraId="7678C04E" w14:textId="77777777" w:rsidR="00D27FAA" w:rsidRPr="005C2D3F" w:rsidRDefault="00D27FAA" w:rsidP="00D27F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96" w:type="dxa"/>
          </w:tcPr>
          <w:p w14:paraId="11765F9C" w14:textId="3B5DB0E8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0</w:t>
            </w:r>
            <w:r>
              <w:rPr>
                <w:rFonts w:cs="Angsana New"/>
                <w:sz w:val="30"/>
                <w:szCs w:val="30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35</w:t>
            </w:r>
          </w:p>
        </w:tc>
        <w:tc>
          <w:tcPr>
            <w:tcW w:w="284" w:type="dxa"/>
          </w:tcPr>
          <w:p w14:paraId="053E8D1C" w14:textId="77777777" w:rsidR="00D27FAA" w:rsidRPr="005C2D3F" w:rsidRDefault="00D27FAA" w:rsidP="00D27FA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BB82FCE" w14:textId="732F0C27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0</w:t>
            </w:r>
            <w:r>
              <w:rPr>
                <w:rFonts w:cs="Angsana New"/>
                <w:sz w:val="30"/>
                <w:szCs w:val="30"/>
              </w:rPr>
              <w:t xml:space="preserve"> - </w:t>
            </w:r>
            <w:r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83" w:type="dxa"/>
          </w:tcPr>
          <w:p w14:paraId="740EDA5C" w14:textId="77777777" w:rsidR="00D27FAA" w:rsidRPr="005C2D3F" w:rsidRDefault="00D27FAA" w:rsidP="00D27FA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DBE42B" w14:textId="48566307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5C2D3F">
              <w:rPr>
                <w:rFonts w:cs="Angsana New"/>
                <w:sz w:val="30"/>
                <w:szCs w:val="30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</w:tr>
    </w:tbl>
    <w:p w14:paraId="11075E45" w14:textId="77777777" w:rsidR="00C15788" w:rsidRDefault="00C15788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482FC9E9" w14:textId="4725D273" w:rsidR="005F401C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5C2D3F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C52099" w14:textId="2E80451B" w:rsidR="00E75807" w:rsidRPr="00C15788" w:rsidRDefault="00736227" w:rsidP="00736227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6C61D41F" w14:textId="77777777" w:rsidR="00092727" w:rsidRPr="005C2D3F" w:rsidRDefault="00092727" w:rsidP="00092727">
      <w:pPr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5C2D3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0013995C" w14:textId="0D9D5DE5" w:rsidR="00092727" w:rsidRDefault="00092727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5C2D3F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C2D3F">
        <w:rPr>
          <w:sz w:val="30"/>
          <w:szCs w:val="30"/>
          <w:cs/>
        </w:rPr>
        <w:t xml:space="preserve"> โดยถือว่าข้อสมมติอื่นๆ คงที่ </w:t>
      </w:r>
    </w:p>
    <w:p w14:paraId="0AEF07B6" w14:textId="77777777" w:rsidR="00092727" w:rsidRPr="00C15788" w:rsidRDefault="00092727" w:rsidP="00092727">
      <w:pPr>
        <w:rPr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536"/>
        <w:gridCol w:w="1044"/>
        <w:gridCol w:w="270"/>
        <w:gridCol w:w="936"/>
        <w:gridCol w:w="270"/>
        <w:gridCol w:w="1044"/>
        <w:gridCol w:w="270"/>
        <w:gridCol w:w="990"/>
      </w:tblGrid>
      <w:tr w:rsidR="00092727" w:rsidRPr="005C2D3F" w14:paraId="20E844A6" w14:textId="77777777" w:rsidTr="00E71AB5">
        <w:trPr>
          <w:tblHeader/>
        </w:trPr>
        <w:tc>
          <w:tcPr>
            <w:tcW w:w="4536" w:type="dxa"/>
          </w:tcPr>
          <w:p w14:paraId="0F0787D2" w14:textId="77777777" w:rsidR="00092727" w:rsidRPr="005C2D3F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EF234FD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79A3EDD7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5C2D3F" w14:paraId="2F143461" w14:textId="77777777" w:rsidTr="00E71AB5">
        <w:trPr>
          <w:tblHeader/>
        </w:trPr>
        <w:tc>
          <w:tcPr>
            <w:tcW w:w="4536" w:type="dxa"/>
          </w:tcPr>
          <w:p w14:paraId="567FEC3D" w14:textId="1800EEF2" w:rsidR="00092727" w:rsidRPr="00132EFB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</w:rPr>
            </w:pPr>
            <w:r w:rsidRPr="00132EFB">
              <w:rPr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44" w:type="dxa"/>
            <w:vAlign w:val="bottom"/>
          </w:tcPr>
          <w:p w14:paraId="0496C2B2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5C2D3F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5669230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5C2D3F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519BF80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5C2D3F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152408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5C2D3F" w14:paraId="636DB0C1" w14:textId="77777777" w:rsidTr="00E71AB5">
        <w:trPr>
          <w:tblHeader/>
        </w:trPr>
        <w:tc>
          <w:tcPr>
            <w:tcW w:w="4536" w:type="dxa"/>
          </w:tcPr>
          <w:p w14:paraId="784BAA17" w14:textId="77777777" w:rsidR="00132EFB" w:rsidRPr="00132EFB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4" w:type="dxa"/>
            <w:gridSpan w:val="7"/>
            <w:vAlign w:val="bottom"/>
          </w:tcPr>
          <w:p w14:paraId="44073449" w14:textId="2173B902" w:rsidR="00132EFB" w:rsidRPr="005C2D3F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2D3F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2D3F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33F7" w:rsidRPr="005C2D3F" w14:paraId="58E06A64" w14:textId="77777777" w:rsidTr="00E71AB5">
        <w:tc>
          <w:tcPr>
            <w:tcW w:w="4536" w:type="dxa"/>
          </w:tcPr>
          <w:p w14:paraId="1826C9A1" w14:textId="2DFF5DB7" w:rsidR="00AE33F7" w:rsidRPr="005C2D3F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C303F"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</w:rPr>
              <w:t xml:space="preserve">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C303F" w:rsidRPr="003C303F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44" w:type="dxa"/>
            <w:vAlign w:val="bottom"/>
          </w:tcPr>
          <w:p w14:paraId="2311E9FA" w14:textId="77777777" w:rsidR="00AE33F7" w:rsidRPr="005C2D3F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5C2D3F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7BF26FE" w14:textId="77777777" w:rsidR="00AE33F7" w:rsidRPr="005C2D3F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5C2D3F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330D59E" w14:textId="77777777" w:rsidR="00AE33F7" w:rsidRPr="005C2D3F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5C2D3F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A59B5" w14:textId="77777777" w:rsidR="00AE33F7" w:rsidRPr="005C2D3F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D27FAA" w:rsidRPr="005C2D3F" w14:paraId="6828E44A" w14:textId="77777777" w:rsidTr="00E71AB5">
        <w:tc>
          <w:tcPr>
            <w:tcW w:w="4536" w:type="dxa"/>
          </w:tcPr>
          <w:p w14:paraId="352A2F40" w14:textId="430875FE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E638511" w14:textId="38D65B23" w:rsidR="00D27FAA" w:rsidRPr="005F6429" w:rsidRDefault="00F5607D" w:rsidP="00C05FD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F5607D">
              <w:rPr>
                <w:rFonts w:cstheme="minorBidi"/>
                <w:sz w:val="30"/>
                <w:szCs w:val="38"/>
                <w:lang w:bidi="th-TH"/>
              </w:rPr>
              <w:t>(</w:t>
            </w:r>
            <w:r w:rsidR="000A1E14">
              <w:rPr>
                <w:rFonts w:cstheme="minorBidi"/>
                <w:sz w:val="30"/>
                <w:szCs w:val="38"/>
                <w:lang w:bidi="th-TH"/>
              </w:rPr>
              <w:t>52,074</w:t>
            </w:r>
            <w:r w:rsidRPr="00F5607D">
              <w:rPr>
                <w:rFonts w:cstheme="minorBidi"/>
                <w:sz w:val="30"/>
                <w:szCs w:val="38"/>
                <w:lang w:bidi="th-TH"/>
              </w:rPr>
              <w:t>)</w:t>
            </w:r>
          </w:p>
        </w:tc>
        <w:tc>
          <w:tcPr>
            <w:tcW w:w="270" w:type="dxa"/>
          </w:tcPr>
          <w:p w14:paraId="3AF49659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54389E83" w14:textId="7208A1DC" w:rsidR="00D27FAA" w:rsidRPr="005C2D3F" w:rsidRDefault="00C05FD6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60,072</w:t>
            </w:r>
          </w:p>
        </w:tc>
        <w:tc>
          <w:tcPr>
            <w:tcW w:w="270" w:type="dxa"/>
            <w:vAlign w:val="center"/>
          </w:tcPr>
          <w:p w14:paraId="1B25DAB0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435646" w14:textId="1BF9BB20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(32,328)</w:t>
            </w:r>
          </w:p>
        </w:tc>
        <w:tc>
          <w:tcPr>
            <w:tcW w:w="270" w:type="dxa"/>
          </w:tcPr>
          <w:p w14:paraId="30518815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2DE6080" w14:textId="568C8840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37,136</w:t>
            </w:r>
          </w:p>
        </w:tc>
      </w:tr>
      <w:tr w:rsidR="00D27FAA" w:rsidRPr="005C2D3F" w14:paraId="49C86530" w14:textId="77777777" w:rsidTr="00E71AB5">
        <w:tc>
          <w:tcPr>
            <w:tcW w:w="4536" w:type="dxa"/>
          </w:tcPr>
          <w:p w14:paraId="03CAEA44" w14:textId="77777777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1A89DE17" w14:textId="388A2F9A" w:rsidR="00D27FAA" w:rsidRPr="005C2D3F" w:rsidRDefault="00D27FAA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6853DFFB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3619D25A" w14:textId="7F0FAD96" w:rsidR="00D27FAA" w:rsidRPr="005C2D3F" w:rsidRDefault="00C05FD6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55,323</w:t>
            </w:r>
          </w:p>
        </w:tc>
        <w:tc>
          <w:tcPr>
            <w:tcW w:w="270" w:type="dxa"/>
          </w:tcPr>
          <w:p w14:paraId="17A790CD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36708E0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26AD49A" w14:textId="5107C319" w:rsidR="00D27FAA" w:rsidRPr="005C2D3F" w:rsidRDefault="00F5607D" w:rsidP="00C05FD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F5607D">
              <w:rPr>
                <w:sz w:val="30"/>
                <w:szCs w:val="30"/>
              </w:rPr>
              <w:t>(</w:t>
            </w:r>
            <w:r w:rsidR="00C05FD6">
              <w:rPr>
                <w:sz w:val="30"/>
                <w:szCs w:val="30"/>
              </w:rPr>
              <w:t>49,103</w:t>
            </w:r>
            <w:r w:rsidRPr="00F5607D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6AE067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1044" w:type="dxa"/>
          </w:tcPr>
          <w:p w14:paraId="4151114B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A2F9BB2" w14:textId="5E114894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33,970</w:t>
            </w:r>
          </w:p>
        </w:tc>
        <w:tc>
          <w:tcPr>
            <w:tcW w:w="270" w:type="dxa"/>
          </w:tcPr>
          <w:p w14:paraId="1F74D20F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1A49E7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5FAB4D7C" w14:textId="03921197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4F77B4">
              <w:rPr>
                <w:sz w:val="30"/>
                <w:szCs w:val="30"/>
              </w:rPr>
              <w:t>(30,298)</w:t>
            </w:r>
          </w:p>
        </w:tc>
      </w:tr>
      <w:tr w:rsidR="00D27FAA" w:rsidRPr="005C2D3F" w14:paraId="13C0157B" w14:textId="77777777" w:rsidTr="00E71AB5">
        <w:trPr>
          <w:trHeight w:val="164"/>
        </w:trPr>
        <w:tc>
          <w:tcPr>
            <w:tcW w:w="4536" w:type="dxa"/>
          </w:tcPr>
          <w:p w14:paraId="27DEC5CB" w14:textId="2B694149" w:rsidR="00D27FAA" w:rsidRPr="005C2D3F" w:rsidRDefault="00D27FAA" w:rsidP="00D27FA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856D10B" w14:textId="20DBCBB2" w:rsidR="00D27FAA" w:rsidRPr="005C2D3F" w:rsidRDefault="00C05FD6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4,839</w:t>
            </w:r>
          </w:p>
        </w:tc>
        <w:tc>
          <w:tcPr>
            <w:tcW w:w="270" w:type="dxa"/>
          </w:tcPr>
          <w:p w14:paraId="259E53BC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5FF2ABD" w14:textId="41BBF588" w:rsidR="00D27FAA" w:rsidRPr="005C2D3F" w:rsidRDefault="00D27FAA" w:rsidP="00C05FD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(</w:t>
            </w:r>
            <w:r w:rsidR="00C05FD6">
              <w:rPr>
                <w:sz w:val="30"/>
                <w:szCs w:val="30"/>
              </w:rPr>
              <w:t>4,839</w:t>
            </w:r>
            <w:r w:rsidRPr="004F77B4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76D86" w14:textId="77777777" w:rsidR="00D27FAA" w:rsidRPr="005C2D3F" w:rsidRDefault="00D27FAA" w:rsidP="00D27FA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D197DA" w14:textId="7643D3C1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4F77B4">
              <w:rPr>
                <w:sz w:val="30"/>
                <w:szCs w:val="30"/>
              </w:rPr>
              <w:t>3,533</w:t>
            </w:r>
          </w:p>
        </w:tc>
        <w:tc>
          <w:tcPr>
            <w:tcW w:w="270" w:type="dxa"/>
          </w:tcPr>
          <w:p w14:paraId="7DBB6ECB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965177" w14:textId="231F97AA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4F77B4">
              <w:rPr>
                <w:sz w:val="30"/>
                <w:szCs w:val="30"/>
              </w:rPr>
              <w:t>(3,533)</w:t>
            </w:r>
          </w:p>
        </w:tc>
      </w:tr>
      <w:tr w:rsidR="00D27FAA" w:rsidRPr="005C2D3F" w14:paraId="70AB4A9E" w14:textId="77777777" w:rsidTr="00E71AB5">
        <w:tc>
          <w:tcPr>
            <w:tcW w:w="4536" w:type="dxa"/>
          </w:tcPr>
          <w:p w14:paraId="4B04BB97" w14:textId="77777777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0F9D7AA2" w14:textId="443C6784" w:rsidR="00D27FAA" w:rsidRPr="005C2D3F" w:rsidRDefault="00D27FAA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Pr="003C30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E0A14AD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2776461C" w14:textId="78C6A3DA" w:rsidR="00D27FAA" w:rsidRPr="005C2D3F" w:rsidRDefault="00D27FAA" w:rsidP="00C05FD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4F77B4">
              <w:rPr>
                <w:sz w:val="30"/>
                <w:szCs w:val="30"/>
              </w:rPr>
              <w:t>(</w:t>
            </w:r>
            <w:r w:rsidR="00C05FD6">
              <w:rPr>
                <w:sz w:val="30"/>
                <w:szCs w:val="30"/>
              </w:rPr>
              <w:t>21,792)</w:t>
            </w:r>
          </w:p>
        </w:tc>
        <w:tc>
          <w:tcPr>
            <w:tcW w:w="270" w:type="dxa"/>
          </w:tcPr>
          <w:p w14:paraId="7F6C6EEB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1635F9D6" w14:textId="77777777" w:rsidR="00D27FAA" w:rsidRDefault="00D27FAA" w:rsidP="00D27FAA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lang w:bidi="th-TH"/>
              </w:rPr>
            </w:pPr>
          </w:p>
          <w:p w14:paraId="7DE829E6" w14:textId="0EB88193" w:rsidR="00D27FAA" w:rsidRPr="005C2D3F" w:rsidRDefault="00C05FD6" w:rsidP="00D27FAA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>
              <w:rPr>
                <w:sz w:val="30"/>
                <w:szCs w:val="30"/>
                <w:lang w:bidi="th-TH"/>
              </w:rPr>
              <w:t>25,217</w:t>
            </w:r>
          </w:p>
        </w:tc>
        <w:tc>
          <w:tcPr>
            <w:tcW w:w="270" w:type="dxa"/>
          </w:tcPr>
          <w:p w14:paraId="4E9C588F" w14:textId="77777777" w:rsidR="00D27FAA" w:rsidRPr="005C2D3F" w:rsidRDefault="00D27FAA" w:rsidP="00D27FA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31A0D2F0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5EFE5777" w14:textId="01C90706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4F77B4">
              <w:rPr>
                <w:sz w:val="30"/>
                <w:szCs w:val="30"/>
              </w:rPr>
              <w:t>(12,098)</w:t>
            </w:r>
          </w:p>
        </w:tc>
        <w:tc>
          <w:tcPr>
            <w:tcW w:w="270" w:type="dxa"/>
          </w:tcPr>
          <w:p w14:paraId="5E6E5130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81F2FBF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92D79ED" w14:textId="7F777F90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13,753</w:t>
            </w:r>
          </w:p>
        </w:tc>
      </w:tr>
      <w:tr w:rsidR="00D27FAA" w:rsidRPr="005C2D3F" w14:paraId="5C77685F" w14:textId="77777777" w:rsidTr="00E71AB5">
        <w:tc>
          <w:tcPr>
            <w:tcW w:w="4536" w:type="dxa"/>
          </w:tcPr>
          <w:p w14:paraId="765A8136" w14:textId="3AEC9C30" w:rsidR="00D27FAA" w:rsidRPr="00AF6208" w:rsidRDefault="00965239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AF6208">
              <w:rPr>
                <w:sz w:val="30"/>
                <w:szCs w:val="30"/>
                <w:cs/>
              </w:rPr>
              <w:t xml:space="preserve">อัตรามรณะในอนาคต </w:t>
            </w:r>
            <w:r w:rsidR="00D27FAA" w:rsidRPr="00AF620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D27FAA" w:rsidRPr="00AF6208">
              <w:rPr>
                <w:sz w:val="30"/>
                <w:szCs w:val="30"/>
              </w:rPr>
              <w:t>1</w:t>
            </w:r>
            <w:r w:rsidR="00D27FAA" w:rsidRPr="00AF620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91BF187" w14:textId="5A7EDF00" w:rsidR="00D27FAA" w:rsidRPr="005C2D3F" w:rsidRDefault="00C05FD6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1,154</w:t>
            </w:r>
          </w:p>
        </w:tc>
        <w:tc>
          <w:tcPr>
            <w:tcW w:w="270" w:type="dxa"/>
          </w:tcPr>
          <w:p w14:paraId="100D73BB" w14:textId="77777777" w:rsidR="00D27FAA" w:rsidRPr="005C2D3F" w:rsidRDefault="00D27FAA" w:rsidP="00D27FAA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F1D7C70" w14:textId="223D9307" w:rsidR="00D27FAA" w:rsidRPr="005C2D3F" w:rsidRDefault="00D27FAA" w:rsidP="00C05FD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(</w:t>
            </w:r>
            <w:r w:rsidR="00C05FD6">
              <w:rPr>
                <w:sz w:val="30"/>
                <w:szCs w:val="30"/>
              </w:rPr>
              <w:t>1,279</w:t>
            </w:r>
            <w:r w:rsidRPr="004F77B4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93BB4AB" w14:textId="77777777" w:rsidR="00D27FAA" w:rsidRPr="005C2D3F" w:rsidRDefault="00D27FAA" w:rsidP="00D27FA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628EF82F" w14:textId="15EE52E7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21D40AC7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AE36C1" w14:textId="72EF20F0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4F77B4">
              <w:rPr>
                <w:sz w:val="30"/>
                <w:szCs w:val="30"/>
              </w:rPr>
              <w:t>(800)</w:t>
            </w:r>
          </w:p>
        </w:tc>
      </w:tr>
      <w:tr w:rsidR="00C15788" w:rsidRPr="005C2D3F" w14:paraId="3EA90864" w14:textId="77777777" w:rsidTr="00E71AB5">
        <w:tc>
          <w:tcPr>
            <w:tcW w:w="4536" w:type="dxa"/>
          </w:tcPr>
          <w:p w14:paraId="0F4F0DC5" w14:textId="77777777" w:rsidR="00C15788" w:rsidRPr="005C2D3F" w:rsidRDefault="00C15788" w:rsidP="00D27FAA">
            <w:pPr>
              <w:ind w:left="234" w:hanging="234"/>
              <w:rPr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66D00286" w14:textId="77777777" w:rsidR="00C15788" w:rsidRPr="005C2D3F" w:rsidRDefault="00C15788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FDC537" w14:textId="77777777" w:rsidR="00C15788" w:rsidRPr="005C2D3F" w:rsidRDefault="00C15788" w:rsidP="00D27FAA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683B675" w14:textId="77777777" w:rsidR="00C15788" w:rsidRPr="005C2D3F" w:rsidRDefault="00C15788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25FB7A6D" w14:textId="77777777" w:rsidR="00C15788" w:rsidRPr="005C2D3F" w:rsidRDefault="00C15788" w:rsidP="00D27FA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1044" w:type="dxa"/>
          </w:tcPr>
          <w:p w14:paraId="3B946BDC" w14:textId="77777777" w:rsidR="00C15788" w:rsidRPr="005C2D3F" w:rsidRDefault="00C15788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7FA9C9B" w14:textId="77777777" w:rsidR="00C15788" w:rsidRPr="005C2D3F" w:rsidRDefault="00C15788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456BD4C" w14:textId="77777777" w:rsidR="00C15788" w:rsidRPr="005C2D3F" w:rsidRDefault="00C15788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</w:p>
        </w:tc>
      </w:tr>
      <w:tr w:rsidR="00D27FAA" w:rsidRPr="005C2D3F" w14:paraId="15925D88" w14:textId="77777777" w:rsidTr="00E71AB5">
        <w:tc>
          <w:tcPr>
            <w:tcW w:w="4536" w:type="dxa"/>
          </w:tcPr>
          <w:p w14:paraId="6A4738D9" w14:textId="7B72AC85" w:rsidR="00D27FAA" w:rsidRPr="005C2D3F" w:rsidRDefault="00D27FAA" w:rsidP="00D27FA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C303F">
              <w:rPr>
                <w:b/>
                <w:bCs/>
                <w:sz w:val="30"/>
                <w:szCs w:val="30"/>
              </w:rPr>
              <w:t>31</w:t>
            </w:r>
            <w:r w:rsidRPr="005C2D3F">
              <w:rPr>
                <w:b/>
                <w:bCs/>
                <w:sz w:val="30"/>
                <w:szCs w:val="30"/>
              </w:rPr>
              <w:t xml:space="preserve"> </w:t>
            </w:r>
            <w:r w:rsidRPr="005C2D3F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C303F">
              <w:rPr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44" w:type="dxa"/>
            <w:vAlign w:val="bottom"/>
          </w:tcPr>
          <w:p w14:paraId="495CD9BD" w14:textId="4329CE8F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D27FAA" w:rsidRPr="005C2D3F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8A8AC1" w14:textId="5EB43A34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D27FAA" w:rsidRPr="005C2D3F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C0E5DCF" w14:textId="3D11609D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D27FAA" w:rsidRPr="005C2D3F" w:rsidRDefault="00D27FAA" w:rsidP="00D27FA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97E755" w14:textId="5BFABC29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D27FAA" w:rsidRPr="005C2D3F" w14:paraId="48F76B2B" w14:textId="77777777" w:rsidTr="00E71AB5">
        <w:tc>
          <w:tcPr>
            <w:tcW w:w="4536" w:type="dxa"/>
          </w:tcPr>
          <w:p w14:paraId="2B1ADFFB" w14:textId="0481FFF9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อัตราคิดลด 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410F7527" w14:textId="5662F8E2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32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770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0E3243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36" w:type="dxa"/>
          </w:tcPr>
          <w:p w14:paraId="00AAE6B2" w14:textId="567F2977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421</w:t>
            </w:r>
          </w:p>
        </w:tc>
        <w:tc>
          <w:tcPr>
            <w:tcW w:w="270" w:type="dxa"/>
            <w:vAlign w:val="center"/>
          </w:tcPr>
          <w:p w14:paraId="3760F08A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1CF8A89D" w14:textId="3ED986F2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088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9631C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80BD502" w14:textId="3FDB4B3E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650</w:t>
            </w:r>
          </w:p>
        </w:tc>
      </w:tr>
      <w:tr w:rsidR="00D27FAA" w:rsidRPr="005C2D3F" w14:paraId="23B0F5BC" w14:textId="77777777" w:rsidTr="00E71AB5">
        <w:tc>
          <w:tcPr>
            <w:tcW w:w="4536" w:type="dxa"/>
          </w:tcPr>
          <w:p w14:paraId="56D7285C" w14:textId="77777777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  <w:p w14:paraId="1734462A" w14:textId="4A6B8764" w:rsidR="00D27FAA" w:rsidRPr="005C2D3F" w:rsidRDefault="00D27FAA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1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4B746C95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4C767A3A" w14:textId="2DF1005A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270" w:type="dxa"/>
          </w:tcPr>
          <w:p w14:paraId="783BE4B3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CC19ADE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A5F0999" w14:textId="6B686D61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100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FE8FB" w14:textId="77777777" w:rsidR="00D27FAA" w:rsidRPr="005C2D3F" w:rsidRDefault="00D27FAA" w:rsidP="00D27FA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5699BA14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62846363" w14:textId="0AACB163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929</w:t>
            </w:r>
          </w:p>
        </w:tc>
        <w:tc>
          <w:tcPr>
            <w:tcW w:w="270" w:type="dxa"/>
          </w:tcPr>
          <w:p w14:paraId="0BE5A9CE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AFF957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6DFD263D" w14:textId="7C1CC32C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953</w:t>
            </w:r>
            <w:r>
              <w:rPr>
                <w:sz w:val="30"/>
                <w:szCs w:val="30"/>
              </w:rPr>
              <w:t>)</w:t>
            </w:r>
          </w:p>
        </w:tc>
      </w:tr>
      <w:tr w:rsidR="00D27FAA" w:rsidRPr="005C2D3F" w14:paraId="3A5AA943" w14:textId="77777777" w:rsidTr="00E71AB5">
        <w:trPr>
          <w:trHeight w:val="164"/>
        </w:trPr>
        <w:tc>
          <w:tcPr>
            <w:tcW w:w="4536" w:type="dxa"/>
          </w:tcPr>
          <w:p w14:paraId="56D005A3" w14:textId="203F019D" w:rsidR="00D27FAA" w:rsidRPr="005C2D3F" w:rsidRDefault="00D27FAA" w:rsidP="00D27FA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ราคาทองคำ</w:t>
            </w:r>
            <w:r w:rsidRPr="005C2D3F">
              <w:rPr>
                <w:sz w:val="30"/>
                <w:szCs w:val="30"/>
              </w:rPr>
              <w:t xml:space="preserve"> </w:t>
            </w:r>
            <w:r w:rsidRPr="005C2D3F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3C30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05751DFA" w14:textId="3B862763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70" w:type="dxa"/>
          </w:tcPr>
          <w:p w14:paraId="790BB88A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1B3733A" w14:textId="6F3A2F2E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462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5863E4" w14:textId="77777777" w:rsidR="00D27FAA" w:rsidRPr="005C2D3F" w:rsidRDefault="00D27FAA" w:rsidP="00D27FA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5FD0A48" w14:textId="3CDABDD4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</w:tcPr>
          <w:p w14:paraId="278027BA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80CD8E" w14:textId="61079AC6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165</w:t>
            </w:r>
            <w:r>
              <w:rPr>
                <w:sz w:val="30"/>
                <w:szCs w:val="30"/>
              </w:rPr>
              <w:t>)</w:t>
            </w:r>
          </w:p>
        </w:tc>
      </w:tr>
      <w:tr w:rsidR="00D27FAA" w:rsidRPr="005C2D3F" w14:paraId="5C1E96D1" w14:textId="77777777" w:rsidTr="00E71AB5">
        <w:tc>
          <w:tcPr>
            <w:tcW w:w="4536" w:type="dxa"/>
          </w:tcPr>
          <w:p w14:paraId="431C3FBD" w14:textId="77777777" w:rsidR="00D27FAA" w:rsidRPr="005C2D3F" w:rsidRDefault="00D27FAA" w:rsidP="00D27FAA">
            <w:pPr>
              <w:ind w:left="234" w:hanging="234"/>
              <w:rPr>
                <w:sz w:val="30"/>
                <w:szCs w:val="30"/>
              </w:rPr>
            </w:pPr>
            <w:r w:rsidRPr="005C2D3F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5C2D3F">
              <w:rPr>
                <w:sz w:val="30"/>
                <w:szCs w:val="30"/>
              </w:rPr>
              <w:t xml:space="preserve"> </w:t>
            </w:r>
          </w:p>
          <w:p w14:paraId="2DC60BAE" w14:textId="3317F9D1" w:rsidR="00D27FAA" w:rsidRPr="005C2D3F" w:rsidRDefault="00D27FAA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5C2D3F">
              <w:rPr>
                <w:sz w:val="30"/>
                <w:szCs w:val="30"/>
                <w:cs/>
              </w:rPr>
              <w:t xml:space="preserve"> (เปลี่ยนแปลงร้อยละ </w:t>
            </w:r>
            <w:r w:rsidRPr="003C303F">
              <w:rPr>
                <w:sz w:val="30"/>
                <w:szCs w:val="30"/>
              </w:rPr>
              <w:t>20</w:t>
            </w:r>
            <w:r w:rsidRPr="005C2D3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21BAD9C5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18411FF4" w14:textId="2A3CB0FC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13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348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38EC3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D388E62" w14:textId="77777777" w:rsidR="00D27FAA" w:rsidRDefault="00D27FAA" w:rsidP="00D27FAA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lang w:bidi="th-TH"/>
              </w:rPr>
            </w:pPr>
          </w:p>
          <w:p w14:paraId="4DBAFA47" w14:textId="04C3DB23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15</w:t>
            </w:r>
            <w:r>
              <w:rPr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371</w:t>
            </w:r>
          </w:p>
        </w:tc>
        <w:tc>
          <w:tcPr>
            <w:tcW w:w="270" w:type="dxa"/>
          </w:tcPr>
          <w:p w14:paraId="192043DF" w14:textId="77777777" w:rsidR="00D27FAA" w:rsidRPr="005C2D3F" w:rsidRDefault="00D27FAA" w:rsidP="00D27FA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05D87FD5" w14:textId="77777777" w:rsidR="00D27FAA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</w:p>
          <w:p w14:paraId="5DACBC3C" w14:textId="57E9703A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574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E29EE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85B6B07" w14:textId="77777777" w:rsidR="00D27FAA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  <w:p w14:paraId="36259DAC" w14:textId="7BBABEBA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hint="cs"/>
                <w:sz w:val="30"/>
                <w:szCs w:val="30"/>
              </w:rPr>
              <w:t>7</w:t>
            </w:r>
            <w:r w:rsidR="000775F0">
              <w:rPr>
                <w:rFonts w:cstheme="minorBidi"/>
                <w:sz w:val="30"/>
                <w:szCs w:val="38"/>
                <w:lang w:bidi="th-TH"/>
              </w:rPr>
              <w:t>,</w:t>
            </w:r>
            <w:r w:rsidRPr="003C303F">
              <w:rPr>
                <w:rFonts w:hint="cs"/>
                <w:sz w:val="30"/>
                <w:szCs w:val="30"/>
              </w:rPr>
              <w:t>364</w:t>
            </w:r>
          </w:p>
        </w:tc>
      </w:tr>
      <w:tr w:rsidR="00D27FAA" w:rsidRPr="005C2D3F" w14:paraId="60EEB46D" w14:textId="77777777" w:rsidTr="00E71AB5">
        <w:tc>
          <w:tcPr>
            <w:tcW w:w="4536" w:type="dxa"/>
          </w:tcPr>
          <w:p w14:paraId="1C8CA6C5" w14:textId="0D229276" w:rsidR="00D27FAA" w:rsidRPr="00AF6208" w:rsidRDefault="00965239" w:rsidP="00D27FAA">
            <w:pPr>
              <w:ind w:left="234" w:hanging="234"/>
              <w:rPr>
                <w:sz w:val="30"/>
                <w:szCs w:val="30"/>
                <w:cs/>
              </w:rPr>
            </w:pPr>
            <w:r w:rsidRPr="00AF6208">
              <w:rPr>
                <w:sz w:val="30"/>
                <w:szCs w:val="30"/>
                <w:cs/>
              </w:rPr>
              <w:t xml:space="preserve">อัตรามรณะในอนาคต </w:t>
            </w:r>
            <w:r w:rsidR="00D27FAA" w:rsidRPr="00AF620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="00D27FAA" w:rsidRPr="00AF6208">
              <w:rPr>
                <w:sz w:val="30"/>
                <w:szCs w:val="30"/>
              </w:rPr>
              <w:t>1</w:t>
            </w:r>
            <w:r w:rsidR="00D27FAA" w:rsidRPr="00AF620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14:paraId="5AE69B0C" w14:textId="33E9D658" w:rsidR="00D27FAA" w:rsidRPr="005C2D3F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599</w:t>
            </w:r>
          </w:p>
        </w:tc>
        <w:tc>
          <w:tcPr>
            <w:tcW w:w="270" w:type="dxa"/>
          </w:tcPr>
          <w:p w14:paraId="5BD70023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22D2451" w14:textId="64C9E763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8D71CF3" w14:textId="77777777" w:rsidR="00D27FAA" w:rsidRPr="005C2D3F" w:rsidRDefault="00D27FAA" w:rsidP="00D27FA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6F7E9B33" w14:textId="1BD55C0B" w:rsidR="00D27FAA" w:rsidRPr="000775F0" w:rsidRDefault="00D27FAA" w:rsidP="00D27FA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</w:tcPr>
          <w:p w14:paraId="6714D65B" w14:textId="77777777" w:rsidR="00D27FAA" w:rsidRPr="005C2D3F" w:rsidRDefault="00D27FAA" w:rsidP="00D27FA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705161" w14:textId="5DA8833C" w:rsidR="00D27FAA" w:rsidRPr="005C2D3F" w:rsidRDefault="00D27FAA" w:rsidP="00D27FA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393</w:t>
            </w:r>
            <w:r>
              <w:rPr>
                <w:sz w:val="30"/>
                <w:szCs w:val="30"/>
              </w:rPr>
              <w:t>)</w:t>
            </w:r>
          </w:p>
        </w:tc>
      </w:tr>
    </w:tbl>
    <w:p w14:paraId="7CE3512B" w14:textId="76F823D7" w:rsidR="00736227" w:rsidRDefault="00736227" w:rsidP="00092727">
      <w:pPr>
        <w:spacing w:line="240" w:lineRule="auto"/>
        <w:rPr>
          <w:b/>
          <w:bCs/>
          <w:sz w:val="30"/>
          <w:szCs w:val="30"/>
        </w:rPr>
      </w:pPr>
    </w:p>
    <w:p w14:paraId="209B0AC0" w14:textId="66A350E9" w:rsidR="00092727" w:rsidRPr="005C2D3F" w:rsidRDefault="00736227" w:rsidP="00092727">
      <w:pPr>
        <w:spacing w:line="240" w:lineRule="auto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7ADCBF1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ทุนเรือนหุ้น</w:t>
      </w:r>
    </w:p>
    <w:p w14:paraId="2175B6FE" w14:textId="77777777" w:rsidR="00092727" w:rsidRPr="00835447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tbl>
      <w:tblPr>
        <w:tblW w:w="9122" w:type="dxa"/>
        <w:tblInd w:w="450" w:type="dxa"/>
        <w:tblLook w:val="0000" w:firstRow="0" w:lastRow="0" w:firstColumn="0" w:lastColumn="0" w:noHBand="0" w:noVBand="0"/>
      </w:tblPr>
      <w:tblGrid>
        <w:gridCol w:w="3332"/>
        <w:gridCol w:w="865"/>
        <w:gridCol w:w="986"/>
        <w:gridCol w:w="230"/>
        <w:gridCol w:w="1034"/>
        <w:gridCol w:w="249"/>
        <w:gridCol w:w="1068"/>
        <w:gridCol w:w="249"/>
        <w:gridCol w:w="1109"/>
      </w:tblGrid>
      <w:tr w:rsidR="00092727" w:rsidRPr="005C2D3F" w14:paraId="5F1D193F" w14:textId="77777777" w:rsidTr="00524337">
        <w:tc>
          <w:tcPr>
            <w:tcW w:w="3332" w:type="dxa"/>
          </w:tcPr>
          <w:p w14:paraId="3BF9EAF7" w14:textId="77777777" w:rsidR="00092727" w:rsidRPr="005C2D3F" w:rsidRDefault="00092727" w:rsidP="0009272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7DB7E483" w14:textId="1B1F042D" w:rsidR="00092727" w:rsidRPr="005C2D3F" w:rsidRDefault="00984DA4" w:rsidP="00984DA4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</w:t>
            </w:r>
          </w:p>
        </w:tc>
        <w:tc>
          <w:tcPr>
            <w:tcW w:w="2250" w:type="dxa"/>
            <w:gridSpan w:val="3"/>
          </w:tcPr>
          <w:p w14:paraId="12C66D2E" w14:textId="1788DBC4" w:rsidR="00092727" w:rsidRPr="005C2D3F" w:rsidRDefault="003C303F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61572D4A" w14:textId="77777777" w:rsidR="00092727" w:rsidRPr="005C2D3F" w:rsidRDefault="00092727" w:rsidP="00092727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87156D5" w14:textId="217D9F0A" w:rsidR="00092727" w:rsidRPr="005C2D3F" w:rsidRDefault="003C303F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92727" w:rsidRPr="005C2D3F" w14:paraId="3BAC2F59" w14:textId="77777777" w:rsidTr="00524337">
        <w:tc>
          <w:tcPr>
            <w:tcW w:w="3332" w:type="dxa"/>
          </w:tcPr>
          <w:p w14:paraId="7A5E66FE" w14:textId="77777777" w:rsidR="00092727" w:rsidRPr="005C2D3F" w:rsidRDefault="00092727" w:rsidP="0009272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12A207B3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6D0E2761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5309ADC5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355C5062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249" w:type="dxa"/>
          </w:tcPr>
          <w:p w14:paraId="31849612" w14:textId="77777777" w:rsidR="00092727" w:rsidRPr="005C2D3F" w:rsidRDefault="00092727" w:rsidP="00092727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467DFB8B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A27D684" w14:textId="77777777" w:rsidR="00092727" w:rsidRPr="005C2D3F" w:rsidRDefault="00092727" w:rsidP="00092727">
            <w:pPr>
              <w:tabs>
                <w:tab w:val="decimal" w:pos="1082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55D69B0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92727" w:rsidRPr="005C2D3F" w14:paraId="32DB3797" w14:textId="77777777" w:rsidTr="00524337">
        <w:tc>
          <w:tcPr>
            <w:tcW w:w="3332" w:type="dxa"/>
          </w:tcPr>
          <w:p w14:paraId="57A13BD4" w14:textId="77777777" w:rsidR="00092727" w:rsidRPr="005C2D3F" w:rsidRDefault="00092727" w:rsidP="0009272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dxa"/>
          </w:tcPr>
          <w:p w14:paraId="5F810D54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25" w:type="dxa"/>
            <w:gridSpan w:val="7"/>
            <w:vAlign w:val="center"/>
          </w:tcPr>
          <w:p w14:paraId="74E93D22" w14:textId="77777777" w:rsidR="00092727" w:rsidRPr="005C2D3F" w:rsidRDefault="00092727" w:rsidP="00092727">
            <w:pPr>
              <w:ind w:left="-128" w:right="-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C5AA2" w:rsidRPr="005C2D3F" w14:paraId="63AF6CD8" w14:textId="77777777" w:rsidTr="00BC5AA2">
        <w:tc>
          <w:tcPr>
            <w:tcW w:w="3332" w:type="dxa"/>
          </w:tcPr>
          <w:p w14:paraId="668F71A1" w14:textId="5D8780DB" w:rsidR="00BC5AA2" w:rsidRPr="008C0012" w:rsidRDefault="00BC5AA2" w:rsidP="00BC5AA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0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  <w:r w:rsidRPr="008C00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8C00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C4E4D" w:rsidRPr="008C00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C4E4D" w:rsidRPr="008C00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</w:tcPr>
          <w:p w14:paraId="28070E86" w14:textId="77777777" w:rsidR="00BC5AA2" w:rsidRPr="005C2D3F" w:rsidRDefault="00BC5AA2" w:rsidP="00BC5AA2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31C4E6C6" w14:textId="5A0651E2" w:rsidR="00BC5AA2" w:rsidRPr="005C2D3F" w:rsidRDefault="00BC5AA2" w:rsidP="00BC5AA2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30" w:type="dxa"/>
          </w:tcPr>
          <w:p w14:paraId="69D60754" w14:textId="77777777" w:rsidR="00BC5AA2" w:rsidRPr="005C2D3F" w:rsidRDefault="00BC5AA2" w:rsidP="00BC5AA2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52E413B5" w14:textId="3F803773" w:rsidR="00BC5AA2" w:rsidRPr="005C2D3F" w:rsidRDefault="00BC5AA2" w:rsidP="00BC5AA2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12D4D9B4" w14:textId="77777777" w:rsidR="00BC5AA2" w:rsidRPr="005C2D3F" w:rsidRDefault="00BC5AA2" w:rsidP="00BC5AA2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0AB084CB" w14:textId="34DC0348" w:rsidR="00BC5AA2" w:rsidRPr="005C2D3F" w:rsidRDefault="00BC5AA2" w:rsidP="00BC5AA2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30E30E47" w14:textId="77777777" w:rsidR="00BC5AA2" w:rsidRPr="005C2D3F" w:rsidRDefault="00BC5AA2" w:rsidP="00BC5AA2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11A78BEB" w14:textId="7776A616" w:rsidR="00BC5AA2" w:rsidRPr="005C2D3F" w:rsidRDefault="00BC5AA2" w:rsidP="00BC5AA2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  <w:tr w:rsidR="00BC5AA2" w:rsidRPr="005C2D3F" w14:paraId="29F7ED12" w14:textId="77777777" w:rsidTr="00BC5AA2">
        <w:tc>
          <w:tcPr>
            <w:tcW w:w="3332" w:type="dxa"/>
          </w:tcPr>
          <w:p w14:paraId="58EC9816" w14:textId="77777777" w:rsidR="00BC5AA2" w:rsidRPr="005C2D3F" w:rsidRDefault="00BC5AA2" w:rsidP="00E71AB5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07937669" w14:textId="77777777" w:rsidR="00BC5AA2" w:rsidRPr="005C2D3F" w:rsidRDefault="00BC5AA2" w:rsidP="00E71AB5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3F325BA2" w14:textId="77777777" w:rsidR="00BC5AA2" w:rsidRPr="005C2D3F" w:rsidRDefault="00BC5AA2" w:rsidP="00E71AB5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F22641" w14:textId="77777777" w:rsidR="00BC5AA2" w:rsidRPr="005C2D3F" w:rsidRDefault="00BC5AA2" w:rsidP="00E71AB5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</w:tcPr>
          <w:p w14:paraId="29B23B45" w14:textId="77777777" w:rsidR="00BC5AA2" w:rsidRPr="005C2D3F" w:rsidRDefault="00BC5AA2" w:rsidP="00E71AB5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5988DA0" w14:textId="77777777" w:rsidR="00BC5AA2" w:rsidRPr="005C2D3F" w:rsidRDefault="00BC5AA2" w:rsidP="00E71AB5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87DF882" w14:textId="77777777" w:rsidR="00BC5AA2" w:rsidRPr="005C2D3F" w:rsidRDefault="00BC5AA2" w:rsidP="00E71AB5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3B374B5" w14:textId="77777777" w:rsidR="00BC5AA2" w:rsidRPr="005C2D3F" w:rsidRDefault="00BC5AA2" w:rsidP="00E71AB5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269129A9" w14:textId="77777777" w:rsidR="00BC5AA2" w:rsidRPr="005C2D3F" w:rsidRDefault="00BC5AA2" w:rsidP="00E71AB5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6E964FA5" w14:textId="77777777" w:rsidTr="00524337">
        <w:tc>
          <w:tcPr>
            <w:tcW w:w="3332" w:type="dxa"/>
          </w:tcPr>
          <w:p w14:paraId="1EF0679C" w14:textId="3F2D4033" w:rsidR="00092727" w:rsidRPr="005C2D3F" w:rsidRDefault="00160731" w:rsidP="0009272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</w:t>
            </w:r>
            <w:r w:rsidR="004955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ที่ออกและชำระแล้ว</w:t>
            </w:r>
          </w:p>
        </w:tc>
        <w:tc>
          <w:tcPr>
            <w:tcW w:w="865" w:type="dxa"/>
          </w:tcPr>
          <w:p w14:paraId="07C397A7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759D9C2F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3A7DB1F5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320D9A7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E4A8063" w14:textId="77777777" w:rsidR="00092727" w:rsidRPr="005C2D3F" w:rsidRDefault="00092727" w:rsidP="00092727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2C0998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378DC77" w14:textId="77777777" w:rsidR="00092727" w:rsidRPr="005C2D3F" w:rsidRDefault="00092727" w:rsidP="00092727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5EAEAFAC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7B0F8D33" w14:textId="77777777" w:rsidTr="00524337">
        <w:tc>
          <w:tcPr>
            <w:tcW w:w="3332" w:type="dxa"/>
          </w:tcPr>
          <w:p w14:paraId="177A57F1" w14:textId="69395365" w:rsidR="00092727" w:rsidRPr="005C2D3F" w:rsidRDefault="00092727" w:rsidP="0009272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4B8C7AB6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674C80DD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CF89BF0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883377A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CF435BD" w14:textId="77777777" w:rsidR="00092727" w:rsidRPr="005C2D3F" w:rsidRDefault="00092727" w:rsidP="00092727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FBE5527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3D56335" w14:textId="77777777" w:rsidR="00092727" w:rsidRPr="005C2D3F" w:rsidRDefault="00092727" w:rsidP="00092727">
            <w:pPr>
              <w:tabs>
                <w:tab w:val="decimal" w:pos="1082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7C4B97E8" w14:textId="77777777" w:rsidR="00092727" w:rsidRPr="005C2D3F" w:rsidRDefault="00092727" w:rsidP="00092727">
            <w:pPr>
              <w:spacing w:line="240" w:lineRule="auto"/>
              <w:ind w:left="-128" w:right="-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27BC8861" w14:textId="77777777" w:rsidTr="00524337">
        <w:tc>
          <w:tcPr>
            <w:tcW w:w="3332" w:type="dxa"/>
          </w:tcPr>
          <w:p w14:paraId="1EA8C95A" w14:textId="77777777" w:rsidR="00092727" w:rsidRPr="005C2D3F" w:rsidRDefault="00092727" w:rsidP="0009272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5" w:type="dxa"/>
          </w:tcPr>
          <w:p w14:paraId="4C4143DB" w14:textId="7AAEF68C" w:rsidR="00092727" w:rsidRPr="005C2D3F" w:rsidRDefault="003C303F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100</w:t>
            </w:r>
          </w:p>
        </w:tc>
        <w:tc>
          <w:tcPr>
            <w:tcW w:w="986" w:type="dxa"/>
          </w:tcPr>
          <w:p w14:paraId="7ED5114E" w14:textId="76DFF3E7" w:rsidR="00092727" w:rsidRPr="005C2D3F" w:rsidRDefault="00524337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F05DAFD" w14:textId="77777777" w:rsidR="00092727" w:rsidRPr="002C48BB" w:rsidRDefault="00092727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EAF0D47" w14:textId="089CE2E0" w:rsidR="00092727" w:rsidRPr="005C2D3F" w:rsidRDefault="00524337" w:rsidP="00E232F7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C9D2FD1" w14:textId="77777777" w:rsidR="00092727" w:rsidRPr="002C48BB" w:rsidRDefault="00092727" w:rsidP="00092727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540224C" w14:textId="2968CA3F" w:rsidR="00092727" w:rsidRPr="005C2D3F" w:rsidRDefault="003C303F" w:rsidP="00092727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49" w:type="dxa"/>
          </w:tcPr>
          <w:p w14:paraId="08706806" w14:textId="77777777" w:rsidR="00092727" w:rsidRPr="005C2D3F" w:rsidRDefault="00092727" w:rsidP="00092727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35A50" w14:textId="56C03796" w:rsidR="00092727" w:rsidRPr="005C2D3F" w:rsidRDefault="003C303F" w:rsidP="00092727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4D467D" w:rsidRPr="005C2D3F" w14:paraId="31CB0AA2" w14:textId="77777777" w:rsidTr="00524337">
        <w:tc>
          <w:tcPr>
            <w:tcW w:w="3332" w:type="dxa"/>
          </w:tcPr>
          <w:p w14:paraId="61436889" w14:textId="166DE53A" w:rsidR="004D467D" w:rsidRPr="005C2D3F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5" w:type="dxa"/>
          </w:tcPr>
          <w:p w14:paraId="720E3346" w14:textId="6E80EED2" w:rsidR="004D467D" w:rsidRPr="005C2D3F" w:rsidRDefault="003C303F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86" w:type="dxa"/>
          </w:tcPr>
          <w:p w14:paraId="25D1E6AA" w14:textId="2DE87F47" w:rsidR="004D467D" w:rsidRPr="004D467D" w:rsidRDefault="003C303F" w:rsidP="004D467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467D" w:rsidRP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="004D467D" w:rsidRP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30" w:type="dxa"/>
          </w:tcPr>
          <w:p w14:paraId="008AC055" w14:textId="77777777" w:rsidR="004D467D" w:rsidRPr="004D467D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60135AC" w14:textId="5F28D3F0" w:rsidR="004D467D" w:rsidRPr="004D467D" w:rsidRDefault="003C303F" w:rsidP="004D467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467D" w:rsidRP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003</w:t>
            </w:r>
            <w:r w:rsidR="004D467D" w:rsidRP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5774FB8C" w14:textId="77777777" w:rsidR="004D467D" w:rsidRPr="002C48BB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DE31D06" w14:textId="0688F4A4" w:rsidR="004D467D" w:rsidRDefault="00E232F7" w:rsidP="00E232F7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4CDD4FFD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61526A76" w14:textId="4F1DD94C" w:rsidR="004D467D" w:rsidRDefault="00E232F7" w:rsidP="00E232F7">
            <w:pPr>
              <w:tabs>
                <w:tab w:val="decimal" w:pos="501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67D" w:rsidRPr="005C2D3F" w14:paraId="7D4C1EE8" w14:textId="77777777" w:rsidTr="00524337">
        <w:tc>
          <w:tcPr>
            <w:tcW w:w="3332" w:type="dxa"/>
          </w:tcPr>
          <w:p w14:paraId="06C8B880" w14:textId="77777777" w:rsidR="004D467D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65" w:type="dxa"/>
          </w:tcPr>
          <w:p w14:paraId="5D5AB002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7B1F2EB0" w14:textId="77777777" w:rsidR="004D467D" w:rsidRPr="00D35199" w:rsidRDefault="004D467D" w:rsidP="004D467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64F20B4" w14:textId="77777777" w:rsidR="004D467D" w:rsidRPr="002C48BB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54A68284" w14:textId="77777777" w:rsidR="004D467D" w:rsidRPr="00D35199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2E9D5CD" w14:textId="77777777" w:rsidR="004D467D" w:rsidRPr="002C48BB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FBBD6C4" w14:textId="77777777" w:rsidR="004D467D" w:rsidRPr="005C2D3F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2AE702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0CED0E59" w14:textId="77777777" w:rsidR="004D467D" w:rsidRPr="005C2D3F" w:rsidRDefault="004D467D" w:rsidP="00E232F7">
            <w:pPr>
              <w:tabs>
                <w:tab w:val="decimal" w:pos="474"/>
                <w:tab w:val="decimal" w:pos="501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67D" w:rsidRPr="005C2D3F" w14:paraId="34FE3B6E" w14:textId="77777777" w:rsidTr="00524337">
        <w:tc>
          <w:tcPr>
            <w:tcW w:w="3332" w:type="dxa"/>
          </w:tcPr>
          <w:p w14:paraId="6C4A9B6C" w14:textId="413CF1B6" w:rsidR="004D467D" w:rsidRPr="005C2D3F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E96E5B">
              <w:rPr>
                <w:rFonts w:asciiTheme="majorBidi" w:hAnsiTheme="majorBidi"/>
                <w:sz w:val="30"/>
                <w:szCs w:val="30"/>
                <w:cs/>
              </w:rPr>
              <w:t xml:space="preserve">จากหุ้นละ </w:t>
            </w:r>
            <w:r w:rsidR="003C303F" w:rsidRPr="003C303F">
              <w:rPr>
                <w:rFonts w:asciiTheme="majorBidi" w:hAnsiTheme="majorBidi"/>
                <w:sz w:val="30"/>
                <w:szCs w:val="30"/>
              </w:rPr>
              <w:t>100</w:t>
            </w:r>
            <w:r w:rsidRPr="00E96E5B">
              <w:rPr>
                <w:rFonts w:asciiTheme="majorBidi" w:hAnsiTheme="majorBidi"/>
                <w:sz w:val="30"/>
                <w:szCs w:val="30"/>
                <w:cs/>
              </w:rPr>
              <w:t xml:space="preserve"> บาทเป็นหุ้นละ </w:t>
            </w:r>
            <w:r w:rsidR="003C303F" w:rsidRPr="003C303F">
              <w:rPr>
                <w:rFonts w:asciiTheme="majorBidi" w:hAnsiTheme="majorBidi"/>
                <w:sz w:val="30"/>
                <w:szCs w:val="30"/>
              </w:rPr>
              <w:t>1</w:t>
            </w:r>
            <w:r w:rsidRPr="00E96E5B">
              <w:rPr>
                <w:rFonts w:asciiTheme="majorBidi" w:hAnsi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65" w:type="dxa"/>
          </w:tcPr>
          <w:p w14:paraId="053962DE" w14:textId="7410BA11" w:rsidR="004D467D" w:rsidRPr="005C2D3F" w:rsidRDefault="003C303F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86" w:type="dxa"/>
          </w:tcPr>
          <w:p w14:paraId="05929008" w14:textId="4BFEFD0E" w:rsidR="004D467D" w:rsidRPr="00D35199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62AC2AEB" w14:textId="77777777" w:rsidR="004D467D" w:rsidRPr="002C48BB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1F75310" w14:textId="24A2C8CE" w:rsidR="004D467D" w:rsidRPr="00856452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83A508D" w14:textId="77777777" w:rsidR="004D467D" w:rsidRPr="002C48BB" w:rsidRDefault="004D467D" w:rsidP="004D467D">
            <w:pPr>
              <w:tabs>
                <w:tab w:val="decimal" w:pos="469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030EC7E" w14:textId="630F0654" w:rsidR="004D467D" w:rsidRPr="005C2D3F" w:rsidRDefault="003C303F" w:rsidP="004D467D">
            <w:pPr>
              <w:tabs>
                <w:tab w:val="decimal" w:pos="851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49" w:type="dxa"/>
          </w:tcPr>
          <w:p w14:paraId="2FED823F" w14:textId="77777777" w:rsidR="004D467D" w:rsidRPr="00212E89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AA6555" w14:textId="77777777" w:rsidR="004D467D" w:rsidRPr="005C2D3F" w:rsidRDefault="004D467D" w:rsidP="00E232F7">
            <w:pPr>
              <w:tabs>
                <w:tab w:val="decimal" w:pos="501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67D" w:rsidRPr="005C2D3F" w14:paraId="775D584C" w14:textId="77777777" w:rsidTr="00524337">
        <w:tc>
          <w:tcPr>
            <w:tcW w:w="3332" w:type="dxa"/>
          </w:tcPr>
          <w:p w14:paraId="183AC4BA" w14:textId="77777777" w:rsidR="004D467D" w:rsidRPr="005C2D3F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5E">
              <w:rPr>
                <w:rFonts w:asciiTheme="majorBidi" w:hAnsi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2199DE47" w14:textId="0005B517" w:rsidR="004D467D" w:rsidRPr="005C2D3F" w:rsidRDefault="003C303F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6F100F1" w14:textId="7F303BC7" w:rsidR="004D467D" w:rsidRPr="005C2D3F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06BDEB68" w14:textId="77777777" w:rsidR="004D467D" w:rsidRPr="002E7BEB" w:rsidRDefault="004D467D" w:rsidP="004D467D">
            <w:pPr>
              <w:tabs>
                <w:tab w:val="decimal" w:pos="474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EFC9DB1" w14:textId="490ED03F" w:rsidR="004D467D" w:rsidRPr="005C2D3F" w:rsidRDefault="004D467D" w:rsidP="004D467D">
            <w:pPr>
              <w:spacing w:line="240" w:lineRule="auto"/>
              <w:ind w:lef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564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7C3A6FE1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8E3101C" w14:textId="1E0CE4BE" w:rsidR="004D467D" w:rsidRPr="00D35199" w:rsidRDefault="003C303F" w:rsidP="004D467D">
            <w:pPr>
              <w:tabs>
                <w:tab w:val="decimal" w:pos="851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4D46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69EDE84C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6F59B8D" w14:textId="0D15BCB1" w:rsidR="004D467D" w:rsidRPr="00D35199" w:rsidRDefault="003C303F" w:rsidP="004D467D">
            <w:pPr>
              <w:tabs>
                <w:tab w:val="decimal" w:pos="877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67D" w:rsidRPr="002E7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4D467D" w:rsidRPr="002E7B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4D467D" w:rsidRPr="005C2D3F" w14:paraId="60CFEA90" w14:textId="77777777" w:rsidTr="00524337">
        <w:tc>
          <w:tcPr>
            <w:tcW w:w="3332" w:type="dxa"/>
          </w:tcPr>
          <w:p w14:paraId="531140E9" w14:textId="23BF8EEE" w:rsidR="004D467D" w:rsidRPr="005C2D3F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C2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</w:tcPr>
          <w:p w14:paraId="57F41AA9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AAFB470" w14:textId="77777777" w:rsidR="004D467D" w:rsidRPr="005C2D3F" w:rsidRDefault="004D467D" w:rsidP="004D467D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51AA0DDE" w14:textId="77777777" w:rsidR="004D467D" w:rsidRPr="005C2D3F" w:rsidRDefault="004D467D" w:rsidP="004D467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03E2EE0B" w14:textId="77777777" w:rsidR="004D467D" w:rsidRPr="005C2D3F" w:rsidRDefault="004D467D" w:rsidP="004D467D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3D2E128" w14:textId="77777777" w:rsidR="004D467D" w:rsidRPr="005C2D3F" w:rsidRDefault="004D467D" w:rsidP="004D467D">
            <w:pPr>
              <w:tabs>
                <w:tab w:val="decimal" w:pos="1262"/>
              </w:tabs>
              <w:spacing w:line="240" w:lineRule="auto"/>
              <w:ind w:left="-12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3C14881C" w14:textId="77777777" w:rsidR="004D467D" w:rsidRPr="005C2D3F" w:rsidRDefault="004D467D" w:rsidP="004D467D">
            <w:pPr>
              <w:tabs>
                <w:tab w:val="decimal" w:pos="610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7AB66612" w14:textId="77777777" w:rsidR="004D467D" w:rsidRPr="005C2D3F" w:rsidRDefault="004D467D" w:rsidP="004D467D">
            <w:pPr>
              <w:tabs>
                <w:tab w:val="decimal" w:pos="429"/>
              </w:tabs>
              <w:spacing w:line="240" w:lineRule="auto"/>
              <w:ind w:left="-128" w:right="-4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276C0D1" w14:textId="77777777" w:rsidR="004D467D" w:rsidRPr="005C2D3F" w:rsidRDefault="004D467D" w:rsidP="004D467D">
            <w:pPr>
              <w:tabs>
                <w:tab w:val="decimal" w:pos="893"/>
              </w:tabs>
              <w:spacing w:line="240" w:lineRule="auto"/>
              <w:ind w:left="-12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467D" w:rsidRPr="005C2D3F" w14:paraId="081E39C3" w14:textId="77777777" w:rsidTr="00524337">
        <w:tc>
          <w:tcPr>
            <w:tcW w:w="3332" w:type="dxa"/>
          </w:tcPr>
          <w:p w14:paraId="20D1BDA1" w14:textId="77777777" w:rsidR="004D467D" w:rsidRPr="005C2D3F" w:rsidRDefault="004D467D" w:rsidP="004D467D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65" w:type="dxa"/>
          </w:tcPr>
          <w:p w14:paraId="296496E4" w14:textId="345A7508" w:rsidR="004D467D" w:rsidRPr="005C2D3F" w:rsidRDefault="003C303F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12FD74A9" w14:textId="5FF0DE25" w:rsidR="004D467D" w:rsidRPr="005C2D3F" w:rsidRDefault="003C303F" w:rsidP="004D467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30" w:type="dxa"/>
          </w:tcPr>
          <w:p w14:paraId="207123FB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2F7E0A95" w14:textId="79521216" w:rsidR="004D467D" w:rsidRPr="005C2D3F" w:rsidRDefault="003C303F" w:rsidP="004D467D">
            <w:pPr>
              <w:spacing w:line="240" w:lineRule="auto"/>
              <w:ind w:left="-1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1168CB07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7C41774C" w14:textId="22DF63E1" w:rsidR="004D467D" w:rsidRPr="005C2D3F" w:rsidRDefault="003C303F" w:rsidP="004D467D">
            <w:pPr>
              <w:tabs>
                <w:tab w:val="decimal" w:pos="847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49" w:type="dxa"/>
          </w:tcPr>
          <w:p w14:paraId="768AA1CE" w14:textId="77777777" w:rsidR="004D467D" w:rsidRPr="005C2D3F" w:rsidRDefault="004D467D" w:rsidP="004D467D">
            <w:pPr>
              <w:spacing w:line="240" w:lineRule="auto"/>
              <w:ind w:left="-128" w:right="-1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F6E5E23" w14:textId="0D6E9A31" w:rsidR="004D467D" w:rsidRPr="005C2D3F" w:rsidRDefault="003C303F" w:rsidP="004D467D">
            <w:pPr>
              <w:tabs>
                <w:tab w:val="decimal" w:pos="854"/>
              </w:tabs>
              <w:spacing w:line="240" w:lineRule="auto"/>
              <w:ind w:left="-12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  <w:r w:rsidR="004D46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</w:tbl>
    <w:p w14:paraId="40D32064" w14:textId="77777777" w:rsidR="00092727" w:rsidRPr="00835447" w:rsidRDefault="00092727" w:rsidP="00092727">
      <w:pPr>
        <w:spacing w:line="240" w:lineRule="auto"/>
        <w:rPr>
          <w:rFonts w:asciiTheme="majorBidi" w:hAnsiTheme="majorBidi"/>
          <w:b/>
          <w:bCs/>
          <w:spacing w:val="-6"/>
          <w:sz w:val="28"/>
          <w:szCs w:val="28"/>
        </w:rPr>
      </w:pPr>
    </w:p>
    <w:p w14:paraId="216B1F84" w14:textId="77777777" w:rsidR="00577A60" w:rsidRDefault="00577A60" w:rsidP="00577A60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577A60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14:paraId="5443413F" w14:textId="77777777" w:rsidR="00835447" w:rsidRPr="00835447" w:rsidRDefault="00835447" w:rsidP="00577A60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28"/>
          <w:szCs w:val="28"/>
        </w:rPr>
      </w:pPr>
    </w:p>
    <w:p w14:paraId="6775723F" w14:textId="709E085F" w:rsidR="00C15788" w:rsidRDefault="00577A60" w:rsidP="00C15788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3158D3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C303F" w:rsidRPr="003158D3">
        <w:rPr>
          <w:rFonts w:asciiTheme="majorBidi" w:hAnsiTheme="majorBidi"/>
          <w:sz w:val="30"/>
          <w:szCs w:val="30"/>
        </w:rPr>
        <w:t>22</w:t>
      </w:r>
      <w:r w:rsidRPr="003158D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3C303F" w:rsidRPr="003158D3">
        <w:rPr>
          <w:rFonts w:asciiTheme="majorBidi" w:hAnsiTheme="majorBidi"/>
          <w:sz w:val="30"/>
          <w:szCs w:val="30"/>
        </w:rPr>
        <w:t>2561</w:t>
      </w:r>
      <w:r w:rsidRPr="003158D3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ผู้ถือหุ้นมีมติอนุมัติการเปลี่ยนแปลงมูลค่าหุ้นที่ตราไว้จากเดิมมูลค่าหุ้นละ </w:t>
      </w:r>
      <w:r w:rsidR="003C303F" w:rsidRPr="003158D3">
        <w:rPr>
          <w:rFonts w:asciiTheme="majorBidi" w:hAnsiTheme="majorBidi"/>
          <w:sz w:val="30"/>
          <w:szCs w:val="30"/>
        </w:rPr>
        <w:t>100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 เป็นมูลค่าหุ้นละ </w:t>
      </w:r>
      <w:r w:rsidR="003C303F" w:rsidRPr="003158D3">
        <w:rPr>
          <w:rFonts w:asciiTheme="majorBidi" w:hAnsiTheme="majorBidi"/>
          <w:sz w:val="30"/>
          <w:szCs w:val="30"/>
        </w:rPr>
        <w:t>1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3C303F" w:rsidRPr="003158D3">
        <w:rPr>
          <w:rFonts w:asciiTheme="majorBidi" w:hAnsiTheme="majorBidi"/>
          <w:sz w:val="30"/>
          <w:szCs w:val="30"/>
        </w:rPr>
        <w:t>231</w:t>
      </w:r>
      <w:r w:rsidRPr="003158D3">
        <w:rPr>
          <w:rFonts w:asciiTheme="majorBidi" w:hAnsiTheme="majorBidi"/>
          <w:sz w:val="30"/>
          <w:szCs w:val="30"/>
          <w:cs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Pr="003158D3">
        <w:rPr>
          <w:rFonts w:asciiTheme="majorBidi" w:hAnsiTheme="majorBidi"/>
          <w:sz w:val="30"/>
          <w:szCs w:val="30"/>
          <w:cs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Pr="003158D3">
        <w:rPr>
          <w:rFonts w:asciiTheme="majorBidi" w:hAnsiTheme="majorBidi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="003C303F" w:rsidRPr="003158D3">
        <w:rPr>
          <w:rFonts w:asciiTheme="majorBidi" w:hAnsiTheme="majorBidi"/>
          <w:sz w:val="30"/>
          <w:szCs w:val="30"/>
        </w:rPr>
        <w:t>2</w:t>
      </w:r>
      <w:r w:rsidRPr="003158D3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3C303F" w:rsidRPr="003158D3">
        <w:rPr>
          <w:rFonts w:asciiTheme="majorBidi" w:hAnsiTheme="majorBidi"/>
          <w:sz w:val="30"/>
          <w:szCs w:val="30"/>
        </w:rPr>
        <w:t>2561</w:t>
      </w:r>
    </w:p>
    <w:p w14:paraId="79B42024" w14:textId="77777777" w:rsidR="00736227" w:rsidRDefault="00736227" w:rsidP="00C15788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284C0770" w14:textId="4F212FBA" w:rsidR="00577A60" w:rsidRPr="00577A60" w:rsidRDefault="00577A60" w:rsidP="00984DA4">
      <w:pPr>
        <w:spacing w:line="240" w:lineRule="auto"/>
        <w:ind w:firstLine="567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577A60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การออกหุ้นสามัญ</w:t>
      </w:r>
    </w:p>
    <w:p w14:paraId="07C61973" w14:textId="77777777" w:rsidR="00577A60" w:rsidRPr="00577A60" w:rsidRDefault="00577A60" w:rsidP="00577A60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36FEA0E5" w14:textId="6EA2EF6F" w:rsidR="00577A60" w:rsidRPr="003158D3" w:rsidRDefault="00577A60" w:rsidP="00B2324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3158D3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C303F" w:rsidRPr="003158D3">
        <w:rPr>
          <w:rFonts w:asciiTheme="majorBidi" w:hAnsiTheme="majorBidi"/>
          <w:sz w:val="30"/>
          <w:szCs w:val="30"/>
        </w:rPr>
        <w:t>22</w:t>
      </w:r>
      <w:r w:rsidRPr="003158D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3C303F" w:rsidRPr="003158D3">
        <w:rPr>
          <w:rFonts w:asciiTheme="majorBidi" w:hAnsiTheme="majorBidi"/>
          <w:sz w:val="30"/>
          <w:szCs w:val="30"/>
        </w:rPr>
        <w:t>2561</w:t>
      </w:r>
      <w:r w:rsidRPr="003158D3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ผู้ถือหุ้นมีมติอนุมัติการเพิ่มทุนจดทะเบียนจำนวนเงิน </w:t>
      </w:r>
      <w:r w:rsidR="003C303F" w:rsidRPr="003158D3">
        <w:rPr>
          <w:rFonts w:asciiTheme="majorBidi" w:hAnsiTheme="majorBidi"/>
          <w:sz w:val="30"/>
          <w:szCs w:val="30"/>
        </w:rPr>
        <w:t>2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772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750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 โดยกา</w:t>
      </w:r>
      <w:r w:rsidR="004D467D" w:rsidRPr="003158D3">
        <w:rPr>
          <w:rFonts w:asciiTheme="majorBidi" w:hAnsiTheme="majorBidi"/>
          <w:sz w:val="30"/>
          <w:szCs w:val="30"/>
          <w:cs/>
        </w:rPr>
        <w:t xml:space="preserve">รออกหุ้นใหม่เป็นหุ้นสามัญจำนวน </w:t>
      </w:r>
      <w:r w:rsidR="003C303F" w:rsidRPr="003158D3">
        <w:rPr>
          <w:rFonts w:asciiTheme="majorBidi" w:hAnsiTheme="majorBidi"/>
          <w:sz w:val="30"/>
          <w:szCs w:val="30"/>
        </w:rPr>
        <w:t>2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772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750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="004D467D" w:rsidRPr="003158D3">
        <w:rPr>
          <w:rFonts w:asciiTheme="majorBidi" w:hAnsiTheme="majorBidi"/>
          <w:sz w:val="30"/>
          <w:szCs w:val="30"/>
          <w:cs/>
        </w:rPr>
        <w:t xml:space="preserve"> </w:t>
      </w:r>
      <w:r w:rsidRPr="003158D3">
        <w:rPr>
          <w:rFonts w:asciiTheme="majorBidi" w:hAnsiTheme="majorBidi"/>
          <w:sz w:val="30"/>
          <w:szCs w:val="30"/>
          <w:cs/>
        </w:rPr>
        <w:t>หุ้น มูลค่า</w:t>
      </w:r>
      <w:r w:rsidR="00F84C7B">
        <w:rPr>
          <w:rFonts w:asciiTheme="majorBidi" w:hAnsiTheme="majorBidi"/>
          <w:sz w:val="30"/>
          <w:szCs w:val="30"/>
        </w:rPr>
        <w:br/>
      </w:r>
      <w:r w:rsidRPr="003158D3">
        <w:rPr>
          <w:rFonts w:asciiTheme="majorBidi" w:hAnsiTheme="majorBidi"/>
          <w:sz w:val="30"/>
          <w:szCs w:val="30"/>
          <w:cs/>
        </w:rPr>
        <w:t xml:space="preserve">หุ้นละ </w:t>
      </w:r>
      <w:r w:rsidR="003C303F" w:rsidRPr="003158D3">
        <w:rPr>
          <w:rFonts w:asciiTheme="majorBidi" w:hAnsiTheme="majorBidi"/>
          <w:sz w:val="30"/>
          <w:szCs w:val="30"/>
        </w:rPr>
        <w:t>1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 </w:t>
      </w:r>
      <w:r w:rsidR="003C303F" w:rsidRPr="003158D3">
        <w:rPr>
          <w:rFonts w:asciiTheme="majorBidi" w:hAnsiTheme="majorBidi"/>
          <w:sz w:val="30"/>
          <w:szCs w:val="30"/>
        </w:rPr>
        <w:t>2</w:t>
      </w:r>
      <w:r w:rsidRPr="003158D3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3C303F" w:rsidRPr="003158D3">
        <w:rPr>
          <w:rFonts w:asciiTheme="majorBidi" w:hAnsiTheme="majorBidi"/>
          <w:sz w:val="30"/>
          <w:szCs w:val="30"/>
        </w:rPr>
        <w:t>2561</w:t>
      </w:r>
      <w:r w:rsidRPr="003158D3">
        <w:rPr>
          <w:rFonts w:asciiTheme="majorBidi" w:hAnsiTheme="majorBidi"/>
          <w:sz w:val="30"/>
          <w:szCs w:val="30"/>
          <w:cs/>
        </w:rPr>
        <w:t xml:space="preserve"> และบริษัทได้เรียกชำระเงินค่าหุ้นเพิ่มทุนจากผู้ถือหุ้นเดิมของบริษัทแล้วเป็นจำนวน </w:t>
      </w:r>
      <w:r w:rsidR="003C303F" w:rsidRPr="003158D3">
        <w:rPr>
          <w:rFonts w:asciiTheme="majorBidi" w:hAnsiTheme="majorBidi"/>
          <w:sz w:val="30"/>
          <w:szCs w:val="30"/>
        </w:rPr>
        <w:t>2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266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000</w:t>
      </w:r>
      <w:r w:rsidR="004D467D" w:rsidRPr="003158D3">
        <w:rPr>
          <w:rFonts w:asciiTheme="majorBidi" w:hAnsiTheme="majorBidi"/>
          <w:sz w:val="30"/>
          <w:szCs w:val="30"/>
        </w:rPr>
        <w:t xml:space="preserve"> </w:t>
      </w:r>
      <w:r w:rsidRPr="003158D3">
        <w:rPr>
          <w:rFonts w:asciiTheme="majorBidi" w:hAnsiTheme="majorBidi"/>
          <w:sz w:val="30"/>
          <w:szCs w:val="30"/>
          <w:cs/>
        </w:rPr>
        <w:t xml:space="preserve">บาท เมื่อวันที่ </w:t>
      </w:r>
      <w:r w:rsidR="003C303F" w:rsidRPr="003158D3">
        <w:rPr>
          <w:rFonts w:asciiTheme="majorBidi" w:hAnsiTheme="majorBidi"/>
          <w:sz w:val="30"/>
          <w:szCs w:val="30"/>
        </w:rPr>
        <w:t>4</w:t>
      </w:r>
      <w:r w:rsidRPr="003158D3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3C303F" w:rsidRPr="003158D3">
        <w:rPr>
          <w:rFonts w:asciiTheme="majorBidi" w:hAnsiTheme="majorBidi"/>
          <w:sz w:val="30"/>
          <w:szCs w:val="30"/>
        </w:rPr>
        <w:t>2561</w:t>
      </w:r>
    </w:p>
    <w:p w14:paraId="1428000C" w14:textId="5D968275" w:rsidR="00577A60" w:rsidRPr="00B23243" w:rsidRDefault="00736227" w:rsidP="00F37945">
      <w:pPr>
        <w:spacing w:line="240" w:lineRule="auto"/>
        <w:rPr>
          <w:rFonts w:asciiTheme="majorBidi" w:hAnsiTheme="majorBidi"/>
          <w:b/>
          <w:bCs/>
          <w:spacing w:val="-6"/>
          <w:sz w:val="30"/>
          <w:szCs w:val="30"/>
        </w:rPr>
      </w:pPr>
      <w:r>
        <w:rPr>
          <w:rFonts w:asciiTheme="majorBidi" w:hAnsiTheme="majorBidi"/>
          <w:b/>
          <w:bCs/>
          <w:spacing w:val="-6"/>
          <w:sz w:val="30"/>
          <w:szCs w:val="30"/>
        </w:rPr>
        <w:br w:type="page"/>
      </w:r>
    </w:p>
    <w:p w14:paraId="06F73410" w14:textId="77777777" w:rsidR="00577A60" w:rsidRPr="00577A60" w:rsidRDefault="00577A60" w:rsidP="00577A60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577A60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lastRenderedPageBreak/>
        <w:t>การเสนอขายหุ้นให้แก่กรรมการ ผู้บริหารและพนักงานของบริษัท</w:t>
      </w:r>
    </w:p>
    <w:p w14:paraId="54950109" w14:textId="77777777" w:rsidR="00577A60" w:rsidRPr="00577A60" w:rsidRDefault="00577A60" w:rsidP="00577A60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298CCE6F" w14:textId="054193EF" w:rsidR="00577A60" w:rsidRPr="003158D3" w:rsidRDefault="00577A60" w:rsidP="00B23243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3158D3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="003C303F" w:rsidRPr="003158D3">
        <w:rPr>
          <w:rFonts w:asciiTheme="majorBidi" w:hAnsiTheme="majorBidi"/>
          <w:sz w:val="30"/>
          <w:szCs w:val="30"/>
        </w:rPr>
        <w:t>2561</w:t>
      </w:r>
      <w:r w:rsidRPr="003158D3">
        <w:rPr>
          <w:rFonts w:asciiTheme="majorBidi" w:hAnsiTheme="majorBidi"/>
          <w:sz w:val="30"/>
          <w:szCs w:val="30"/>
          <w:cs/>
        </w:rPr>
        <w:t xml:space="preserve"> บริษัทได้เสนอขายหุ้นสามัญเพิ่มทุนให้แก่กรรมการ ผู้บริหารและพนักงานของบริษัทจำนวนไม่เกิน </w:t>
      </w:r>
      <w:r w:rsidR="003C303F" w:rsidRPr="003158D3">
        <w:rPr>
          <w:rFonts w:asciiTheme="majorBidi" w:hAnsiTheme="majorBidi"/>
          <w:sz w:val="30"/>
          <w:szCs w:val="30"/>
        </w:rPr>
        <w:t>19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531</w:t>
      </w:r>
      <w:r w:rsidR="004D467D" w:rsidRPr="003158D3">
        <w:rPr>
          <w:rFonts w:asciiTheme="majorBidi" w:hAnsiTheme="majorBidi"/>
          <w:sz w:val="30"/>
          <w:szCs w:val="30"/>
        </w:rPr>
        <w:t>,</w:t>
      </w:r>
      <w:r w:rsidR="003C303F" w:rsidRPr="003158D3">
        <w:rPr>
          <w:rFonts w:asciiTheme="majorBidi" w:hAnsiTheme="majorBidi"/>
          <w:sz w:val="30"/>
          <w:szCs w:val="30"/>
        </w:rPr>
        <w:t>200</w:t>
      </w:r>
      <w:r w:rsidRPr="003158D3">
        <w:rPr>
          <w:rFonts w:asciiTheme="majorBidi" w:hAnsiTheme="majorBidi"/>
          <w:sz w:val="30"/>
          <w:szCs w:val="30"/>
          <w:cs/>
        </w:rPr>
        <w:t xml:space="preserve"> หุ้น (มูลค่าที่ตราไว้หุ้นละ </w:t>
      </w:r>
      <w:r w:rsidR="003C303F" w:rsidRPr="003158D3">
        <w:rPr>
          <w:rFonts w:asciiTheme="majorBidi" w:hAnsiTheme="majorBidi"/>
          <w:sz w:val="30"/>
          <w:szCs w:val="30"/>
        </w:rPr>
        <w:t>1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บาท) ในราคาหุ้นละ </w:t>
      </w:r>
      <w:r w:rsidR="003C303F" w:rsidRPr="003158D3">
        <w:rPr>
          <w:rFonts w:asciiTheme="majorBidi" w:hAnsiTheme="majorBidi"/>
          <w:sz w:val="30"/>
          <w:szCs w:val="30"/>
        </w:rPr>
        <w:t>25</w:t>
      </w:r>
      <w:r w:rsidRPr="003158D3">
        <w:rPr>
          <w:rFonts w:asciiTheme="majorBidi" w:hAnsiTheme="majorBidi"/>
          <w:sz w:val="30"/>
          <w:szCs w:val="30"/>
          <w:cs/>
        </w:rPr>
        <w:t xml:space="preserve"> บาท โดยถือเป็นราคายุติธรรมของหุ้นที่ประมาณได้อย่างน่าเชื่อถือ ซึ่งอ้างอิงตามราคาของหุ้นที่บริษัทได้ออกจำหน่ายแก่ประชาชนทั่วไปเป็นครั้งแรก สำหรับหุ้นที่เสนอขายต่อกรรมก</w:t>
      </w:r>
      <w:r w:rsidR="00984DA4">
        <w:rPr>
          <w:rFonts w:asciiTheme="majorBidi" w:hAnsiTheme="majorBidi"/>
          <w:sz w:val="30"/>
          <w:szCs w:val="30"/>
          <w:cs/>
        </w:rPr>
        <w:t>าร ผู้บริหารและพนักงานของบริษัท</w:t>
      </w:r>
      <w:r w:rsidRPr="003158D3">
        <w:rPr>
          <w:rFonts w:asciiTheme="majorBidi" w:hAnsiTheme="majorBidi"/>
          <w:sz w:val="30"/>
          <w:szCs w:val="30"/>
          <w:cs/>
        </w:rPr>
        <w:t>ดังกล่าว ไม่อยู่ภายใต้ข้อจำกัดการโอนใดๆ</w:t>
      </w:r>
    </w:p>
    <w:p w14:paraId="6ACDBCD7" w14:textId="71D26A3B" w:rsidR="00B23243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3B62D0B" w14:textId="77777777" w:rsidR="00B23243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การเสนอขายหุ้นใหม่แก่ประชาชนทั่วไปเป็นครั้งแรก</w:t>
      </w:r>
    </w:p>
    <w:p w14:paraId="4EEAC175" w14:textId="77777777" w:rsidR="00B23243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F0C83C4" w14:textId="263CCAC4" w:rsidR="00B23243" w:rsidRPr="003158D3" w:rsidRDefault="00B23243" w:rsidP="00B23243">
      <w:pPr>
        <w:ind w:left="547"/>
        <w:jc w:val="thaiDistribute"/>
        <w:outlineLvl w:val="2"/>
        <w:rPr>
          <w:rFonts w:asciiTheme="majorBidi" w:hAnsiTheme="majorBidi"/>
          <w:sz w:val="30"/>
          <w:szCs w:val="30"/>
        </w:rPr>
      </w:pPr>
      <w:r w:rsidRPr="003158D3">
        <w:rPr>
          <w:rFonts w:asciiTheme="majorBidi" w:hAnsiTheme="majorBidi" w:hint="cs"/>
          <w:sz w:val="30"/>
          <w:szCs w:val="30"/>
          <w:cs/>
        </w:rPr>
        <w:t xml:space="preserve">ในเดือนตุลาคม </w:t>
      </w:r>
      <w:r w:rsidR="003C303F" w:rsidRPr="003158D3">
        <w:rPr>
          <w:rFonts w:asciiTheme="majorBidi" w:hAnsiTheme="majorBidi" w:hint="cs"/>
          <w:sz w:val="30"/>
          <w:szCs w:val="30"/>
        </w:rPr>
        <w:t>2561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บริษัทได้เสนอขายหุ้นสามัญแก่ประชาชนทั่วไปเป็นครั้งแรกจำนวน </w:t>
      </w:r>
      <w:r w:rsidR="003C303F" w:rsidRPr="003158D3">
        <w:rPr>
          <w:rFonts w:asciiTheme="majorBidi" w:hAnsiTheme="majorBidi" w:hint="cs"/>
          <w:sz w:val="30"/>
          <w:szCs w:val="30"/>
        </w:rPr>
        <w:t>603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3C303F" w:rsidRPr="003158D3">
        <w:rPr>
          <w:rFonts w:asciiTheme="majorBidi" w:hAnsiTheme="majorBidi" w:hint="cs"/>
          <w:sz w:val="30"/>
          <w:szCs w:val="30"/>
        </w:rPr>
        <w:t>75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ล้านหุ้น (มาจาก</w:t>
      </w:r>
      <w:r w:rsidR="00F84C7B">
        <w:rPr>
          <w:rFonts w:asciiTheme="majorBidi" w:hAnsiTheme="majorBidi"/>
          <w:sz w:val="30"/>
          <w:szCs w:val="30"/>
        </w:rPr>
        <w:br/>
      </w:r>
      <w:r w:rsidRPr="003158D3">
        <w:rPr>
          <w:rFonts w:asciiTheme="majorBidi" w:hAnsiTheme="majorBidi" w:hint="cs"/>
          <w:sz w:val="30"/>
          <w:szCs w:val="30"/>
          <w:cs/>
        </w:rPr>
        <w:t xml:space="preserve">ผู้ถือหุ้นเดิมจำนวน </w:t>
      </w:r>
      <w:r w:rsidR="003C303F" w:rsidRPr="003158D3">
        <w:rPr>
          <w:rFonts w:asciiTheme="majorBidi" w:hAnsiTheme="majorBidi" w:hint="cs"/>
          <w:sz w:val="30"/>
          <w:szCs w:val="30"/>
        </w:rPr>
        <w:t>97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5444FB" w:rsidRPr="003158D3">
        <w:rPr>
          <w:rFonts w:asciiTheme="majorBidi" w:hAnsiTheme="majorBidi"/>
          <w:sz w:val="30"/>
          <w:szCs w:val="30"/>
        </w:rPr>
        <w:t>0</w:t>
      </w:r>
      <w:r w:rsidR="003C303F" w:rsidRPr="003158D3">
        <w:rPr>
          <w:rFonts w:asciiTheme="majorBidi" w:hAnsiTheme="majorBidi" w:hint="cs"/>
          <w:sz w:val="30"/>
          <w:szCs w:val="30"/>
        </w:rPr>
        <w:t>0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ล้านหุ้น และจากหุ้นสามัญที่ออกใหม่จำนวน </w:t>
      </w:r>
      <w:r w:rsidR="003C303F" w:rsidRPr="003158D3">
        <w:rPr>
          <w:rFonts w:asciiTheme="majorBidi" w:hAnsiTheme="majorBidi" w:hint="cs"/>
          <w:sz w:val="30"/>
          <w:szCs w:val="30"/>
        </w:rPr>
        <w:t>506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3C303F" w:rsidRPr="003158D3">
        <w:rPr>
          <w:rFonts w:asciiTheme="majorBidi" w:hAnsiTheme="majorBidi" w:hint="cs"/>
          <w:sz w:val="30"/>
          <w:szCs w:val="30"/>
        </w:rPr>
        <w:t>75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ล้านหุ้น) โดยเสนอขายในราคา</w:t>
      </w:r>
      <w:r w:rsidR="00F84C7B">
        <w:rPr>
          <w:rFonts w:asciiTheme="majorBidi" w:hAnsiTheme="majorBidi"/>
          <w:sz w:val="30"/>
          <w:szCs w:val="30"/>
        </w:rPr>
        <w:br/>
      </w:r>
      <w:r w:rsidRPr="003158D3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="003C303F" w:rsidRPr="003158D3">
        <w:rPr>
          <w:rFonts w:asciiTheme="majorBidi" w:hAnsiTheme="majorBidi" w:hint="cs"/>
          <w:sz w:val="30"/>
          <w:szCs w:val="30"/>
        </w:rPr>
        <w:t>25</w:t>
      </w:r>
      <w:r w:rsidR="005444FB" w:rsidRPr="003158D3">
        <w:rPr>
          <w:rFonts w:asciiTheme="majorBidi" w:hAnsiTheme="majorBidi"/>
          <w:sz w:val="30"/>
          <w:szCs w:val="30"/>
        </w:rPr>
        <w:t>.00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บาท (มูลค่าที่ตราไว้ </w:t>
      </w:r>
      <w:r w:rsidR="003C303F" w:rsidRPr="003158D3">
        <w:rPr>
          <w:rFonts w:asciiTheme="majorBidi" w:hAnsiTheme="majorBidi" w:hint="cs"/>
          <w:sz w:val="30"/>
          <w:szCs w:val="30"/>
        </w:rPr>
        <w:t>1</w:t>
      </w:r>
      <w:r w:rsidR="00E70DBF">
        <w:rPr>
          <w:rFonts w:asciiTheme="majorBidi" w:hAnsiTheme="majorBidi"/>
          <w:sz w:val="30"/>
          <w:szCs w:val="30"/>
        </w:rPr>
        <w:t>.00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บาท และส่วนเกินมูลค่าหุ้น </w:t>
      </w:r>
      <w:r w:rsidR="003C303F" w:rsidRPr="003158D3">
        <w:rPr>
          <w:rFonts w:asciiTheme="majorBidi" w:hAnsiTheme="majorBidi" w:hint="cs"/>
          <w:sz w:val="30"/>
          <w:szCs w:val="30"/>
        </w:rPr>
        <w:t>24</w:t>
      </w:r>
      <w:r w:rsidR="005444FB" w:rsidRPr="003158D3">
        <w:rPr>
          <w:rFonts w:asciiTheme="majorBidi" w:hAnsiTheme="majorBidi"/>
          <w:sz w:val="30"/>
          <w:szCs w:val="30"/>
        </w:rPr>
        <w:t>.00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บาท) บริษัทได้รับเงินจากการขาย</w:t>
      </w:r>
      <w:r w:rsidR="00F84C7B">
        <w:rPr>
          <w:rFonts w:asciiTheme="majorBidi" w:hAnsiTheme="majorBidi"/>
          <w:sz w:val="30"/>
          <w:szCs w:val="30"/>
        </w:rPr>
        <w:br/>
      </w:r>
      <w:r w:rsidRPr="003158D3">
        <w:rPr>
          <w:rFonts w:asciiTheme="majorBidi" w:hAnsiTheme="majorBidi" w:hint="cs"/>
          <w:sz w:val="30"/>
          <w:szCs w:val="30"/>
          <w:cs/>
        </w:rPr>
        <w:t xml:space="preserve">หุ้นสามัญที่ออกใหม่เป็นจำนวนเงินรวม </w:t>
      </w:r>
      <w:r w:rsidR="003C303F" w:rsidRPr="003158D3">
        <w:rPr>
          <w:rFonts w:asciiTheme="majorBidi" w:hAnsiTheme="majorBidi" w:hint="cs"/>
          <w:sz w:val="30"/>
          <w:szCs w:val="30"/>
        </w:rPr>
        <w:t>12</w:t>
      </w:r>
      <w:r w:rsidRPr="003158D3">
        <w:rPr>
          <w:rFonts w:asciiTheme="majorBidi" w:hAnsiTheme="majorBidi" w:hint="cs"/>
          <w:sz w:val="30"/>
          <w:szCs w:val="30"/>
        </w:rPr>
        <w:t>,</w:t>
      </w:r>
      <w:r w:rsidR="003C303F" w:rsidRPr="003158D3">
        <w:rPr>
          <w:rFonts w:asciiTheme="majorBidi" w:hAnsiTheme="majorBidi" w:hint="cs"/>
          <w:sz w:val="30"/>
          <w:szCs w:val="30"/>
        </w:rPr>
        <w:t>668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3C303F" w:rsidRPr="003158D3">
        <w:rPr>
          <w:rFonts w:asciiTheme="majorBidi" w:hAnsiTheme="majorBidi" w:hint="cs"/>
          <w:sz w:val="30"/>
          <w:szCs w:val="30"/>
        </w:rPr>
        <w:t>75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ล้านบาท ทั้งนี้บริษัทได้จดทะเบียนเพิ่มทุนที่ชำระแล้วกับกระทรวงพาณิชย์เมื่อวันที่ </w:t>
      </w:r>
      <w:r w:rsidR="003C303F" w:rsidRPr="003158D3">
        <w:rPr>
          <w:rFonts w:asciiTheme="majorBidi" w:hAnsiTheme="majorBidi" w:hint="cs"/>
          <w:sz w:val="30"/>
          <w:szCs w:val="30"/>
        </w:rPr>
        <w:t>12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="003C303F" w:rsidRPr="003158D3">
        <w:rPr>
          <w:rFonts w:asciiTheme="majorBidi" w:hAnsiTheme="majorBidi" w:hint="cs"/>
          <w:sz w:val="30"/>
          <w:szCs w:val="30"/>
        </w:rPr>
        <w:t>2561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และหุ้นของบริษัทเริ่มการซื้อขายในตลาดหลักทรัพย์ในวันที่ </w:t>
      </w:r>
      <w:r w:rsidR="003C303F" w:rsidRPr="003158D3">
        <w:rPr>
          <w:rFonts w:asciiTheme="majorBidi" w:hAnsiTheme="majorBidi" w:hint="cs"/>
          <w:sz w:val="30"/>
          <w:szCs w:val="30"/>
        </w:rPr>
        <w:t>17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ตุลาคม </w:t>
      </w:r>
      <w:r w:rsidR="003C303F" w:rsidRPr="003158D3">
        <w:rPr>
          <w:rFonts w:asciiTheme="majorBidi" w:hAnsiTheme="majorBidi" w:hint="cs"/>
          <w:sz w:val="30"/>
          <w:szCs w:val="30"/>
        </w:rPr>
        <w:t>2561</w:t>
      </w:r>
      <w:r w:rsidRPr="003158D3">
        <w:rPr>
          <w:rFonts w:asciiTheme="majorBidi" w:hAnsiTheme="majorBidi" w:hint="cs"/>
          <w:sz w:val="30"/>
          <w:szCs w:val="30"/>
        </w:rPr>
        <w:t xml:space="preserve"> 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ค่าใช้จ่ายที่เกี่ยวข้องโดยตรงกับการเสนอขายหุ้นจำนวน </w:t>
      </w:r>
      <w:r w:rsidR="003C303F" w:rsidRPr="003158D3">
        <w:rPr>
          <w:rFonts w:asciiTheme="majorBidi" w:hAnsiTheme="majorBidi" w:hint="cs"/>
          <w:sz w:val="30"/>
          <w:szCs w:val="30"/>
        </w:rPr>
        <w:t>314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3C303F" w:rsidRPr="003158D3">
        <w:rPr>
          <w:rFonts w:asciiTheme="majorBidi" w:hAnsiTheme="majorBidi" w:hint="cs"/>
          <w:sz w:val="30"/>
          <w:szCs w:val="30"/>
        </w:rPr>
        <w:t>20</w:t>
      </w:r>
      <w:r w:rsidRPr="003158D3">
        <w:rPr>
          <w:rFonts w:asciiTheme="majorBidi" w:hAnsiTheme="majorBidi" w:hint="cs"/>
          <w:sz w:val="30"/>
          <w:szCs w:val="30"/>
        </w:rPr>
        <w:t xml:space="preserve"> </w:t>
      </w:r>
      <w:r w:rsidRPr="003158D3">
        <w:rPr>
          <w:rFonts w:asciiTheme="majorBidi" w:hAnsiTheme="majorBidi" w:hint="cs"/>
          <w:sz w:val="30"/>
          <w:szCs w:val="30"/>
          <w:cs/>
        </w:rPr>
        <w:t>ล้านบาท (สุทธิจากภาษีเงินได้) แสดงหักจากส่วนเกินมูลค่าหุ้นที</w:t>
      </w:r>
      <w:r w:rsidR="00835447" w:rsidRPr="003158D3">
        <w:rPr>
          <w:rFonts w:asciiTheme="majorBidi" w:hAnsiTheme="majorBidi" w:hint="cs"/>
          <w:sz w:val="30"/>
          <w:szCs w:val="30"/>
          <w:cs/>
        </w:rPr>
        <w:t>่ได้รับจากการเสนอขายหุ้นใหม่แก่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ผู้ลงทุน ทำให้ส่วนเกินมูลค่าหุ้นมีจำนวนคงเหลือสุทธิเป็นจำนวน </w:t>
      </w:r>
      <w:r w:rsidR="003C303F" w:rsidRPr="003158D3">
        <w:rPr>
          <w:rFonts w:asciiTheme="majorBidi" w:hAnsiTheme="majorBidi" w:hint="cs"/>
          <w:sz w:val="30"/>
          <w:szCs w:val="30"/>
        </w:rPr>
        <w:t>11</w:t>
      </w:r>
      <w:r w:rsidRPr="003158D3">
        <w:rPr>
          <w:rFonts w:asciiTheme="majorBidi" w:hAnsiTheme="majorBidi" w:hint="cs"/>
          <w:sz w:val="30"/>
          <w:szCs w:val="30"/>
        </w:rPr>
        <w:t>,</w:t>
      </w:r>
      <w:r w:rsidR="003C303F" w:rsidRPr="003158D3">
        <w:rPr>
          <w:rFonts w:asciiTheme="majorBidi" w:hAnsiTheme="majorBidi" w:hint="cs"/>
          <w:sz w:val="30"/>
          <w:szCs w:val="30"/>
        </w:rPr>
        <w:t>847</w:t>
      </w:r>
      <w:r w:rsidRPr="003158D3">
        <w:rPr>
          <w:rFonts w:asciiTheme="majorBidi" w:hAnsiTheme="majorBidi" w:hint="cs"/>
          <w:sz w:val="30"/>
          <w:szCs w:val="30"/>
        </w:rPr>
        <w:t>.</w:t>
      </w:r>
      <w:r w:rsidR="003C303F" w:rsidRPr="003158D3">
        <w:rPr>
          <w:rFonts w:asciiTheme="majorBidi" w:hAnsiTheme="majorBidi" w:hint="cs"/>
          <w:sz w:val="30"/>
          <w:szCs w:val="30"/>
        </w:rPr>
        <w:t>80</w:t>
      </w:r>
      <w:r w:rsidRPr="003158D3">
        <w:rPr>
          <w:rFonts w:asciiTheme="majorBidi" w:hAnsiTheme="majorBidi" w:hint="cs"/>
          <w:sz w:val="30"/>
          <w:szCs w:val="30"/>
        </w:rPr>
        <w:t xml:space="preserve"> </w:t>
      </w:r>
      <w:r w:rsidRPr="003158D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E27BD03" w14:textId="77777777" w:rsidR="00B23243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158AE885" w14:textId="77777777" w:rsidR="00B23243" w:rsidRDefault="00B23243" w:rsidP="00B23243">
      <w:pPr>
        <w:spacing w:line="240" w:lineRule="auto"/>
        <w:ind w:left="540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0D06F449" w14:textId="77777777" w:rsidR="00B23243" w:rsidRDefault="00B23243" w:rsidP="00B23243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5ED65050" w14:textId="7F67538E" w:rsidR="00B23243" w:rsidRPr="003158D3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158D3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C303F" w:rsidRPr="003158D3">
        <w:rPr>
          <w:rFonts w:asciiTheme="majorBidi" w:hAnsiTheme="majorBidi" w:hint="cs"/>
          <w:sz w:val="30"/>
          <w:szCs w:val="30"/>
        </w:rPr>
        <w:t>2535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3C303F" w:rsidRPr="003158D3">
        <w:rPr>
          <w:rFonts w:asciiTheme="majorBidi" w:hAnsiTheme="majorBidi" w:hint="cs"/>
          <w:sz w:val="30"/>
          <w:szCs w:val="30"/>
        </w:rPr>
        <w:t>51</w:t>
      </w:r>
      <w:r w:rsidRPr="003158D3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158D3">
        <w:rPr>
          <w:rFonts w:asciiTheme="majorBidi" w:hAnsiTheme="majorBidi" w:hint="cs"/>
          <w:sz w:val="30"/>
          <w:szCs w:val="30"/>
        </w:rPr>
        <w:t>“</w:t>
      </w:r>
      <w:r w:rsidRPr="003158D3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3158D3">
        <w:rPr>
          <w:rFonts w:asciiTheme="majorBidi" w:hAnsiTheme="majorBidi" w:hint="cs"/>
          <w:sz w:val="30"/>
          <w:szCs w:val="30"/>
        </w:rPr>
        <w:t>”</w:t>
      </w:r>
      <w:r w:rsidRPr="003158D3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30367FF" w14:textId="1944F9B3" w:rsidR="00577A60" w:rsidRDefault="00B23243" w:rsidP="00B23243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br w:type="page"/>
      </w:r>
    </w:p>
    <w:p w14:paraId="3D1F57D6" w14:textId="77777777" w:rsidR="00092727" w:rsidRPr="00FC631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FC6318">
        <w:rPr>
          <w:rFonts w:asciiTheme="majorBidi" w:hAnsiTheme="majorBidi" w:cstheme="majorBidi" w:hint="cs"/>
          <w:i w:val="0"/>
          <w:iCs w:val="0"/>
          <w:cs/>
        </w:rPr>
        <w:lastRenderedPageBreak/>
        <w:t>สำรองและส่วนเกินทุน</w:t>
      </w:r>
    </w:p>
    <w:p w14:paraId="76798621" w14:textId="77777777" w:rsidR="00092727" w:rsidRPr="00FC631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F1B9494" w14:textId="77777777" w:rsidR="00092727" w:rsidRPr="005C2D3F" w:rsidRDefault="00092727" w:rsidP="00092727">
      <w:pPr>
        <w:ind w:left="540"/>
        <w:rPr>
          <w:sz w:val="30"/>
          <w:szCs w:val="30"/>
        </w:rPr>
      </w:pPr>
      <w:r w:rsidRPr="00FC6318">
        <w:rPr>
          <w:rFonts w:hint="cs"/>
          <w:sz w:val="30"/>
          <w:szCs w:val="30"/>
          <w:cs/>
        </w:rPr>
        <w:t>สำรองและส่วนเกินทุนประกอบด้วย</w:t>
      </w:r>
    </w:p>
    <w:p w14:paraId="501FBD84" w14:textId="77777777" w:rsidR="00092727" w:rsidRPr="005C2D3F" w:rsidRDefault="00092727" w:rsidP="00092727">
      <w:pPr>
        <w:tabs>
          <w:tab w:val="left" w:pos="540"/>
        </w:tabs>
        <w:ind w:left="540"/>
        <w:rPr>
          <w:sz w:val="20"/>
          <w:szCs w:val="20"/>
        </w:rPr>
      </w:pPr>
    </w:p>
    <w:p w14:paraId="6CB6634B" w14:textId="77777777" w:rsidR="00092727" w:rsidRPr="005C2D3F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5C2D3F">
        <w:rPr>
          <w:b/>
          <w:bCs/>
          <w:i/>
          <w:iCs/>
          <w:sz w:val="30"/>
          <w:szCs w:val="30"/>
        </w:rPr>
        <w:t>/</w:t>
      </w:r>
      <w:r w:rsidRPr="005C2D3F">
        <w:rPr>
          <w:rFonts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2C0C1521" w14:textId="77777777" w:rsidR="00092727" w:rsidRPr="005C2D3F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66936795" w14:textId="79D0FC36" w:rsidR="00092727" w:rsidRDefault="00092727" w:rsidP="00092727">
      <w:pPr>
        <w:ind w:left="540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สำรองตามกฎหมาย</w:t>
      </w:r>
    </w:p>
    <w:p w14:paraId="61689B5A" w14:textId="77777777" w:rsidR="000301C0" w:rsidRPr="005C2D3F" w:rsidRDefault="000301C0" w:rsidP="00092727">
      <w:pPr>
        <w:ind w:left="540"/>
        <w:rPr>
          <w:b/>
          <w:bCs/>
          <w:sz w:val="30"/>
          <w:szCs w:val="30"/>
        </w:rPr>
      </w:pPr>
    </w:p>
    <w:p w14:paraId="65D88EFB" w14:textId="476F9988" w:rsidR="00092727" w:rsidRPr="00E127D8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127D8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C303F" w:rsidRPr="00E127D8">
        <w:rPr>
          <w:rFonts w:asciiTheme="majorBidi" w:hAnsiTheme="majorBidi"/>
          <w:sz w:val="30"/>
          <w:szCs w:val="30"/>
        </w:rPr>
        <w:t>2535</w:t>
      </w:r>
      <w:r w:rsidRPr="00E127D8">
        <w:rPr>
          <w:rFonts w:asciiTheme="majorBidi" w:hAnsiTheme="majorBidi"/>
          <w:sz w:val="30"/>
          <w:szCs w:val="30"/>
          <w:cs/>
        </w:rPr>
        <w:t xml:space="preserve"> มาตรา </w:t>
      </w:r>
      <w:r w:rsidR="003C303F" w:rsidRPr="00E127D8">
        <w:rPr>
          <w:rFonts w:asciiTheme="majorBidi" w:hAnsiTheme="majorBidi"/>
          <w:sz w:val="30"/>
          <w:szCs w:val="30"/>
        </w:rPr>
        <w:t>116</w:t>
      </w:r>
      <w:r w:rsidRPr="00E127D8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E127D8">
        <w:rPr>
          <w:rFonts w:asciiTheme="majorBidi" w:hAnsiTheme="majorBidi"/>
          <w:sz w:val="30"/>
          <w:szCs w:val="30"/>
        </w:rPr>
        <w:t>“</w:t>
      </w:r>
      <w:r w:rsidRPr="00E127D8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E127D8">
        <w:rPr>
          <w:rFonts w:asciiTheme="majorBidi" w:hAnsiTheme="majorBidi"/>
          <w:sz w:val="30"/>
          <w:szCs w:val="30"/>
        </w:rPr>
        <w:t xml:space="preserve">”) </w:t>
      </w:r>
      <w:r w:rsidRPr="00E127D8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3C303F" w:rsidRPr="00E127D8">
        <w:rPr>
          <w:rFonts w:asciiTheme="majorBidi" w:hAnsiTheme="majorBidi"/>
          <w:sz w:val="30"/>
          <w:szCs w:val="30"/>
        </w:rPr>
        <w:t>5</w:t>
      </w:r>
      <w:r w:rsidRPr="00E127D8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C303F" w:rsidRPr="00E127D8">
        <w:rPr>
          <w:rFonts w:asciiTheme="majorBidi" w:hAnsiTheme="majorBidi"/>
          <w:sz w:val="30"/>
          <w:szCs w:val="30"/>
        </w:rPr>
        <w:t>10</w:t>
      </w:r>
      <w:r w:rsidRPr="00E127D8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3FF20D8C" w14:textId="77777777" w:rsidR="00092727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3FE8FF2" w14:textId="051CAFBA" w:rsidR="00092727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815866">
        <w:rPr>
          <w:rFonts w:asciiTheme="majorBidi" w:hAnsiTheme="majorBidi"/>
          <w:b/>
          <w:bCs/>
          <w:sz w:val="30"/>
          <w:szCs w:val="30"/>
          <w:cs/>
        </w:rPr>
        <w:t>ส่วนเกินทุนจากการ</w:t>
      </w:r>
      <w:r w:rsidRPr="00815866">
        <w:rPr>
          <w:rFonts w:asciiTheme="majorBidi" w:hAnsiTheme="majorBidi" w:hint="cs"/>
          <w:b/>
          <w:bCs/>
          <w:sz w:val="30"/>
          <w:szCs w:val="30"/>
          <w:cs/>
        </w:rPr>
        <w:t>รวม</w:t>
      </w:r>
      <w:r w:rsidRPr="00815866">
        <w:rPr>
          <w:rFonts w:asciiTheme="majorBidi" w:hAnsiTheme="majorBidi"/>
          <w:b/>
          <w:bCs/>
          <w:sz w:val="30"/>
          <w:szCs w:val="30"/>
          <w:cs/>
        </w:rPr>
        <w:t>ธุรกิจภายใต้การควบคุมเดียวกัน</w:t>
      </w:r>
    </w:p>
    <w:p w14:paraId="388E38DB" w14:textId="77777777" w:rsidR="000301C0" w:rsidRPr="00815866" w:rsidRDefault="000301C0" w:rsidP="00092727">
      <w:pPr>
        <w:spacing w:line="240" w:lineRule="auto"/>
        <w:ind w:left="540" w:right="-43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B1C5E23" w14:textId="5AE3A0FD" w:rsidR="00092727" w:rsidRPr="005C2D3F" w:rsidRDefault="00092727" w:rsidP="000927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5866">
        <w:rPr>
          <w:rFonts w:asciiTheme="majorBidi" w:hAnsiTheme="majorBidi"/>
          <w:sz w:val="30"/>
          <w:szCs w:val="30"/>
          <w:cs/>
        </w:rPr>
        <w:t>ส่วนเกินทุนจากการ</w:t>
      </w:r>
      <w:r w:rsidRPr="00815866">
        <w:rPr>
          <w:rFonts w:asciiTheme="majorBidi" w:hAnsiTheme="majorBidi" w:hint="cs"/>
          <w:sz w:val="30"/>
          <w:szCs w:val="30"/>
          <w:cs/>
        </w:rPr>
        <w:t>รวม</w:t>
      </w:r>
      <w:r w:rsidRPr="00815866">
        <w:rPr>
          <w:rFonts w:asciiTheme="majorBidi" w:hAnsiTheme="majorBidi"/>
          <w:sz w:val="30"/>
          <w:szCs w:val="30"/>
          <w:cs/>
        </w:rPr>
        <w:t>ธุรกิจภายใต้การควบคุมเดียวกันที่บันทึกในส่วนของผู้ถือหุ้นคือ ผลต่างระหว่างมูลค่าตาม</w:t>
      </w:r>
      <w:r w:rsidR="0066788A">
        <w:rPr>
          <w:rFonts w:asciiTheme="majorBidi" w:hAnsiTheme="majorBidi"/>
          <w:sz w:val="30"/>
          <w:szCs w:val="30"/>
          <w:cs/>
        </w:rPr>
        <w:br/>
      </w:r>
      <w:r w:rsidRPr="00815866">
        <w:rPr>
          <w:rFonts w:asciiTheme="majorBidi" w:hAnsiTheme="majorBidi"/>
          <w:sz w:val="30"/>
          <w:szCs w:val="30"/>
          <w:cs/>
        </w:rPr>
        <w:t>บัญชี</w:t>
      </w:r>
      <w:r w:rsidRPr="00FC6318">
        <w:rPr>
          <w:rFonts w:asciiTheme="majorBidi" w:hAnsiTheme="majorBidi"/>
          <w:sz w:val="30"/>
          <w:szCs w:val="30"/>
          <w:cs/>
        </w:rPr>
        <w:t>ของสินทรัพย์สุทธิของบริษัทย่อย ณ วันจัดโครงสร้างธุรกิจกับจำนวนเงินที่บริษัทจ่ายซื้อ</w:t>
      </w:r>
      <w:r w:rsidRPr="00FC6318">
        <w:rPr>
          <w:rFonts w:asciiTheme="majorBidi" w:hAnsiTheme="majorBidi" w:hint="cs"/>
          <w:sz w:val="30"/>
          <w:szCs w:val="30"/>
          <w:cs/>
        </w:rPr>
        <w:t>หรือได้รับ</w:t>
      </w:r>
      <w:r w:rsidRPr="00FC6318">
        <w:rPr>
          <w:rFonts w:asciiTheme="majorBidi" w:hAnsiTheme="majorBidi" w:cstheme="majorBidi" w:hint="cs"/>
          <w:sz w:val="30"/>
          <w:szCs w:val="30"/>
          <w:cs/>
        </w:rPr>
        <w:t xml:space="preserve"> หักด้วย</w:t>
      </w:r>
      <w:r w:rsidR="0066788A">
        <w:rPr>
          <w:rFonts w:asciiTheme="majorBidi" w:hAnsiTheme="majorBidi" w:cstheme="majorBidi"/>
          <w:sz w:val="30"/>
          <w:szCs w:val="30"/>
          <w:cs/>
        </w:rPr>
        <w:br/>
      </w:r>
      <w:r w:rsidRPr="00FC6318"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เงินปันผลที่บริษัทย่อยของบริษัทจ่ายให้กับบริษัท โดยจ่ายจากกำไรสะสมของบริษัทย่อยที่เกิดก่อนการจัดโครงสร้างธุรกิจภายใต้การควบคุมเดียวกัน</w:t>
      </w:r>
    </w:p>
    <w:p w14:paraId="1A543E2F" w14:textId="77777777" w:rsidR="00092727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</w:p>
    <w:p w14:paraId="2CE23FE8" w14:textId="77777777" w:rsidR="00092727" w:rsidRPr="005C2D3F" w:rsidRDefault="00092727" w:rsidP="00092727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5C2D3F">
        <w:rPr>
          <w:rFonts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EBA6EE9" w14:textId="77777777" w:rsidR="00092727" w:rsidRPr="005C2D3F" w:rsidRDefault="00092727" w:rsidP="00092727">
      <w:pPr>
        <w:ind w:left="540"/>
        <w:jc w:val="both"/>
        <w:rPr>
          <w:b/>
          <w:bCs/>
          <w:i/>
          <w:iCs/>
          <w:sz w:val="30"/>
          <w:szCs w:val="30"/>
          <w:cs/>
        </w:rPr>
      </w:pPr>
    </w:p>
    <w:p w14:paraId="513DD35C" w14:textId="4327EB92" w:rsidR="00092727" w:rsidRDefault="00092727" w:rsidP="00092727">
      <w:pPr>
        <w:ind w:left="540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ผลต่างจากการแปลงค่าหน่วยงานต่างประเทศ</w:t>
      </w:r>
    </w:p>
    <w:p w14:paraId="6D851ADA" w14:textId="77777777" w:rsidR="000301C0" w:rsidRPr="005C2D3F" w:rsidRDefault="000301C0" w:rsidP="00092727">
      <w:pPr>
        <w:ind w:left="540"/>
        <w:rPr>
          <w:b/>
          <w:bCs/>
          <w:sz w:val="30"/>
          <w:szCs w:val="30"/>
          <w:cs/>
        </w:rPr>
      </w:pPr>
    </w:p>
    <w:p w14:paraId="43D1B7CE" w14:textId="77777777" w:rsidR="00092727" w:rsidRDefault="00092727" w:rsidP="000927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 w:hint="cs"/>
          <w:sz w:val="30"/>
          <w:szCs w:val="30"/>
          <w:cs/>
        </w:rPr>
        <w:t>ผลต่างจากการแปลงค่า</w:t>
      </w:r>
      <w:r w:rsidRPr="00030DFC">
        <w:rPr>
          <w:rFonts w:hint="cs"/>
          <w:sz w:val="30"/>
          <w:szCs w:val="30"/>
          <w:cs/>
        </w:rPr>
        <w:t>หน่วยงานต่างประเทศ</w:t>
      </w:r>
      <w:r w:rsidRPr="00030DFC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ในส่วนของเจ้าของประกอบด้วยผลต่างการแปลงค่าทั้งหมดจากงบก</w:t>
      </w:r>
      <w:r>
        <w:rPr>
          <w:rFonts w:asciiTheme="majorBidi" w:hAnsiTheme="majorBidi" w:cstheme="majorBidi" w:hint="cs"/>
          <w:sz w:val="30"/>
          <w:szCs w:val="30"/>
          <w:cs/>
        </w:rPr>
        <w:t>ารเงินของหน่วยงานในต่างประเทศ</w:t>
      </w:r>
      <w:r w:rsidRPr="005C2D3F">
        <w:rPr>
          <w:rFonts w:asciiTheme="majorBidi" w:hAnsiTheme="majorBidi" w:cstheme="majorBidi"/>
          <w:sz w:val="30"/>
          <w:szCs w:val="30"/>
        </w:rPr>
        <w:t xml:space="preserve"> </w:t>
      </w:r>
    </w:p>
    <w:p w14:paraId="5F852D3B" w14:textId="77777777" w:rsidR="00092727" w:rsidRPr="005C2D3F" w:rsidRDefault="00092727" w:rsidP="0009272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510A5" w14:textId="2663FCBB" w:rsidR="00092727" w:rsidRDefault="00092727" w:rsidP="00092727">
      <w:pPr>
        <w:ind w:left="540"/>
        <w:jc w:val="both"/>
        <w:rPr>
          <w:b/>
          <w:bCs/>
          <w:sz w:val="30"/>
          <w:szCs w:val="30"/>
        </w:rPr>
      </w:pPr>
      <w:r w:rsidRPr="005C2D3F">
        <w:rPr>
          <w:rFonts w:hint="cs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r w:rsidRPr="005C2D3F">
        <w:rPr>
          <w:b/>
          <w:bCs/>
          <w:sz w:val="30"/>
          <w:szCs w:val="30"/>
          <w:cs/>
        </w:rPr>
        <w:t>เงินลงทุนเผื่อขาย</w:t>
      </w:r>
    </w:p>
    <w:p w14:paraId="64E35C30" w14:textId="77777777" w:rsidR="000301C0" w:rsidRPr="005C2D3F" w:rsidRDefault="000301C0" w:rsidP="00092727">
      <w:pPr>
        <w:ind w:left="540"/>
        <w:jc w:val="both"/>
        <w:rPr>
          <w:b/>
          <w:bCs/>
          <w:sz w:val="30"/>
          <w:szCs w:val="30"/>
        </w:rPr>
      </w:pPr>
    </w:p>
    <w:p w14:paraId="5C1A748A" w14:textId="77777777" w:rsidR="00092727" w:rsidRPr="005C2D3F" w:rsidRDefault="00092727" w:rsidP="00092727">
      <w:pPr>
        <w:ind w:left="540"/>
        <w:jc w:val="thaiDistribute"/>
        <w:rPr>
          <w:sz w:val="30"/>
          <w:szCs w:val="30"/>
        </w:rPr>
      </w:pPr>
      <w:r w:rsidRPr="005C2D3F">
        <w:rPr>
          <w:rFonts w:hint="cs"/>
          <w:sz w:val="30"/>
          <w:szCs w:val="30"/>
          <w:cs/>
        </w:rPr>
        <w:t>ผลต่างจากการเปลี่ยนแปลงในมูลค่ายุติธรรม</w:t>
      </w:r>
      <w:r w:rsidRPr="005C2D3F">
        <w:rPr>
          <w:sz w:val="30"/>
          <w:szCs w:val="30"/>
          <w:cs/>
        </w:rPr>
        <w:t>ของเงินลงทุนเผื่อขาย</w:t>
      </w:r>
      <w:r w:rsidRPr="005C2D3F">
        <w:rPr>
          <w:rFonts w:hint="cs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Pr="005C2D3F">
        <w:rPr>
          <w:sz w:val="30"/>
          <w:szCs w:val="30"/>
          <w:cs/>
        </w:rPr>
        <w:t>เงินลงทุนเผื่อขาย</w:t>
      </w:r>
      <w:r w:rsidRPr="005C2D3F">
        <w:rPr>
          <w:rFonts w:hint="cs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6210F6D5" w14:textId="3FDA4529" w:rsidR="00092727" w:rsidRDefault="008D7963" w:rsidP="00092727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57DB5E36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lastRenderedPageBreak/>
        <w:t>ส่วนงาน</w:t>
      </w:r>
      <w:r w:rsidRPr="005C2D3F">
        <w:rPr>
          <w:rFonts w:asciiTheme="majorBidi" w:hAnsiTheme="majorBidi" w:cstheme="majorBidi" w:hint="cs"/>
          <w:i w:val="0"/>
          <w:iCs w:val="0"/>
          <w:cs/>
        </w:rPr>
        <w:t>ดำเนินงาน</w:t>
      </w:r>
      <w:r>
        <w:rPr>
          <w:rFonts w:asciiTheme="majorBidi" w:hAnsiTheme="majorBidi" w:cstheme="majorBidi" w:hint="cs"/>
          <w:i w:val="0"/>
          <w:iCs w:val="0"/>
          <w:cs/>
        </w:rPr>
        <w:t>และการจำแนกรายได้</w:t>
      </w:r>
    </w:p>
    <w:p w14:paraId="15BA16DC" w14:textId="77777777" w:rsidR="00092727" w:rsidRPr="005C2D3F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69E8A75D" w:rsidR="008D7963" w:rsidRDefault="008D7963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3C303F" w:rsidRPr="003C303F">
        <w:rPr>
          <w:rFonts w:asciiTheme="majorBidi" w:hAnsiTheme="majorBidi" w:cstheme="majorBidi" w:hint="cs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ผู้มีอำนาจตัดสินใจสูงสุดด้านการดำเนินงานของกลุ่มบริษัท ได้เปลี่ยนส่วนงานที่รายงานเพื่อ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ความเหมาะสมมากขึ้นจาก </w:t>
      </w:r>
      <w:r w:rsidR="003C303F" w:rsidRPr="003C303F"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ส่วนงานที่รายงานเป็น </w:t>
      </w:r>
      <w:r w:rsidR="003C303F" w:rsidRPr="003C303F">
        <w:rPr>
          <w:rFonts w:asciiTheme="majorBidi" w:hAnsiTheme="majorBidi" w:cstheme="majorBidi" w:hint="cs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การดำเนินงานของแต่ละส่วนงานที่รายงานของกลุ่มบริษัทสรุปมีดังนี้</w:t>
      </w:r>
    </w:p>
    <w:p w14:paraId="1F5A099D" w14:textId="77777777" w:rsidR="00092727" w:rsidRPr="005C2D3F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208CB2E0" w:rsidR="00092727" w:rsidRPr="00E14ACE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3C303F" w:rsidRPr="003C303F">
        <w:rPr>
          <w:rFonts w:asciiTheme="majorBidi" w:hAnsiTheme="majorBidi"/>
          <w:b w:val="0"/>
          <w:bCs w:val="0"/>
          <w:lang w:val="en-US"/>
        </w:rPr>
        <w:t>1</w:t>
      </w:r>
      <w:r w:rsidRPr="00E14ACE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E14ACE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02667AF7" w:rsidR="00092727" w:rsidRPr="008D7963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3C303F" w:rsidRPr="003C303F">
        <w:rPr>
          <w:rFonts w:asciiTheme="majorBidi" w:hAnsiTheme="majorBidi" w:cstheme="majorBidi"/>
          <w:b w:val="0"/>
          <w:bCs w:val="0"/>
          <w:lang w:val="en-US"/>
        </w:rPr>
        <w:t>2</w:t>
      </w:r>
      <w:r w:rsidRPr="00E14ACE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E14ACE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14:paraId="11316170" w14:textId="14646540" w:rsidR="00092727" w:rsidRPr="00E14ACE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E14ACE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3C303F" w:rsidRPr="003C303F">
        <w:rPr>
          <w:rFonts w:asciiTheme="majorBidi" w:hAnsiTheme="majorBidi" w:cstheme="majorBidi"/>
          <w:b w:val="0"/>
          <w:bCs w:val="0"/>
          <w:lang w:val="en-US"/>
        </w:rPr>
        <w:t>3</w:t>
      </w:r>
      <w:r w:rsidRPr="00E14ACE">
        <w:rPr>
          <w:rFonts w:asciiTheme="majorBidi" w:hAnsiTheme="majorBidi" w:cstheme="majorBidi"/>
          <w:b w:val="0"/>
          <w:bCs w:val="0"/>
          <w:cs/>
        </w:rPr>
        <w:t xml:space="preserve"> อื่นๆ</w:t>
      </w:r>
    </w:p>
    <w:p w14:paraId="2E73CD9F" w14:textId="77777777" w:rsidR="00092727" w:rsidRPr="005C2D3F" w:rsidRDefault="00092727" w:rsidP="00092727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BA40EA0" w14:textId="5BD413F7" w:rsidR="00092727" w:rsidRDefault="00092727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2D3F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Pr="005C2D3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C2D3F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5C2D3F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5C2D3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FD1DD00" w14:textId="77777777" w:rsidR="00092727" w:rsidRDefault="00092727" w:rsidP="00092727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1830C7" w14:textId="77777777" w:rsidR="00092727" w:rsidRPr="005C2D3F" w:rsidRDefault="00092727" w:rsidP="00092727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092727" w:rsidRPr="005C2D3F" w:rsidSect="000D6C30">
          <w:headerReference w:type="default" r:id="rId18"/>
          <w:footerReference w:type="default" r:id="rId19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</w:p>
    <w:p w14:paraId="58140BB9" w14:textId="77777777" w:rsidR="00092727" w:rsidRPr="005C2D3F" w:rsidRDefault="00092727" w:rsidP="00092727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C2D3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</w:t>
      </w:r>
      <w:r w:rsidRPr="005C2D3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น</w:t>
      </w:r>
    </w:p>
    <w:tbl>
      <w:tblPr>
        <w:tblW w:w="5467" w:type="pct"/>
        <w:tblInd w:w="-7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8"/>
        <w:gridCol w:w="992"/>
        <w:gridCol w:w="183"/>
        <w:gridCol w:w="998"/>
        <w:gridCol w:w="183"/>
        <w:gridCol w:w="828"/>
        <w:gridCol w:w="179"/>
        <w:gridCol w:w="806"/>
        <w:gridCol w:w="179"/>
        <w:gridCol w:w="815"/>
        <w:gridCol w:w="179"/>
        <w:gridCol w:w="815"/>
        <w:gridCol w:w="179"/>
        <w:gridCol w:w="960"/>
        <w:gridCol w:w="179"/>
        <w:gridCol w:w="957"/>
        <w:gridCol w:w="179"/>
        <w:gridCol w:w="809"/>
        <w:gridCol w:w="179"/>
        <w:gridCol w:w="799"/>
        <w:gridCol w:w="179"/>
        <w:gridCol w:w="938"/>
        <w:gridCol w:w="179"/>
        <w:gridCol w:w="954"/>
      </w:tblGrid>
      <w:tr w:rsidR="00923396" w:rsidRPr="00923396" w14:paraId="72EC022B" w14:textId="77777777" w:rsidTr="00BB5C06">
        <w:trPr>
          <w:cantSplit/>
          <w:trHeight w:val="136"/>
        </w:trPr>
        <w:tc>
          <w:tcPr>
            <w:tcW w:w="981" w:type="pct"/>
            <w:shd w:val="clear" w:color="auto" w:fill="auto"/>
          </w:tcPr>
          <w:p w14:paraId="14129259" w14:textId="77777777" w:rsidR="002A1C1E" w:rsidRPr="00BB5C06" w:rsidRDefault="002A1C1E" w:rsidP="0009272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90" w:type="pct"/>
            <w:gridSpan w:val="3"/>
            <w:shd w:val="clear" w:color="auto" w:fill="auto"/>
            <w:vAlign w:val="bottom"/>
          </w:tcPr>
          <w:p w14:paraId="27852784" w14:textId="7D7BA5BF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3C303F" w:rsidRPr="00BB5C06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9BBDC" w14:textId="77777777" w:rsidR="002A1C1E" w:rsidRPr="00BB5C06" w:rsidRDefault="002A1C1E" w:rsidP="0009272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bottom"/>
          </w:tcPr>
          <w:p w14:paraId="39B8B6A5" w14:textId="3BF0635A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3C303F" w:rsidRPr="00BB5C06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7E43BBF8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078F05BE" w14:textId="721DB975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3C303F" w:rsidRPr="00BB5C06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14DC0C30" w14:textId="77777777" w:rsidR="002A1C1E" w:rsidRPr="00BB5C06" w:rsidRDefault="002A1C1E" w:rsidP="0009272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" w:type="pct"/>
            <w:gridSpan w:val="3"/>
            <w:vAlign w:val="bottom"/>
          </w:tcPr>
          <w:p w14:paraId="137296D8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2E11A886" w14:textId="77777777" w:rsidR="002A1C1E" w:rsidRPr="00BB5C06" w:rsidRDefault="002A1C1E" w:rsidP="0009272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8" w:type="pct"/>
            <w:gridSpan w:val="3"/>
            <w:shd w:val="clear" w:color="auto" w:fill="auto"/>
            <w:vAlign w:val="bottom"/>
          </w:tcPr>
          <w:p w14:paraId="767ADE2A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57" w:type="pct"/>
            <w:vAlign w:val="bottom"/>
          </w:tcPr>
          <w:p w14:paraId="62A9E804" w14:textId="77777777" w:rsidR="002A1C1E" w:rsidRPr="00BB5C06" w:rsidRDefault="002A1C1E" w:rsidP="0009272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B36DDE9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</w:t>
            </w:r>
          </w:p>
        </w:tc>
      </w:tr>
      <w:tr w:rsidR="00923396" w:rsidRPr="00923396" w14:paraId="3794970C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631C133F" w14:textId="653C1F6A" w:rsidR="002A1C1E" w:rsidRPr="004D14FF" w:rsidRDefault="004D14FF" w:rsidP="0009272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  <w:r w:rsidRPr="004D14FF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4D14F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 xml:space="preserve">31 </w:t>
            </w:r>
            <w:r w:rsidRPr="004D14FF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15" w:type="pct"/>
            <w:shd w:val="clear" w:color="auto" w:fill="auto"/>
          </w:tcPr>
          <w:p w14:paraId="471B39D1" w14:textId="08517369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8" w:type="pct"/>
            <w:shd w:val="clear" w:color="auto" w:fill="auto"/>
          </w:tcPr>
          <w:p w14:paraId="7A85F046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6" w:type="pct"/>
            <w:shd w:val="clear" w:color="auto" w:fill="auto"/>
          </w:tcPr>
          <w:p w14:paraId="7F5F961A" w14:textId="25CFCC49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58" w:type="pct"/>
            <w:shd w:val="clear" w:color="auto" w:fill="auto"/>
          </w:tcPr>
          <w:p w14:paraId="110E5A36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6EA77958" w14:textId="471C9900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14:paraId="29E719DC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21D7CE30" w14:textId="719F1274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57" w:type="pct"/>
          </w:tcPr>
          <w:p w14:paraId="6F0DC2EE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7DFC06D7" w14:textId="0B6EA2B0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14:paraId="489F52FA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233F17D0" w14:textId="4BA04148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57" w:type="pct"/>
          </w:tcPr>
          <w:p w14:paraId="46815BFB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</w:tcPr>
          <w:p w14:paraId="7FEB40A8" w14:textId="25668154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</w:tcPr>
          <w:p w14:paraId="7F1C7998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4" w:type="pct"/>
          </w:tcPr>
          <w:p w14:paraId="0271B322" w14:textId="7F04A387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57" w:type="pct"/>
          </w:tcPr>
          <w:p w14:paraId="5EF1DD04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7FB8CF19" w14:textId="2708821A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14:paraId="6FEDF175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16550D9E" w14:textId="5834F6EE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  <w:tc>
          <w:tcPr>
            <w:tcW w:w="57" w:type="pct"/>
          </w:tcPr>
          <w:p w14:paraId="57F82077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</w:tcPr>
          <w:p w14:paraId="65026CAA" w14:textId="18F5C26F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2562</w:t>
            </w:r>
          </w:p>
        </w:tc>
        <w:tc>
          <w:tcPr>
            <w:tcW w:w="57" w:type="pct"/>
            <w:shd w:val="clear" w:color="auto" w:fill="auto"/>
          </w:tcPr>
          <w:p w14:paraId="290FA421" w14:textId="77777777" w:rsidR="002A1C1E" w:rsidRPr="00BB5C06" w:rsidRDefault="002A1C1E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58184ED1" w14:textId="1935F668" w:rsidR="002A1C1E" w:rsidRPr="00BB5C06" w:rsidRDefault="003C303F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>2561</w:t>
            </w:r>
          </w:p>
        </w:tc>
      </w:tr>
      <w:tr w:rsidR="00F2277D" w:rsidRPr="00923396" w14:paraId="5FF1DC24" w14:textId="77777777" w:rsidTr="00923396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31FD5D52" w14:textId="3B48425C" w:rsidR="00F2277D" w:rsidRPr="00BB5C06" w:rsidRDefault="00F2277D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F2277D" w:rsidRPr="00923396" w14:paraId="1444A5F2" w14:textId="77777777" w:rsidTr="00923396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3226C447" w14:textId="5F7906F8" w:rsidR="00F2277D" w:rsidRPr="00BB5C06" w:rsidRDefault="00F2277D" w:rsidP="00F2277D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B5C06">
              <w:rPr>
                <w:rFonts w:asciiTheme="majorBidi" w:hAnsiTheme="majorBidi" w:cstheme="majorBidi" w:hint="cs"/>
                <w:b/>
                <w:bCs/>
                <w:cs/>
              </w:rPr>
              <w:t>ข้อมูลตามส่วนงานดำเนินงาน</w:t>
            </w:r>
          </w:p>
        </w:tc>
      </w:tr>
      <w:tr w:rsidR="00923396" w:rsidRPr="00923396" w14:paraId="5FBC792B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15B7088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9CE40E3" w14:textId="2A4CC26E" w:rsidR="002A1C1E" w:rsidRPr="00BB5C06" w:rsidRDefault="00C37925" w:rsidP="002A1C1E">
            <w:pPr>
              <w:spacing w:line="280" w:lineRule="exact"/>
              <w:jc w:val="right"/>
            </w:pPr>
            <w:r w:rsidRPr="00BB5C06">
              <w:t>21,473,109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89C2040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88E24A5" w14:textId="6A067436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20</w:t>
            </w:r>
            <w:r w:rsidR="002A1C1E" w:rsidRPr="00BB5C06">
              <w:t>,</w:t>
            </w:r>
            <w:r w:rsidRPr="00BB5C06">
              <w:t>358</w:t>
            </w:r>
            <w:r w:rsidR="002A1C1E" w:rsidRPr="00BB5C06">
              <w:t>,</w:t>
            </w:r>
            <w:r w:rsidRPr="00BB5C06">
              <w:t>949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020AF47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F0E865" w14:textId="5EFFF43D" w:rsidR="002A1C1E" w:rsidRPr="00BB5C06" w:rsidRDefault="00C37925" w:rsidP="002A1C1E">
            <w:pPr>
              <w:spacing w:line="280" w:lineRule="exact"/>
              <w:jc w:val="right"/>
            </w:pPr>
            <w:r w:rsidRPr="00BB5C06">
              <w:t>2,655,939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5104DF9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D8C16C9" w14:textId="225394B2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2</w:t>
            </w:r>
            <w:r w:rsidR="002A1C1E" w:rsidRPr="00BB5C06">
              <w:t>,</w:t>
            </w:r>
            <w:r w:rsidRPr="00BB5C06">
              <w:t>451</w:t>
            </w:r>
            <w:r w:rsidR="002A1C1E" w:rsidRPr="00BB5C06">
              <w:t>,</w:t>
            </w:r>
            <w:r w:rsidRPr="00BB5C06">
              <w:t>859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252E1E1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0B04BCE" w14:textId="1B28593B" w:rsidR="002A1C1E" w:rsidRPr="00BB5C06" w:rsidRDefault="000A20D1" w:rsidP="002A1C1E">
            <w:pPr>
              <w:spacing w:line="280" w:lineRule="exact"/>
              <w:jc w:val="right"/>
            </w:pPr>
            <w:r w:rsidRPr="00BB5C06">
              <w:t>1,481,419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658FA38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E84351E" w14:textId="5E55A757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1</w:t>
            </w:r>
            <w:r w:rsidR="002A1C1E" w:rsidRPr="00BB5C06">
              <w:t>,</w:t>
            </w:r>
            <w:r w:rsidRPr="00BB5C06">
              <w:t>486</w:t>
            </w:r>
            <w:r w:rsidR="002A1C1E" w:rsidRPr="00BB5C06">
              <w:t>,</w:t>
            </w:r>
            <w:r w:rsidRPr="00BB5C06">
              <w:t>276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0F6CCFD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DE0B05A" w14:textId="3AB5672A" w:rsidR="002A1C1E" w:rsidRPr="00BB5C06" w:rsidRDefault="000A20D1" w:rsidP="002A1C1E">
            <w:pPr>
              <w:spacing w:line="280" w:lineRule="exact"/>
              <w:jc w:val="right"/>
            </w:pPr>
            <w:r w:rsidRPr="00BB5C06">
              <w:t>25,610,467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FDA4841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412E478" w14:textId="670FCD64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24</w:t>
            </w:r>
            <w:r w:rsidR="002A1C1E" w:rsidRPr="00BB5C06">
              <w:t>,</w:t>
            </w:r>
            <w:r w:rsidRPr="00BB5C06">
              <w:t>297</w:t>
            </w:r>
            <w:r w:rsidR="002A1C1E" w:rsidRPr="00BB5C06">
              <w:t>,</w:t>
            </w:r>
            <w:r w:rsidRPr="00BB5C06">
              <w:t>084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3D39701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754B8CF" w14:textId="718F00F6" w:rsidR="002A1C1E" w:rsidRPr="00BB5C06" w:rsidRDefault="000A20D1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842C6ED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4D630E2" w14:textId="77777777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81E568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EEB09DC" w14:textId="65377F95" w:rsidR="002A1C1E" w:rsidRPr="00BB5C06" w:rsidRDefault="000A20D1" w:rsidP="002A1C1E">
            <w:pPr>
              <w:spacing w:line="280" w:lineRule="exact"/>
              <w:ind w:left="-36"/>
              <w:jc w:val="right"/>
            </w:pPr>
            <w:r w:rsidRPr="00BB5C06">
              <w:t>25,610,467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9E5FDF6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74C9352" w14:textId="22300E34" w:rsidR="002A1C1E" w:rsidRPr="00BB5C06" w:rsidRDefault="003C303F" w:rsidP="002A1C1E">
            <w:pPr>
              <w:spacing w:line="280" w:lineRule="exact"/>
              <w:jc w:val="right"/>
              <w:rPr>
                <w:color w:val="000000"/>
              </w:rPr>
            </w:pPr>
            <w:r w:rsidRPr="00BB5C06">
              <w:t>24</w:t>
            </w:r>
            <w:r w:rsidR="002A1C1E" w:rsidRPr="00BB5C06">
              <w:t>,</w:t>
            </w:r>
            <w:r w:rsidRPr="00BB5C06">
              <w:t>297</w:t>
            </w:r>
            <w:r w:rsidR="002A1C1E" w:rsidRPr="00BB5C06">
              <w:t>,</w:t>
            </w:r>
            <w:r w:rsidRPr="00BB5C06">
              <w:t>084</w:t>
            </w:r>
          </w:p>
        </w:tc>
      </w:tr>
      <w:tr w:rsidR="00923396" w:rsidRPr="00923396" w14:paraId="4B9F39DF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5C81524B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EE1C2" w14:textId="1829F376" w:rsidR="002A1C1E" w:rsidRPr="00BB5C06" w:rsidRDefault="00C37925" w:rsidP="002A1C1E">
            <w:pPr>
              <w:spacing w:line="280" w:lineRule="exact"/>
              <w:jc w:val="right"/>
            </w:pPr>
            <w:r w:rsidRPr="00BB5C06">
              <w:t>97,422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F67B980" w14:textId="77777777" w:rsidR="002A1C1E" w:rsidRPr="00BB5C06" w:rsidRDefault="002A1C1E" w:rsidP="002A1C1E">
            <w:pPr>
              <w:spacing w:line="280" w:lineRule="exact"/>
              <w:jc w:val="right"/>
            </w:pPr>
            <w:r w:rsidRPr="00BB5C06">
              <w:t> 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3E29" w14:textId="44457E4C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37</w:t>
            </w:r>
            <w:r w:rsidR="002A1C1E" w:rsidRPr="00BB5C06">
              <w:t>,</w:t>
            </w:r>
            <w:r w:rsidRPr="00BB5C06">
              <w:t>491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2A11A2DB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17DFC" w14:textId="15C738A0" w:rsidR="002A1C1E" w:rsidRPr="00BB5C06" w:rsidRDefault="00C37925" w:rsidP="00C37925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B6AD888" w14:textId="77777777" w:rsidR="002A1C1E" w:rsidRPr="00BB5C06" w:rsidRDefault="002A1C1E" w:rsidP="002A1C1E">
            <w:pPr>
              <w:spacing w:line="280" w:lineRule="exact"/>
              <w:jc w:val="right"/>
            </w:pPr>
            <w:r w:rsidRPr="00BB5C06">
              <w:t> 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1A4C9" w14:textId="791805BE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1B8E06" w14:textId="77777777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433A0" w14:textId="10A71F43" w:rsidR="002A1C1E" w:rsidRPr="00BB5C06" w:rsidRDefault="000A20D1" w:rsidP="002A1C1E">
            <w:pPr>
              <w:spacing w:line="280" w:lineRule="exact"/>
              <w:jc w:val="right"/>
            </w:pPr>
            <w:r w:rsidRPr="00BB5C06">
              <w:t>137,606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EDD6ADA" w14:textId="77777777" w:rsidR="002A1C1E" w:rsidRPr="00BB5C06" w:rsidRDefault="002A1C1E" w:rsidP="002A1C1E">
            <w:pPr>
              <w:spacing w:line="280" w:lineRule="exact"/>
              <w:jc w:val="right"/>
            </w:pPr>
            <w:r w:rsidRPr="00BB5C06">
              <w:t> 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902FC" w14:textId="63FDDC73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4D47CEE" w14:textId="77777777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87FC9" w14:textId="418CDC05" w:rsidR="002A1C1E" w:rsidRPr="00BB5C06" w:rsidRDefault="000A20D1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235,028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59B0E5F" w14:textId="77777777" w:rsidR="002A1C1E" w:rsidRPr="00BB5C06" w:rsidRDefault="002A1C1E" w:rsidP="002A1C1E">
            <w:pPr>
              <w:spacing w:line="280" w:lineRule="exact"/>
              <w:jc w:val="right"/>
            </w:pPr>
            <w:r w:rsidRPr="00BB5C06">
              <w:t> 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32FE0" w14:textId="7792D8CF" w:rsidR="002A1C1E" w:rsidRPr="00BB5C06" w:rsidRDefault="003C303F" w:rsidP="002A1C1E">
            <w:pPr>
              <w:spacing w:line="280" w:lineRule="exact"/>
              <w:jc w:val="right"/>
            </w:pPr>
            <w:r w:rsidRPr="00BB5C06">
              <w:t>37</w:t>
            </w:r>
            <w:r w:rsidR="002A1C1E" w:rsidRPr="00BB5C06">
              <w:t>,</w:t>
            </w:r>
            <w:r w:rsidRPr="00BB5C06">
              <w:t>491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BD0644A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44265" w14:textId="1B782847" w:rsidR="002A1C1E" w:rsidRPr="00BB5C06" w:rsidRDefault="000A20D1" w:rsidP="002A1C1E">
            <w:pPr>
              <w:spacing w:line="280" w:lineRule="exact"/>
              <w:ind w:right="-34"/>
              <w:jc w:val="right"/>
            </w:pPr>
            <w:r w:rsidRPr="00BB5C06">
              <w:t>(235,028)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9422E3" w14:textId="77777777" w:rsidR="002A1C1E" w:rsidRPr="00BB5C06" w:rsidRDefault="002A1C1E" w:rsidP="002A1C1E">
            <w:pPr>
              <w:spacing w:line="280" w:lineRule="exact"/>
              <w:jc w:val="right"/>
            </w:pPr>
            <w:r w:rsidRPr="00BB5C06">
              <w:t> 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B4498" w14:textId="72B3572B" w:rsidR="002A1C1E" w:rsidRPr="00BB5C06" w:rsidRDefault="002A1C1E" w:rsidP="002A1C1E">
            <w:pPr>
              <w:spacing w:line="280" w:lineRule="exact"/>
              <w:ind w:right="-34"/>
              <w:jc w:val="right"/>
            </w:pPr>
            <w:r w:rsidRPr="00BB5C06">
              <w:t>(</w:t>
            </w:r>
            <w:r w:rsidR="003C303F" w:rsidRPr="00BB5C06">
              <w:t>37</w:t>
            </w:r>
            <w:r w:rsidRPr="00BB5C06">
              <w:t>,</w:t>
            </w:r>
            <w:r w:rsidR="003C303F" w:rsidRPr="00BB5C06">
              <w:t>491</w:t>
            </w:r>
            <w:r w:rsidRPr="00BB5C06"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D5344CC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32E2F" w14:textId="6204359E" w:rsidR="002A1C1E" w:rsidRPr="00BB5C06" w:rsidRDefault="000A20D1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98FA660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  <w:r w:rsidRPr="00BB5C06">
              <w:rPr>
                <w:color w:val="000000"/>
              </w:rPr>
              <w:t> 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EA0E5" w14:textId="77777777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</w:tr>
      <w:tr w:rsidR="00923396" w:rsidRPr="00923396" w14:paraId="7A42D566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367C0132" w14:textId="77777777" w:rsidR="002A1C1E" w:rsidRPr="00BB5C06" w:rsidRDefault="002A1C1E" w:rsidP="002A1C1E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B5C06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A531" w14:textId="26D0B178" w:rsidR="002A1C1E" w:rsidRPr="00BB5C06" w:rsidRDefault="00C37925" w:rsidP="002A1C1E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21,570,531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073C3454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020BB" w14:textId="307A8A17" w:rsidR="002A1C1E" w:rsidRPr="00BB5C06" w:rsidRDefault="003C303F" w:rsidP="002A1C1E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20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396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440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EE471D7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FF8A8" w14:textId="3B6E6937" w:rsidR="002A1C1E" w:rsidRPr="00BB5C06" w:rsidRDefault="00C37925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2,655,939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D231DAC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624C1" w14:textId="59186911" w:rsidR="002A1C1E" w:rsidRPr="00BB5C06" w:rsidRDefault="003C303F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451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859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32CCEB6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30AB6" w14:textId="7809F669" w:rsidR="002A1C1E" w:rsidRPr="00BB5C06" w:rsidRDefault="000A20D1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1,619,025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4BEC5DB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91EF3" w14:textId="3559DA92" w:rsidR="002A1C1E" w:rsidRPr="00BB5C06" w:rsidRDefault="003C303F" w:rsidP="002A1C1E">
            <w:pPr>
              <w:spacing w:line="280" w:lineRule="exact"/>
              <w:ind w:right="-7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1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486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276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9E5398D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0A8DF" w14:textId="009EED69" w:rsidR="002A1C1E" w:rsidRPr="00BB5C06" w:rsidRDefault="000A20D1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25,845,495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21B67E6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DCA2F" w14:textId="308A612D" w:rsidR="002A1C1E" w:rsidRPr="00BB5C06" w:rsidRDefault="003C303F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24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334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575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EF22890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B250F" w14:textId="539676C9" w:rsidR="002A1C1E" w:rsidRPr="00BB5C06" w:rsidRDefault="000A20D1" w:rsidP="002A1C1E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(235,028)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59976F4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56BEC" w14:textId="0D589D83" w:rsidR="002A1C1E" w:rsidRPr="00BB5C06" w:rsidRDefault="002A1C1E" w:rsidP="002A1C1E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(</w:t>
            </w:r>
            <w:r w:rsidR="003C303F" w:rsidRPr="00BB5C06">
              <w:rPr>
                <w:b/>
                <w:bCs/>
              </w:rPr>
              <w:t>37</w:t>
            </w:r>
            <w:r w:rsidRPr="00BB5C06">
              <w:rPr>
                <w:b/>
                <w:bCs/>
              </w:rPr>
              <w:t>,</w:t>
            </w:r>
            <w:r w:rsidR="003C303F" w:rsidRPr="00BB5C06">
              <w:rPr>
                <w:b/>
                <w:bCs/>
              </w:rPr>
              <w:t>491</w:t>
            </w:r>
            <w:r w:rsidRPr="00BB5C06">
              <w:rPr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2BA0B2E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EABB" w14:textId="7EFA43B3" w:rsidR="002A1C1E" w:rsidRPr="00BB5C06" w:rsidRDefault="000A20D1" w:rsidP="002A1C1E">
            <w:pPr>
              <w:spacing w:line="280" w:lineRule="exact"/>
              <w:ind w:left="-36"/>
              <w:jc w:val="right"/>
              <w:rPr>
                <w:b/>
                <w:bCs/>
                <w:color w:val="000000"/>
              </w:rPr>
            </w:pPr>
            <w:r w:rsidRPr="00BB5C06">
              <w:rPr>
                <w:b/>
                <w:bCs/>
                <w:color w:val="000000"/>
              </w:rPr>
              <w:t>25,610,467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978EE11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A563" w14:textId="4B7E28A2" w:rsidR="002A1C1E" w:rsidRPr="00BB5C06" w:rsidRDefault="003C303F" w:rsidP="002A1C1E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  <w:r w:rsidRPr="00BB5C06">
              <w:rPr>
                <w:b/>
                <w:bCs/>
                <w:color w:val="000000"/>
              </w:rPr>
              <w:t>24</w:t>
            </w:r>
            <w:r w:rsidR="002A1C1E" w:rsidRPr="00BB5C06">
              <w:rPr>
                <w:b/>
                <w:bCs/>
                <w:color w:val="000000"/>
              </w:rPr>
              <w:t>,</w:t>
            </w:r>
            <w:r w:rsidRPr="00BB5C06">
              <w:rPr>
                <w:b/>
                <w:bCs/>
                <w:color w:val="000000"/>
              </w:rPr>
              <w:t>297</w:t>
            </w:r>
            <w:r w:rsidR="002A1C1E" w:rsidRPr="00BB5C06">
              <w:rPr>
                <w:b/>
                <w:bCs/>
                <w:color w:val="000000"/>
              </w:rPr>
              <w:t>,</w:t>
            </w:r>
            <w:r w:rsidRPr="00BB5C06">
              <w:rPr>
                <w:b/>
                <w:bCs/>
                <w:color w:val="000000"/>
              </w:rPr>
              <w:t>084</w:t>
            </w:r>
          </w:p>
        </w:tc>
      </w:tr>
      <w:tr w:rsidR="00923396" w:rsidRPr="00923396" w14:paraId="3D7AB89D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7101B5CB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9A823CE" w14:textId="549A2DA6" w:rsidR="002A1C1E" w:rsidRPr="00BB5C06" w:rsidRDefault="00836643" w:rsidP="002A1C1E">
            <w:pPr>
              <w:spacing w:line="280" w:lineRule="exact"/>
              <w:ind w:right="-69"/>
              <w:jc w:val="right"/>
            </w:pPr>
            <w:r w:rsidRPr="00836643">
              <w:t>(7</w:t>
            </w:r>
            <w:r w:rsidR="002C73CC">
              <w:t>82,851</w:t>
            </w:r>
            <w:r w:rsidRPr="00836643"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727287CD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ED0A7E1" w14:textId="291517FD" w:rsidR="002A1C1E" w:rsidRPr="00BB5C06" w:rsidRDefault="002A1C1E" w:rsidP="002A1C1E">
            <w:pPr>
              <w:spacing w:line="280" w:lineRule="exact"/>
              <w:ind w:right="-34"/>
              <w:jc w:val="right"/>
            </w:pPr>
            <w:r w:rsidRPr="00BB5C06">
              <w:t>(</w:t>
            </w:r>
            <w:r w:rsidR="003C303F" w:rsidRPr="00BB5C06">
              <w:t>847</w:t>
            </w:r>
            <w:r w:rsidRPr="00BB5C06">
              <w:t>,</w:t>
            </w:r>
            <w:r w:rsidR="003C303F" w:rsidRPr="00BB5C06">
              <w:t>782</w:t>
            </w:r>
            <w:r w:rsidRPr="00BB5C06">
              <w:t>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5C52581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C7345" w14:textId="61DD18AA" w:rsidR="002A1C1E" w:rsidRPr="00BB5C06" w:rsidRDefault="000A20D1" w:rsidP="002A1C1E">
            <w:pPr>
              <w:spacing w:line="280" w:lineRule="exact"/>
              <w:ind w:right="-43"/>
              <w:jc w:val="right"/>
            </w:pPr>
            <w:r w:rsidRPr="00BB5C06">
              <w:t>(74,967)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51EFAC0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0868C0A" w14:textId="3BC2C26E" w:rsidR="002A1C1E" w:rsidRPr="00BB5C06" w:rsidRDefault="002A1C1E" w:rsidP="002A1C1E">
            <w:pPr>
              <w:spacing w:line="280" w:lineRule="exact"/>
              <w:ind w:right="-34"/>
              <w:jc w:val="right"/>
            </w:pPr>
            <w:r w:rsidRPr="00BB5C06">
              <w:t>(</w:t>
            </w:r>
            <w:r w:rsidR="003C303F" w:rsidRPr="00BB5C06">
              <w:t>73</w:t>
            </w:r>
            <w:r w:rsidRPr="00BB5C06">
              <w:t>,</w:t>
            </w:r>
            <w:r w:rsidR="003C303F" w:rsidRPr="00BB5C06">
              <w:t>197</w:t>
            </w:r>
            <w:r w:rsidRPr="00BB5C06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4B731E1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3013AD7" w14:textId="607AD2AD" w:rsidR="002A1C1E" w:rsidRPr="00BB5C06" w:rsidRDefault="000A20D1" w:rsidP="002A1C1E">
            <w:pPr>
              <w:spacing w:line="280" w:lineRule="exact"/>
              <w:ind w:right="-34"/>
              <w:jc w:val="right"/>
            </w:pPr>
            <w:r w:rsidRPr="00BB5C06">
              <w:t>(13</w:t>
            </w:r>
            <w:r w:rsidR="00472B55">
              <w:t>1,207</w:t>
            </w:r>
            <w:r w:rsidRPr="00BB5C06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13B0320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FF3C53C" w14:textId="45B6D430" w:rsidR="002A1C1E" w:rsidRPr="00BB5C06" w:rsidRDefault="002A1C1E" w:rsidP="002A1C1E">
            <w:pPr>
              <w:spacing w:line="280" w:lineRule="exact"/>
              <w:ind w:right="-34"/>
              <w:jc w:val="right"/>
            </w:pPr>
            <w:r w:rsidRPr="00BB5C06">
              <w:t>(</w:t>
            </w:r>
            <w:r w:rsidR="003C303F" w:rsidRPr="00BB5C06">
              <w:t>151</w:t>
            </w:r>
            <w:r w:rsidRPr="00BB5C06">
              <w:t>,</w:t>
            </w:r>
            <w:r w:rsidR="003C303F" w:rsidRPr="00BB5C06">
              <w:t>625</w:t>
            </w:r>
            <w:r w:rsidRPr="00BB5C06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5E25AC6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4B22E37" w14:textId="43865D15" w:rsidR="002A1C1E" w:rsidRPr="00BB5C06" w:rsidRDefault="00836643" w:rsidP="002A1C1E">
            <w:pPr>
              <w:spacing w:line="280" w:lineRule="exact"/>
              <w:ind w:right="-34"/>
              <w:jc w:val="right"/>
            </w:pPr>
            <w:r w:rsidRPr="00836643">
              <w:t>(989,025)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2A3D397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51F91901" w14:textId="2DD05CFD" w:rsidR="002A1C1E" w:rsidRPr="00BB5C06" w:rsidRDefault="002A1C1E" w:rsidP="002A1C1E">
            <w:pPr>
              <w:spacing w:line="280" w:lineRule="exact"/>
              <w:ind w:right="-34"/>
              <w:jc w:val="right"/>
            </w:pPr>
            <w:r w:rsidRPr="00BB5C06">
              <w:t>(</w:t>
            </w:r>
            <w:r w:rsidR="003C303F" w:rsidRPr="00BB5C06">
              <w:t>1</w:t>
            </w:r>
            <w:r w:rsidRPr="00BB5C06">
              <w:t>,</w:t>
            </w:r>
            <w:r w:rsidR="003C303F" w:rsidRPr="00BB5C06">
              <w:t>072</w:t>
            </w:r>
            <w:r w:rsidRPr="00BB5C06">
              <w:t>,</w:t>
            </w:r>
            <w:r w:rsidR="003C303F" w:rsidRPr="00BB5C06">
              <w:t>604</w:t>
            </w:r>
            <w:r w:rsidRPr="00BB5C06">
              <w:t>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410A56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6367051" w14:textId="1A56035C" w:rsidR="002A1C1E" w:rsidRPr="00BB5C06" w:rsidRDefault="000A20D1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17F9C8F" w14:textId="77777777" w:rsidR="002A1C1E" w:rsidRPr="00BB5C06" w:rsidRDefault="002A1C1E" w:rsidP="002A1C1E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7A5D838" w14:textId="77777777" w:rsidR="002A1C1E" w:rsidRPr="00BB5C06" w:rsidRDefault="002A1C1E" w:rsidP="002A1C1E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0648DA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C9AE0B6" w14:textId="65A1DF43" w:rsidR="002A1C1E" w:rsidRPr="00BB5C06" w:rsidRDefault="00836643" w:rsidP="002A1C1E">
            <w:pPr>
              <w:spacing w:line="280" w:lineRule="exact"/>
              <w:ind w:right="-40"/>
              <w:jc w:val="right"/>
              <w:rPr>
                <w:color w:val="000000"/>
              </w:rPr>
            </w:pPr>
            <w:r w:rsidRPr="00836643">
              <w:rPr>
                <w:color w:val="000000"/>
              </w:rPr>
              <w:t>(989,025)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CAB83EE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6AF11335" w14:textId="7489BC02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color w:val="000000"/>
                <w:szCs w:val="24"/>
              </w:rPr>
              <w:t>(</w:t>
            </w:r>
            <w:r w:rsidR="003C303F" w:rsidRPr="00BB5C06">
              <w:rPr>
                <w:rFonts w:cs="Angsana New"/>
                <w:szCs w:val="24"/>
                <w:lang w:bidi="th-TH"/>
              </w:rPr>
              <w:t>1</w:t>
            </w:r>
            <w:r w:rsidRPr="00BB5C06">
              <w:rPr>
                <w:szCs w:val="24"/>
              </w:rPr>
              <w:t>,</w:t>
            </w:r>
            <w:r w:rsidR="003C303F" w:rsidRPr="00BB5C06">
              <w:rPr>
                <w:rFonts w:cs="Angsana New"/>
                <w:szCs w:val="24"/>
                <w:lang w:bidi="th-TH"/>
              </w:rPr>
              <w:t>072</w:t>
            </w:r>
            <w:r w:rsidRPr="00BB5C06">
              <w:rPr>
                <w:szCs w:val="24"/>
              </w:rPr>
              <w:t>,</w:t>
            </w:r>
            <w:r w:rsidR="003C303F" w:rsidRPr="00BB5C06">
              <w:rPr>
                <w:rFonts w:cs="Angsana New"/>
                <w:szCs w:val="24"/>
                <w:lang w:bidi="th-TH"/>
              </w:rPr>
              <w:t>604</w:t>
            </w:r>
            <w:r w:rsidRPr="00BB5C06">
              <w:rPr>
                <w:color w:val="000000"/>
                <w:szCs w:val="24"/>
              </w:rPr>
              <w:t>)</w:t>
            </w:r>
          </w:p>
        </w:tc>
      </w:tr>
      <w:tr w:rsidR="00923396" w:rsidRPr="00923396" w14:paraId="1B922C00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2809294A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</w:t>
            </w:r>
            <w:r w:rsidRPr="00BB5C06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 xml:space="preserve"> (ขาดทุน) </w:t>
            </w: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81D5F3" w14:textId="632E7171" w:rsidR="002A1C1E" w:rsidRPr="00BB5C06" w:rsidRDefault="00836643" w:rsidP="002A1C1E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836643">
              <w:rPr>
                <w:b/>
                <w:bCs/>
              </w:rPr>
              <w:t>3,</w:t>
            </w:r>
            <w:r w:rsidR="002C73CC">
              <w:rPr>
                <w:b/>
                <w:bCs/>
              </w:rPr>
              <w:t>256,141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9F98B7E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 </w:t>
            </w:r>
          </w:p>
        </w:tc>
        <w:tc>
          <w:tcPr>
            <w:tcW w:w="31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92DCE" w14:textId="42C0DB34" w:rsidR="002A1C1E" w:rsidRPr="00BB5C06" w:rsidRDefault="003C303F" w:rsidP="002A1C1E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2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642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908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2F0EF7D3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463822" w14:textId="055854EE" w:rsidR="002A1C1E" w:rsidRPr="00BB5C06" w:rsidRDefault="000A20D1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314,977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E4726D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 </w:t>
            </w: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06A606" w14:textId="344625A6" w:rsidR="002A1C1E" w:rsidRPr="00BB5C06" w:rsidRDefault="003C303F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384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529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11C19A1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103371" w14:textId="036E4D75" w:rsidR="002A1C1E" w:rsidRPr="00BB5C06" w:rsidRDefault="00472B55" w:rsidP="002A1C1E">
            <w:pPr>
              <w:spacing w:line="280" w:lineRule="exact"/>
              <w:ind w:hanging="1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79,945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E925CEE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 </w:t>
            </w: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03D8FF" w14:textId="7C82AD41" w:rsidR="002A1C1E" w:rsidRPr="00BB5C06" w:rsidRDefault="003C303F" w:rsidP="002A1C1E">
            <w:pPr>
              <w:spacing w:line="280" w:lineRule="exact"/>
              <w:ind w:right="-7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383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914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EA893DD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D84022" w14:textId="1A7C73E1" w:rsidR="002A1C1E" w:rsidRPr="00BB5C06" w:rsidRDefault="00836643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836643">
              <w:rPr>
                <w:b/>
                <w:bCs/>
              </w:rPr>
              <w:t>3,651,063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A214260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 </w:t>
            </w:r>
          </w:p>
        </w:tc>
        <w:tc>
          <w:tcPr>
            <w:tcW w:w="30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FC3789" w14:textId="12DAA199" w:rsidR="002A1C1E" w:rsidRPr="00BB5C06" w:rsidRDefault="003C303F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3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411</w:t>
            </w:r>
            <w:r w:rsidR="002A1C1E" w:rsidRPr="00BB5C06">
              <w:rPr>
                <w:b/>
                <w:bCs/>
              </w:rPr>
              <w:t>,</w:t>
            </w:r>
            <w:r w:rsidRPr="00BB5C06">
              <w:rPr>
                <w:b/>
                <w:bCs/>
              </w:rPr>
              <w:t>351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EEB7ABA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D02A5C" w14:textId="6028DA92" w:rsidR="002A1C1E" w:rsidRPr="00BB5C06" w:rsidRDefault="000A20D1" w:rsidP="000A20D1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14,753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EF5B767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 </w:t>
            </w:r>
          </w:p>
        </w:tc>
        <w:tc>
          <w:tcPr>
            <w:tcW w:w="25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89DC28" w14:textId="20B60547" w:rsidR="002A1C1E" w:rsidRPr="00BB5C06" w:rsidRDefault="002A1C1E" w:rsidP="00BB5C06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BB5C06">
              <w:rPr>
                <w:b/>
                <w:bCs/>
              </w:rPr>
              <w:t>(</w:t>
            </w:r>
            <w:r w:rsidR="003C303F" w:rsidRPr="00BB5C06">
              <w:rPr>
                <w:b/>
                <w:bCs/>
              </w:rPr>
              <w:t>19</w:t>
            </w:r>
            <w:r w:rsidRPr="00BB5C06">
              <w:rPr>
                <w:b/>
                <w:bCs/>
              </w:rPr>
              <w:t>,</w:t>
            </w:r>
            <w:r w:rsidR="003C303F" w:rsidRPr="00BB5C06">
              <w:rPr>
                <w:b/>
                <w:bCs/>
              </w:rPr>
              <w:t>116</w:t>
            </w:r>
            <w:r w:rsidRPr="00BB5C06">
              <w:rPr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ACFE08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53E6118E" w14:textId="5E5865F3" w:rsidR="002A1C1E" w:rsidRPr="00BB5C06" w:rsidRDefault="00836643" w:rsidP="002A1C1E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  <w:r w:rsidRPr="00836643">
              <w:rPr>
                <w:b/>
                <w:bCs/>
                <w:color w:val="000000"/>
              </w:rPr>
              <w:t>3,665,816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C3C655B" w14:textId="77777777" w:rsidR="002A1C1E" w:rsidRPr="00BB5C06" w:rsidRDefault="002A1C1E" w:rsidP="002A1C1E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740915B1" w14:textId="36B1BE3F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  <w:r w:rsidRPr="00BB5C06">
              <w:rPr>
                <w:rFonts w:cs="Angsana New"/>
                <w:b/>
                <w:bCs/>
                <w:color w:val="000000"/>
                <w:szCs w:val="24"/>
                <w:lang w:bidi="th-TH"/>
              </w:rPr>
              <w:t>3</w:t>
            </w:r>
            <w:r w:rsidR="002A1C1E" w:rsidRPr="00BB5C06">
              <w:rPr>
                <w:b/>
                <w:bCs/>
                <w:color w:val="000000"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color w:val="000000"/>
                <w:szCs w:val="24"/>
                <w:lang w:bidi="th-TH"/>
              </w:rPr>
              <w:t>392</w:t>
            </w:r>
            <w:r w:rsidR="002A1C1E" w:rsidRPr="00BB5C06">
              <w:rPr>
                <w:b/>
                <w:bCs/>
                <w:color w:val="000000"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color w:val="000000"/>
                <w:szCs w:val="24"/>
                <w:lang w:bidi="th-TH"/>
              </w:rPr>
              <w:t>235</w:t>
            </w:r>
          </w:p>
        </w:tc>
      </w:tr>
      <w:tr w:rsidR="00984DA4" w:rsidRPr="00923396" w14:paraId="0204EDBA" w14:textId="77777777" w:rsidTr="00984DA4">
        <w:trPr>
          <w:cantSplit/>
          <w:trHeight w:val="113"/>
        </w:trPr>
        <w:tc>
          <w:tcPr>
            <w:tcW w:w="981" w:type="pct"/>
            <w:shd w:val="clear" w:color="auto" w:fill="auto"/>
          </w:tcPr>
          <w:p w14:paraId="41891177" w14:textId="77777777" w:rsidR="00984DA4" w:rsidRPr="00984DA4" w:rsidRDefault="00984DA4" w:rsidP="00984DA4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26FC6F1" w14:textId="77777777" w:rsidR="00984DA4" w:rsidRPr="00984DA4" w:rsidRDefault="00984DA4" w:rsidP="00984DA4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52FD4AE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6FEFBD7" w14:textId="77777777" w:rsidR="00984DA4" w:rsidRPr="00984DA4" w:rsidRDefault="00984DA4" w:rsidP="00984DA4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F103EC6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44F956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A1E360D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40C7A73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DC24C92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20038C1" w14:textId="77777777" w:rsidR="00984DA4" w:rsidRPr="00984DA4" w:rsidRDefault="00984DA4" w:rsidP="00984DA4">
            <w:pPr>
              <w:spacing w:line="20" w:lineRule="exact"/>
              <w:ind w:hanging="12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D8E3B67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489987D" w14:textId="77777777" w:rsidR="00984DA4" w:rsidRPr="00984DA4" w:rsidRDefault="00984DA4" w:rsidP="00984DA4">
            <w:pPr>
              <w:spacing w:line="20" w:lineRule="exact"/>
              <w:ind w:right="-7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DABC47B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519D910D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4D28EEB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3CC19621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9A931C6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AE76534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A22416D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F34BBA7" w14:textId="77777777" w:rsidR="00984DA4" w:rsidRPr="00984DA4" w:rsidRDefault="00984DA4" w:rsidP="00984DA4">
            <w:pPr>
              <w:spacing w:line="20" w:lineRule="exact"/>
              <w:ind w:right="-34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50FD354" w14:textId="77777777" w:rsidR="00984DA4" w:rsidRPr="00984DA4" w:rsidRDefault="00984DA4" w:rsidP="00984DA4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B2B194E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768C5D" w14:textId="77777777" w:rsidR="00984DA4" w:rsidRPr="00984DA4" w:rsidRDefault="00984DA4" w:rsidP="00984DA4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01F3D37C" w14:textId="77777777" w:rsidR="00984DA4" w:rsidRPr="00984DA4" w:rsidRDefault="00984DA4" w:rsidP="00984DA4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6"/>
                <w:szCs w:val="6"/>
                <w:lang w:bidi="th-TH"/>
              </w:rPr>
            </w:pPr>
          </w:p>
        </w:tc>
      </w:tr>
      <w:tr w:rsidR="00923396" w:rsidRPr="00923396" w14:paraId="7B9FD34A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51AEC9DA" w14:textId="77777777" w:rsidR="002A1C1E" w:rsidRPr="00BB5C06" w:rsidRDefault="002A1C1E" w:rsidP="002A1C1E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BB5C06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9827F7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E60FF2D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4A2A405B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1F3C92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7A000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35F818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1F8FD5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81C08FC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6919AAA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E753FB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78DB76D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2C29229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5B7BAE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489CB57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54AB4E0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E09E14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3C14037C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6D689B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F6DC08A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0805B87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7442B6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40D9D8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BF1F06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</w:tr>
      <w:tr w:rsidR="00923396" w:rsidRPr="00923396" w14:paraId="43E69F46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D79A91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rtl/>
                <w:cs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F5947F2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F2A18A2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2CFFD34C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6D59D94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AF194B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0E33089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6C9BB80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2B257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64A46A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6A7B4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ADC6F3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5A488F9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25F0CFE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3820EAB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7F7977E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1FA028E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1F40E46B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787A6D4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A17D13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1AEF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61922B" w14:textId="2884C190" w:rsidR="002A1C1E" w:rsidRPr="00BB5C06" w:rsidRDefault="000A20D1" w:rsidP="002A1C1E">
            <w:pPr>
              <w:spacing w:line="280" w:lineRule="exact"/>
              <w:jc w:val="right"/>
              <w:rPr>
                <w:color w:val="000000"/>
              </w:rPr>
            </w:pPr>
            <w:r w:rsidRPr="00BB5C06">
              <w:rPr>
                <w:color w:val="000000"/>
              </w:rPr>
              <w:t>147,762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531590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1325B55" w14:textId="2BECD0F3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color w:val="000000"/>
                <w:szCs w:val="24"/>
                <w:lang w:bidi="th-TH"/>
              </w:rPr>
              <w:t>36</w:t>
            </w:r>
            <w:r w:rsidR="002A1C1E" w:rsidRPr="00BB5C06">
              <w:rPr>
                <w:color w:val="000000"/>
                <w:szCs w:val="24"/>
              </w:rPr>
              <w:t>,</w:t>
            </w:r>
            <w:r w:rsidRPr="00BB5C06">
              <w:rPr>
                <w:rFonts w:cs="Angsana New"/>
                <w:color w:val="000000"/>
                <w:szCs w:val="24"/>
                <w:lang w:bidi="th-TH"/>
              </w:rPr>
              <w:t>092</w:t>
            </w:r>
          </w:p>
        </w:tc>
      </w:tr>
      <w:tr w:rsidR="00923396" w:rsidRPr="00923396" w14:paraId="70AC91FF" w14:textId="77777777" w:rsidTr="00BB5C06">
        <w:trPr>
          <w:cantSplit/>
          <w:trHeight w:val="276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017920A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EE5EFB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62B46C1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754653AE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60542A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2DAF80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56A0BF2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0590FDE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3C28008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7B67837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E2EB07F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035BBCD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45E10027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3CFA305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FADE244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CE1050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8549D16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11B2E87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AD4F392" w14:textId="77777777" w:rsidR="002A1C1E" w:rsidRPr="00BB5C06" w:rsidRDefault="002A1C1E" w:rsidP="002A1C1E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690EBB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0AF0CB1" w14:textId="7F84A709" w:rsidR="002A1C1E" w:rsidRPr="00BB5C06" w:rsidRDefault="000A20D1" w:rsidP="002A1C1E">
            <w:pPr>
              <w:spacing w:line="280" w:lineRule="exact"/>
              <w:jc w:val="right"/>
              <w:rPr>
                <w:color w:val="000000"/>
              </w:rPr>
            </w:pPr>
            <w:r w:rsidRPr="00BB5C06">
              <w:rPr>
                <w:color w:val="000000"/>
              </w:rPr>
              <w:t>53,822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686B3E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8B050FA" w14:textId="4A5B44F0" w:rsidR="002A1C1E" w:rsidRPr="00BB5C06" w:rsidRDefault="003C303F" w:rsidP="005669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BB5C06">
              <w:rPr>
                <w:color w:val="000000"/>
              </w:rPr>
              <w:t>26</w:t>
            </w:r>
            <w:r w:rsidR="002A1C1E" w:rsidRPr="00BB5C06">
              <w:rPr>
                <w:color w:val="000000"/>
              </w:rPr>
              <w:t>,</w:t>
            </w:r>
            <w:r w:rsidRPr="00BB5C06">
              <w:rPr>
                <w:color w:val="000000"/>
              </w:rPr>
              <w:t>149</w:t>
            </w:r>
          </w:p>
        </w:tc>
      </w:tr>
      <w:tr w:rsidR="00923396" w:rsidRPr="00923396" w14:paraId="3E25637D" w14:textId="77777777" w:rsidTr="00BB5C06">
        <w:trPr>
          <w:cantSplit/>
          <w:trHeight w:val="173"/>
        </w:trPr>
        <w:tc>
          <w:tcPr>
            <w:tcW w:w="1296" w:type="pct"/>
            <w:gridSpan w:val="2"/>
            <w:shd w:val="clear" w:color="auto" w:fill="auto"/>
          </w:tcPr>
          <w:p w14:paraId="2769D9A7" w14:textId="7CB66B1C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2CF9271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031CA6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12F751D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4ACB83E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25132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5C2638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32F98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69B78F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57BD200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A342E0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ED6AF31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DC24D4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21A549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172BCB2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1D1D51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5FA5BD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A2B99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DB60E2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49A829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0C51D5D" w14:textId="1F08F0EB" w:rsidR="002A1C1E" w:rsidRPr="00BB5C06" w:rsidRDefault="000A20D1" w:rsidP="002A1C1E">
            <w:pPr>
              <w:spacing w:line="280" w:lineRule="exact"/>
              <w:jc w:val="right"/>
              <w:rPr>
                <w:color w:val="000000"/>
                <w:cs/>
              </w:rPr>
            </w:pPr>
            <w:r w:rsidRPr="00BB5C06">
              <w:rPr>
                <w:color w:val="000000"/>
              </w:rPr>
              <w:t>28,393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50444E9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FD48D77" w14:textId="2DEEE990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rtl/>
                <w:cs/>
              </w:rPr>
            </w:pPr>
            <w:r w:rsidRPr="00BB5C06">
              <w:rPr>
                <w:rFonts w:cs="Angsana New"/>
                <w:szCs w:val="24"/>
                <w:lang w:bidi="th-TH"/>
              </w:rPr>
              <w:t>121</w:t>
            </w:r>
            <w:r w:rsidR="002A1C1E" w:rsidRPr="00BB5C06">
              <w:rPr>
                <w:szCs w:val="24"/>
              </w:rPr>
              <w:t>,</w:t>
            </w:r>
            <w:r w:rsidRPr="00BB5C06">
              <w:rPr>
                <w:rFonts w:cs="Angsana New"/>
                <w:szCs w:val="24"/>
                <w:lang w:bidi="th-TH"/>
              </w:rPr>
              <w:t>150</w:t>
            </w:r>
          </w:p>
        </w:tc>
      </w:tr>
      <w:tr w:rsidR="00923396" w:rsidRPr="00923396" w14:paraId="3FA8624E" w14:textId="77777777" w:rsidTr="00BB5C06">
        <w:trPr>
          <w:cantSplit/>
          <w:trHeight w:val="173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3B6698B0" w14:textId="13DD42A4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ขาดทุนจากการ</w:t>
            </w:r>
            <w:r w:rsidR="00C3459F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จำหน่ายและ</w:t>
            </w: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ตัดจำหน่ายสินทรัพย์ไม่มีตัวตน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9FC6F74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44C94F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FBFA8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55C6363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1A2EBA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77F542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CB8FE4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E5BFB44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9C326A9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EAEFBC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9FD1D8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90DFC1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8C5811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B1B64F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FDE51A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B4AC9E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13468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DB4535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ED4CF3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FADF026" w14:textId="5852E8D2" w:rsidR="002A1C1E" w:rsidRPr="00BB5C06" w:rsidRDefault="000A20D1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cs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(192)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EE2D4E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F0E2F07" w14:textId="136208A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cs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(</w:t>
            </w:r>
            <w:r w:rsidR="003C303F" w:rsidRPr="00BB5C06">
              <w:rPr>
                <w:rFonts w:cs="Angsana New"/>
                <w:szCs w:val="24"/>
                <w:lang w:bidi="th-TH"/>
              </w:rPr>
              <w:t>3</w:t>
            </w:r>
            <w:r w:rsidRPr="00BB5C06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BB5C06" w:rsidRPr="00923396" w14:paraId="7132DEEB" w14:textId="77777777" w:rsidTr="00BB5C06">
        <w:trPr>
          <w:cantSplit/>
          <w:trHeight w:val="173"/>
        </w:trPr>
        <w:tc>
          <w:tcPr>
            <w:tcW w:w="1671" w:type="pct"/>
            <w:gridSpan w:val="4"/>
            <w:shd w:val="clear" w:color="auto" w:fill="auto"/>
            <w:vAlign w:val="center"/>
          </w:tcPr>
          <w:p w14:paraId="1E0FFFD2" w14:textId="343D058B" w:rsidR="00BB5C06" w:rsidRPr="00BB5C06" w:rsidRDefault="00BB5C06" w:rsidP="00BB5C06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กลับรายการขาดทุนจากการด้อยค่าของอสังหาริมทรัพย์เพื่อการลงทุน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6D5CEC4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36A1261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4FD4E1" w14:textId="77777777" w:rsidR="00BB5C06" w:rsidRPr="00BB5C06" w:rsidRDefault="00BB5C06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CA673B6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B1DAE5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A274B80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0882BD6" w14:textId="77777777" w:rsidR="00BB5C06" w:rsidRPr="00BB5C06" w:rsidRDefault="00BB5C06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306B5BE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376FD63" w14:textId="77777777" w:rsidR="00BB5C06" w:rsidRPr="00BB5C06" w:rsidRDefault="00BB5C06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A8F4B21" w14:textId="77777777" w:rsidR="00BB5C06" w:rsidRPr="00BB5C06" w:rsidRDefault="00BB5C06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6422189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20D3181" w14:textId="77777777" w:rsidR="00BB5C06" w:rsidRPr="00BB5C06" w:rsidRDefault="00BB5C06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30E633" w14:textId="77777777" w:rsidR="00BB5C06" w:rsidRPr="00BB5C06" w:rsidRDefault="00BB5C06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21FBFF2F" w14:textId="77777777" w:rsidR="00BB5C06" w:rsidRPr="00BB5C06" w:rsidRDefault="00BB5C06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B797195" w14:textId="77777777" w:rsidR="00BB5C06" w:rsidRPr="00BB5C06" w:rsidRDefault="00BB5C06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5D075438" w14:textId="77777777" w:rsidR="00BB5C06" w:rsidRPr="00BB5C06" w:rsidRDefault="00BB5C06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36C22E" w14:textId="77777777" w:rsidR="00BB5C06" w:rsidRPr="00BB5C06" w:rsidRDefault="00BB5C06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8C456BF" w14:textId="7FBAB194" w:rsidR="00BB5C06" w:rsidRPr="00BB5C06" w:rsidRDefault="00BB5C06" w:rsidP="00FB4CE6">
            <w:pPr>
              <w:spacing w:line="280" w:lineRule="exact"/>
              <w:ind w:right="-229"/>
              <w:jc w:val="center"/>
              <w:rPr>
                <w:color w:val="000000"/>
                <w:cs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40B6ED" w14:textId="77777777" w:rsidR="00BB5C06" w:rsidRPr="00BB5C06" w:rsidRDefault="00BB5C06" w:rsidP="002A1C1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0B67E42" w14:textId="24900211" w:rsidR="00BB5C06" w:rsidRPr="00BB5C06" w:rsidRDefault="00BB5C06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  <w:szCs w:val="24"/>
              </w:rPr>
            </w:pPr>
            <w:r w:rsidRPr="00BB5C06">
              <w:rPr>
                <w:rFonts w:cs="Angsana New"/>
                <w:color w:val="000000"/>
                <w:szCs w:val="24"/>
                <w:lang w:bidi="th-TH"/>
              </w:rPr>
              <w:t>8</w:t>
            </w:r>
            <w:r w:rsidRPr="00BB5C06">
              <w:rPr>
                <w:color w:val="000000"/>
                <w:szCs w:val="24"/>
              </w:rPr>
              <w:t>,</w:t>
            </w:r>
            <w:r w:rsidRPr="00BB5C06">
              <w:rPr>
                <w:rFonts w:cs="Angsana New"/>
                <w:szCs w:val="24"/>
                <w:lang w:bidi="th-TH"/>
              </w:rPr>
              <w:t>314</w:t>
            </w:r>
          </w:p>
        </w:tc>
      </w:tr>
      <w:tr w:rsidR="00923396" w:rsidRPr="00923396" w14:paraId="63F1473A" w14:textId="77777777" w:rsidTr="00BB5C06">
        <w:trPr>
          <w:cantSplit/>
          <w:trHeight w:val="173"/>
        </w:trPr>
        <w:tc>
          <w:tcPr>
            <w:tcW w:w="1671" w:type="pct"/>
            <w:gridSpan w:val="4"/>
            <w:shd w:val="clear" w:color="auto" w:fill="auto"/>
            <w:vAlign w:val="center"/>
          </w:tcPr>
          <w:p w14:paraId="479EDD93" w14:textId="7D3813EB" w:rsidR="002A1C1E" w:rsidRPr="00BB5C06" w:rsidRDefault="00DA7D3B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Cs w:val="24"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szCs w:val="24"/>
                <w:cs/>
                <w:lang w:bidi="th-TH"/>
              </w:rPr>
              <w:t xml:space="preserve">ขาดทุน) </w:t>
            </w:r>
            <w:r w:rsidR="002A1C1E" w:rsidRPr="00BB5C06">
              <w:rPr>
                <w:rFonts w:asciiTheme="majorBidi" w:hAnsiTheme="majorBidi" w:cs="Angsana New" w:hint="cs"/>
                <w:szCs w:val="24"/>
                <w:cs/>
                <w:lang w:bidi="th-TH"/>
              </w:rPr>
              <w:t>กลับรายการ</w:t>
            </w:r>
            <w:r w:rsidR="002A1C1E" w:rsidRPr="00BB5C06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A7222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AD5EC2B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D1D15D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B59A8E9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9B1E17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8235E8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ED779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2412D2CC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2DB341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2C9B8F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87034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D537A8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DC50DC9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1BAEA52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6016C9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FAF4D3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31526E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6340293" w14:textId="0BB6DC85" w:rsidR="002A1C1E" w:rsidRPr="00BB5C06" w:rsidRDefault="000A20D1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BB5C06">
              <w:rPr>
                <w:rFonts w:cs="Angsana New"/>
                <w:szCs w:val="24"/>
              </w:rPr>
              <w:t>(12,319)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453BF94" w14:textId="77777777" w:rsidR="002A1C1E" w:rsidRPr="00BB5C06" w:rsidRDefault="002A1C1E" w:rsidP="002A1C1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E98C79" w14:textId="24F5F5E7" w:rsidR="002A1C1E" w:rsidRPr="00BB5C06" w:rsidRDefault="003C303F" w:rsidP="000A20D1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color w:val="000000"/>
                <w:szCs w:val="24"/>
                <w:lang w:bidi="th-TH"/>
              </w:rPr>
            </w:pPr>
            <w:r w:rsidRPr="00BB5C06">
              <w:rPr>
                <w:rFonts w:cs="Angsana New"/>
                <w:color w:val="000000"/>
                <w:szCs w:val="24"/>
                <w:lang w:bidi="th-TH"/>
              </w:rPr>
              <w:t>15</w:t>
            </w:r>
            <w:r w:rsidR="002A1C1E" w:rsidRPr="00BB5C06">
              <w:rPr>
                <w:rFonts w:cs="Angsana New"/>
                <w:color w:val="000000"/>
                <w:szCs w:val="24"/>
                <w:lang w:bidi="th-TH"/>
              </w:rPr>
              <w:t>,</w:t>
            </w:r>
            <w:r w:rsidRPr="00BB5C06">
              <w:rPr>
                <w:rFonts w:cs="Angsana New"/>
                <w:color w:val="000000"/>
                <w:szCs w:val="24"/>
                <w:lang w:bidi="th-TH"/>
              </w:rPr>
              <w:t>954</w:t>
            </w:r>
          </w:p>
        </w:tc>
      </w:tr>
      <w:tr w:rsidR="00923396" w:rsidRPr="00923396" w14:paraId="0530990A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A467395" w14:textId="78E2569A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</w:t>
            </w:r>
            <w:r w:rsidR="000A20D1" w:rsidRPr="00BB5C06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="000A20D1"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(ขาดทุน) </w:t>
            </w: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BCCEA1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F3DD285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1C2017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ABE570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31E18A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A4F92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7F79E1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177F2E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1AE640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3F5D4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BE9F0E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CC1A8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390D78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A8A39F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E99B4E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BCAC0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161F3F7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D1717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8FA006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ED342C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BF758E5" w14:textId="116B32CD" w:rsidR="002A1C1E" w:rsidRPr="00BB5C06" w:rsidRDefault="000A20D1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BB5C06">
              <w:rPr>
                <w:rFonts w:cs="Angsana New"/>
                <w:szCs w:val="24"/>
              </w:rPr>
              <w:t>(18,762)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B1A2C0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617AC0E" w14:textId="59ED8ED9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BB5C06">
              <w:rPr>
                <w:rFonts w:cs="Angsana New"/>
                <w:szCs w:val="24"/>
                <w:lang w:bidi="th-TH"/>
              </w:rPr>
              <w:t>75</w:t>
            </w:r>
            <w:r w:rsidR="002A1C1E" w:rsidRPr="00BB5C06">
              <w:rPr>
                <w:rFonts w:cs="Angsana New"/>
                <w:szCs w:val="24"/>
              </w:rPr>
              <w:t>,</w:t>
            </w:r>
            <w:r w:rsidRPr="00BB5C06">
              <w:rPr>
                <w:rFonts w:cs="Angsana New"/>
                <w:szCs w:val="24"/>
                <w:lang w:bidi="th-TH"/>
              </w:rPr>
              <w:t>122</w:t>
            </w:r>
          </w:p>
        </w:tc>
      </w:tr>
      <w:tr w:rsidR="00923396" w:rsidRPr="00923396" w14:paraId="1B70DCF9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46BC32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52AF46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BEE0A1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60556C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5DE6B5A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0C946EC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B27C70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E5CB11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50209C9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A3E1C5F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BD30C68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A8FA57C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3CC4643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EA80C2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E72098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0DA146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4D7B3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C7C2DD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2F6800B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59B0D05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84F6FBA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A7E1699" w14:textId="1F0BDC6E" w:rsidR="002A1C1E" w:rsidRPr="00BB5C06" w:rsidRDefault="00836643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>
              <w:rPr>
                <w:rFonts w:cs="Angsana New"/>
                <w:szCs w:val="24"/>
              </w:rPr>
              <w:t>134,089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235D83A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6B51198" w14:textId="3A610D23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127</w:t>
            </w:r>
            <w:r w:rsidR="002A1C1E" w:rsidRPr="00BB5C06">
              <w:rPr>
                <w:rFonts w:cs="Angsana New"/>
                <w:szCs w:val="24"/>
              </w:rPr>
              <w:t>,</w:t>
            </w:r>
            <w:r w:rsidRPr="00BB5C06">
              <w:rPr>
                <w:rFonts w:cs="Angsana New"/>
                <w:szCs w:val="24"/>
                <w:lang w:bidi="th-TH"/>
              </w:rPr>
              <w:t>684</w:t>
            </w:r>
          </w:p>
        </w:tc>
      </w:tr>
      <w:tr w:rsidR="00923396" w:rsidRPr="00923396" w14:paraId="7569BF2F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53D9ED8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15" w:type="pct"/>
            <w:shd w:val="clear" w:color="auto" w:fill="auto"/>
          </w:tcPr>
          <w:p w14:paraId="6A7A79A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7799260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</w:tcPr>
          <w:p w14:paraId="49549CC8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4E0F6E0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40FC3C4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27A0A1A5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5865FF7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5C06983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0409D52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84370AC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1E4623BE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3D5FEC7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14:paraId="0FD8B47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78F781F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25FFF6A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67A66A1D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7641C7A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5494574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59E65A3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520257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6D49D0CB" w14:textId="2125B8A5" w:rsidR="002A1C1E" w:rsidRPr="00BB5C06" w:rsidRDefault="000A20D1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szCs w:val="24"/>
                <w:cs/>
                <w:lang w:bidi="th-TH"/>
              </w:rPr>
              <w:t>(12</w:t>
            </w:r>
            <w:r w:rsidRPr="00BB5C06">
              <w:rPr>
                <w:rFonts w:cs="Angsana New"/>
                <w:szCs w:val="24"/>
                <w:lang w:bidi="th-TH"/>
              </w:rPr>
              <w:t>,</w:t>
            </w:r>
            <w:r w:rsidRPr="00BB5C06">
              <w:rPr>
                <w:rFonts w:cs="Angsana New"/>
                <w:szCs w:val="24"/>
                <w:cs/>
                <w:lang w:bidi="th-TH"/>
              </w:rPr>
              <w:t>757)</w:t>
            </w:r>
          </w:p>
        </w:tc>
        <w:tc>
          <w:tcPr>
            <w:tcW w:w="57" w:type="pct"/>
            <w:shd w:val="clear" w:color="auto" w:fill="auto"/>
          </w:tcPr>
          <w:p w14:paraId="43DBED1D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672444A1" w14:textId="5172965A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(</w:t>
            </w:r>
            <w:r w:rsidR="003C303F" w:rsidRPr="00BB5C06">
              <w:rPr>
                <w:rFonts w:cs="Angsana New"/>
                <w:szCs w:val="24"/>
                <w:lang w:bidi="th-TH"/>
              </w:rPr>
              <w:t>81</w:t>
            </w:r>
            <w:r w:rsidRPr="00BB5C06">
              <w:rPr>
                <w:rFonts w:cs="Angsana New"/>
                <w:szCs w:val="24"/>
                <w:lang w:bidi="th-TH"/>
              </w:rPr>
              <w:t>,</w:t>
            </w:r>
            <w:r w:rsidR="003C303F" w:rsidRPr="00BB5C06">
              <w:rPr>
                <w:rFonts w:cs="Angsana New"/>
                <w:szCs w:val="24"/>
                <w:lang w:bidi="th-TH"/>
              </w:rPr>
              <w:t>167</w:t>
            </w:r>
            <w:r w:rsidRPr="00BB5C06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923396" w:rsidRPr="00923396" w14:paraId="253AF70E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74D8611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C11824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6C0A0CF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6E60110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C390D1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399758C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357C44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4ED42D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2977E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AE9142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B6401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CC5366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C4DFEB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B30E84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4BC5A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E9A99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E1C32F0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ADB11A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412629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B61BB5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F5D37F8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921FF" w14:textId="331B436C" w:rsidR="002A1C1E" w:rsidRPr="00BB5C06" w:rsidRDefault="00836643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836643">
              <w:rPr>
                <w:rFonts w:cs="Angsana New"/>
                <w:szCs w:val="24"/>
                <w:cs/>
                <w:lang w:bidi="th-TH"/>
              </w:rPr>
              <w:t>(717</w:t>
            </w:r>
            <w:r w:rsidRPr="00836643">
              <w:rPr>
                <w:rFonts w:cs="Angsana New"/>
                <w:szCs w:val="24"/>
                <w:lang w:bidi="th-TH"/>
              </w:rPr>
              <w:t>,</w:t>
            </w:r>
            <w:r w:rsidRPr="00836643">
              <w:rPr>
                <w:rFonts w:cs="Angsana New"/>
                <w:szCs w:val="24"/>
                <w:cs/>
                <w:lang w:bidi="th-TH"/>
              </w:rPr>
              <w:t>928)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DA2C0C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89E3B" w14:textId="50E1CC50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(</w:t>
            </w:r>
            <w:r w:rsidR="003C303F" w:rsidRPr="00BB5C06">
              <w:rPr>
                <w:rFonts w:cs="Angsana New"/>
                <w:szCs w:val="24"/>
                <w:lang w:bidi="th-TH"/>
              </w:rPr>
              <w:t>686</w:t>
            </w:r>
            <w:r w:rsidRPr="00BB5C06">
              <w:rPr>
                <w:rFonts w:cs="Angsana New"/>
                <w:szCs w:val="24"/>
                <w:lang w:bidi="th-TH"/>
              </w:rPr>
              <w:t>,</w:t>
            </w:r>
            <w:r w:rsidR="003C303F" w:rsidRPr="00BB5C06">
              <w:rPr>
                <w:rFonts w:cs="Angsana New"/>
                <w:szCs w:val="24"/>
                <w:lang w:bidi="th-TH"/>
              </w:rPr>
              <w:t>002</w:t>
            </w:r>
            <w:r w:rsidRPr="00BB5C06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923396" w:rsidRPr="00923396" w14:paraId="3AAA804D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6224A1B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กำไรสุทธิจากการดำเนินงานต่อเนื่อง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25CA3D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06A8C8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585B82E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F7870A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74046BA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A33B36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59237A88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208D2C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8D49BB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658C73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5C9E5A0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D7B20C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2F9E7F7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44ADBF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DCA4903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5FBCA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37D50DD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3819DCC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E8F4BA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568734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DDCE9" w14:textId="42F55480" w:rsidR="002A1C1E" w:rsidRPr="00BB5C06" w:rsidRDefault="00836643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836643">
              <w:rPr>
                <w:rFonts w:cs="Angsana New"/>
                <w:b/>
                <w:bCs/>
                <w:szCs w:val="24"/>
              </w:rPr>
              <w:t>3,267,924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60BCC6" w14:textId="77777777" w:rsidR="002A1C1E" w:rsidRPr="00BB5C06" w:rsidRDefault="002A1C1E" w:rsidP="002A1C1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6C182" w14:textId="0DD562F6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BB5C06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="002A1C1E" w:rsidRPr="00BB5C06">
              <w:rPr>
                <w:rFonts w:cs="Angsana New"/>
                <w:b/>
                <w:bCs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szCs w:val="24"/>
                <w:lang w:bidi="th-TH"/>
              </w:rPr>
              <w:t>035</w:t>
            </w:r>
            <w:r w:rsidR="002A1C1E" w:rsidRPr="00BB5C06">
              <w:rPr>
                <w:rFonts w:cs="Angsana New"/>
                <w:b/>
                <w:bCs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szCs w:val="24"/>
                <w:lang w:bidi="th-TH"/>
              </w:rPr>
              <w:t>528</w:t>
            </w:r>
          </w:p>
        </w:tc>
      </w:tr>
      <w:tr w:rsidR="00923396" w:rsidRPr="00923396" w14:paraId="29284F35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A08EF47" w14:textId="3639B8ED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บวก</w:t>
            </w: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กำไรสุทธิจากการดำเนินงานที่ยกเลิก</w:t>
            </w: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BB5C06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(</w:t>
            </w:r>
            <w:r w:rsidR="003C303F" w:rsidRPr="00BB5C06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BB5C06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)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03D0407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7454475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7601DAF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D5FB2F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B61994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A411F44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F59469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F54B32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352964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25B1455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B27B6C0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D9AD498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89FB7B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2582A97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B66E2C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51608B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9591EF5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B058C20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3EDD696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21CD6A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ED24767" w14:textId="4A107D0C" w:rsidR="002A1C1E" w:rsidRPr="00BB5C06" w:rsidRDefault="00FB4CE6" w:rsidP="00FB4CE6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BB5C06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40A29D6" w14:textId="77777777" w:rsidR="002A1C1E" w:rsidRPr="00BB5C06" w:rsidRDefault="002A1C1E" w:rsidP="002A1C1E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54F3D467" w14:textId="25AA9497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BB5C06">
              <w:rPr>
                <w:rFonts w:cs="Angsana New"/>
                <w:szCs w:val="24"/>
                <w:lang w:bidi="th-TH"/>
              </w:rPr>
              <w:t>26</w:t>
            </w:r>
            <w:r w:rsidR="002A1C1E" w:rsidRPr="00BB5C06">
              <w:rPr>
                <w:rFonts w:cs="Angsana New"/>
                <w:szCs w:val="24"/>
              </w:rPr>
              <w:t>,</w:t>
            </w:r>
            <w:r w:rsidRPr="00BB5C06">
              <w:rPr>
                <w:rFonts w:cs="Angsana New"/>
                <w:szCs w:val="24"/>
                <w:lang w:bidi="th-TH"/>
              </w:rPr>
              <w:t>552</w:t>
            </w:r>
          </w:p>
        </w:tc>
      </w:tr>
      <w:tr w:rsidR="00923396" w:rsidRPr="00923396" w14:paraId="2338D55A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0A736B4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หัก</w:t>
            </w:r>
            <w:r w:rsidRPr="00BB5C06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BB5C06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08E7B0DB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B787329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6E6CF2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FA6BEAD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AEDB7B5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CAD71D1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4F461A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54025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7EA8AF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E0F007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F652A64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717FCB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70412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7F7BDB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64BF7DD6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4B6F8F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66037B3E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9BDF81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CDA138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52B2C2E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AC544" w14:textId="493D270F" w:rsidR="002A1C1E" w:rsidRPr="00BB5C06" w:rsidRDefault="00836643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836643">
              <w:rPr>
                <w:rFonts w:cs="Angsana New"/>
                <w:szCs w:val="24"/>
                <w:lang w:bidi="th-TH"/>
              </w:rPr>
              <w:t>(8,915)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37E9266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344F3" w14:textId="32C0FCF4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BB5C06">
              <w:rPr>
                <w:rFonts w:cs="Angsana New"/>
                <w:szCs w:val="24"/>
                <w:lang w:bidi="th-TH"/>
              </w:rPr>
              <w:t>(</w:t>
            </w:r>
            <w:r w:rsidR="003C303F" w:rsidRPr="00BB5C06">
              <w:rPr>
                <w:rFonts w:cs="Angsana New"/>
                <w:szCs w:val="24"/>
                <w:lang w:bidi="th-TH"/>
              </w:rPr>
              <w:t>56</w:t>
            </w:r>
            <w:r w:rsidRPr="00BB5C06">
              <w:rPr>
                <w:rFonts w:cs="Angsana New"/>
                <w:szCs w:val="24"/>
                <w:lang w:bidi="th-TH"/>
              </w:rPr>
              <w:t>,</w:t>
            </w:r>
            <w:r w:rsidR="003C303F" w:rsidRPr="00BB5C06">
              <w:rPr>
                <w:rFonts w:cs="Angsana New"/>
                <w:szCs w:val="24"/>
                <w:lang w:bidi="th-TH"/>
              </w:rPr>
              <w:t>737</w:t>
            </w:r>
            <w:r w:rsidRPr="00BB5C06">
              <w:rPr>
                <w:rFonts w:cs="Angsana New"/>
                <w:szCs w:val="24"/>
                <w:lang w:bidi="th-TH"/>
              </w:rPr>
              <w:t>)</w:t>
            </w:r>
          </w:p>
        </w:tc>
      </w:tr>
      <w:tr w:rsidR="00923396" w:rsidRPr="00923396" w14:paraId="2866AFAF" w14:textId="77777777" w:rsidTr="00BB5C06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565DA494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BB5C06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กำไรสุทธิ</w:t>
            </w:r>
            <w:r w:rsidRPr="00BB5C06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17F952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8A2619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CE495FA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85A6C43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FF83B61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10AC771" w14:textId="77777777" w:rsidR="002A1C1E" w:rsidRPr="00BB5C06" w:rsidRDefault="002A1C1E" w:rsidP="002A1C1E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591ED4D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A49861B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1AA793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F866A0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B8604CE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F733643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41B7199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BE1B7A6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2D4F3692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2ED3BA8" w14:textId="77777777" w:rsidR="002A1C1E" w:rsidRPr="00BB5C06" w:rsidRDefault="002A1C1E" w:rsidP="002A1C1E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21673D8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267212C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97090FE" w14:textId="77777777" w:rsidR="002A1C1E" w:rsidRPr="00BB5C06" w:rsidRDefault="002A1C1E" w:rsidP="002A1C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E772B5A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6F5B0" w14:textId="3014B9D7" w:rsidR="002A1C1E" w:rsidRPr="00BB5C06" w:rsidRDefault="00836643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836643">
              <w:rPr>
                <w:rFonts w:cs="Angsana New"/>
                <w:b/>
                <w:bCs/>
                <w:szCs w:val="24"/>
              </w:rPr>
              <w:t>3,259,009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7CC1A2F" w14:textId="77777777" w:rsidR="002A1C1E" w:rsidRPr="00BB5C06" w:rsidRDefault="002A1C1E" w:rsidP="002A1C1E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54E3A" w14:textId="6F4B9AF7" w:rsidR="002A1C1E" w:rsidRPr="00BB5C06" w:rsidRDefault="003C303F" w:rsidP="002A1C1E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BB5C06">
              <w:rPr>
                <w:rFonts w:cs="Angsana New"/>
                <w:b/>
                <w:bCs/>
                <w:szCs w:val="24"/>
                <w:lang w:bidi="th-TH"/>
              </w:rPr>
              <w:t>3</w:t>
            </w:r>
            <w:r w:rsidR="002A1C1E" w:rsidRPr="00BB5C06">
              <w:rPr>
                <w:rFonts w:cs="Angsana New"/>
                <w:b/>
                <w:bCs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szCs w:val="24"/>
                <w:lang w:bidi="th-TH"/>
              </w:rPr>
              <w:t>005</w:t>
            </w:r>
            <w:r w:rsidR="002A1C1E" w:rsidRPr="00BB5C06">
              <w:rPr>
                <w:rFonts w:cs="Angsana New"/>
                <w:b/>
                <w:bCs/>
                <w:szCs w:val="24"/>
              </w:rPr>
              <w:t>,</w:t>
            </w:r>
            <w:r w:rsidRPr="00BB5C06">
              <w:rPr>
                <w:rFonts w:cs="Angsana New"/>
                <w:b/>
                <w:bCs/>
                <w:szCs w:val="24"/>
                <w:lang w:bidi="th-TH"/>
              </w:rPr>
              <w:t>343</w:t>
            </w:r>
          </w:p>
        </w:tc>
      </w:tr>
    </w:tbl>
    <w:p w14:paraId="066E914A" w14:textId="575696B5" w:rsidR="00092727" w:rsidRPr="00BB5C06" w:rsidRDefault="00092727" w:rsidP="00132D92">
      <w:pPr>
        <w:rPr>
          <w:rFonts w:asciiTheme="majorBidi" w:hAnsiTheme="majorBidi" w:cstheme="majorBidi"/>
        </w:rPr>
      </w:pPr>
      <w:r w:rsidRPr="00BB5C06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3C303F" w:rsidRPr="00BB5C0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B5C06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BB5C06">
        <w:rPr>
          <w:rFonts w:asciiTheme="majorBidi" w:hAnsiTheme="majorBidi" w:cstheme="majorBidi"/>
          <w:sz w:val="28"/>
          <w:szCs w:val="28"/>
        </w:rPr>
        <w:t xml:space="preserve"> </w:t>
      </w:r>
      <w:r w:rsidRPr="00BB5C06">
        <w:rPr>
          <w:rFonts w:asciiTheme="majorBidi" w:hAnsiTheme="majorBidi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="00FD6B67" w:rsidRPr="00132D92">
        <w:rPr>
          <w:rFonts w:asciiTheme="majorBidi" w:hAnsiTheme="majorBidi" w:hint="cs"/>
          <w:cs/>
        </w:rPr>
        <w:t>ข้อ</w:t>
      </w:r>
      <w:r w:rsidRPr="00132D92">
        <w:rPr>
          <w:rFonts w:asciiTheme="majorBidi" w:hAnsiTheme="majorBidi"/>
        </w:rPr>
        <w:t xml:space="preserve"> </w:t>
      </w:r>
      <w:r w:rsidR="003C303F" w:rsidRPr="00132D92">
        <w:rPr>
          <w:rFonts w:asciiTheme="majorBidi" w:hAnsiTheme="majorBidi"/>
        </w:rPr>
        <w:t>1</w:t>
      </w:r>
      <w:r w:rsidR="00FB4CE6" w:rsidRPr="00132D92">
        <w:rPr>
          <w:rFonts w:asciiTheme="majorBidi" w:hAnsiTheme="majorBidi"/>
        </w:rPr>
        <w:t>3</w:t>
      </w:r>
    </w:p>
    <w:p w14:paraId="3CEA2348" w14:textId="77777777" w:rsidR="00E12D11" w:rsidRDefault="00E12D11" w:rsidP="00092727">
      <w:pPr>
        <w:ind w:left="540"/>
        <w:rPr>
          <w:b/>
          <w:bCs/>
          <w:i/>
          <w:iCs/>
          <w:sz w:val="30"/>
          <w:szCs w:val="30"/>
        </w:rPr>
      </w:pPr>
    </w:p>
    <w:p w14:paraId="5D48A78C" w14:textId="77777777" w:rsidR="00BD4322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Sect="00A11119">
          <w:headerReference w:type="default" r:id="rId20"/>
          <w:footerReference w:type="default" r:id="rId21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67A6F27D" w14:textId="365AEDF2" w:rsidR="00092727" w:rsidRDefault="00092727" w:rsidP="00D356B5">
      <w:pPr>
        <w:ind w:left="539" w:right="448"/>
        <w:jc w:val="thaiDistribute"/>
        <w:rPr>
          <w:b/>
          <w:bCs/>
          <w:i/>
          <w:iCs/>
          <w:sz w:val="30"/>
          <w:szCs w:val="30"/>
        </w:rPr>
      </w:pPr>
      <w:r w:rsidRPr="00DE6065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96739F9" w14:textId="77777777" w:rsidR="00D356B5" w:rsidRPr="000261B3" w:rsidRDefault="00D356B5" w:rsidP="00D356B5">
      <w:pPr>
        <w:ind w:left="539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0AB1932F" w14:textId="076D041A" w:rsidR="00092727" w:rsidRPr="005444FB" w:rsidRDefault="00092727" w:rsidP="005444FB">
      <w:pPr>
        <w:tabs>
          <w:tab w:val="left" w:pos="540"/>
        </w:tabs>
        <w:spacing w:line="240" w:lineRule="auto"/>
        <w:ind w:left="539" w:right="-45"/>
        <w:rPr>
          <w:rFonts w:asciiTheme="majorBidi" w:hAnsiTheme="majorBidi" w:cstheme="majorBidi"/>
          <w:spacing w:val="8"/>
          <w:sz w:val="30"/>
          <w:szCs w:val="30"/>
        </w:rPr>
      </w:pPr>
      <w:r w:rsidRPr="005444FB">
        <w:rPr>
          <w:rFonts w:asciiTheme="majorBidi" w:hAnsiTheme="majorBidi" w:cstheme="majorBidi" w:hint="cs"/>
          <w:spacing w:val="8"/>
          <w:sz w:val="30"/>
          <w:szCs w:val="30"/>
          <w:cs/>
        </w:rPr>
        <w:t>การดำเนินงาน</w:t>
      </w:r>
      <w:r w:rsidRPr="000301C0">
        <w:rPr>
          <w:rFonts w:hint="cs"/>
          <w:sz w:val="30"/>
          <w:szCs w:val="30"/>
          <w:cs/>
        </w:rPr>
        <w:t>และ</w:t>
      </w:r>
      <w:r w:rsidRPr="005444FB">
        <w:rPr>
          <w:rFonts w:asciiTheme="majorBidi" w:hAnsiTheme="majorBidi" w:cstheme="majorBidi"/>
          <w:spacing w:val="8"/>
          <w:sz w:val="30"/>
          <w:szCs w:val="30"/>
          <w:cs/>
        </w:rPr>
        <w:t>ร</w:t>
      </w:r>
      <w:r w:rsidRPr="005444FB">
        <w:rPr>
          <w:spacing w:val="8"/>
          <w:sz w:val="30"/>
          <w:szCs w:val="30"/>
          <w:cs/>
        </w:rPr>
        <w:t>ายได้หลักของกลุ่มบริษัท</w:t>
      </w:r>
      <w:r w:rsidRPr="005444FB">
        <w:rPr>
          <w:rFonts w:hint="cs"/>
          <w:spacing w:val="8"/>
          <w:sz w:val="30"/>
          <w:szCs w:val="30"/>
          <w:cs/>
        </w:rPr>
        <w:t>และ</w:t>
      </w:r>
      <w:r w:rsidRPr="005444FB">
        <w:rPr>
          <w:spacing w:val="8"/>
          <w:sz w:val="30"/>
          <w:szCs w:val="30"/>
          <w:cs/>
        </w:rPr>
        <w:t>บริษัทได้มาจากสัญญาที่ทำกับลูกค้า</w:t>
      </w:r>
      <w:r w:rsidRPr="005444FB">
        <w:rPr>
          <w:rFonts w:hint="cs"/>
          <w:spacing w:val="8"/>
          <w:sz w:val="30"/>
          <w:szCs w:val="30"/>
          <w:cs/>
        </w:rPr>
        <w:t xml:space="preserve"> </w:t>
      </w:r>
      <w:r w:rsidRPr="005444FB">
        <w:rPr>
          <w:spacing w:val="8"/>
          <w:sz w:val="30"/>
          <w:szCs w:val="30"/>
          <w:cs/>
        </w:rPr>
        <w:t>สำหรับกา</w:t>
      </w:r>
      <w:r w:rsidR="000301C0">
        <w:rPr>
          <w:rFonts w:hint="cs"/>
          <w:spacing w:val="8"/>
          <w:sz w:val="30"/>
          <w:szCs w:val="30"/>
          <w:cs/>
        </w:rPr>
        <w:t>ร</w:t>
      </w:r>
      <w:r w:rsidRPr="005444FB">
        <w:rPr>
          <w:spacing w:val="8"/>
          <w:sz w:val="30"/>
          <w:szCs w:val="30"/>
          <w:cs/>
        </w:rPr>
        <w:t>ดำเนินงานที่ถูกยกเลิกในระหว่างงวด ดูหมายเหตุข้อ</w:t>
      </w:r>
      <w:r w:rsidR="005444FB" w:rsidRPr="005444FB">
        <w:rPr>
          <w:rFonts w:hint="cs"/>
          <w:spacing w:val="8"/>
          <w:sz w:val="30"/>
          <w:szCs w:val="30"/>
          <w:cs/>
        </w:rPr>
        <w:t xml:space="preserve"> </w:t>
      </w:r>
      <w:r w:rsidR="00132D92">
        <w:rPr>
          <w:rFonts w:asciiTheme="majorBidi" w:hAnsiTheme="majorBidi" w:cstheme="majorBidi"/>
          <w:spacing w:val="8"/>
          <w:sz w:val="30"/>
          <w:szCs w:val="30"/>
        </w:rPr>
        <w:t>13</w:t>
      </w:r>
    </w:p>
    <w:p w14:paraId="2E2B377A" w14:textId="77777777" w:rsidR="00D356B5" w:rsidRPr="00152B0F" w:rsidRDefault="00D356B5" w:rsidP="00D356B5">
      <w:pPr>
        <w:tabs>
          <w:tab w:val="left" w:pos="540"/>
        </w:tabs>
        <w:spacing w:line="240" w:lineRule="auto"/>
        <w:ind w:left="539" w:right="-45"/>
        <w:rPr>
          <w:rFonts w:asciiTheme="majorBidi" w:hAnsiTheme="majorBidi" w:cstheme="majorBidi"/>
          <w:sz w:val="30"/>
          <w:szCs w:val="30"/>
          <w:shd w:val="clear" w:color="auto" w:fill="FFFF00"/>
          <w:cs/>
        </w:rPr>
      </w:pPr>
    </w:p>
    <w:p w14:paraId="59682985" w14:textId="01547781" w:rsidR="00092727" w:rsidRDefault="00092727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  <w:r w:rsidRPr="00DE6065">
        <w:rPr>
          <w:sz w:val="30"/>
          <w:szCs w:val="30"/>
          <w:cs/>
        </w:rPr>
        <w:t>ตารางต่อไปนี้</w:t>
      </w:r>
      <w:r w:rsidRPr="001B725C">
        <w:rPr>
          <w:rFonts w:asciiTheme="majorBidi" w:hAnsiTheme="majorBidi" w:cstheme="majorBidi"/>
          <w:sz w:val="30"/>
          <w:szCs w:val="30"/>
          <w:cs/>
        </w:rPr>
        <w:t>แสดง</w:t>
      </w:r>
      <w:r w:rsidRPr="00DE6065">
        <w:rPr>
          <w:sz w:val="30"/>
          <w:szCs w:val="30"/>
          <w:cs/>
        </w:rPr>
        <w:t>ข้อมูลรายได้ที่ถูก</w:t>
      </w:r>
      <w:r w:rsidRPr="00B54ED2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DE6065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20795014" w14:textId="77777777" w:rsidR="000301C0" w:rsidRPr="000261B3" w:rsidRDefault="000301C0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</w:p>
    <w:tbl>
      <w:tblPr>
        <w:tblW w:w="4825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2"/>
        <w:gridCol w:w="242"/>
        <w:gridCol w:w="1404"/>
        <w:gridCol w:w="264"/>
        <w:gridCol w:w="1408"/>
      </w:tblGrid>
      <w:tr w:rsidR="00092727" w:rsidRPr="00DE6065" w14:paraId="14E3485F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0C0DBD0B" w14:textId="05915F72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061A0DCA" w14:textId="77777777" w:rsidR="00092727" w:rsidRPr="00DE6065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52" w:type="pct"/>
            <w:gridSpan w:val="3"/>
            <w:vAlign w:val="bottom"/>
          </w:tcPr>
          <w:p w14:paraId="308FBA1A" w14:textId="77777777" w:rsidR="00092727" w:rsidRPr="00DE6065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092727" w:rsidRPr="00DE6065" w14:paraId="1EF19667" w14:textId="77777777" w:rsidTr="00092727">
        <w:trPr>
          <w:cantSplit/>
          <w:trHeight w:val="196"/>
          <w:tblHeader/>
        </w:trPr>
        <w:tc>
          <w:tcPr>
            <w:tcW w:w="3218" w:type="pct"/>
            <w:shd w:val="clear" w:color="auto" w:fill="auto"/>
          </w:tcPr>
          <w:p w14:paraId="6E5C1E94" w14:textId="77777777" w:rsidR="00092727" w:rsidRPr="00DE6065" w:rsidRDefault="00092727" w:rsidP="0009272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F0E0B33" w14:textId="77777777" w:rsidR="00092727" w:rsidRPr="00DE6065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38D0920C" w14:textId="5C9FDC86" w:rsidR="00092727" w:rsidRPr="00DE6065" w:rsidRDefault="003C303F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347FAD21" w14:textId="77777777" w:rsidR="00092727" w:rsidRPr="00DE6065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21218B81" w14:textId="3C4F7282" w:rsidR="00092727" w:rsidRPr="00DE6065" w:rsidRDefault="003C303F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092727" w:rsidRPr="00DE6065" w14:paraId="03A0E6E6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3523AC49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0" w:type="pct"/>
          </w:tcPr>
          <w:p w14:paraId="34952F35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52" w:type="pct"/>
            <w:gridSpan w:val="3"/>
          </w:tcPr>
          <w:p w14:paraId="5A40D10E" w14:textId="77777777" w:rsidR="00092727" w:rsidRPr="00DE6065" w:rsidRDefault="00092727" w:rsidP="00092727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92727" w:rsidRPr="00DE6065" w14:paraId="252444C2" w14:textId="77777777" w:rsidTr="00092727">
        <w:trPr>
          <w:cantSplit/>
          <w:trHeight w:val="57"/>
          <w:tblHeader/>
        </w:trPr>
        <w:tc>
          <w:tcPr>
            <w:tcW w:w="3218" w:type="pct"/>
            <w:shd w:val="clear" w:color="auto" w:fill="auto"/>
          </w:tcPr>
          <w:p w14:paraId="4EC6ACBE" w14:textId="77777777" w:rsidR="00092727" w:rsidRPr="00530392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</w:rPr>
            </w:pPr>
            <w:r w:rsidRPr="00530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5303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" w:type="pct"/>
          </w:tcPr>
          <w:p w14:paraId="36DDCECA" w14:textId="77777777" w:rsidR="00092727" w:rsidRPr="00DE6065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7652E615" w14:textId="77777777" w:rsidR="00092727" w:rsidRPr="00DE6065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6551B780" w14:textId="77777777" w:rsidR="00092727" w:rsidRPr="00DE6065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</w:tcPr>
          <w:p w14:paraId="0AF99DB8" w14:textId="77777777" w:rsidR="00092727" w:rsidRPr="00DE6065" w:rsidRDefault="00092727" w:rsidP="0009272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2727" w:rsidRPr="00DE6065" w14:paraId="0FFD917A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7B6E80B1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94C0BAC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5568AB9C" w14:textId="52EB4A58" w:rsidR="00092727" w:rsidRPr="00DE6065" w:rsidRDefault="00DE2792" w:rsidP="00092727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21,669,581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B8C6F9E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45A2C21C" w14:textId="41A32C0B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sz w:val="30"/>
                <w:szCs w:val="30"/>
              </w:rPr>
              <w:t>20,307,207</w:t>
            </w:r>
          </w:p>
        </w:tc>
      </w:tr>
      <w:tr w:rsidR="00092727" w:rsidRPr="00DE6065" w14:paraId="4EDFDE78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0DC2BEFA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3254581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820AF" w14:textId="0E697BF9" w:rsidR="00092727" w:rsidRPr="00DE6065" w:rsidRDefault="00DE2792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3,940,886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F3AA39B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34D78" w14:textId="6267B905" w:rsidR="00092727" w:rsidRPr="000F6185" w:rsidRDefault="001A0C99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sz w:val="30"/>
                <w:szCs w:val="30"/>
              </w:rPr>
              <w:t>3,989,877</w:t>
            </w:r>
          </w:p>
        </w:tc>
      </w:tr>
      <w:tr w:rsidR="00092727" w:rsidRPr="00DE6065" w14:paraId="16D2450C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7D666E64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DA5F97F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61710D" w14:textId="41EB740B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25,610,467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C3AD97E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B65B1D" w14:textId="4AB27DFB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24,297,084</w:t>
            </w:r>
          </w:p>
        </w:tc>
      </w:tr>
      <w:tr w:rsidR="00092727" w:rsidRPr="003D1F48" w14:paraId="41523244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1BAFAB36" w14:textId="77777777" w:rsidR="00092727" w:rsidRPr="003D1F4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3D4805E4" w14:textId="77777777" w:rsidR="00092727" w:rsidRPr="003D1F4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754" w:type="pct"/>
            <w:tcBorders>
              <w:top w:val="double" w:sz="4" w:space="0" w:color="auto"/>
            </w:tcBorders>
            <w:shd w:val="clear" w:color="auto" w:fill="auto"/>
          </w:tcPr>
          <w:p w14:paraId="0F16DC6A" w14:textId="77777777" w:rsidR="00092727" w:rsidRPr="003D1F4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B128726" w14:textId="77777777" w:rsidR="00092727" w:rsidRPr="003D1F4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  <w:shd w:val="clear" w:color="auto" w:fill="auto"/>
          </w:tcPr>
          <w:p w14:paraId="10D7C94C" w14:textId="77777777" w:rsidR="00092727" w:rsidRPr="003D1F4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092727" w:rsidRPr="00DE6065" w14:paraId="3315D41D" w14:textId="77777777" w:rsidTr="00092727">
        <w:trPr>
          <w:cantSplit/>
          <w:trHeight w:val="180"/>
          <w:tblHeader/>
        </w:trPr>
        <w:tc>
          <w:tcPr>
            <w:tcW w:w="3218" w:type="pct"/>
            <w:shd w:val="clear" w:color="auto" w:fill="auto"/>
          </w:tcPr>
          <w:p w14:paraId="095F2363" w14:textId="77777777" w:rsidR="00092727" w:rsidRPr="00530392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30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" w:type="pct"/>
          </w:tcPr>
          <w:p w14:paraId="21DD47C9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</w:tcPr>
          <w:p w14:paraId="4117B40D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631BE2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6" w:type="pct"/>
          </w:tcPr>
          <w:p w14:paraId="063179AF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092727" w:rsidRPr="00DE6065" w14:paraId="5050EEA8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67773672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6370B26A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75798823" w14:textId="1E7C21EB" w:rsidR="00092727" w:rsidRPr="00DE6065" w:rsidRDefault="001A0C99" w:rsidP="001A0C9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sz w:val="30"/>
                <w:szCs w:val="30"/>
              </w:rPr>
              <w:t>17,45</w:t>
            </w:r>
            <w:r w:rsidR="00DE2792">
              <w:rPr>
                <w:rFonts w:asciiTheme="majorBidi" w:hAnsiTheme="majorBidi" w:cstheme="majorBidi"/>
                <w:sz w:val="30"/>
                <w:szCs w:val="30"/>
              </w:rPr>
              <w:t>3,659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52689BAD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12292A85" w14:textId="1C9AAF5F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sz w:val="30"/>
                <w:szCs w:val="30"/>
              </w:rPr>
              <w:t>16,612,188</w:t>
            </w:r>
          </w:p>
        </w:tc>
      </w:tr>
      <w:tr w:rsidR="00092727" w:rsidRPr="00DE6065" w14:paraId="7E4C775A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4BE081AA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EDB4067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2B3F7" w14:textId="75C84EAE" w:rsidR="00092727" w:rsidRPr="00DE6065" w:rsidRDefault="00DE2792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2,436,692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5FEF101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0B13F" w14:textId="384911CE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sz w:val="30"/>
                <w:szCs w:val="30"/>
              </w:rPr>
              <w:t>2,278,389</w:t>
            </w:r>
          </w:p>
        </w:tc>
      </w:tr>
      <w:tr w:rsidR="00092727" w:rsidRPr="00DE6065" w14:paraId="11F44583" w14:textId="77777777" w:rsidTr="00092727">
        <w:trPr>
          <w:cantSplit/>
          <w:trHeight w:val="57"/>
        </w:trPr>
        <w:tc>
          <w:tcPr>
            <w:tcW w:w="3218" w:type="pct"/>
            <w:shd w:val="clear" w:color="auto" w:fill="auto"/>
          </w:tcPr>
          <w:p w14:paraId="568BC41C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AEF5AAF" w14:textId="77777777" w:rsidR="00092727" w:rsidRPr="00DE6065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76D6B8" w14:textId="0A46C225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19,890,351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7918474D" w14:textId="77777777" w:rsidR="00092727" w:rsidRPr="00DE6065" w:rsidRDefault="00092727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745BD8" w14:textId="7246EF81" w:rsidR="00092727" w:rsidRPr="00DE6065" w:rsidRDefault="001A0C99" w:rsidP="000927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18,890,577</w:t>
            </w:r>
          </w:p>
        </w:tc>
      </w:tr>
    </w:tbl>
    <w:p w14:paraId="17D3FCCA" w14:textId="77777777" w:rsidR="003D1F48" w:rsidRDefault="003D1F48" w:rsidP="00B57E38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</w:p>
    <w:p w14:paraId="35541BB3" w14:textId="6702671C" w:rsidR="00BD55C1" w:rsidRDefault="00BD55C1" w:rsidP="005444FB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</w:rPr>
      </w:pPr>
      <w:r w:rsidRPr="005444F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D725C8F" w14:textId="512BEEAB" w:rsidR="00F33D87" w:rsidRDefault="00F33D87">
      <w:pPr>
        <w:spacing w:line="240" w:lineRule="auto"/>
        <w:rPr>
          <w:b/>
          <w:bCs/>
          <w:i/>
          <w:iCs/>
          <w:sz w:val="30"/>
          <w:szCs w:val="30"/>
          <w:highlight w:val="yellow"/>
        </w:rPr>
      </w:pPr>
      <w:r>
        <w:rPr>
          <w:b/>
          <w:bCs/>
          <w:i/>
          <w:iCs/>
          <w:sz w:val="30"/>
          <w:szCs w:val="30"/>
          <w:highlight w:val="yellow"/>
        </w:rPr>
        <w:br w:type="page"/>
      </w:r>
    </w:p>
    <w:p w14:paraId="79367146" w14:textId="6C7D3215" w:rsidR="00DF4207" w:rsidRPr="00F33D87" w:rsidRDefault="00DF4207" w:rsidP="00DF4207">
      <w:pPr>
        <w:ind w:left="540" w:right="-45"/>
        <w:jc w:val="thaiDistribute"/>
        <w:rPr>
          <w:i/>
          <w:iCs/>
          <w:sz w:val="30"/>
          <w:szCs w:val="30"/>
        </w:rPr>
      </w:pPr>
      <w:r w:rsidRPr="00F33D87">
        <w:rPr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8A488FC" w14:textId="77777777" w:rsidR="00DF4207" w:rsidRPr="00D35A56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highlight w:val="lightGray"/>
          <w:lang w:eastAsia="th-TH"/>
        </w:rPr>
      </w:pPr>
    </w:p>
    <w:p w14:paraId="1B27FD72" w14:textId="0887D5F7" w:rsidR="00DF4207" w:rsidRPr="00F33D87" w:rsidRDefault="00DF4207" w:rsidP="00DF4207">
      <w:pPr>
        <w:ind w:left="540"/>
        <w:jc w:val="thaiDistribute"/>
        <w:rPr>
          <w:sz w:val="30"/>
          <w:szCs w:val="30"/>
        </w:rPr>
      </w:pPr>
      <w:r w:rsidRPr="00F33D87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F33D87">
        <w:rPr>
          <w:rFonts w:hint="cs"/>
          <w:sz w:val="30"/>
          <w:szCs w:val="30"/>
          <w:cs/>
        </w:rPr>
        <w:t>เกี่ยวกับ</w:t>
      </w:r>
      <w:r w:rsidR="00EA268B">
        <w:rPr>
          <w:rFonts w:hint="cs"/>
          <w:sz w:val="30"/>
          <w:szCs w:val="30"/>
          <w:cs/>
        </w:rPr>
        <w:t>การ</w:t>
      </w:r>
      <w:r w:rsidRPr="00F33D87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>
        <w:rPr>
          <w:rFonts w:hint="cs"/>
          <w:sz w:val="30"/>
          <w:szCs w:val="30"/>
          <w:cs/>
        </w:rPr>
        <w:t>การ</w:t>
      </w:r>
      <w:r w:rsidRPr="00F33D87">
        <w:rPr>
          <w:rFonts w:hint="cs"/>
          <w:sz w:val="30"/>
          <w:szCs w:val="30"/>
          <w:cs/>
        </w:rPr>
        <w:t>วิจัยและ</w:t>
      </w:r>
      <w:r w:rsidRPr="001B1DA4">
        <w:rPr>
          <w:rFonts w:hint="cs"/>
          <w:sz w:val="30"/>
          <w:szCs w:val="30"/>
          <w:cs/>
        </w:rPr>
        <w:t xml:space="preserve">พัฒนา </w:t>
      </w:r>
      <w:r w:rsidR="005041F3" w:rsidRPr="001B1DA4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1B1DA4">
        <w:rPr>
          <w:sz w:val="30"/>
          <w:szCs w:val="30"/>
          <w:cs/>
        </w:rPr>
        <w:br/>
      </w:r>
      <w:r w:rsidR="005041F3" w:rsidRPr="001B1DA4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1B1DA4">
        <w:rPr>
          <w:sz w:val="30"/>
          <w:szCs w:val="30"/>
          <w:cs/>
        </w:rPr>
        <w:t>จึงได้รับ</w:t>
      </w:r>
      <w:r w:rsidRPr="00AD6CFE">
        <w:rPr>
          <w:sz w:val="30"/>
          <w:szCs w:val="30"/>
          <w:cs/>
        </w:rPr>
        <w:t>สิทธิประโยชน์หลายประการรวมถึงการยกเว้นและ</w:t>
      </w:r>
      <w:r w:rsidRPr="00AD6CFE">
        <w:rPr>
          <w:sz w:val="30"/>
          <w:szCs w:val="30"/>
        </w:rPr>
        <w:t>/</w:t>
      </w:r>
      <w:r w:rsidRPr="00AD6CFE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</w:t>
      </w:r>
      <w:r w:rsidRPr="00F33D87">
        <w:rPr>
          <w:sz w:val="30"/>
          <w:szCs w:val="30"/>
          <w:cs/>
        </w:rPr>
        <w:t>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E3EFCE5" w14:textId="258C0459" w:rsidR="00F33D87" w:rsidRPr="00D35A56" w:rsidRDefault="00F33D87" w:rsidP="00DF4207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006B50" w:rsidRDefault="00006B50" w:rsidP="00DF4207">
      <w:pPr>
        <w:ind w:left="540"/>
        <w:jc w:val="thaiDistribute"/>
        <w:rPr>
          <w:sz w:val="30"/>
          <w:szCs w:val="30"/>
        </w:rPr>
      </w:pPr>
      <w:r w:rsidRPr="00435C5B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77777777" w:rsidR="00006B50" w:rsidRPr="00D35A56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270"/>
        <w:gridCol w:w="1046"/>
        <w:gridCol w:w="236"/>
        <w:gridCol w:w="1062"/>
        <w:gridCol w:w="270"/>
        <w:gridCol w:w="1080"/>
        <w:gridCol w:w="270"/>
        <w:gridCol w:w="1080"/>
        <w:gridCol w:w="270"/>
        <w:gridCol w:w="1053"/>
      </w:tblGrid>
      <w:tr w:rsidR="00F33D87" w:rsidRPr="000301C0" w14:paraId="61D7F8D1" w14:textId="77777777" w:rsidTr="000301C0">
        <w:tc>
          <w:tcPr>
            <w:tcW w:w="1980" w:type="dxa"/>
          </w:tcPr>
          <w:p w14:paraId="74A89C2F" w14:textId="77777777" w:rsidR="00F33D87" w:rsidRPr="000301C0" w:rsidRDefault="00F33D87" w:rsidP="00FD44E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7" w:type="dxa"/>
            <w:gridSpan w:val="11"/>
          </w:tcPr>
          <w:p w14:paraId="037CB27C" w14:textId="77777777" w:rsidR="00F33D87" w:rsidRPr="000301C0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01C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33D87" w:rsidRPr="000301C0" w14:paraId="2703D734" w14:textId="77777777" w:rsidTr="000301C0">
        <w:tc>
          <w:tcPr>
            <w:tcW w:w="1980" w:type="dxa"/>
          </w:tcPr>
          <w:p w14:paraId="3571457D" w14:textId="77777777" w:rsidR="00F33D87" w:rsidRPr="000301C0" w:rsidRDefault="00F33D87" w:rsidP="00FD44E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tcBorders>
              <w:bottom w:val="single" w:sz="4" w:space="0" w:color="auto"/>
            </w:tcBorders>
          </w:tcPr>
          <w:p w14:paraId="5583A4E6" w14:textId="77777777" w:rsidR="00F33D87" w:rsidRPr="000301C0" w:rsidRDefault="00F33D87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659F940" w14:textId="77777777" w:rsidR="00F33D87" w:rsidRPr="000301C0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3" w:type="dxa"/>
            <w:gridSpan w:val="5"/>
            <w:tcBorders>
              <w:bottom w:val="single" w:sz="4" w:space="0" w:color="auto"/>
            </w:tcBorders>
          </w:tcPr>
          <w:p w14:paraId="34BBE318" w14:textId="77777777" w:rsidR="00F33D87" w:rsidRPr="000301C0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A268B" w:rsidRPr="000301C0" w14:paraId="76E125DE" w14:textId="77777777" w:rsidTr="000301C0">
        <w:tc>
          <w:tcPr>
            <w:tcW w:w="1980" w:type="dxa"/>
          </w:tcPr>
          <w:p w14:paraId="5963A44E" w14:textId="6B2D965E" w:rsidR="00EA268B" w:rsidRPr="000301C0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329F0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8CC1B7" w14:textId="77777777" w:rsidR="00EA268B" w:rsidRPr="000301C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6F0680B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0301C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4F8FB" w14:textId="77777777" w:rsidR="00EA268B" w:rsidRPr="000301C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0301C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0301C0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1AB6227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392" w:rsidRPr="000301C0" w14:paraId="461825AA" w14:textId="77777777" w:rsidTr="000301C0">
        <w:tc>
          <w:tcPr>
            <w:tcW w:w="1980" w:type="dxa"/>
          </w:tcPr>
          <w:p w14:paraId="36769C3A" w14:textId="034D9643" w:rsidR="00530392" w:rsidRPr="000301C0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01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990" w:type="dxa"/>
          </w:tcPr>
          <w:p w14:paraId="7F542A2B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270" w:type="dxa"/>
          </w:tcPr>
          <w:p w14:paraId="5AE2B04D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45925D67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FDDD31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B789D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F1ABD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A92B47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91E9A74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392" w:rsidRPr="000301C0" w14:paraId="18A28FE9" w14:textId="77777777" w:rsidTr="000301C0">
        <w:tc>
          <w:tcPr>
            <w:tcW w:w="1980" w:type="dxa"/>
          </w:tcPr>
          <w:p w14:paraId="2769B636" w14:textId="528A4AE0" w:rsidR="00530392" w:rsidRPr="000301C0" w:rsidRDefault="00530392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01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301C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800C16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45C72FF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9B473A7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F324B0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4D3D9D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98A779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0301C0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C5BCBB3" w14:textId="77777777" w:rsidR="00530392" w:rsidRPr="000301C0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268B" w:rsidRPr="000301C0" w14:paraId="37FB7878" w14:textId="77777777" w:rsidTr="000301C0">
        <w:tc>
          <w:tcPr>
            <w:tcW w:w="1980" w:type="dxa"/>
          </w:tcPr>
          <w:p w14:paraId="2F77971E" w14:textId="77777777" w:rsidR="00EA268B" w:rsidRPr="000301C0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27" w:type="dxa"/>
            <w:gridSpan w:val="11"/>
            <w:vAlign w:val="bottom"/>
          </w:tcPr>
          <w:p w14:paraId="19ED1997" w14:textId="77777777" w:rsidR="00EA268B" w:rsidRPr="000301C0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301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301C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301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A268B" w:rsidRPr="000301C0" w14:paraId="70B7D061" w14:textId="77777777" w:rsidTr="000301C0">
        <w:tc>
          <w:tcPr>
            <w:tcW w:w="1980" w:type="dxa"/>
          </w:tcPr>
          <w:p w14:paraId="4549596D" w14:textId="58C67BF2" w:rsidR="00EA268B" w:rsidRPr="000301C0" w:rsidRDefault="00EA268B" w:rsidP="00EA268B">
            <w:pPr>
              <w:tabs>
                <w:tab w:val="left" w:pos="540"/>
              </w:tabs>
              <w:spacing w:line="320" w:lineRule="exact"/>
              <w:ind w:left="138" w:hanging="138"/>
              <w:rPr>
                <w:sz w:val="28"/>
                <w:szCs w:val="28"/>
                <w:cs/>
              </w:rPr>
            </w:pPr>
            <w:r w:rsidRPr="000301C0">
              <w:rPr>
                <w:rFonts w:hint="cs"/>
                <w:sz w:val="28"/>
                <w:szCs w:val="28"/>
                <w:cs/>
              </w:rPr>
              <w:t>รายได้จากการขายและ</w:t>
            </w:r>
            <w:r>
              <w:rPr>
                <w:rFonts w:hint="cs"/>
                <w:sz w:val="28"/>
                <w:szCs w:val="28"/>
                <w:cs/>
              </w:rPr>
              <w:t>การให้</w:t>
            </w:r>
            <w:r w:rsidRPr="000301C0">
              <w:rPr>
                <w:rFonts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9F88F87" w14:textId="3BA3D4B0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1,575,22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FA6FB38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  <w:vAlign w:val="bottom"/>
          </w:tcPr>
          <w:p w14:paraId="040070A2" w14:textId="3FFCD655" w:rsidR="00EA268B" w:rsidRPr="000301C0" w:rsidRDefault="00EA268B" w:rsidP="00EA268B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24,035,24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1FEDAFCD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C7E00BE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25,610,467</w:t>
            </w:r>
          </w:p>
        </w:tc>
        <w:tc>
          <w:tcPr>
            <w:tcW w:w="270" w:type="dxa"/>
            <w:vAlign w:val="bottom"/>
          </w:tcPr>
          <w:p w14:paraId="08EF7ED9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6E20E31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1,239,967</w:t>
            </w:r>
          </w:p>
        </w:tc>
        <w:tc>
          <w:tcPr>
            <w:tcW w:w="270" w:type="dxa"/>
            <w:vAlign w:val="bottom"/>
          </w:tcPr>
          <w:p w14:paraId="094752F5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463CBA" w14:textId="77777777" w:rsidR="00EA268B" w:rsidRPr="000301C0" w:rsidRDefault="00EA268B" w:rsidP="00EA268B">
            <w:pPr>
              <w:tabs>
                <w:tab w:val="decimal" w:pos="448"/>
              </w:tabs>
              <w:spacing w:line="240" w:lineRule="auto"/>
              <w:ind w:right="-45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23,057,117</w:t>
            </w:r>
          </w:p>
        </w:tc>
        <w:tc>
          <w:tcPr>
            <w:tcW w:w="270" w:type="dxa"/>
            <w:vAlign w:val="bottom"/>
          </w:tcPr>
          <w:p w14:paraId="71945620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62B9106B" w14:textId="77777777" w:rsidR="00EA268B" w:rsidRPr="000301C0" w:rsidRDefault="00EA268B" w:rsidP="00EA268B">
            <w:pPr>
              <w:tabs>
                <w:tab w:val="left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0301C0">
              <w:rPr>
                <w:sz w:val="28"/>
                <w:szCs w:val="28"/>
              </w:rPr>
              <w:t>24,297,084</w:t>
            </w:r>
          </w:p>
        </w:tc>
      </w:tr>
    </w:tbl>
    <w:p w14:paraId="6F463D3F" w14:textId="5E2818E1" w:rsidR="00F33D87" w:rsidRPr="00D35A56" w:rsidRDefault="00F33D87" w:rsidP="00DF4207">
      <w:pPr>
        <w:ind w:left="540"/>
        <w:jc w:val="thaiDistribute"/>
        <w:rPr>
          <w:sz w:val="30"/>
          <w:szCs w:val="30"/>
        </w:rPr>
      </w:pPr>
    </w:p>
    <w:p w14:paraId="434F59C3" w14:textId="1594A8B2" w:rsidR="00D35A56" w:rsidRDefault="00D35A56" w:rsidP="00DF4207">
      <w:pPr>
        <w:ind w:left="540"/>
        <w:jc w:val="thaiDistribute"/>
        <w:rPr>
          <w:sz w:val="30"/>
          <w:szCs w:val="30"/>
        </w:rPr>
      </w:pPr>
      <w:r w:rsidRPr="00435C5B">
        <w:rPr>
          <w:rFonts w:hint="cs"/>
          <w:sz w:val="30"/>
          <w:szCs w:val="30"/>
          <w:cs/>
        </w:rPr>
        <w:t xml:space="preserve">ทั้งนี้บริษัทย่อยในสาธารณรัฐแห่งสหภาพเมียนมาร์ยังอยู่ในระหว่างการก่อสร้างโรงงาน จึงทำให้ยังไม่มีรายได้เกิดขึ้นในระหว่างปี </w:t>
      </w:r>
      <w:r w:rsidRPr="00435C5B">
        <w:rPr>
          <w:sz w:val="30"/>
          <w:szCs w:val="30"/>
        </w:rPr>
        <w:t>2562</w:t>
      </w:r>
    </w:p>
    <w:p w14:paraId="3742D034" w14:textId="193A2825" w:rsidR="00D35A56" w:rsidRPr="00006B50" w:rsidRDefault="00D35A56" w:rsidP="00D35A5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DFBB764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รายได้อื่น</w:t>
      </w:r>
    </w:p>
    <w:p w14:paraId="5CB72B67" w14:textId="77777777" w:rsidR="00092727" w:rsidRPr="00006B50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44" w:type="dxa"/>
        <w:tblInd w:w="576" w:type="dxa"/>
        <w:tblLook w:val="01E0" w:firstRow="1" w:lastRow="1" w:firstColumn="1" w:lastColumn="1" w:noHBand="0" w:noVBand="0"/>
      </w:tblPr>
      <w:tblGrid>
        <w:gridCol w:w="4302"/>
        <w:gridCol w:w="990"/>
        <w:gridCol w:w="236"/>
        <w:gridCol w:w="1024"/>
        <w:gridCol w:w="270"/>
        <w:gridCol w:w="972"/>
        <w:gridCol w:w="270"/>
        <w:gridCol w:w="1080"/>
      </w:tblGrid>
      <w:tr w:rsidR="00092727" w:rsidRPr="005C2D3F" w14:paraId="4DDA5EDB" w14:textId="77777777" w:rsidTr="008B46BA">
        <w:tc>
          <w:tcPr>
            <w:tcW w:w="4302" w:type="dxa"/>
            <w:shd w:val="clear" w:color="auto" w:fill="auto"/>
          </w:tcPr>
          <w:p w14:paraId="7A08F178" w14:textId="77777777" w:rsidR="00092727" w:rsidRPr="005C2D3F" w:rsidRDefault="00092727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4248DBE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95E8352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14:paraId="49E0BDB3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C2D3F" w14:paraId="170E5504" w14:textId="77777777" w:rsidTr="008B46BA">
        <w:tc>
          <w:tcPr>
            <w:tcW w:w="4302" w:type="dxa"/>
          </w:tcPr>
          <w:p w14:paraId="4D75E7CD" w14:textId="77777777" w:rsidR="00092727" w:rsidRPr="005C2D3F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4A810F" w14:textId="4EA3E721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5F145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45AF39" w14:textId="2CC482EA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25FD84C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1F9DD75" w14:textId="4F7602F0" w:rsidR="00092727" w:rsidRPr="005C2D3F" w:rsidRDefault="003C303F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B1C977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8AACA7" w14:textId="3C96A5D1" w:rsidR="00092727" w:rsidRPr="005C2D3F" w:rsidRDefault="003C303F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0F1145DE" w14:textId="77777777" w:rsidTr="008B46BA">
        <w:tc>
          <w:tcPr>
            <w:tcW w:w="4302" w:type="dxa"/>
          </w:tcPr>
          <w:p w14:paraId="1BE045D5" w14:textId="77777777" w:rsidR="00092727" w:rsidRPr="005C2D3F" w:rsidRDefault="00092727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14:paraId="05E3CBE2" w14:textId="77777777" w:rsidR="00092727" w:rsidRPr="005C2D3F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3CF" w:rsidRPr="005C2D3F" w14:paraId="1E5CAA67" w14:textId="77777777" w:rsidTr="008B46BA">
        <w:trPr>
          <w:trHeight w:val="209"/>
        </w:trPr>
        <w:tc>
          <w:tcPr>
            <w:tcW w:w="4302" w:type="dxa"/>
          </w:tcPr>
          <w:p w14:paraId="425E02FA" w14:textId="77777777" w:rsidR="009433CF" w:rsidRPr="005C2D3F" w:rsidRDefault="009433CF" w:rsidP="009433C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990" w:type="dxa"/>
          </w:tcPr>
          <w:p w14:paraId="2BA4F66E" w14:textId="4C61F6E2" w:rsidR="009433CF" w:rsidRDefault="009433CF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107,880</w:t>
            </w:r>
          </w:p>
        </w:tc>
        <w:tc>
          <w:tcPr>
            <w:tcW w:w="236" w:type="dxa"/>
          </w:tcPr>
          <w:p w14:paraId="728EA9FB" w14:textId="77777777" w:rsidR="009433CF" w:rsidRPr="009433CF" w:rsidRDefault="009433CF" w:rsidP="009433CF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661C0216" w14:textId="51DCFD85" w:rsidR="009433CF" w:rsidRPr="005C2D3F" w:rsidRDefault="009433CF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103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499</w:t>
            </w:r>
          </w:p>
        </w:tc>
        <w:tc>
          <w:tcPr>
            <w:tcW w:w="270" w:type="dxa"/>
          </w:tcPr>
          <w:p w14:paraId="5B88E23A" w14:textId="77777777" w:rsidR="009433CF" w:rsidRPr="005C2D3F" w:rsidRDefault="009433CF" w:rsidP="009433C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2D5BBBEA" w14:textId="7CFE09F8" w:rsidR="009433CF" w:rsidRDefault="009433CF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104,602</w:t>
            </w:r>
          </w:p>
        </w:tc>
        <w:tc>
          <w:tcPr>
            <w:tcW w:w="270" w:type="dxa"/>
          </w:tcPr>
          <w:p w14:paraId="3344C89D" w14:textId="77777777" w:rsidR="009433CF" w:rsidRPr="009433CF" w:rsidRDefault="009433CF" w:rsidP="009433CF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1093F" w14:textId="37DDA183" w:rsidR="009433CF" w:rsidRPr="005C2D3F" w:rsidRDefault="009433CF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100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360</w:t>
            </w:r>
          </w:p>
        </w:tc>
      </w:tr>
      <w:tr w:rsidR="006C1DE5" w:rsidRPr="005C2D3F" w14:paraId="33D6716B" w14:textId="77777777" w:rsidTr="008B46BA">
        <w:trPr>
          <w:trHeight w:val="209"/>
        </w:trPr>
        <w:tc>
          <w:tcPr>
            <w:tcW w:w="4302" w:type="dxa"/>
          </w:tcPr>
          <w:p w14:paraId="2E3AE227" w14:textId="59839932" w:rsidR="006C1DE5" w:rsidRPr="005C2D3F" w:rsidRDefault="006C1DE5" w:rsidP="006C1D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990" w:type="dxa"/>
          </w:tcPr>
          <w:p w14:paraId="2402CE1B" w14:textId="2898EAE8" w:rsidR="006C1DE5" w:rsidRPr="009433C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82,449</w:t>
            </w:r>
          </w:p>
        </w:tc>
        <w:tc>
          <w:tcPr>
            <w:tcW w:w="236" w:type="dxa"/>
          </w:tcPr>
          <w:p w14:paraId="1AA9B6C8" w14:textId="77777777" w:rsidR="006C1DE5" w:rsidRPr="009433CF" w:rsidRDefault="006C1DE5" w:rsidP="006C1DE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7BD5C961" w14:textId="0D7894A9" w:rsidR="006C1DE5" w:rsidRPr="003C303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165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851</w:t>
            </w:r>
          </w:p>
        </w:tc>
        <w:tc>
          <w:tcPr>
            <w:tcW w:w="270" w:type="dxa"/>
          </w:tcPr>
          <w:p w14:paraId="539B8D51" w14:textId="77777777" w:rsidR="006C1DE5" w:rsidRPr="005C2D3F" w:rsidRDefault="006C1DE5" w:rsidP="006C1D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118938AA" w14:textId="65EBCAB8" w:rsidR="006C1DE5" w:rsidRPr="009433C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40,135</w:t>
            </w:r>
          </w:p>
        </w:tc>
        <w:tc>
          <w:tcPr>
            <w:tcW w:w="270" w:type="dxa"/>
          </w:tcPr>
          <w:p w14:paraId="584F9C3C" w14:textId="77777777" w:rsidR="006C1DE5" w:rsidRPr="009433CF" w:rsidRDefault="006C1DE5" w:rsidP="006C1DE5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998C5" w14:textId="21CCDEF2" w:rsidR="006C1DE5" w:rsidRPr="003C303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103</w:t>
            </w:r>
            <w:r w:rsidRPr="0097170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589</w:t>
            </w:r>
          </w:p>
        </w:tc>
      </w:tr>
      <w:tr w:rsidR="006C1DE5" w:rsidRPr="005C2D3F" w14:paraId="7E606559" w14:textId="77777777" w:rsidTr="008B46BA">
        <w:trPr>
          <w:trHeight w:val="209"/>
        </w:trPr>
        <w:tc>
          <w:tcPr>
            <w:tcW w:w="4302" w:type="dxa"/>
          </w:tcPr>
          <w:p w14:paraId="0AEC7B4B" w14:textId="3156C243" w:rsidR="006C1DE5" w:rsidRPr="0097170D" w:rsidRDefault="006C1DE5" w:rsidP="006C1D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90" w:type="dxa"/>
          </w:tcPr>
          <w:p w14:paraId="2D429FF3" w14:textId="686745C0" w:rsidR="006C1DE5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46,269</w:t>
            </w:r>
          </w:p>
        </w:tc>
        <w:tc>
          <w:tcPr>
            <w:tcW w:w="236" w:type="dxa"/>
            <w:vAlign w:val="bottom"/>
          </w:tcPr>
          <w:p w14:paraId="6FFEED7D" w14:textId="77777777" w:rsidR="006C1DE5" w:rsidRPr="009433CF" w:rsidRDefault="006C1DE5" w:rsidP="006C1DE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E9C7CD" w14:textId="5CEBC68B" w:rsidR="006C1DE5" w:rsidRPr="003C303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  <w:r w:rsidRPr="009717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745</w:t>
            </w:r>
          </w:p>
        </w:tc>
        <w:tc>
          <w:tcPr>
            <w:tcW w:w="270" w:type="dxa"/>
          </w:tcPr>
          <w:p w14:paraId="20A2D2D3" w14:textId="77777777" w:rsidR="006C1DE5" w:rsidRPr="005C2D3F" w:rsidRDefault="006C1DE5" w:rsidP="006C1D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217EA9D8" w14:textId="5C2C9CA2" w:rsidR="006C1DE5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26,144</w:t>
            </w:r>
          </w:p>
        </w:tc>
        <w:tc>
          <w:tcPr>
            <w:tcW w:w="270" w:type="dxa"/>
            <w:vAlign w:val="bottom"/>
          </w:tcPr>
          <w:p w14:paraId="134677FF" w14:textId="77777777" w:rsidR="006C1DE5" w:rsidRPr="009433CF" w:rsidRDefault="006C1DE5" w:rsidP="006C1DE5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631C7" w14:textId="3681E066" w:rsidR="006C1DE5" w:rsidRPr="003C303F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  <w:r w:rsidRPr="009717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264</w:t>
            </w:r>
          </w:p>
        </w:tc>
      </w:tr>
      <w:tr w:rsidR="006C1DE5" w:rsidRPr="005C2D3F" w14:paraId="4F2A318A" w14:textId="77777777" w:rsidTr="008B46BA">
        <w:trPr>
          <w:trHeight w:val="209"/>
        </w:trPr>
        <w:tc>
          <w:tcPr>
            <w:tcW w:w="4302" w:type="dxa"/>
          </w:tcPr>
          <w:p w14:paraId="6401F646" w14:textId="35D1AA35" w:rsidR="006C1DE5" w:rsidRPr="0097170D" w:rsidRDefault="006C1DE5" w:rsidP="006C1D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</w:tcPr>
          <w:p w14:paraId="3A51D8DC" w14:textId="477B91BD" w:rsidR="006C1DE5" w:rsidRPr="0097170D" w:rsidRDefault="006C1DE5" w:rsidP="006C1DE5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79" w:right="-18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0F94C4E" w14:textId="77777777" w:rsidR="006C1DE5" w:rsidRPr="009433CF" w:rsidRDefault="006C1DE5" w:rsidP="006C1DE5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26F14B1E" w14:textId="6A92DB5F" w:rsidR="006C1DE5" w:rsidRPr="0097170D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270</w:t>
            </w:r>
          </w:p>
        </w:tc>
        <w:tc>
          <w:tcPr>
            <w:tcW w:w="270" w:type="dxa"/>
          </w:tcPr>
          <w:p w14:paraId="11DB7E44" w14:textId="77777777" w:rsidR="006C1DE5" w:rsidRPr="0097170D" w:rsidRDefault="006C1DE5" w:rsidP="006C1D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2C87AB4E" w14:textId="1EF6B1F1" w:rsidR="006C1DE5" w:rsidRPr="0097170D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105,444</w:t>
            </w:r>
          </w:p>
        </w:tc>
        <w:tc>
          <w:tcPr>
            <w:tcW w:w="270" w:type="dxa"/>
          </w:tcPr>
          <w:p w14:paraId="6BC39671" w14:textId="77777777" w:rsidR="006C1DE5" w:rsidRPr="009433CF" w:rsidRDefault="006C1DE5" w:rsidP="006C1DE5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F555A" w14:textId="791529A3" w:rsidR="006C1DE5" w:rsidRPr="0097170D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75</w:t>
            </w:r>
            <w:r w:rsidRPr="0097170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630</w:t>
            </w:r>
          </w:p>
        </w:tc>
      </w:tr>
      <w:tr w:rsidR="006C1DE5" w:rsidRPr="005C2D3F" w14:paraId="3CA7E48A" w14:textId="77777777" w:rsidTr="008B46BA">
        <w:tc>
          <w:tcPr>
            <w:tcW w:w="4302" w:type="dxa"/>
          </w:tcPr>
          <w:p w14:paraId="20BB5ECA" w14:textId="45AB4FED" w:rsidR="006C1DE5" w:rsidRPr="0097170D" w:rsidRDefault="006C1DE5" w:rsidP="006C1DE5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990" w:type="dxa"/>
          </w:tcPr>
          <w:p w14:paraId="4F303530" w14:textId="5825FEF5" w:rsidR="006C1DE5" w:rsidRPr="009433CF" w:rsidRDefault="006C1DE5" w:rsidP="006C1DE5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79" w:right="-18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775490F" w14:textId="77777777" w:rsidR="006C1DE5" w:rsidRPr="009433CF" w:rsidRDefault="006C1DE5" w:rsidP="006C1DE5">
            <w:pPr>
              <w:pStyle w:val="acctfourfigures"/>
              <w:tabs>
                <w:tab w:val="clear" w:pos="765"/>
              </w:tabs>
              <w:spacing w:line="240" w:lineRule="auto"/>
              <w:ind w:left="-72" w:right="-18"/>
              <w:contextualSpacing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9807707" w14:textId="44B2CEE7" w:rsidR="006C1DE5" w:rsidRPr="0097170D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75</w:t>
            </w:r>
            <w:r w:rsidRPr="0097170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</w:tcPr>
          <w:p w14:paraId="10631253" w14:textId="77777777" w:rsidR="006C1DE5" w:rsidRPr="0097170D" w:rsidRDefault="006C1DE5" w:rsidP="006C1DE5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3C2B845" w14:textId="1AB83BDA" w:rsidR="006C1DE5" w:rsidRPr="009433CF" w:rsidRDefault="006C1DE5" w:rsidP="00AB1D0B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left="-79" w:right="-18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23F8CC" w14:textId="77777777" w:rsidR="006C1DE5" w:rsidRPr="009433CF" w:rsidRDefault="006C1DE5" w:rsidP="006C1DE5">
            <w:pPr>
              <w:pStyle w:val="acctfourfigures"/>
              <w:tabs>
                <w:tab w:val="clear" w:pos="765"/>
              </w:tabs>
              <w:spacing w:line="240" w:lineRule="auto"/>
              <w:ind w:left="-72" w:right="-18"/>
              <w:contextualSpacing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0C79C3" w14:textId="28DCDC0F" w:rsidR="006C1DE5" w:rsidRPr="0097170D" w:rsidRDefault="006C1DE5" w:rsidP="006C1D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12</w:t>
            </w:r>
            <w:r w:rsidRPr="0097170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021</w:t>
            </w:r>
          </w:p>
        </w:tc>
      </w:tr>
      <w:tr w:rsidR="00AB1D0B" w:rsidRPr="005C2D3F" w14:paraId="3405C9AC" w14:textId="77777777" w:rsidTr="008B46BA">
        <w:tc>
          <w:tcPr>
            <w:tcW w:w="4302" w:type="dxa"/>
          </w:tcPr>
          <w:p w14:paraId="0FF74C8A" w14:textId="29EE96CA" w:rsidR="00AB1D0B" w:rsidRPr="0097170D" w:rsidRDefault="00AB1D0B" w:rsidP="009433CF">
            <w:pPr>
              <w:rPr>
                <w:sz w:val="30"/>
                <w:szCs w:val="30"/>
              </w:rPr>
            </w:pPr>
            <w:r w:rsidRPr="0097170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1D400BC6" w14:textId="411B9FC5" w:rsidR="00AB1D0B" w:rsidRPr="0097170D" w:rsidRDefault="00AB1D0B" w:rsidP="00AB1D0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87,821</w:t>
            </w:r>
          </w:p>
        </w:tc>
        <w:tc>
          <w:tcPr>
            <w:tcW w:w="236" w:type="dxa"/>
          </w:tcPr>
          <w:p w14:paraId="3D1062E7" w14:textId="77777777" w:rsidR="00AB1D0B" w:rsidRPr="009433CF" w:rsidRDefault="00AB1D0B" w:rsidP="009433CF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38AF05B2" w14:textId="5BCD20FB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763</w:t>
            </w:r>
          </w:p>
        </w:tc>
        <w:tc>
          <w:tcPr>
            <w:tcW w:w="270" w:type="dxa"/>
          </w:tcPr>
          <w:p w14:paraId="2D7A45F9" w14:textId="77777777" w:rsidR="00AB1D0B" w:rsidRPr="0097170D" w:rsidRDefault="00AB1D0B" w:rsidP="009433C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46DB1FCC" w14:textId="677723E8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433CF">
              <w:rPr>
                <w:rFonts w:cs="Angsana New"/>
                <w:sz w:val="30"/>
                <w:szCs w:val="30"/>
                <w:lang w:bidi="th-TH"/>
              </w:rPr>
              <w:t>51,23</w:t>
            </w:r>
            <w:r>
              <w:rPr>
                <w:rFonts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5F5FB3BE" w14:textId="77777777" w:rsidR="00AB1D0B" w:rsidRPr="009433CF" w:rsidRDefault="00AB1D0B" w:rsidP="009433CF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F69AB" w14:textId="60A97C9B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29</w:t>
            </w:r>
            <w:r w:rsidRPr="0097170D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766</w:t>
            </w:r>
          </w:p>
        </w:tc>
      </w:tr>
      <w:tr w:rsidR="00AB1D0B" w:rsidRPr="005C2D3F" w14:paraId="742794C0" w14:textId="77777777" w:rsidTr="008B46BA">
        <w:tc>
          <w:tcPr>
            <w:tcW w:w="4302" w:type="dxa"/>
          </w:tcPr>
          <w:p w14:paraId="3114F9CA" w14:textId="5EB54197" w:rsidR="00AB1D0B" w:rsidRPr="0097170D" w:rsidRDefault="00AB1D0B" w:rsidP="009433CF">
            <w:pPr>
              <w:rPr>
                <w:sz w:val="30"/>
                <w:szCs w:val="30"/>
              </w:rPr>
            </w:pPr>
            <w:r w:rsidRPr="0097170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6C4DA177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324,419</w:t>
            </w:r>
          </w:p>
        </w:tc>
        <w:tc>
          <w:tcPr>
            <w:tcW w:w="236" w:type="dxa"/>
          </w:tcPr>
          <w:p w14:paraId="2836B377" w14:textId="77777777" w:rsidR="00AB1D0B" w:rsidRPr="009433CF" w:rsidRDefault="00AB1D0B" w:rsidP="009433CF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7E5819BE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472</w:t>
            </w:r>
            <w:r w:rsidRPr="0097170D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250</w:t>
            </w:r>
          </w:p>
        </w:tc>
        <w:tc>
          <w:tcPr>
            <w:tcW w:w="270" w:type="dxa"/>
          </w:tcPr>
          <w:p w14:paraId="01F2E8A0" w14:textId="77777777" w:rsidR="00AB1D0B" w:rsidRPr="0097170D" w:rsidRDefault="00AB1D0B" w:rsidP="009433CF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06A8CE37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327,559</w:t>
            </w:r>
          </w:p>
        </w:tc>
        <w:tc>
          <w:tcPr>
            <w:tcW w:w="270" w:type="dxa"/>
          </w:tcPr>
          <w:p w14:paraId="5D86CDBB" w14:textId="77777777" w:rsidR="00AB1D0B" w:rsidRPr="009433CF" w:rsidRDefault="00AB1D0B" w:rsidP="009433CF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1C336D41" w:rsidR="00AB1D0B" w:rsidRPr="0097170D" w:rsidRDefault="00AB1D0B" w:rsidP="00943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349</w:t>
            </w:r>
            <w:r w:rsidRPr="0097170D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630</w:t>
            </w:r>
          </w:p>
        </w:tc>
      </w:tr>
    </w:tbl>
    <w:p w14:paraId="3DC58511" w14:textId="77777777" w:rsidR="00D35A56" w:rsidRDefault="00D35A56" w:rsidP="00D35A56">
      <w:pPr>
        <w:pStyle w:val="ListParagraph"/>
        <w:ind w:left="540" w:firstLine="0"/>
        <w:rPr>
          <w:rFonts w:asciiTheme="majorBidi" w:hAnsiTheme="majorBidi" w:cstheme="majorBidi"/>
          <w:i w:val="0"/>
          <w:iCs w:val="0"/>
        </w:rPr>
      </w:pPr>
    </w:p>
    <w:p w14:paraId="49838D9D" w14:textId="6722D155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5C2D3F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5C2D3F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5C2D3F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5C2D3F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5C2D3F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C2D3F" w14:paraId="1A9C4207" w14:textId="77777777" w:rsidTr="00092727">
        <w:tc>
          <w:tcPr>
            <w:tcW w:w="3400" w:type="dxa"/>
          </w:tcPr>
          <w:p w14:paraId="03971FD2" w14:textId="77777777" w:rsidR="00092727" w:rsidRPr="005C2D3F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5C2D3F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5C2D3F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31F11CC6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61958F6E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0E6DF8BA" w:rsidR="00092727" w:rsidRPr="005C2D3F" w:rsidRDefault="003C303F" w:rsidP="00092727">
            <w:pPr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5C2D3F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0CBCE9A3" w:rsidR="00092727" w:rsidRPr="005C2D3F" w:rsidRDefault="003C303F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092727" w:rsidRPr="005C2D3F" w14:paraId="20A6788A" w14:textId="77777777" w:rsidTr="00092727">
        <w:tc>
          <w:tcPr>
            <w:tcW w:w="3400" w:type="dxa"/>
          </w:tcPr>
          <w:p w14:paraId="779DB538" w14:textId="77777777" w:rsidR="00092727" w:rsidRPr="005C2D3F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5C2D3F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5C2D3F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17B6" w:rsidRPr="005C2D3F" w14:paraId="3F79DB6E" w14:textId="77777777" w:rsidTr="00092727">
        <w:tc>
          <w:tcPr>
            <w:tcW w:w="3400" w:type="dxa"/>
          </w:tcPr>
          <w:p w14:paraId="2D6B0BD1" w14:textId="77777777" w:rsidR="004217B6" w:rsidRPr="005C2D3F" w:rsidRDefault="004217B6" w:rsidP="004217B6">
            <w:pPr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77E67722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2,219,347</w:t>
            </w:r>
          </w:p>
        </w:tc>
        <w:tc>
          <w:tcPr>
            <w:tcW w:w="270" w:type="dxa"/>
          </w:tcPr>
          <w:p w14:paraId="794A1CEB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5C581C70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879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235</w:t>
            </w:r>
          </w:p>
        </w:tc>
        <w:tc>
          <w:tcPr>
            <w:tcW w:w="236" w:type="dxa"/>
          </w:tcPr>
          <w:p w14:paraId="75CFFCA2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0D981D5A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1,360,446</w:t>
            </w:r>
          </w:p>
        </w:tc>
        <w:tc>
          <w:tcPr>
            <w:tcW w:w="270" w:type="dxa"/>
          </w:tcPr>
          <w:p w14:paraId="1231A9C3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77212364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141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714</w:t>
            </w:r>
          </w:p>
        </w:tc>
      </w:tr>
      <w:tr w:rsidR="004217B6" w:rsidRPr="005C2D3F" w14:paraId="2A061520" w14:textId="77777777" w:rsidTr="008A09A8">
        <w:tc>
          <w:tcPr>
            <w:tcW w:w="3400" w:type="dxa"/>
          </w:tcPr>
          <w:p w14:paraId="40E3DFC8" w14:textId="77777777" w:rsidR="004217B6" w:rsidRPr="005C2D3F" w:rsidRDefault="004217B6" w:rsidP="004217B6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5C2D3F">
              <w:rPr>
                <w:rFonts w:hint="cs"/>
                <w:sz w:val="30"/>
                <w:szCs w:val="30"/>
                <w:cs/>
              </w:rPr>
              <w:t>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4292046B" w:rsidR="004217B6" w:rsidRPr="00D356B5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233D428" w14:textId="3C7A9AF9" w:rsidR="004217B6" w:rsidRPr="005C2D3F" w:rsidRDefault="00CA4117" w:rsidP="00CA41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149,572</w:t>
            </w:r>
          </w:p>
        </w:tc>
        <w:tc>
          <w:tcPr>
            <w:tcW w:w="270" w:type="dxa"/>
          </w:tcPr>
          <w:p w14:paraId="795EDE04" w14:textId="77777777" w:rsidR="004217B6" w:rsidRPr="005C2D3F" w:rsidRDefault="004217B6" w:rsidP="004217B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4903F140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40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361</w:t>
            </w:r>
          </w:p>
        </w:tc>
        <w:tc>
          <w:tcPr>
            <w:tcW w:w="236" w:type="dxa"/>
          </w:tcPr>
          <w:p w14:paraId="6BA79C58" w14:textId="77777777" w:rsidR="004217B6" w:rsidRPr="005C2D3F" w:rsidRDefault="004217B6" w:rsidP="004217B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825CF10" w14:textId="1C528094" w:rsidR="004217B6" w:rsidRPr="005C2D3F" w:rsidRDefault="00CA4117" w:rsidP="00CA41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117,970</w:t>
            </w:r>
          </w:p>
        </w:tc>
        <w:tc>
          <w:tcPr>
            <w:tcW w:w="270" w:type="dxa"/>
          </w:tcPr>
          <w:p w14:paraId="7D854C49" w14:textId="77777777" w:rsidR="004217B6" w:rsidRPr="005C2D3F" w:rsidRDefault="004217B6" w:rsidP="004217B6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7DCC848D" w14:textId="51656DB1" w:rsidR="004217B6" w:rsidRPr="005C2D3F" w:rsidRDefault="004217B6" w:rsidP="00776B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27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</w:rPr>
              <w:t>890</w:t>
            </w:r>
          </w:p>
        </w:tc>
      </w:tr>
      <w:tr w:rsidR="004217B6" w:rsidRPr="005C2D3F" w14:paraId="0A3EF3FF" w14:textId="77777777" w:rsidTr="008A09A8">
        <w:tc>
          <w:tcPr>
            <w:tcW w:w="3400" w:type="dxa"/>
          </w:tcPr>
          <w:p w14:paraId="466548DD" w14:textId="77777777" w:rsidR="004217B6" w:rsidRPr="005C2D3F" w:rsidRDefault="004217B6" w:rsidP="004217B6">
            <w:pPr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โครงการสมทบเงินที่</w:t>
            </w:r>
            <w:r w:rsidRPr="005C2D3F">
              <w:rPr>
                <w:rFonts w:hint="cs"/>
                <w:sz w:val="30"/>
                <w:szCs w:val="30"/>
                <w:cs/>
              </w:rPr>
              <w:t>กำ</w:t>
            </w:r>
            <w:r w:rsidRPr="005C2D3F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4217B6" w:rsidRPr="00D356B5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6A9A4CA1" w:rsidR="004217B6" w:rsidRPr="005C2D3F" w:rsidRDefault="00CA4117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60,948</w:t>
            </w:r>
          </w:p>
        </w:tc>
        <w:tc>
          <w:tcPr>
            <w:tcW w:w="270" w:type="dxa"/>
          </w:tcPr>
          <w:p w14:paraId="66D39A69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64FF4187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36" w:type="dxa"/>
          </w:tcPr>
          <w:p w14:paraId="1187F22F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1DB3F88A" w:rsidR="004217B6" w:rsidRPr="005C2D3F" w:rsidRDefault="00CA4117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38,247</w:t>
            </w:r>
          </w:p>
        </w:tc>
        <w:tc>
          <w:tcPr>
            <w:tcW w:w="270" w:type="dxa"/>
          </w:tcPr>
          <w:p w14:paraId="0D734BB6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52395314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33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654</w:t>
            </w:r>
          </w:p>
        </w:tc>
      </w:tr>
      <w:tr w:rsidR="004217B6" w:rsidRPr="005C2D3F" w14:paraId="267329B5" w14:textId="77777777" w:rsidTr="008A09A8">
        <w:tc>
          <w:tcPr>
            <w:tcW w:w="3400" w:type="dxa"/>
          </w:tcPr>
          <w:p w14:paraId="2C2346D8" w14:textId="77777777" w:rsidR="004217B6" w:rsidRPr="005C2D3F" w:rsidRDefault="004217B6" w:rsidP="004217B6">
            <w:pPr>
              <w:ind w:left="252" w:hanging="252"/>
              <w:rPr>
                <w:sz w:val="30"/>
                <w:szCs w:val="38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4E047C2F" w:rsidR="004217B6" w:rsidRPr="00D356B5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3C303F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</w:p>
        </w:tc>
        <w:tc>
          <w:tcPr>
            <w:tcW w:w="993" w:type="dxa"/>
            <w:vAlign w:val="bottom"/>
          </w:tcPr>
          <w:p w14:paraId="1A1F79F0" w14:textId="2DBFB5A6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65,326</w:t>
            </w:r>
          </w:p>
        </w:tc>
        <w:tc>
          <w:tcPr>
            <w:tcW w:w="270" w:type="dxa"/>
            <w:vAlign w:val="bottom"/>
          </w:tcPr>
          <w:p w14:paraId="4495B3F8" w14:textId="77777777" w:rsidR="004217B6" w:rsidRPr="005C2D3F" w:rsidRDefault="004217B6" w:rsidP="004217B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1F0A8BD6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28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210</w:t>
            </w:r>
          </w:p>
        </w:tc>
        <w:tc>
          <w:tcPr>
            <w:tcW w:w="236" w:type="dxa"/>
            <w:vAlign w:val="bottom"/>
          </w:tcPr>
          <w:p w14:paraId="548F83B8" w14:textId="77777777" w:rsidR="004217B6" w:rsidRPr="005C2D3F" w:rsidRDefault="004217B6" w:rsidP="004217B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4981711B" w:rsidR="004217B6" w:rsidRPr="005C2D3F" w:rsidRDefault="004217B6" w:rsidP="004217B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40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3D0B7D" w14:textId="77777777" w:rsidR="004217B6" w:rsidRPr="005C2D3F" w:rsidRDefault="004217B6" w:rsidP="004217B6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2DF45883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17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465</w:t>
            </w:r>
          </w:p>
        </w:tc>
      </w:tr>
      <w:tr w:rsidR="004217B6" w:rsidRPr="005C2D3F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77777777" w:rsidR="004217B6" w:rsidRPr="005C2D3F" w:rsidRDefault="004217B6" w:rsidP="004217B6">
            <w:pPr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89" w:type="dxa"/>
          </w:tcPr>
          <w:p w14:paraId="314CE18D" w14:textId="77777777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2EA86CC2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225,535</w:t>
            </w:r>
          </w:p>
        </w:tc>
        <w:tc>
          <w:tcPr>
            <w:tcW w:w="270" w:type="dxa"/>
          </w:tcPr>
          <w:p w14:paraId="56DB5E3A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6895C4CC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226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174</w:t>
            </w:r>
          </w:p>
        </w:tc>
        <w:tc>
          <w:tcPr>
            <w:tcW w:w="236" w:type="dxa"/>
          </w:tcPr>
          <w:p w14:paraId="6E7A9CCB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05DCE204" w:rsidR="004217B6" w:rsidRPr="004217B6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sz w:val="30"/>
                <w:szCs w:val="30"/>
                <w:lang w:bidi="th-TH"/>
              </w:rPr>
              <w:t>87,984</w:t>
            </w:r>
          </w:p>
        </w:tc>
        <w:tc>
          <w:tcPr>
            <w:tcW w:w="270" w:type="dxa"/>
          </w:tcPr>
          <w:p w14:paraId="13D95090" w14:textId="77777777" w:rsidR="004217B6" w:rsidRPr="005C2D3F" w:rsidRDefault="004217B6" w:rsidP="004217B6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7C014F93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662</w:t>
            </w:r>
          </w:p>
        </w:tc>
      </w:tr>
      <w:tr w:rsidR="004217B6" w:rsidRPr="005C2D3F" w14:paraId="269FD28E" w14:textId="77777777" w:rsidTr="00092727">
        <w:tc>
          <w:tcPr>
            <w:tcW w:w="3400" w:type="dxa"/>
          </w:tcPr>
          <w:p w14:paraId="1E256BA1" w14:textId="77777777" w:rsidR="004217B6" w:rsidRPr="005C2D3F" w:rsidRDefault="004217B6" w:rsidP="004217B6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77777777" w:rsidR="004217B6" w:rsidRPr="00E14ACE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0E6124F2" w:rsidR="004217B6" w:rsidRPr="004217B6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b/>
                <w:bCs/>
                <w:sz w:val="30"/>
                <w:szCs w:val="30"/>
                <w:lang w:bidi="th-TH"/>
              </w:rPr>
              <w:t>2,720,728</w:t>
            </w:r>
          </w:p>
        </w:tc>
        <w:tc>
          <w:tcPr>
            <w:tcW w:w="270" w:type="dxa"/>
          </w:tcPr>
          <w:p w14:paraId="7696EA8D" w14:textId="77777777" w:rsidR="004217B6" w:rsidRPr="005C2D3F" w:rsidRDefault="004217B6" w:rsidP="004217B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150A73B4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229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792</w:t>
            </w:r>
          </w:p>
        </w:tc>
        <w:tc>
          <w:tcPr>
            <w:tcW w:w="236" w:type="dxa"/>
          </w:tcPr>
          <w:p w14:paraId="25D3D0E5" w14:textId="77777777" w:rsidR="004217B6" w:rsidRPr="005C2D3F" w:rsidRDefault="004217B6" w:rsidP="004217B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05D778B1" w:rsidR="004217B6" w:rsidRPr="004217B6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4217B6">
              <w:rPr>
                <w:rFonts w:cs="Angsana New"/>
                <w:b/>
                <w:bCs/>
                <w:sz w:val="30"/>
                <w:szCs w:val="30"/>
                <w:lang w:bidi="th-TH"/>
              </w:rPr>
              <w:t>1,604,647</w:t>
            </w:r>
          </w:p>
        </w:tc>
        <w:tc>
          <w:tcPr>
            <w:tcW w:w="270" w:type="dxa"/>
          </w:tcPr>
          <w:p w14:paraId="3F6E13B5" w14:textId="77777777" w:rsidR="004217B6" w:rsidRPr="005C2D3F" w:rsidRDefault="004217B6" w:rsidP="004217B6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6D02B7EB" w:rsidR="004217B6" w:rsidRPr="005C2D3F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385</w:t>
            </w:r>
          </w:p>
        </w:tc>
      </w:tr>
    </w:tbl>
    <w:p w14:paraId="5C5D60EF" w14:textId="77777777" w:rsidR="00092727" w:rsidRDefault="00092727" w:rsidP="00092727">
      <w:pPr>
        <w:ind w:left="540"/>
        <w:rPr>
          <w:i/>
          <w:iCs/>
          <w:sz w:val="30"/>
          <w:szCs w:val="30"/>
        </w:rPr>
      </w:pPr>
    </w:p>
    <w:p w14:paraId="4C4E75C3" w14:textId="77777777" w:rsidR="00092727" w:rsidRPr="005C2D3F" w:rsidRDefault="00092727" w:rsidP="00092727">
      <w:pPr>
        <w:ind w:left="540"/>
        <w:rPr>
          <w:i/>
          <w:iCs/>
          <w:sz w:val="30"/>
          <w:szCs w:val="30"/>
        </w:rPr>
      </w:pPr>
      <w:r w:rsidRPr="005C2D3F">
        <w:rPr>
          <w:i/>
          <w:iCs/>
          <w:sz w:val="30"/>
          <w:szCs w:val="30"/>
          <w:cs/>
        </w:rPr>
        <w:t>โครงการสมทบเงินที่</w:t>
      </w:r>
      <w:r w:rsidRPr="005C2D3F">
        <w:rPr>
          <w:rFonts w:hint="cs"/>
          <w:i/>
          <w:iCs/>
          <w:sz w:val="30"/>
          <w:szCs w:val="30"/>
          <w:cs/>
        </w:rPr>
        <w:t>กำ</w:t>
      </w:r>
      <w:r w:rsidRPr="005C2D3F">
        <w:rPr>
          <w:i/>
          <w:iCs/>
          <w:sz w:val="30"/>
          <w:szCs w:val="30"/>
          <w:cs/>
        </w:rPr>
        <w:t>หนดไว้</w:t>
      </w:r>
    </w:p>
    <w:p w14:paraId="7908A057" w14:textId="77777777" w:rsidR="00092727" w:rsidRPr="005C2D3F" w:rsidRDefault="00092727" w:rsidP="00092727">
      <w:pPr>
        <w:ind w:left="540"/>
        <w:rPr>
          <w:i/>
          <w:iCs/>
          <w:sz w:val="20"/>
          <w:szCs w:val="20"/>
        </w:rPr>
      </w:pPr>
    </w:p>
    <w:p w14:paraId="13E5DE17" w14:textId="37E8E360" w:rsidR="00447ED8" w:rsidRDefault="00092727" w:rsidP="00D35A56">
      <w:pPr>
        <w:tabs>
          <w:tab w:val="left" w:pos="900"/>
        </w:tabs>
        <w:ind w:left="540" w:right="18"/>
        <w:jc w:val="thaiDistribute"/>
        <w:rPr>
          <w:cs/>
        </w:rPr>
      </w:pPr>
      <w:r w:rsidRPr="00502C68">
        <w:rPr>
          <w:sz w:val="30"/>
          <w:szCs w:val="30"/>
          <w:cs/>
        </w:rPr>
        <w:t>กลุ่มบริษัท</w:t>
      </w:r>
      <w:r w:rsidRPr="00502C68">
        <w:rPr>
          <w:rFonts w:hint="cs"/>
          <w:sz w:val="30"/>
          <w:szCs w:val="30"/>
          <w:cs/>
        </w:rPr>
        <w:t>และบริษัท</w:t>
      </w:r>
      <w:r w:rsidRPr="00502C68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502C68">
        <w:rPr>
          <w:rFonts w:hint="cs"/>
          <w:sz w:val="30"/>
          <w:szCs w:val="30"/>
          <w:cs/>
        </w:rPr>
        <w:t>และบริษัท</w:t>
      </w:r>
      <w:r w:rsidRPr="00502C68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502C68">
        <w:rPr>
          <w:rFonts w:hint="cs"/>
          <w:sz w:val="30"/>
          <w:szCs w:val="30"/>
          <w:cs/>
        </w:rPr>
        <w:t xml:space="preserve"> </w:t>
      </w:r>
      <w:r w:rsidR="003C303F" w:rsidRPr="00502C68">
        <w:rPr>
          <w:sz w:val="30"/>
          <w:szCs w:val="30"/>
        </w:rPr>
        <w:t>3</w:t>
      </w:r>
      <w:r w:rsidRPr="00502C68">
        <w:rPr>
          <w:sz w:val="30"/>
          <w:szCs w:val="30"/>
        </w:rPr>
        <w:t xml:space="preserve"> </w:t>
      </w:r>
      <w:r w:rsidRPr="00502C68">
        <w:rPr>
          <w:rFonts w:hint="cs"/>
          <w:sz w:val="30"/>
          <w:szCs w:val="30"/>
          <w:cs/>
        </w:rPr>
        <w:t xml:space="preserve">ถึง อัตราร้อยละ </w:t>
      </w:r>
      <w:r w:rsidR="003C303F" w:rsidRPr="00502C68">
        <w:rPr>
          <w:sz w:val="30"/>
          <w:szCs w:val="30"/>
        </w:rPr>
        <w:t>15</w:t>
      </w:r>
      <w:r w:rsidRPr="00502C68">
        <w:rPr>
          <w:sz w:val="30"/>
          <w:szCs w:val="30"/>
        </w:rPr>
        <w:t xml:space="preserve"> </w:t>
      </w:r>
      <w:r w:rsidRPr="00502C68">
        <w:rPr>
          <w:sz w:val="30"/>
          <w:szCs w:val="30"/>
          <w:cs/>
        </w:rPr>
        <w:t>ของเงินเดือนทุกเดือน และกลุ่มบริษัท</w:t>
      </w:r>
      <w:r w:rsidRPr="00502C68">
        <w:rPr>
          <w:rFonts w:hint="cs"/>
          <w:sz w:val="30"/>
          <w:szCs w:val="30"/>
          <w:cs/>
        </w:rPr>
        <w:t>และบริษัท</w:t>
      </w:r>
      <w:r w:rsidRPr="00502C68">
        <w:rPr>
          <w:sz w:val="30"/>
          <w:szCs w:val="30"/>
          <w:cs/>
        </w:rPr>
        <w:t>จ่ายสมทบในอัตราร้อยละ</w:t>
      </w:r>
      <w:r w:rsidRPr="00502C68">
        <w:rPr>
          <w:rFonts w:hint="cs"/>
          <w:sz w:val="30"/>
          <w:szCs w:val="30"/>
          <w:cs/>
        </w:rPr>
        <w:t xml:space="preserve"> </w:t>
      </w:r>
      <w:r w:rsidR="003C303F" w:rsidRPr="00502C68">
        <w:rPr>
          <w:sz w:val="30"/>
          <w:szCs w:val="30"/>
        </w:rPr>
        <w:t>3</w:t>
      </w:r>
      <w:r w:rsidRPr="00502C68">
        <w:rPr>
          <w:sz w:val="30"/>
          <w:szCs w:val="30"/>
        </w:rPr>
        <w:t xml:space="preserve"> </w:t>
      </w:r>
      <w:r w:rsidRPr="00502C68">
        <w:rPr>
          <w:rFonts w:hint="cs"/>
          <w:sz w:val="30"/>
          <w:szCs w:val="30"/>
          <w:cs/>
        </w:rPr>
        <w:t xml:space="preserve">ถึง อัตราร้อยละ </w:t>
      </w:r>
      <w:r w:rsidR="003C303F" w:rsidRPr="00502C68">
        <w:rPr>
          <w:sz w:val="30"/>
          <w:szCs w:val="30"/>
        </w:rPr>
        <w:t>5</w:t>
      </w:r>
      <w:r w:rsidRPr="00502C68">
        <w:rPr>
          <w:rFonts w:hint="cs"/>
          <w:sz w:val="30"/>
          <w:szCs w:val="30"/>
          <w:cs/>
        </w:rPr>
        <w:t xml:space="preserve"> </w:t>
      </w:r>
      <w:r w:rsidRPr="00502C68">
        <w:rPr>
          <w:sz w:val="30"/>
          <w:szCs w:val="30"/>
          <w:cs/>
        </w:rPr>
        <w:t>ของเงินเดือนของพนักงานทุกเดือน</w:t>
      </w:r>
      <w:r w:rsidRPr="00502C68">
        <w:rPr>
          <w:rFonts w:hint="cs"/>
          <w:sz w:val="30"/>
          <w:szCs w:val="30"/>
          <w:cs/>
        </w:rPr>
        <w:t xml:space="preserve"> </w:t>
      </w:r>
      <w:r w:rsidRPr="00502C68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D35A56">
        <w:rPr>
          <w:sz w:val="30"/>
          <w:szCs w:val="30"/>
          <w:cs/>
        </w:rPr>
        <w:br w:type="page"/>
      </w:r>
    </w:p>
    <w:p w14:paraId="7485E022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lastRenderedPageBreak/>
        <w:t>ค่าใช้จ่ายตามลักษณะ</w:t>
      </w:r>
    </w:p>
    <w:p w14:paraId="4EF47901" w14:textId="77777777" w:rsidR="00092727" w:rsidRPr="005C2D3F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DA1279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DA1279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DA1279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DA1279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DA1279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DA1279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DA1279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A1279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DA1279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DA1279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DA1279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DA1279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65D92F0D" w:rsidR="00092727" w:rsidRPr="00DA1279" w:rsidRDefault="003C303F" w:rsidP="00092727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0641F81A" w:rsidR="00092727" w:rsidRPr="00DA1279" w:rsidRDefault="003C303F" w:rsidP="00EA268B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0EDE8610" w:rsidR="00092727" w:rsidRPr="00DA1279" w:rsidRDefault="003C303F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1C8D77F4" w:rsidR="00092727" w:rsidRPr="00DA1279" w:rsidRDefault="003C303F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2561</w:t>
            </w:r>
          </w:p>
        </w:tc>
      </w:tr>
      <w:tr w:rsidR="00092727" w:rsidRPr="00DA1279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DA1279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DA1279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DA1279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DA1279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DA1279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DA1279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4217B6" w:rsidRPr="00DA1279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4217B6" w:rsidRPr="00DA1279" w:rsidRDefault="004217B6" w:rsidP="004217B6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="00EA268B" w:rsidRPr="00DA1279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DA1279">
              <w:rPr>
                <w:rFonts w:ascii="AngsanaUPC" w:hAnsi="AngsanaUPC" w:cs="AngsanaUPC"/>
                <w:sz w:val="28"/>
                <w:szCs w:val="28"/>
                <w:cs/>
              </w:rPr>
              <w:t>และสินค้าระห</w:t>
            </w:r>
            <w:r w:rsidRPr="00DA1279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3DEE4753" w:rsidR="004217B6" w:rsidRPr="00DA1279" w:rsidRDefault="004217B6" w:rsidP="00EA268B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(140,264)</w:t>
            </w:r>
          </w:p>
        </w:tc>
        <w:tc>
          <w:tcPr>
            <w:tcW w:w="270" w:type="dxa"/>
            <w:vAlign w:val="bottom"/>
          </w:tcPr>
          <w:p w14:paraId="75B86D36" w14:textId="77777777" w:rsidR="004217B6" w:rsidRPr="00DA1279" w:rsidRDefault="004217B6" w:rsidP="004217B6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0A44EE8A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3,176</w:t>
            </w:r>
          </w:p>
        </w:tc>
        <w:tc>
          <w:tcPr>
            <w:tcW w:w="270" w:type="dxa"/>
            <w:vAlign w:val="bottom"/>
          </w:tcPr>
          <w:p w14:paraId="7A58931F" w14:textId="77777777" w:rsidR="004217B6" w:rsidRPr="00DA1279" w:rsidRDefault="004217B6" w:rsidP="004217B6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5669ADB2" w:rsidR="004217B6" w:rsidRPr="00DA1279" w:rsidRDefault="004217B6" w:rsidP="00776B7F">
            <w:pPr>
              <w:pStyle w:val="BodyText"/>
              <w:spacing w:after="0"/>
              <w:ind w:right="-57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(136,532)</w:t>
            </w:r>
          </w:p>
        </w:tc>
        <w:tc>
          <w:tcPr>
            <w:tcW w:w="270" w:type="dxa"/>
            <w:vAlign w:val="bottom"/>
          </w:tcPr>
          <w:p w14:paraId="30266242" w14:textId="77777777" w:rsidR="004217B6" w:rsidRPr="00DA1279" w:rsidRDefault="004217B6" w:rsidP="004217B6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4310BA1D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35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387</w:t>
            </w:r>
          </w:p>
        </w:tc>
      </w:tr>
      <w:tr w:rsidR="004217B6" w:rsidRPr="00DA1279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4217B6" w:rsidRPr="00DA1279" w:rsidRDefault="004217B6" w:rsidP="004217B6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79331823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13,737,152</w:t>
            </w:r>
          </w:p>
        </w:tc>
        <w:tc>
          <w:tcPr>
            <w:tcW w:w="270" w:type="dxa"/>
            <w:vAlign w:val="bottom"/>
          </w:tcPr>
          <w:p w14:paraId="0EFD4CC9" w14:textId="77777777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3C40A983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13,614,341</w:t>
            </w:r>
          </w:p>
        </w:tc>
        <w:tc>
          <w:tcPr>
            <w:tcW w:w="270" w:type="dxa"/>
            <w:vAlign w:val="bottom"/>
          </w:tcPr>
          <w:p w14:paraId="51801128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2F396799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13,067,093</w:t>
            </w:r>
          </w:p>
        </w:tc>
        <w:tc>
          <w:tcPr>
            <w:tcW w:w="270" w:type="dxa"/>
            <w:vAlign w:val="bottom"/>
          </w:tcPr>
          <w:p w14:paraId="7928DC22" w14:textId="77777777" w:rsidR="004217B6" w:rsidRPr="00DA1279" w:rsidRDefault="004217B6" w:rsidP="004217B6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677123D7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12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735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094</w:t>
            </w:r>
          </w:p>
        </w:tc>
      </w:tr>
      <w:tr w:rsidR="004217B6" w:rsidRPr="00DA1279" w14:paraId="2C721908" w14:textId="77777777" w:rsidTr="00F34A86">
        <w:trPr>
          <w:trHeight w:val="192"/>
        </w:trPr>
        <w:tc>
          <w:tcPr>
            <w:tcW w:w="3060" w:type="dxa"/>
          </w:tcPr>
          <w:p w14:paraId="034E2951" w14:textId="77777777" w:rsidR="004217B6" w:rsidRPr="00DA1279" w:rsidRDefault="004217B6" w:rsidP="004217B6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DA127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</w:tcPr>
          <w:p w14:paraId="6893C231" w14:textId="6877B931" w:rsidR="004217B6" w:rsidRPr="00DA1279" w:rsidRDefault="004217B6" w:rsidP="00EA268B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DA1279">
              <w:rPr>
                <w:rFonts w:hint="cs"/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14:paraId="078DD3BC" w14:textId="3831E084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2,720,728</w:t>
            </w:r>
          </w:p>
        </w:tc>
        <w:tc>
          <w:tcPr>
            <w:tcW w:w="270" w:type="dxa"/>
          </w:tcPr>
          <w:p w14:paraId="67007610" w14:textId="77777777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02179DF9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2,229,</w:t>
            </w:r>
            <w:r w:rsidRPr="00DA1279">
              <w:rPr>
                <w:bCs/>
                <w:sz w:val="28"/>
                <w:szCs w:val="28"/>
              </w:rPr>
              <w:t>792</w:t>
            </w:r>
          </w:p>
        </w:tc>
        <w:tc>
          <w:tcPr>
            <w:tcW w:w="270" w:type="dxa"/>
          </w:tcPr>
          <w:p w14:paraId="75224EB7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48481B91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1,604,647</w:t>
            </w:r>
          </w:p>
        </w:tc>
        <w:tc>
          <w:tcPr>
            <w:tcW w:w="270" w:type="dxa"/>
          </w:tcPr>
          <w:p w14:paraId="73A06522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4753F05D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301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385</w:t>
            </w:r>
          </w:p>
        </w:tc>
      </w:tr>
      <w:tr w:rsidR="004217B6" w:rsidRPr="00DA1279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4217B6" w:rsidRPr="00DA1279" w:rsidRDefault="004217B6" w:rsidP="004217B6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6C7EEDB5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1,451,087</w:t>
            </w:r>
          </w:p>
        </w:tc>
        <w:tc>
          <w:tcPr>
            <w:tcW w:w="270" w:type="dxa"/>
          </w:tcPr>
          <w:p w14:paraId="03FF0C0A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1D8092AD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1,428,966</w:t>
            </w:r>
          </w:p>
        </w:tc>
        <w:tc>
          <w:tcPr>
            <w:tcW w:w="270" w:type="dxa"/>
          </w:tcPr>
          <w:p w14:paraId="6DD0F7E0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1156725B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1,345,265</w:t>
            </w:r>
          </w:p>
        </w:tc>
        <w:tc>
          <w:tcPr>
            <w:tcW w:w="270" w:type="dxa"/>
          </w:tcPr>
          <w:p w14:paraId="2C20659A" w14:textId="77777777" w:rsidR="004217B6" w:rsidRPr="00DA1279" w:rsidRDefault="004217B6" w:rsidP="004217B6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0AA07BA7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371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004</w:t>
            </w:r>
          </w:p>
        </w:tc>
      </w:tr>
      <w:tr w:rsidR="004217B6" w:rsidRPr="00DA1279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4217B6" w:rsidRPr="00DA1279" w:rsidRDefault="004217B6" w:rsidP="004217B6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5C723D13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989,025</w:t>
            </w:r>
          </w:p>
        </w:tc>
        <w:tc>
          <w:tcPr>
            <w:tcW w:w="270" w:type="dxa"/>
          </w:tcPr>
          <w:p w14:paraId="511C81E7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2929E281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1,072,604</w:t>
            </w:r>
          </w:p>
        </w:tc>
        <w:tc>
          <w:tcPr>
            <w:tcW w:w="270" w:type="dxa"/>
          </w:tcPr>
          <w:p w14:paraId="7F9C748F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3C6DB705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531,240</w:t>
            </w:r>
          </w:p>
        </w:tc>
        <w:tc>
          <w:tcPr>
            <w:tcW w:w="270" w:type="dxa"/>
          </w:tcPr>
          <w:p w14:paraId="541E5FFF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6C10DB1C" w:rsidR="004217B6" w:rsidRPr="00DA1279" w:rsidRDefault="004217B6" w:rsidP="004217B6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601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990</w:t>
            </w:r>
          </w:p>
        </w:tc>
      </w:tr>
      <w:tr w:rsidR="004217B6" w:rsidRPr="00DA1279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4217B6" w:rsidRPr="00DA1279" w:rsidRDefault="004217B6" w:rsidP="004217B6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A1279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259DF9B7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906,734</w:t>
            </w:r>
          </w:p>
        </w:tc>
        <w:tc>
          <w:tcPr>
            <w:tcW w:w="270" w:type="dxa"/>
          </w:tcPr>
          <w:p w14:paraId="1C95E4C7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7EB38E84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772,727</w:t>
            </w:r>
          </w:p>
        </w:tc>
        <w:tc>
          <w:tcPr>
            <w:tcW w:w="270" w:type="dxa"/>
          </w:tcPr>
          <w:p w14:paraId="0518D5CC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581309DD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227,595</w:t>
            </w:r>
          </w:p>
        </w:tc>
        <w:tc>
          <w:tcPr>
            <w:tcW w:w="270" w:type="dxa"/>
          </w:tcPr>
          <w:p w14:paraId="257DC9D0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2A27F15D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150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469</w:t>
            </w:r>
          </w:p>
        </w:tc>
      </w:tr>
      <w:tr w:rsidR="004217B6" w:rsidRPr="00DA1279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4217B6" w:rsidRPr="00DA1279" w:rsidRDefault="004217B6" w:rsidP="004217B6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DA1279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3881A5F7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565,351</w:t>
            </w:r>
          </w:p>
        </w:tc>
        <w:tc>
          <w:tcPr>
            <w:tcW w:w="270" w:type="dxa"/>
          </w:tcPr>
          <w:p w14:paraId="7AE36603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51AEB8ED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524,921</w:t>
            </w:r>
          </w:p>
        </w:tc>
        <w:tc>
          <w:tcPr>
            <w:tcW w:w="270" w:type="dxa"/>
          </w:tcPr>
          <w:p w14:paraId="65FD168B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6D6E5553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319,912</w:t>
            </w:r>
          </w:p>
        </w:tc>
        <w:tc>
          <w:tcPr>
            <w:tcW w:w="270" w:type="dxa"/>
          </w:tcPr>
          <w:p w14:paraId="4D6BD8E3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14CA4501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289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733</w:t>
            </w:r>
          </w:p>
        </w:tc>
      </w:tr>
      <w:tr w:rsidR="004217B6" w:rsidRPr="00DA1279" w14:paraId="48F83108" w14:textId="77777777" w:rsidTr="00F34A86">
        <w:trPr>
          <w:trHeight w:val="192"/>
        </w:trPr>
        <w:tc>
          <w:tcPr>
            <w:tcW w:w="3060" w:type="dxa"/>
          </w:tcPr>
          <w:p w14:paraId="40C040E5" w14:textId="77777777" w:rsidR="004217B6" w:rsidRPr="00DA1279" w:rsidRDefault="004217B6" w:rsidP="004217B6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DA1279">
              <w:rPr>
                <w:rFonts w:hint="cs"/>
                <w:sz w:val="28"/>
                <w:szCs w:val="28"/>
                <w:cs/>
              </w:rPr>
              <w:t>(กลับรายการ) ขาดทุนจากการด้อยค่า    เงินลงทุนในบริษัทย่อย บริษัทร่วม และการร่วมค้า</w:t>
            </w:r>
          </w:p>
        </w:tc>
        <w:tc>
          <w:tcPr>
            <w:tcW w:w="810" w:type="dxa"/>
          </w:tcPr>
          <w:p w14:paraId="2A866EA1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24EDD60" w14:textId="60C8CF51" w:rsidR="004217B6" w:rsidRPr="00DA1279" w:rsidRDefault="004217B6" w:rsidP="004217B6">
            <w:pPr>
              <w:pStyle w:val="BodyText"/>
              <w:tabs>
                <w:tab w:val="decimal" w:pos="651"/>
              </w:tabs>
              <w:spacing w:after="0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F58E9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529C7D" w14:textId="433618BF" w:rsidR="004217B6" w:rsidRPr="00DA1279" w:rsidRDefault="004217B6" w:rsidP="00EA268B">
            <w:pPr>
              <w:pStyle w:val="BodyText"/>
              <w:spacing w:after="0"/>
              <w:ind w:right="-7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(28,</w:t>
            </w:r>
            <w:r w:rsidRPr="00DA1279">
              <w:rPr>
                <w:sz w:val="28"/>
                <w:szCs w:val="28"/>
              </w:rPr>
              <w:t>518</w:t>
            </w:r>
            <w:r w:rsidRPr="00DA1279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04A60F1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75EF37" w14:textId="3CCC3C86" w:rsidR="004217B6" w:rsidRPr="00DA1279" w:rsidRDefault="004217B6" w:rsidP="004217B6">
            <w:pPr>
              <w:pStyle w:val="BodyText"/>
              <w:tabs>
                <w:tab w:val="decimal" w:pos="598"/>
              </w:tabs>
              <w:spacing w:after="0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66FFE0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573079F" w14:textId="77AEC047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14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532</w:t>
            </w:r>
          </w:p>
        </w:tc>
      </w:tr>
      <w:tr w:rsidR="004217B6" w:rsidRPr="00DA1279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77777777" w:rsidR="004217B6" w:rsidRPr="00DA1279" w:rsidRDefault="004217B6" w:rsidP="004217B6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DA1279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9E73C8D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12C6476C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2,122,427</w:t>
            </w:r>
          </w:p>
        </w:tc>
        <w:tc>
          <w:tcPr>
            <w:tcW w:w="270" w:type="dxa"/>
          </w:tcPr>
          <w:p w14:paraId="719238DB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03D41022" w:rsidR="004217B6" w:rsidRPr="00DA1279" w:rsidRDefault="004217B6" w:rsidP="004217B6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DA1279">
              <w:rPr>
                <w:bCs/>
                <w:sz w:val="28"/>
                <w:szCs w:val="28"/>
              </w:rPr>
              <w:t>1,742,811</w:t>
            </w:r>
          </w:p>
        </w:tc>
        <w:tc>
          <w:tcPr>
            <w:tcW w:w="270" w:type="dxa"/>
          </w:tcPr>
          <w:p w14:paraId="2C884BC8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023AC5C3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DA1279">
              <w:rPr>
                <w:sz w:val="28"/>
                <w:szCs w:val="28"/>
              </w:rPr>
              <w:t>1,469,136</w:t>
            </w:r>
          </w:p>
        </w:tc>
        <w:tc>
          <w:tcPr>
            <w:tcW w:w="270" w:type="dxa"/>
          </w:tcPr>
          <w:p w14:paraId="5DDD8218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7D6005E8" w:rsidR="004217B6" w:rsidRPr="00DA1279" w:rsidRDefault="004217B6" w:rsidP="004217B6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DA1279">
              <w:rPr>
                <w:sz w:val="28"/>
                <w:szCs w:val="28"/>
              </w:rPr>
              <w:t>1</w:t>
            </w:r>
            <w:r w:rsidRPr="00DA1279">
              <w:rPr>
                <w:sz w:val="28"/>
                <w:szCs w:val="28"/>
                <w:lang w:bidi="ar-SA"/>
              </w:rPr>
              <w:t>,</w:t>
            </w:r>
            <w:r w:rsidRPr="00DA1279">
              <w:rPr>
                <w:sz w:val="28"/>
                <w:szCs w:val="28"/>
              </w:rPr>
              <w:t>161,888</w:t>
            </w:r>
          </w:p>
        </w:tc>
      </w:tr>
      <w:tr w:rsidR="004217B6" w:rsidRPr="00DA1279" w14:paraId="6902DD35" w14:textId="77777777" w:rsidTr="00F34A86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4217B6" w:rsidRPr="00DA1279" w:rsidRDefault="004217B6" w:rsidP="004217B6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DA127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5BAEAA69" w:rsidR="004217B6" w:rsidRPr="00DA1279" w:rsidRDefault="004217B6" w:rsidP="004217B6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DA1279">
              <w:rPr>
                <w:b/>
                <w:bCs/>
                <w:sz w:val="28"/>
                <w:szCs w:val="28"/>
              </w:rPr>
              <w:t>22,352,240</w:t>
            </w:r>
          </w:p>
        </w:tc>
        <w:tc>
          <w:tcPr>
            <w:tcW w:w="270" w:type="dxa"/>
            <w:vAlign w:val="bottom"/>
          </w:tcPr>
          <w:p w14:paraId="17FC470D" w14:textId="77777777" w:rsidR="004217B6" w:rsidRPr="00DA1279" w:rsidRDefault="004217B6" w:rsidP="004217B6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1F7CBA63" w:rsidR="004217B6" w:rsidRPr="00DA1279" w:rsidRDefault="004217B6" w:rsidP="004217B6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DA1279">
              <w:rPr>
                <w:rFonts w:cs="Angsana New"/>
                <w:b/>
                <w:bCs/>
                <w:sz w:val="28"/>
                <w:szCs w:val="28"/>
                <w:lang w:bidi="th-TH"/>
              </w:rPr>
              <w:t>21</w:t>
            </w:r>
            <w:r w:rsidRPr="00DA1279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A1279">
              <w:rPr>
                <w:rFonts w:cs="Angsana New"/>
                <w:b/>
                <w:bCs/>
                <w:sz w:val="28"/>
                <w:szCs w:val="28"/>
                <w:lang w:bidi="th-TH"/>
              </w:rPr>
              <w:t>360</w:t>
            </w:r>
            <w:r w:rsidRPr="00DA1279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Pr="00DA1279">
              <w:rPr>
                <w:rFonts w:cs="Angsana New"/>
                <w:b/>
                <w:bCs/>
                <w:sz w:val="28"/>
                <w:szCs w:val="28"/>
                <w:lang w:bidi="th-TH"/>
              </w:rPr>
              <w:t>820</w:t>
            </w:r>
          </w:p>
        </w:tc>
        <w:tc>
          <w:tcPr>
            <w:tcW w:w="270" w:type="dxa"/>
            <w:vAlign w:val="bottom"/>
          </w:tcPr>
          <w:p w14:paraId="2DA89F3F" w14:textId="77777777" w:rsidR="004217B6" w:rsidRPr="00DA1279" w:rsidRDefault="004217B6" w:rsidP="004217B6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21286" w14:textId="23C17E97" w:rsidR="004217B6" w:rsidRPr="00DA1279" w:rsidRDefault="004217B6" w:rsidP="004217B6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DA1279">
              <w:rPr>
                <w:b/>
                <w:bCs/>
                <w:sz w:val="28"/>
                <w:szCs w:val="28"/>
              </w:rPr>
              <w:t>18,428,356</w:t>
            </w:r>
          </w:p>
        </w:tc>
        <w:tc>
          <w:tcPr>
            <w:tcW w:w="270" w:type="dxa"/>
            <w:vAlign w:val="bottom"/>
          </w:tcPr>
          <w:p w14:paraId="39BD61F7" w14:textId="77777777" w:rsidR="004217B6" w:rsidRPr="00DA1279" w:rsidRDefault="004217B6" w:rsidP="004217B6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41EEB" w14:textId="1E7272B3" w:rsidR="004217B6" w:rsidRPr="00DA1279" w:rsidRDefault="004217B6" w:rsidP="004217B6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DA1279">
              <w:rPr>
                <w:b/>
                <w:bCs/>
                <w:sz w:val="28"/>
                <w:szCs w:val="28"/>
              </w:rPr>
              <w:t>17</w:t>
            </w:r>
            <w:r w:rsidRPr="00DA1279">
              <w:rPr>
                <w:b/>
                <w:bCs/>
                <w:sz w:val="28"/>
                <w:szCs w:val="28"/>
                <w:lang w:bidi="ar-SA"/>
              </w:rPr>
              <w:t>,</w:t>
            </w:r>
            <w:r w:rsidRPr="00DA1279">
              <w:rPr>
                <w:b/>
                <w:bCs/>
                <w:sz w:val="28"/>
                <w:szCs w:val="28"/>
              </w:rPr>
              <w:t>661</w:t>
            </w:r>
            <w:r w:rsidRPr="00DA1279">
              <w:rPr>
                <w:b/>
                <w:bCs/>
                <w:sz w:val="28"/>
                <w:szCs w:val="28"/>
                <w:lang w:bidi="ar-SA"/>
              </w:rPr>
              <w:t>,</w:t>
            </w:r>
            <w:r w:rsidRPr="00DA1279">
              <w:rPr>
                <w:b/>
                <w:bCs/>
                <w:sz w:val="28"/>
                <w:szCs w:val="28"/>
              </w:rPr>
              <w:t>482</w:t>
            </w:r>
          </w:p>
        </w:tc>
      </w:tr>
    </w:tbl>
    <w:p w14:paraId="2DED312B" w14:textId="5A8ACB76" w:rsidR="00DD622C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7F83FC35" w14:textId="54DA1228" w:rsidR="00092727" w:rsidRDefault="00DD622C" w:rsidP="00DD622C">
      <w:pPr>
        <w:spacing w:line="240" w:lineRule="auto"/>
        <w:rPr>
          <w:rFonts w:asciiTheme="majorBidi" w:hAnsiTheme="majorBidi"/>
          <w:i/>
          <w:iCs/>
          <w:cs/>
        </w:rPr>
      </w:pPr>
      <w:r>
        <w:rPr>
          <w:rFonts w:asciiTheme="majorBidi" w:hAnsiTheme="majorBidi"/>
          <w:i/>
          <w:iCs/>
        </w:rPr>
        <w:br w:type="page"/>
      </w:r>
    </w:p>
    <w:p w14:paraId="056F894C" w14:textId="77777777" w:rsidR="00092727" w:rsidRPr="004F3E5E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4F3E5E">
        <w:rPr>
          <w:rFonts w:asciiTheme="majorBidi" w:hAnsiTheme="majorBidi" w:cstheme="majorBidi" w:hint="cs"/>
          <w:i w:val="0"/>
          <w:iCs w:val="0"/>
          <w:cs/>
        </w:rPr>
        <w:lastRenderedPageBreak/>
        <w:t>ภาษีเงินได้</w:t>
      </w:r>
    </w:p>
    <w:p w14:paraId="3D489615" w14:textId="77777777" w:rsidR="00F77D08" w:rsidRPr="000812E8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highlight w:val="cyan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5C2D3F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9D6A90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9D6A90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9D6A90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D6A90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9D6A90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9D6A90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5C2D3F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5C2D3F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5C2D3F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C2D3F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2D3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F77D08" w:rsidRPr="005C2D3F" w14:paraId="75F36747" w14:textId="77777777" w:rsidTr="005F27EB">
        <w:tc>
          <w:tcPr>
            <w:tcW w:w="3235" w:type="dxa"/>
          </w:tcPr>
          <w:p w14:paraId="5693945D" w14:textId="77777777" w:rsidR="00F77D08" w:rsidRPr="005C2D3F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5C2D3F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2561</w:t>
            </w:r>
          </w:p>
        </w:tc>
      </w:tr>
      <w:tr w:rsidR="00F77D08" w:rsidRPr="005C2D3F" w14:paraId="321EC0FF" w14:textId="77777777" w:rsidTr="005F27EB">
        <w:tc>
          <w:tcPr>
            <w:tcW w:w="3235" w:type="dxa"/>
          </w:tcPr>
          <w:p w14:paraId="15CE09FA" w14:textId="77777777" w:rsidR="00F77D08" w:rsidRPr="005C2D3F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5439C7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5439C7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D08" w:rsidRPr="005C2D3F" w14:paraId="31E4764D" w14:textId="77777777" w:rsidTr="005F27EB">
        <w:tc>
          <w:tcPr>
            <w:tcW w:w="3235" w:type="dxa"/>
          </w:tcPr>
          <w:p w14:paraId="60DEC828" w14:textId="77777777" w:rsidR="00F77D08" w:rsidRPr="005C2D3F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5C2D3F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F77D08" w:rsidRPr="005C2D3F" w14:paraId="457A9B16" w14:textId="77777777" w:rsidTr="005F27EB">
        <w:tc>
          <w:tcPr>
            <w:tcW w:w="3235" w:type="dxa"/>
          </w:tcPr>
          <w:p w14:paraId="249B42CA" w14:textId="77777777" w:rsidR="00F77D08" w:rsidRPr="005C2D3F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สำหรับงวดปัจจุบัน</w:t>
            </w:r>
            <w:r w:rsidRPr="005C2D3F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7E76B73A" w:rsidR="00F77D08" w:rsidRPr="005C2D3F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739,947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761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173</w:t>
            </w:r>
          </w:p>
        </w:tc>
        <w:tc>
          <w:tcPr>
            <w:tcW w:w="270" w:type="dxa"/>
          </w:tcPr>
          <w:p w14:paraId="5A8DBC01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6E62EFD4" w:rsidR="00F77D08" w:rsidRPr="005C2D3F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427,85</w:t>
            </w:r>
            <w:r w:rsidR="007715C1">
              <w:rPr>
                <w:rFonts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FCAE293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462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984</w:t>
            </w:r>
          </w:p>
        </w:tc>
      </w:tr>
      <w:tr w:rsidR="00F77D08" w:rsidRPr="005C2D3F" w14:paraId="3514713A" w14:textId="77777777" w:rsidTr="005F27EB">
        <w:tc>
          <w:tcPr>
            <w:tcW w:w="3235" w:type="dxa"/>
          </w:tcPr>
          <w:p w14:paraId="0B9C75E2" w14:textId="77777777" w:rsidR="00F77D08" w:rsidRPr="005C2D3F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77D08" w:rsidRPr="005C2D3F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F77D08" w:rsidRPr="005C2D3F" w:rsidRDefault="00F77D08" w:rsidP="00F77D08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77D08" w:rsidRPr="005C2D3F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F77D08" w:rsidRPr="005C2D3F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C2D3F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3F200F91" w:rsidR="00F77D08" w:rsidRPr="005C2D3F" w:rsidRDefault="001A0C4D" w:rsidP="00776B7F">
            <w:pPr>
              <w:pStyle w:val="acctfourfigures"/>
              <w:tabs>
                <w:tab w:val="clear" w:pos="765"/>
              </w:tabs>
              <w:spacing w:line="240" w:lineRule="atLeast"/>
              <w:ind w:right="-5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(22,019</w:t>
            </w:r>
            <w:r w:rsidR="00F77D08" w:rsidRPr="001D5765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F77D08" w:rsidRPr="00BA2A7A" w:rsidRDefault="00F77D08" w:rsidP="00F77D08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67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523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30CB3E25" w:rsidR="00F77D08" w:rsidRPr="005C2D3F" w:rsidRDefault="00F77D08" w:rsidP="00FF40D7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jc w:val="right"/>
              <w:rPr>
                <w:rFonts w:cs="Angsana New"/>
                <w:sz w:val="30"/>
                <w:szCs w:val="30"/>
              </w:rPr>
            </w:pPr>
            <w:r w:rsidRPr="00EA14FE">
              <w:rPr>
                <w:rFonts w:cs="Angsana New"/>
                <w:sz w:val="30"/>
                <w:szCs w:val="30"/>
              </w:rPr>
              <w:t>(</w:t>
            </w:r>
            <w:r w:rsidRPr="00EA14FE">
              <w:rPr>
                <w:rFonts w:cs="Angsana New"/>
                <w:sz w:val="30"/>
                <w:szCs w:val="30"/>
                <w:lang w:bidi="th-TH"/>
              </w:rPr>
              <w:t>18</w:t>
            </w:r>
            <w:r w:rsidR="001A0C4D">
              <w:rPr>
                <w:rFonts w:cs="Angsana New"/>
                <w:sz w:val="30"/>
                <w:szCs w:val="30"/>
              </w:rPr>
              <w:t>,8</w:t>
            </w:r>
            <w:r w:rsidR="007715C1">
              <w:rPr>
                <w:rFonts w:cs="Angsana New"/>
                <w:sz w:val="30"/>
                <w:szCs w:val="30"/>
              </w:rPr>
              <w:t>90</w:t>
            </w:r>
            <w:r w:rsidRPr="00EA14FE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519</w:t>
            </w:r>
          </w:p>
        </w:tc>
      </w:tr>
      <w:tr w:rsidR="00F77D08" w:rsidRPr="005C2D3F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F77D08" w:rsidRPr="005C2D3F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F77D08" w:rsidRPr="005C2D3F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148BE060" w:rsidR="00F77D08" w:rsidRPr="005C2D3F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717,928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693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5EA1569C" w:rsidR="00F77D08" w:rsidRPr="005C2D3F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408,969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F77D08" w:rsidRPr="005C2D3F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77777777" w:rsidR="00F77D08" w:rsidRPr="005C2D3F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539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503</w:t>
            </w:r>
          </w:p>
        </w:tc>
      </w:tr>
      <w:tr w:rsidR="00F77D08" w:rsidRPr="009807DC" w14:paraId="2E085E8C" w14:textId="77777777" w:rsidTr="005F27EB">
        <w:tc>
          <w:tcPr>
            <w:tcW w:w="3235" w:type="dxa"/>
          </w:tcPr>
          <w:p w14:paraId="4781E430" w14:textId="77777777" w:rsidR="00F77D08" w:rsidRPr="001B6CD5" w:rsidRDefault="00F77D08" w:rsidP="00F77D08">
            <w:pPr>
              <w:tabs>
                <w:tab w:val="left" w:pos="540"/>
              </w:tabs>
              <w:ind w:right="-108"/>
              <w:rPr>
                <w:i/>
                <w:iCs/>
                <w:sz w:val="30"/>
                <w:szCs w:val="30"/>
                <w:cs/>
              </w:rPr>
            </w:pPr>
            <w:r w:rsidRPr="001B6CD5">
              <w:rPr>
                <w:rFonts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964" w:type="dxa"/>
          </w:tcPr>
          <w:p w14:paraId="5D1BDCE1" w14:textId="77777777" w:rsidR="00F77D08" w:rsidRPr="009807DC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0F57C9B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A0A1F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23097F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03CDB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9B70BB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0813D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7AAC9B1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77D08" w:rsidRPr="009807DC" w14:paraId="05CF5A11" w14:textId="77777777" w:rsidTr="005F27EB">
        <w:tc>
          <w:tcPr>
            <w:tcW w:w="3235" w:type="dxa"/>
          </w:tcPr>
          <w:p w14:paraId="121FF322" w14:textId="77777777" w:rsidR="00F77D08" w:rsidRPr="009807DC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807DC">
              <w:rPr>
                <w:rFonts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  <w:r w:rsidRPr="009807DC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6EBF23C2" w14:textId="77777777" w:rsidR="00F77D08" w:rsidRPr="009807DC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CBC376" w14:textId="0E64E08E" w:rsidR="00F77D08" w:rsidRPr="009807DC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717,928</w:t>
            </w:r>
          </w:p>
        </w:tc>
        <w:tc>
          <w:tcPr>
            <w:tcW w:w="270" w:type="dxa"/>
          </w:tcPr>
          <w:p w14:paraId="6516549D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90791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686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002</w:t>
            </w:r>
          </w:p>
        </w:tc>
        <w:tc>
          <w:tcPr>
            <w:tcW w:w="270" w:type="dxa"/>
          </w:tcPr>
          <w:p w14:paraId="69641B2B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32420" w14:textId="4DA633EF" w:rsidR="00F77D08" w:rsidRPr="009807DC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408,969</w:t>
            </w:r>
          </w:p>
        </w:tc>
        <w:tc>
          <w:tcPr>
            <w:tcW w:w="270" w:type="dxa"/>
          </w:tcPr>
          <w:p w14:paraId="1C3DC1DC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842CD6C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539</w:t>
            </w:r>
            <w:r w:rsidRPr="004B6012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503</w:t>
            </w:r>
          </w:p>
        </w:tc>
      </w:tr>
      <w:tr w:rsidR="00F77D08" w:rsidRPr="009807DC" w14:paraId="0888716E" w14:textId="77777777" w:rsidTr="005F27EB">
        <w:tc>
          <w:tcPr>
            <w:tcW w:w="3235" w:type="dxa"/>
          </w:tcPr>
          <w:p w14:paraId="7EBEE9A1" w14:textId="77777777" w:rsidR="00F77D08" w:rsidRPr="009807DC" w:rsidRDefault="00F77D08" w:rsidP="00F77D08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807DC">
              <w:rPr>
                <w:rFonts w:hint="cs"/>
                <w:sz w:val="30"/>
                <w:szCs w:val="30"/>
                <w:cs/>
              </w:rPr>
              <w:t>ภาษีเงินได้จาก</w:t>
            </w:r>
            <w:r w:rsidRPr="009807DC">
              <w:rPr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64" w:type="dxa"/>
            <w:shd w:val="clear" w:color="auto" w:fill="auto"/>
          </w:tcPr>
          <w:p w14:paraId="7D15D32D" w14:textId="77777777" w:rsidR="00F77D08" w:rsidRPr="00BB7EB5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4F3E5E">
              <w:rPr>
                <w:bCs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95351C5" w14:textId="77777777" w:rsidR="00F77D08" w:rsidRPr="009807DC" w:rsidRDefault="00F77D08" w:rsidP="00F77D08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4C61D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E10E51" w14:textId="77777777" w:rsidR="00F77D08" w:rsidRPr="009807D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7</w:t>
            </w:r>
            <w:r w:rsidRPr="009807DC"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648</w:t>
            </w:r>
          </w:p>
        </w:tc>
        <w:tc>
          <w:tcPr>
            <w:tcW w:w="270" w:type="dxa"/>
          </w:tcPr>
          <w:p w14:paraId="42EF13B7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D42899" w14:textId="77777777" w:rsidR="00F77D08" w:rsidRPr="00BB7EB5" w:rsidRDefault="00F77D08" w:rsidP="00F77D08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65C9C" w14:textId="77777777" w:rsidR="00F77D08" w:rsidRPr="009807DC" w:rsidRDefault="00F77D08" w:rsidP="00F77D08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0BB9D26" w14:textId="77777777" w:rsidR="00F77D08" w:rsidRPr="009807DC" w:rsidRDefault="00F77D08" w:rsidP="00F77D08">
            <w:pPr>
              <w:tabs>
                <w:tab w:val="decimal" w:pos="615"/>
              </w:tabs>
              <w:spacing w:line="240" w:lineRule="auto"/>
              <w:ind w:right="-133"/>
              <w:rPr>
                <w:sz w:val="30"/>
                <w:szCs w:val="30"/>
              </w:rPr>
            </w:pPr>
            <w:r w:rsidRPr="00BB7EB5">
              <w:rPr>
                <w:sz w:val="30"/>
                <w:szCs w:val="30"/>
              </w:rPr>
              <w:t>-</w:t>
            </w:r>
          </w:p>
        </w:tc>
      </w:tr>
      <w:tr w:rsidR="00F77D08" w:rsidRPr="005C2D3F" w14:paraId="71986ED1" w14:textId="77777777" w:rsidTr="005F27EB">
        <w:tc>
          <w:tcPr>
            <w:tcW w:w="3235" w:type="dxa"/>
          </w:tcPr>
          <w:p w14:paraId="75744C65" w14:textId="77777777" w:rsidR="00F77D08" w:rsidRPr="009807DC" w:rsidRDefault="00F77D08" w:rsidP="00F77D08">
            <w:pPr>
              <w:tabs>
                <w:tab w:val="left" w:pos="540"/>
              </w:tabs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9807DC">
              <w:rPr>
                <w:rFonts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64" w:type="dxa"/>
          </w:tcPr>
          <w:p w14:paraId="09A3AAD1" w14:textId="77777777" w:rsidR="00F77D08" w:rsidRPr="009807DC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CCB98" w14:textId="46B4648D" w:rsidR="00F77D08" w:rsidRPr="0021677C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717,928</w:t>
            </w:r>
          </w:p>
        </w:tc>
        <w:tc>
          <w:tcPr>
            <w:tcW w:w="270" w:type="dxa"/>
          </w:tcPr>
          <w:p w14:paraId="3F7B84D9" w14:textId="77777777" w:rsidR="00F77D08" w:rsidRPr="0021677C" w:rsidRDefault="00F77D08" w:rsidP="00F77D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451A0" w14:textId="77777777" w:rsidR="00F77D08" w:rsidRPr="0021677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693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650</w:t>
            </w:r>
          </w:p>
        </w:tc>
        <w:tc>
          <w:tcPr>
            <w:tcW w:w="270" w:type="dxa"/>
          </w:tcPr>
          <w:p w14:paraId="3ADC23F8" w14:textId="77777777" w:rsidR="00F77D08" w:rsidRPr="0021677C" w:rsidRDefault="00F77D08" w:rsidP="00F77D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CA774" w14:textId="052689E4" w:rsidR="00F77D08" w:rsidRPr="0021677C" w:rsidRDefault="001A0C4D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408,969</w:t>
            </w:r>
          </w:p>
        </w:tc>
        <w:tc>
          <w:tcPr>
            <w:tcW w:w="270" w:type="dxa"/>
          </w:tcPr>
          <w:p w14:paraId="3F90E196" w14:textId="77777777" w:rsidR="00F77D08" w:rsidRPr="0021677C" w:rsidRDefault="00F77D08" w:rsidP="00F77D08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B062B" w14:textId="77777777" w:rsidR="00F77D08" w:rsidRPr="0021677C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539</w:t>
            </w:r>
            <w:r w:rsidRPr="004B6012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503</w:t>
            </w:r>
          </w:p>
        </w:tc>
      </w:tr>
    </w:tbl>
    <w:p w14:paraId="7FE047E6" w14:textId="77777777" w:rsidR="00F77D08" w:rsidRPr="005C2D3F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72"/>
      </w:tblGrid>
      <w:tr w:rsidR="00F77D08" w:rsidRPr="005C2D3F" w14:paraId="03395B83" w14:textId="77777777" w:rsidTr="00F77D08">
        <w:trPr>
          <w:cantSplit/>
        </w:trPr>
        <w:tc>
          <w:tcPr>
            <w:tcW w:w="2790" w:type="dxa"/>
          </w:tcPr>
          <w:p w14:paraId="5A334C0C" w14:textId="2916FD0E" w:rsidR="00F77D08" w:rsidRPr="009D6A90" w:rsidRDefault="00F77D08" w:rsidP="00F77D08">
            <w:pPr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1" w:type="dxa"/>
            <w:gridSpan w:val="11"/>
          </w:tcPr>
          <w:p w14:paraId="7CF94E2F" w14:textId="77777777" w:rsidR="00F77D08" w:rsidRPr="005C2D3F" w:rsidRDefault="00F77D08" w:rsidP="00F77D08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7D08" w:rsidRPr="005C2D3F" w14:paraId="271DB31D" w14:textId="77777777" w:rsidTr="00F77D08">
        <w:trPr>
          <w:cantSplit/>
        </w:trPr>
        <w:tc>
          <w:tcPr>
            <w:tcW w:w="2790" w:type="dxa"/>
          </w:tcPr>
          <w:p w14:paraId="4A785C93" w14:textId="134A6BD1" w:rsidR="00F77D08" w:rsidRPr="009D6A90" w:rsidRDefault="00F77D08" w:rsidP="00F77D08">
            <w:pPr>
              <w:ind w:left="18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06843EC9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A696529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222" w:type="dxa"/>
            <w:gridSpan w:val="5"/>
            <w:tcBorders>
              <w:bottom w:val="single" w:sz="4" w:space="0" w:color="auto"/>
            </w:tcBorders>
          </w:tcPr>
          <w:p w14:paraId="585A9BF4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F77D08" w:rsidRPr="005C2D3F" w14:paraId="07A30E11" w14:textId="77777777" w:rsidTr="005F7F4D">
        <w:trPr>
          <w:cantSplit/>
        </w:trPr>
        <w:tc>
          <w:tcPr>
            <w:tcW w:w="2790" w:type="dxa"/>
            <w:vAlign w:val="bottom"/>
          </w:tcPr>
          <w:p w14:paraId="396D2059" w14:textId="4F62E667" w:rsidR="00F77D08" w:rsidRPr="005C2D3F" w:rsidRDefault="005F7F4D" w:rsidP="00D36A8B">
            <w:pPr>
              <w:ind w:left="14"/>
              <w:rPr>
                <w:sz w:val="30"/>
                <w:szCs w:val="30"/>
              </w:rPr>
            </w:pPr>
            <w:r w:rsidRPr="009D6A9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F9CA643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F77D08" w:rsidRPr="005C2D3F" w14:paraId="49CC24C4" w14:textId="77777777" w:rsidTr="00F77D08">
        <w:trPr>
          <w:cantSplit/>
        </w:trPr>
        <w:tc>
          <w:tcPr>
            <w:tcW w:w="2790" w:type="dxa"/>
          </w:tcPr>
          <w:p w14:paraId="155F5EB9" w14:textId="77777777" w:rsidR="00F77D08" w:rsidRPr="005C2D3F" w:rsidRDefault="00F77D08" w:rsidP="00F77D08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06C189B2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EB16C9" w:rsidRPr="005C2D3F" w14:paraId="213442D5" w14:textId="77777777" w:rsidTr="00F77D08">
        <w:trPr>
          <w:cantSplit/>
        </w:trPr>
        <w:tc>
          <w:tcPr>
            <w:tcW w:w="2790" w:type="dxa"/>
          </w:tcPr>
          <w:p w14:paraId="4DEBD91A" w14:textId="5CA09D0A" w:rsidR="00EB16C9" w:rsidRPr="00EB16C9" w:rsidRDefault="00EB16C9" w:rsidP="00F77D08">
            <w:pPr>
              <w:rPr>
                <w:sz w:val="30"/>
                <w:szCs w:val="30"/>
              </w:rPr>
            </w:pPr>
            <w:r w:rsidRPr="00EB16C9">
              <w:rPr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41" w:type="dxa"/>
            <w:gridSpan w:val="11"/>
          </w:tcPr>
          <w:p w14:paraId="6BF4963B" w14:textId="77777777" w:rsidR="00EB16C9" w:rsidRPr="005C2D3F" w:rsidRDefault="00EB16C9" w:rsidP="00F77D08">
            <w:pPr>
              <w:ind w:right="11"/>
              <w:jc w:val="center"/>
              <w:rPr>
                <w:i/>
                <w:iCs/>
                <w:sz w:val="30"/>
                <w:szCs w:val="30"/>
                <w:lang w:bidi="ar-SA"/>
              </w:rPr>
            </w:pPr>
          </w:p>
        </w:tc>
      </w:tr>
      <w:tr w:rsidR="00F77D08" w:rsidRPr="005C2D3F" w14:paraId="36D9C396" w14:textId="77777777" w:rsidTr="00F77D08">
        <w:trPr>
          <w:cantSplit/>
        </w:trPr>
        <w:tc>
          <w:tcPr>
            <w:tcW w:w="2790" w:type="dxa"/>
          </w:tcPr>
          <w:p w14:paraId="37AB4866" w14:textId="77777777" w:rsidR="00F77D08" w:rsidRPr="005C2D3F" w:rsidRDefault="00F77D08" w:rsidP="00F77D08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410538B0" w14:textId="77777777" w:rsidR="00F77D08" w:rsidRPr="005C2D3F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C45D12">
              <w:rPr>
                <w:sz w:val="30"/>
                <w:szCs w:val="30"/>
              </w:rPr>
              <w:t>22,692</w:t>
            </w:r>
          </w:p>
        </w:tc>
        <w:tc>
          <w:tcPr>
            <w:tcW w:w="180" w:type="dxa"/>
          </w:tcPr>
          <w:p w14:paraId="005C844B" w14:textId="77777777" w:rsidR="00F77D08" w:rsidRPr="005C2D3F" w:rsidRDefault="00F77D08" w:rsidP="00F77D0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4BE83E" w14:textId="0399E6C7" w:rsidR="00F77D08" w:rsidRPr="005C2D3F" w:rsidRDefault="00F77D08" w:rsidP="00FB08BD">
            <w:pPr>
              <w:tabs>
                <w:tab w:val="decimal" w:pos="704"/>
              </w:tabs>
              <w:spacing w:line="240" w:lineRule="atLeast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FB08BD">
              <w:rPr>
                <w:sz w:val="30"/>
                <w:szCs w:val="30"/>
              </w:rPr>
              <w:t>4,539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1978CE" w14:textId="77777777" w:rsidR="00F77D08" w:rsidRPr="005C2D3F" w:rsidRDefault="00F77D08" w:rsidP="00F77D0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33C3673" w14:textId="531B7F79" w:rsidR="00F77D08" w:rsidRPr="005C2D3F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C45D12">
              <w:rPr>
                <w:sz w:val="30"/>
                <w:szCs w:val="30"/>
              </w:rPr>
              <w:t>18,15</w:t>
            </w:r>
            <w:r w:rsidR="00FB08BD">
              <w:rPr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801BBC9" w14:textId="77777777" w:rsidR="00F77D08" w:rsidRPr="005C2D3F" w:rsidRDefault="00F77D08" w:rsidP="00F77D0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8DD7FA" w14:textId="77777777" w:rsidR="00F77D08" w:rsidRPr="00073786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455</w:t>
            </w:r>
          </w:p>
        </w:tc>
        <w:tc>
          <w:tcPr>
            <w:tcW w:w="180" w:type="dxa"/>
          </w:tcPr>
          <w:p w14:paraId="2DA35003" w14:textId="77777777" w:rsidR="00F77D08" w:rsidRPr="005C2D3F" w:rsidRDefault="00F77D08" w:rsidP="00F77D08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4153C9" w14:textId="77777777" w:rsidR="00F77D08" w:rsidRPr="005C2D3F" w:rsidRDefault="00F77D08" w:rsidP="004F3E5E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3837E8" w14:textId="77777777" w:rsidR="00F77D08" w:rsidRPr="005C2D3F" w:rsidRDefault="00F77D08" w:rsidP="00F77D08">
            <w:pPr>
              <w:tabs>
                <w:tab w:val="decimal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5C314" w14:textId="77777777" w:rsidR="00F77D08" w:rsidRPr="00073786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364</w:t>
            </w:r>
          </w:p>
        </w:tc>
      </w:tr>
      <w:tr w:rsidR="00F77D08" w:rsidRPr="005C2D3F" w14:paraId="3CE3CDB0" w14:textId="77777777" w:rsidTr="005F27EB">
        <w:trPr>
          <w:cantSplit/>
        </w:trPr>
        <w:tc>
          <w:tcPr>
            <w:tcW w:w="2790" w:type="dxa"/>
          </w:tcPr>
          <w:p w14:paraId="5B312BDB" w14:textId="2ABC939B" w:rsidR="00F77D08" w:rsidRPr="005C2D3F" w:rsidRDefault="00F77D08" w:rsidP="00F77D08">
            <w:pPr>
              <w:ind w:left="191" w:hanging="19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4C607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C607B">
              <w:rPr>
                <w:sz w:val="30"/>
                <w:szCs w:val="30"/>
              </w:rPr>
              <w:t>(</w:t>
            </w:r>
            <w:r w:rsidR="004C607B">
              <w:rPr>
                <w:rFonts w:hint="cs"/>
                <w:sz w:val="30"/>
                <w:szCs w:val="30"/>
                <w:cs/>
              </w:rPr>
              <w:t xml:space="preserve">ขาดทุน) </w:t>
            </w:r>
            <w:r w:rsidRPr="005C2D3F">
              <w:rPr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C4CA6" w14:textId="77777777" w:rsidR="00F77D08" w:rsidRPr="005C2D3F" w:rsidRDefault="00F77D08" w:rsidP="004F3E5E">
            <w:pPr>
              <w:spacing w:line="240" w:lineRule="atLeast"/>
              <w:ind w:right="-5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C45D12">
              <w:rPr>
                <w:sz w:val="30"/>
                <w:szCs w:val="30"/>
              </w:rPr>
              <w:t>71,977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C538D9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22ADAE" w14:textId="77777777" w:rsidR="00F77D08" w:rsidRPr="005C2D3F" w:rsidRDefault="00F77D08" w:rsidP="00FB08BD">
            <w:pPr>
              <w:tabs>
                <w:tab w:val="decimal" w:pos="704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 w:rsidRPr="00C45D12">
              <w:rPr>
                <w:sz w:val="30"/>
                <w:szCs w:val="30"/>
              </w:rPr>
              <w:t>14,544</w:t>
            </w:r>
          </w:p>
        </w:tc>
        <w:tc>
          <w:tcPr>
            <w:tcW w:w="180" w:type="dxa"/>
            <w:vAlign w:val="bottom"/>
          </w:tcPr>
          <w:p w14:paraId="176DC5AE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945530A" w14:textId="77777777" w:rsidR="00F77D08" w:rsidRPr="005C2D3F" w:rsidRDefault="00F77D08" w:rsidP="004F3E5E">
            <w:pPr>
              <w:spacing w:line="240" w:lineRule="atLeast"/>
              <w:ind w:left="-182" w:right="-7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C45D12">
              <w:rPr>
                <w:sz w:val="30"/>
                <w:szCs w:val="30"/>
              </w:rPr>
              <w:t>57,433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38F94A1" w14:textId="77777777" w:rsidR="00F77D08" w:rsidRPr="005C2D3F" w:rsidRDefault="00F77D08" w:rsidP="00F77D08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5B0D7" w14:textId="77777777" w:rsidR="00F77D08" w:rsidRPr="005C2D3F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010</w:t>
            </w:r>
          </w:p>
        </w:tc>
        <w:tc>
          <w:tcPr>
            <w:tcW w:w="180" w:type="dxa"/>
            <w:vAlign w:val="bottom"/>
          </w:tcPr>
          <w:p w14:paraId="4A9E0577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448C82" w14:textId="77777777" w:rsidR="00F77D08" w:rsidRPr="00073786" w:rsidRDefault="00F77D08" w:rsidP="004F3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257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CF2EBD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A410EDB" w14:textId="77777777" w:rsidR="00F77D08" w:rsidRPr="005C2D3F" w:rsidRDefault="00F77D08" w:rsidP="00F77D08">
            <w:pPr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753</w:t>
            </w:r>
          </w:p>
        </w:tc>
      </w:tr>
      <w:tr w:rsidR="00F77D08" w:rsidRPr="005C2D3F" w14:paraId="0170F2FA" w14:textId="77777777" w:rsidTr="005F27EB">
        <w:trPr>
          <w:cantSplit/>
        </w:trPr>
        <w:tc>
          <w:tcPr>
            <w:tcW w:w="2790" w:type="dxa"/>
          </w:tcPr>
          <w:p w14:paraId="0A56A285" w14:textId="77777777" w:rsidR="00F77D08" w:rsidRPr="005C2D3F" w:rsidRDefault="00F77D08" w:rsidP="00F77D08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8A07" w14:textId="77777777" w:rsidR="00F77D08" w:rsidRPr="00E14ACE" w:rsidRDefault="00F77D08" w:rsidP="004F3E5E">
            <w:pPr>
              <w:spacing w:line="240" w:lineRule="atLeast"/>
              <w:ind w:right="-5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Pr="00C45D12">
              <w:rPr>
                <w:b/>
                <w:bCs/>
                <w:sz w:val="30"/>
                <w:szCs w:val="30"/>
              </w:rPr>
              <w:t>49,285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1AD13D9" w14:textId="77777777" w:rsidR="00F77D08" w:rsidRPr="00E14ACE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F357D" w14:textId="631AC36D" w:rsidR="00F77D08" w:rsidRPr="00FB08BD" w:rsidRDefault="00F77D08" w:rsidP="00FB08BD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30"/>
                <w:szCs w:val="30"/>
              </w:rPr>
            </w:pPr>
            <w:r w:rsidRPr="00FB08BD">
              <w:rPr>
                <w:b/>
                <w:bCs/>
                <w:sz w:val="30"/>
                <w:szCs w:val="30"/>
              </w:rPr>
              <w:t>10,00</w:t>
            </w:r>
            <w:r w:rsidR="00FB08BD" w:rsidRPr="00FB08BD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913C517" w14:textId="77777777" w:rsidR="00F77D08" w:rsidRPr="00E14ACE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E48A" w14:textId="60750256" w:rsidR="00F77D08" w:rsidRPr="00E14ACE" w:rsidRDefault="00F77D08" w:rsidP="004F3E5E">
            <w:pPr>
              <w:spacing w:line="240" w:lineRule="atLeast"/>
              <w:ind w:left="-182" w:right="-79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="00FB08BD">
              <w:rPr>
                <w:b/>
                <w:bCs/>
                <w:sz w:val="30"/>
                <w:szCs w:val="30"/>
              </w:rPr>
              <w:t>39,280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584C2A" w14:textId="77777777" w:rsidR="00F77D08" w:rsidRPr="00E14ACE" w:rsidRDefault="00F77D08" w:rsidP="00F77D0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AC6B" w14:textId="77777777" w:rsidR="00F77D08" w:rsidRPr="00E14ACE" w:rsidRDefault="00F77D08" w:rsidP="00F77D08">
            <w:pPr>
              <w:spacing w:line="240" w:lineRule="atLeas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2ED95173" w14:textId="77777777" w:rsidR="00F77D08" w:rsidRPr="00E14ACE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74AE" w14:textId="77777777" w:rsidR="00F77D08" w:rsidRPr="00073786" w:rsidRDefault="00F77D08" w:rsidP="004F3E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348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871121" w14:textId="77777777" w:rsidR="00F77D08" w:rsidRPr="00E14ACE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D143" w14:textId="77777777" w:rsidR="00F77D08" w:rsidRPr="00E14ACE" w:rsidRDefault="00F77D08" w:rsidP="00F77D08">
            <w:pPr>
              <w:spacing w:line="240" w:lineRule="atLeas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117</w:t>
            </w:r>
          </w:p>
        </w:tc>
      </w:tr>
    </w:tbl>
    <w:p w14:paraId="05BFEF65" w14:textId="77777777" w:rsidR="00F168CC" w:rsidRDefault="00F168CC"/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80"/>
        <w:gridCol w:w="990"/>
        <w:gridCol w:w="180"/>
        <w:gridCol w:w="889"/>
        <w:gridCol w:w="180"/>
        <w:gridCol w:w="900"/>
        <w:gridCol w:w="180"/>
        <w:gridCol w:w="990"/>
        <w:gridCol w:w="180"/>
        <w:gridCol w:w="972"/>
      </w:tblGrid>
      <w:tr w:rsidR="00F77D08" w:rsidRPr="005C2D3F" w14:paraId="6D6BCEE1" w14:textId="77777777" w:rsidTr="005F27EB">
        <w:trPr>
          <w:cantSplit/>
        </w:trPr>
        <w:tc>
          <w:tcPr>
            <w:tcW w:w="2790" w:type="dxa"/>
          </w:tcPr>
          <w:p w14:paraId="7F364CAD" w14:textId="2D532C36" w:rsidR="00F77D08" w:rsidRPr="005C2D3F" w:rsidRDefault="00F77D08" w:rsidP="00F77D08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61289869" w14:textId="77777777" w:rsidR="00F77D08" w:rsidRPr="005C2D3F" w:rsidRDefault="00F77D08" w:rsidP="00F77D08">
            <w:pPr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D08" w:rsidRPr="005C2D3F" w14:paraId="3E1A7AA9" w14:textId="77777777" w:rsidTr="00F77D08">
        <w:trPr>
          <w:cantSplit/>
        </w:trPr>
        <w:tc>
          <w:tcPr>
            <w:tcW w:w="2790" w:type="dxa"/>
          </w:tcPr>
          <w:p w14:paraId="5BEC8CAA" w14:textId="63757D42" w:rsidR="00F77D08" w:rsidRPr="005C2D3F" w:rsidRDefault="00F77D08" w:rsidP="00122A8B">
            <w:pPr>
              <w:rPr>
                <w:sz w:val="30"/>
                <w:szCs w:val="30"/>
              </w:rPr>
            </w:pPr>
          </w:p>
        </w:tc>
        <w:tc>
          <w:tcPr>
            <w:tcW w:w="3139" w:type="dxa"/>
            <w:gridSpan w:val="5"/>
            <w:tcBorders>
              <w:bottom w:val="single" w:sz="4" w:space="0" w:color="auto"/>
            </w:tcBorders>
          </w:tcPr>
          <w:p w14:paraId="1CDD4A93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082A3B2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3222" w:type="dxa"/>
            <w:gridSpan w:val="5"/>
            <w:tcBorders>
              <w:bottom w:val="single" w:sz="4" w:space="0" w:color="auto"/>
            </w:tcBorders>
          </w:tcPr>
          <w:p w14:paraId="5ECEC9A4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2561</w:t>
            </w:r>
          </w:p>
        </w:tc>
      </w:tr>
      <w:tr w:rsidR="00F77D08" w:rsidRPr="005C2D3F" w14:paraId="6458A2CA" w14:textId="77777777" w:rsidTr="00122A8B">
        <w:trPr>
          <w:cantSplit/>
        </w:trPr>
        <w:tc>
          <w:tcPr>
            <w:tcW w:w="2790" w:type="dxa"/>
            <w:vAlign w:val="bottom"/>
          </w:tcPr>
          <w:p w14:paraId="18E07652" w14:textId="66A29977" w:rsidR="00F77D08" w:rsidRPr="005C2D3F" w:rsidRDefault="00122A8B" w:rsidP="00122A8B">
            <w:pPr>
              <w:ind w:left="14"/>
              <w:rPr>
                <w:sz w:val="30"/>
                <w:szCs w:val="30"/>
              </w:rPr>
            </w:pPr>
            <w:r w:rsidRPr="009D6A90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27E1DB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31085FE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F14FCB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8EF596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E706957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985ED06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E2BE6C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AFF466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3FCB9D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17328B7" w14:textId="77777777" w:rsidR="00F77D08" w:rsidRPr="005C2D3F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30"/>
                <w:szCs w:val="30"/>
                <w:lang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69EDD6DC" w14:textId="77777777" w:rsidR="00F77D08" w:rsidRPr="005C2D3F" w:rsidRDefault="00F77D08" w:rsidP="00F77D08">
            <w:pPr>
              <w:ind w:left="-79" w:right="-79"/>
              <w:jc w:val="center"/>
              <w:rPr>
                <w:sz w:val="30"/>
                <w:szCs w:val="30"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F77D08" w:rsidRPr="005C2D3F" w14:paraId="63A8F5E9" w14:textId="77777777" w:rsidTr="00F77D08">
        <w:trPr>
          <w:cantSplit/>
        </w:trPr>
        <w:tc>
          <w:tcPr>
            <w:tcW w:w="2790" w:type="dxa"/>
          </w:tcPr>
          <w:p w14:paraId="376A1CAA" w14:textId="77777777" w:rsidR="00F77D08" w:rsidRPr="005C2D3F" w:rsidRDefault="00F77D08" w:rsidP="00F77D08">
            <w:pPr>
              <w:rPr>
                <w:sz w:val="30"/>
                <w:szCs w:val="30"/>
              </w:rPr>
            </w:pPr>
          </w:p>
        </w:tc>
        <w:tc>
          <w:tcPr>
            <w:tcW w:w="6541" w:type="dxa"/>
            <w:gridSpan w:val="11"/>
          </w:tcPr>
          <w:p w14:paraId="7CDA7434" w14:textId="77777777" w:rsidR="00F77D08" w:rsidRPr="005C2D3F" w:rsidRDefault="00F77D08" w:rsidP="00F77D08">
            <w:pPr>
              <w:ind w:right="11"/>
              <w:jc w:val="center"/>
              <w:rPr>
                <w:sz w:val="30"/>
                <w:szCs w:val="30"/>
                <w:lang w:bidi="ar-SA"/>
              </w:rPr>
            </w:pPr>
            <w:r w:rsidRPr="005C2D3F">
              <w:rPr>
                <w:i/>
                <w:iCs/>
                <w:sz w:val="30"/>
                <w:szCs w:val="30"/>
                <w:lang w:bidi="ar-SA"/>
              </w:rPr>
              <w:t>(</w:t>
            </w:r>
            <w:r w:rsidRPr="005C2D3F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5C2D3F">
              <w:rPr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70270" w:rsidRPr="005C2D3F" w14:paraId="0EEEC145" w14:textId="77777777" w:rsidTr="00F77D08">
        <w:trPr>
          <w:cantSplit/>
        </w:trPr>
        <w:tc>
          <w:tcPr>
            <w:tcW w:w="2790" w:type="dxa"/>
          </w:tcPr>
          <w:p w14:paraId="01E59D74" w14:textId="1F71EC57" w:rsidR="00570270" w:rsidRPr="005C2D3F" w:rsidRDefault="001C2FC9" w:rsidP="001C2FC9">
            <w:pPr>
              <w:ind w:left="14"/>
              <w:rPr>
                <w:sz w:val="30"/>
                <w:szCs w:val="30"/>
              </w:rPr>
            </w:pPr>
            <w:r w:rsidRPr="001C2FC9">
              <w:rPr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41" w:type="dxa"/>
            <w:gridSpan w:val="11"/>
          </w:tcPr>
          <w:p w14:paraId="60D60E48" w14:textId="77777777" w:rsidR="00570270" w:rsidRPr="005C2D3F" w:rsidRDefault="00570270" w:rsidP="00F77D08">
            <w:pPr>
              <w:ind w:right="11"/>
              <w:jc w:val="center"/>
              <w:rPr>
                <w:i/>
                <w:iCs/>
                <w:sz w:val="30"/>
                <w:szCs w:val="30"/>
                <w:lang w:bidi="ar-SA"/>
              </w:rPr>
            </w:pPr>
          </w:p>
        </w:tc>
      </w:tr>
      <w:tr w:rsidR="00F77D08" w:rsidRPr="005C2D3F" w14:paraId="37599AEC" w14:textId="77777777" w:rsidTr="00F77D08">
        <w:trPr>
          <w:cantSplit/>
        </w:trPr>
        <w:tc>
          <w:tcPr>
            <w:tcW w:w="2790" w:type="dxa"/>
          </w:tcPr>
          <w:p w14:paraId="63EED1C5" w14:textId="77777777" w:rsidR="00F77D08" w:rsidRPr="005C2D3F" w:rsidRDefault="00F77D08" w:rsidP="00F77D08">
            <w:pPr>
              <w:ind w:left="180" w:hanging="180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14:paraId="5BF26282" w14:textId="77777777" w:rsidR="00F77D08" w:rsidRPr="005C2D3F" w:rsidRDefault="00F77D08" w:rsidP="00F77D08">
            <w:pPr>
              <w:tabs>
                <w:tab w:val="decimal" w:pos="668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 w:rsidRPr="00735CBB">
              <w:rPr>
                <w:sz w:val="30"/>
                <w:szCs w:val="30"/>
              </w:rPr>
              <w:t>22,692</w:t>
            </w:r>
          </w:p>
        </w:tc>
        <w:tc>
          <w:tcPr>
            <w:tcW w:w="180" w:type="dxa"/>
          </w:tcPr>
          <w:p w14:paraId="7CB9FD4C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375848" w14:textId="024335B3" w:rsidR="00F77D08" w:rsidRPr="005C2D3F" w:rsidRDefault="00FB08BD" w:rsidP="00FB08BD">
            <w:pPr>
              <w:tabs>
                <w:tab w:val="decimal" w:pos="704"/>
              </w:tabs>
              <w:spacing w:line="240" w:lineRule="atLeast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(4,539</w:t>
            </w:r>
            <w:r w:rsidR="00F77D08" w:rsidRPr="00735CBB"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426573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23AB575" w14:textId="46BB4C3C" w:rsidR="00F77D08" w:rsidRPr="005C2D3F" w:rsidRDefault="00F77D08" w:rsidP="00F77D08">
            <w:pPr>
              <w:tabs>
                <w:tab w:val="decimal" w:pos="668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 w:rsidRPr="00735CBB">
              <w:rPr>
                <w:sz w:val="30"/>
                <w:szCs w:val="30"/>
              </w:rPr>
              <w:t>18,15</w:t>
            </w:r>
            <w:r w:rsidR="00FB08BD">
              <w:rPr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31502AB0" w14:textId="77777777" w:rsidR="00F77D08" w:rsidRPr="005C2D3F" w:rsidRDefault="00F77D08" w:rsidP="00F77D08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826BF7" w14:textId="77777777" w:rsidR="00F77D08" w:rsidRPr="00073786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455</w:t>
            </w:r>
          </w:p>
        </w:tc>
        <w:tc>
          <w:tcPr>
            <w:tcW w:w="180" w:type="dxa"/>
          </w:tcPr>
          <w:p w14:paraId="0574CE42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196043" w14:textId="77777777" w:rsidR="00F77D08" w:rsidRPr="005C2D3F" w:rsidRDefault="00F77D08" w:rsidP="00F77D08">
            <w:pPr>
              <w:tabs>
                <w:tab w:val="decimal" w:pos="832"/>
              </w:tabs>
              <w:spacing w:line="240" w:lineRule="atLeas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sz w:val="30"/>
                <w:szCs w:val="30"/>
              </w:rPr>
              <w:t>91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8EE394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1BD5458" w14:textId="77777777" w:rsidR="00F77D08" w:rsidRPr="00073786" w:rsidRDefault="00F77D08" w:rsidP="00F77D08">
            <w:pPr>
              <w:tabs>
                <w:tab w:val="decimal" w:pos="803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364</w:t>
            </w:r>
          </w:p>
        </w:tc>
      </w:tr>
      <w:tr w:rsidR="00F77D08" w:rsidRPr="00B5679B" w14:paraId="4EA5CDCD" w14:textId="77777777" w:rsidTr="00F77D08">
        <w:trPr>
          <w:cantSplit/>
        </w:trPr>
        <w:tc>
          <w:tcPr>
            <w:tcW w:w="2790" w:type="dxa"/>
          </w:tcPr>
          <w:p w14:paraId="039924B5" w14:textId="76DC25BF" w:rsidR="00F77D08" w:rsidRPr="005C2D3F" w:rsidRDefault="00F77D08" w:rsidP="00F77D08">
            <w:pPr>
              <w:ind w:left="191" w:hanging="19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="004C607B">
              <w:rPr>
                <w:rFonts w:hint="cs"/>
                <w:sz w:val="30"/>
                <w:szCs w:val="30"/>
                <w:cs/>
              </w:rPr>
              <w:t xml:space="preserve"> (ขาดทุน) </w:t>
            </w:r>
            <w:r w:rsidRPr="005C2D3F">
              <w:rPr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  <w:r w:rsidRPr="005C2D3F">
              <w:rPr>
                <w:rFonts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21E67B" w14:textId="77777777" w:rsidR="00F77D08" w:rsidRPr="005C2D3F" w:rsidRDefault="00F77D08" w:rsidP="00F77D08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 w:rsidRPr="00735CBB">
              <w:rPr>
                <w:sz w:val="30"/>
                <w:szCs w:val="30"/>
                <w:cs/>
              </w:rPr>
              <w:t>(39</w:t>
            </w:r>
            <w:r w:rsidRPr="00735CBB">
              <w:rPr>
                <w:sz w:val="30"/>
                <w:szCs w:val="30"/>
              </w:rPr>
              <w:t>,</w:t>
            </w:r>
            <w:r w:rsidRPr="00735CBB">
              <w:rPr>
                <w:sz w:val="30"/>
                <w:szCs w:val="30"/>
                <w:cs/>
              </w:rPr>
              <w:t>607)</w:t>
            </w:r>
          </w:p>
        </w:tc>
        <w:tc>
          <w:tcPr>
            <w:tcW w:w="180" w:type="dxa"/>
            <w:vAlign w:val="bottom"/>
          </w:tcPr>
          <w:p w14:paraId="2093D567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6E864A" w14:textId="77777777" w:rsidR="00F77D08" w:rsidRPr="00FB08BD" w:rsidRDefault="00F77D08" w:rsidP="00FB08BD">
            <w:pPr>
              <w:tabs>
                <w:tab w:val="decimal" w:pos="704"/>
              </w:tabs>
              <w:spacing w:line="240" w:lineRule="atLeast"/>
              <w:ind w:right="-156"/>
              <w:rPr>
                <w:sz w:val="30"/>
                <w:szCs w:val="30"/>
              </w:rPr>
            </w:pPr>
            <w:r w:rsidRPr="00FB08BD">
              <w:rPr>
                <w:sz w:val="30"/>
                <w:szCs w:val="30"/>
                <w:cs/>
              </w:rPr>
              <w:t>7</w:t>
            </w:r>
            <w:r w:rsidRPr="00FB08BD">
              <w:rPr>
                <w:sz w:val="30"/>
                <w:szCs w:val="30"/>
              </w:rPr>
              <w:t>,</w:t>
            </w:r>
            <w:r w:rsidRPr="00FB08BD">
              <w:rPr>
                <w:sz w:val="30"/>
                <w:szCs w:val="30"/>
                <w:cs/>
              </w:rPr>
              <w:t>921</w:t>
            </w:r>
          </w:p>
        </w:tc>
        <w:tc>
          <w:tcPr>
            <w:tcW w:w="180" w:type="dxa"/>
            <w:vAlign w:val="bottom"/>
          </w:tcPr>
          <w:p w14:paraId="4522B5BA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FA2692D" w14:textId="77777777" w:rsidR="00F77D08" w:rsidRPr="005C2D3F" w:rsidRDefault="00F77D08" w:rsidP="00F77D08">
            <w:pPr>
              <w:tabs>
                <w:tab w:val="decimal" w:pos="742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735CBB">
              <w:rPr>
                <w:sz w:val="30"/>
                <w:szCs w:val="30"/>
              </w:rPr>
              <w:t>(31,686)</w:t>
            </w:r>
          </w:p>
        </w:tc>
        <w:tc>
          <w:tcPr>
            <w:tcW w:w="180" w:type="dxa"/>
            <w:vAlign w:val="bottom"/>
          </w:tcPr>
          <w:p w14:paraId="74A9BD8F" w14:textId="77777777" w:rsidR="00F77D08" w:rsidRPr="005C2D3F" w:rsidRDefault="00F77D08" w:rsidP="00F77D08">
            <w:pPr>
              <w:tabs>
                <w:tab w:val="decimal" w:pos="821"/>
              </w:tabs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DA0B77" w14:textId="77777777" w:rsidR="00F77D08" w:rsidRPr="005C2D3F" w:rsidRDefault="00F77D08" w:rsidP="00F77D08">
            <w:pPr>
              <w:tabs>
                <w:tab w:val="decimal" w:pos="731"/>
              </w:tabs>
              <w:spacing w:line="240" w:lineRule="atLeast"/>
              <w:ind w:right="11"/>
              <w:rPr>
                <w:sz w:val="30"/>
                <w:szCs w:val="30"/>
                <w:cs/>
              </w:rPr>
            </w:pPr>
            <w:r w:rsidRPr="003C303F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073</w:t>
            </w:r>
          </w:p>
        </w:tc>
        <w:tc>
          <w:tcPr>
            <w:tcW w:w="180" w:type="dxa"/>
            <w:vAlign w:val="bottom"/>
          </w:tcPr>
          <w:p w14:paraId="7DF69916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5BDE6B" w14:textId="77777777" w:rsidR="00F77D08" w:rsidRPr="00073786" w:rsidRDefault="00F77D08" w:rsidP="00F77D0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415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70B1C5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3960B8FE" w14:textId="77777777" w:rsidR="00F77D08" w:rsidRPr="005C2D3F" w:rsidRDefault="00F77D08" w:rsidP="00F77D08">
            <w:pPr>
              <w:tabs>
                <w:tab w:val="decimal" w:pos="803"/>
              </w:tabs>
              <w:spacing w:line="240" w:lineRule="atLeast"/>
              <w:ind w:right="11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658</w:t>
            </w:r>
          </w:p>
        </w:tc>
      </w:tr>
      <w:tr w:rsidR="00F77D08" w:rsidRPr="00B5679B" w14:paraId="62C3F378" w14:textId="77777777" w:rsidTr="00F77D08">
        <w:trPr>
          <w:cantSplit/>
        </w:trPr>
        <w:tc>
          <w:tcPr>
            <w:tcW w:w="2790" w:type="dxa"/>
          </w:tcPr>
          <w:p w14:paraId="49D51008" w14:textId="77777777" w:rsidR="00F77D08" w:rsidRPr="005C2D3F" w:rsidRDefault="00F77D08" w:rsidP="00F77D08">
            <w:pPr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4E597" w14:textId="77777777" w:rsidR="00F77D08" w:rsidRPr="005C2D3F" w:rsidRDefault="00F77D08" w:rsidP="00F77D08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735CBB">
              <w:rPr>
                <w:b/>
                <w:bCs/>
                <w:sz w:val="30"/>
                <w:szCs w:val="30"/>
              </w:rPr>
              <w:t>(16,915)</w:t>
            </w:r>
          </w:p>
        </w:tc>
        <w:tc>
          <w:tcPr>
            <w:tcW w:w="180" w:type="dxa"/>
            <w:vAlign w:val="bottom"/>
          </w:tcPr>
          <w:p w14:paraId="3B788DCC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4B0F1" w14:textId="33106075" w:rsidR="00F77D08" w:rsidRPr="00FB08BD" w:rsidRDefault="00F77D08" w:rsidP="00FB08BD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30"/>
                <w:szCs w:val="30"/>
                <w:cs/>
              </w:rPr>
            </w:pPr>
            <w:r w:rsidRPr="00FB08BD">
              <w:rPr>
                <w:b/>
                <w:bCs/>
                <w:sz w:val="30"/>
                <w:szCs w:val="30"/>
                <w:cs/>
              </w:rPr>
              <w:t>3</w:t>
            </w:r>
            <w:r w:rsidRPr="00FB08BD">
              <w:rPr>
                <w:b/>
                <w:bCs/>
                <w:sz w:val="30"/>
                <w:szCs w:val="30"/>
              </w:rPr>
              <w:t>,</w:t>
            </w:r>
            <w:r w:rsidRPr="00FB08BD">
              <w:rPr>
                <w:b/>
                <w:bCs/>
                <w:sz w:val="30"/>
                <w:szCs w:val="30"/>
                <w:cs/>
              </w:rPr>
              <w:t>38</w:t>
            </w:r>
            <w:r w:rsidR="00FB08BD" w:rsidRPr="00FB08BD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264BB42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0A52B" w14:textId="22AE9094" w:rsidR="00F77D08" w:rsidRPr="005C2D3F" w:rsidRDefault="00F77D08" w:rsidP="00F77D08">
            <w:pPr>
              <w:tabs>
                <w:tab w:val="decimal" w:pos="720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735CBB">
              <w:rPr>
                <w:b/>
                <w:bCs/>
                <w:sz w:val="30"/>
                <w:szCs w:val="30"/>
                <w:cs/>
              </w:rPr>
              <w:t>(13</w:t>
            </w:r>
            <w:r w:rsidRPr="00735CBB">
              <w:rPr>
                <w:b/>
                <w:bCs/>
                <w:sz w:val="30"/>
                <w:szCs w:val="30"/>
              </w:rPr>
              <w:t>,</w:t>
            </w:r>
            <w:r w:rsidR="00FB08BD">
              <w:rPr>
                <w:b/>
                <w:bCs/>
                <w:sz w:val="30"/>
                <w:szCs w:val="30"/>
                <w:cs/>
              </w:rPr>
              <w:t>53</w:t>
            </w:r>
            <w:r w:rsidR="00FB08BD">
              <w:rPr>
                <w:b/>
                <w:bCs/>
                <w:sz w:val="30"/>
                <w:szCs w:val="30"/>
              </w:rPr>
              <w:t>3</w:t>
            </w:r>
            <w:r w:rsidRPr="00735CBB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57D6CC9" w14:textId="77777777" w:rsidR="00F77D08" w:rsidRPr="005C2D3F" w:rsidRDefault="00F77D08" w:rsidP="00F77D0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35920" w14:textId="77777777" w:rsidR="00F77D08" w:rsidRPr="005C2D3F" w:rsidRDefault="00F77D08" w:rsidP="00F77D08">
            <w:pPr>
              <w:tabs>
                <w:tab w:val="decimal" w:pos="731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3C303F">
              <w:rPr>
                <w:b/>
                <w:bCs/>
                <w:sz w:val="30"/>
                <w:szCs w:val="30"/>
              </w:rPr>
              <w:t>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80" w:type="dxa"/>
            <w:vAlign w:val="bottom"/>
          </w:tcPr>
          <w:p w14:paraId="3C3EEF00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3ACB0" w14:textId="77777777" w:rsidR="00F77D08" w:rsidRPr="00073786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b/>
                <w:bCs/>
                <w:sz w:val="30"/>
                <w:szCs w:val="30"/>
              </w:rPr>
              <w:t>(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506</w:t>
            </w:r>
            <w:r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BE4C609" w14:textId="77777777" w:rsidR="00F77D08" w:rsidRPr="005C2D3F" w:rsidRDefault="00F77D08" w:rsidP="00F77D0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E28E7" w14:textId="77777777" w:rsidR="00F77D08" w:rsidRPr="005C2D3F" w:rsidRDefault="00F77D08" w:rsidP="00F77D08">
            <w:pPr>
              <w:tabs>
                <w:tab w:val="decimal" w:pos="803"/>
              </w:tabs>
              <w:spacing w:line="240" w:lineRule="atLeast"/>
              <w:ind w:right="11"/>
              <w:rPr>
                <w:b/>
                <w:bCs/>
                <w:sz w:val="30"/>
                <w:szCs w:val="30"/>
                <w:cs/>
              </w:rPr>
            </w:pPr>
            <w:r w:rsidRPr="003C303F">
              <w:rPr>
                <w:b/>
                <w:bCs/>
                <w:sz w:val="30"/>
                <w:szCs w:val="30"/>
              </w:rPr>
              <w:t>6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022</w:t>
            </w:r>
          </w:p>
        </w:tc>
      </w:tr>
    </w:tbl>
    <w:p w14:paraId="0D711416" w14:textId="61B05D88" w:rsidR="00F168CC" w:rsidRDefault="00F168CC" w:rsidP="00F77D08">
      <w:pPr>
        <w:rPr>
          <w:sz w:val="30"/>
          <w:szCs w:val="30"/>
        </w:rPr>
      </w:pPr>
    </w:p>
    <w:p w14:paraId="5097065A" w14:textId="77777777" w:rsidR="00F168CC" w:rsidRDefault="00F168CC">
      <w:pPr>
        <w:spacing w:line="240" w:lineRule="auto"/>
        <w:rPr>
          <w:sz w:val="30"/>
          <w:szCs w:val="30"/>
        </w:rPr>
        <w:sectPr w:rsidR="00F168CC" w:rsidSect="001204BC">
          <w:headerReference w:type="default" r:id="rId22"/>
          <w:footerReference w:type="default" r:id="rId23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8E493A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8E493A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</w:rPr>
            </w:pPr>
            <w:r w:rsidRPr="008E493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380714" w:rsidRPr="008E493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8E493A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8E493A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8E493A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8E493A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8E493A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</w:rPr>
              <w:t>2561</w:t>
            </w:r>
          </w:p>
        </w:tc>
        <w:tc>
          <w:tcPr>
            <w:tcW w:w="306" w:type="dxa"/>
          </w:tcPr>
          <w:p w14:paraId="1A2619AD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</w:rPr>
              <w:t>2562</w:t>
            </w:r>
          </w:p>
        </w:tc>
        <w:tc>
          <w:tcPr>
            <w:tcW w:w="261" w:type="dxa"/>
          </w:tcPr>
          <w:p w14:paraId="043737B5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77777777" w:rsidR="00F575F4" w:rsidRPr="008E493A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</w:rPr>
              <w:t>2561</w:t>
            </w:r>
          </w:p>
        </w:tc>
      </w:tr>
      <w:tr w:rsidR="00F168CC" w:rsidRPr="008E493A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8E493A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8E493A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8E493A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8E493A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8E493A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8E493A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68CC" w:rsidRPr="008E493A" w14:paraId="1BAD7462" w14:textId="77777777" w:rsidTr="004F13CB">
        <w:tc>
          <w:tcPr>
            <w:tcW w:w="3717" w:type="dxa"/>
            <w:shd w:val="clear" w:color="auto" w:fill="auto"/>
          </w:tcPr>
          <w:p w14:paraId="56DEC58C" w14:textId="4B989A46" w:rsidR="00042A7B" w:rsidRPr="008E493A" w:rsidRDefault="00042A7B" w:rsidP="004C607B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กำไร</w:t>
            </w:r>
            <w:r w:rsidR="004C607B" w:rsidRPr="008E493A">
              <w:rPr>
                <w:rFonts w:hint="cs"/>
                <w:sz w:val="28"/>
                <w:szCs w:val="28"/>
                <w:cs/>
              </w:rPr>
              <w:t>ก่</w:t>
            </w:r>
            <w:r w:rsidRPr="008E493A">
              <w:rPr>
                <w:rFonts w:hint="cs"/>
                <w:sz w:val="28"/>
                <w:szCs w:val="28"/>
                <w:cs/>
              </w:rPr>
              <w:t>อนภาษีเงินได</w:t>
            </w:r>
            <w:r w:rsidR="004C607B" w:rsidRPr="008E493A">
              <w:rPr>
                <w:rFonts w:hint="cs"/>
                <w:sz w:val="28"/>
                <w:szCs w:val="28"/>
                <w:cs/>
              </w:rPr>
              <w:t>้จากการดำเนินงานต่อเนื่อง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042A7B" w:rsidRPr="008E493A" w:rsidRDefault="00042A7B" w:rsidP="00042A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042A7B" w:rsidRPr="008E493A" w:rsidRDefault="00042A7B" w:rsidP="00042A7B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657C116B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3,985,853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042A7B" w:rsidRPr="008E493A" w:rsidRDefault="00042A7B" w:rsidP="000E40E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AC6A15E" w14:textId="77777777" w:rsidR="00042A7B" w:rsidRPr="008E493A" w:rsidRDefault="00042A7B" w:rsidP="000E40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129432D" w14:textId="77777777" w:rsidR="00042A7B" w:rsidRPr="008E493A" w:rsidRDefault="00042A7B" w:rsidP="000E40E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39868CF9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3,721,530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042A7B" w:rsidRPr="008E493A" w:rsidRDefault="00042A7B" w:rsidP="000E40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042A7B" w:rsidRPr="008E493A" w:rsidRDefault="00042A7B" w:rsidP="000E40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042A7B" w:rsidRPr="008E493A" w:rsidRDefault="00042A7B" w:rsidP="000E40E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651BB76D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3,447,568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2FDF2AB3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5,369,805</w:t>
            </w:r>
          </w:p>
        </w:tc>
      </w:tr>
      <w:tr w:rsidR="00F168CC" w:rsidRPr="008E493A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042A7B" w:rsidRPr="008E493A" w:rsidRDefault="00042A7B" w:rsidP="00042A7B">
            <w:pPr>
              <w:spacing w:line="240" w:lineRule="auto"/>
              <w:rPr>
                <w:sz w:val="28"/>
                <w:szCs w:val="28"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607C7B13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042A7B" w:rsidRPr="008E493A" w:rsidRDefault="00042A7B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362FD585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797,171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042A7B" w:rsidRPr="008E493A" w:rsidRDefault="00042A7B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168122FD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042A7B" w:rsidRPr="008E493A" w:rsidRDefault="00042A7B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5F61619A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744,306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08DE1D65" w:rsidR="00042A7B" w:rsidRPr="008E493A" w:rsidRDefault="00042A7B" w:rsidP="004C607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2BB8FB2C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689,514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7D1EA0E0" w:rsidR="00042A7B" w:rsidRPr="008E493A" w:rsidRDefault="00042A7B" w:rsidP="004C607B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042A7B" w:rsidRPr="008E493A" w:rsidRDefault="00042A7B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1C43DD96" w:rsidR="00042A7B" w:rsidRPr="008E493A" w:rsidRDefault="00042A7B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1,073,961</w:t>
            </w:r>
          </w:p>
        </w:tc>
      </w:tr>
      <w:tr w:rsidR="00F168CC" w:rsidRPr="008E493A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0E40ED" w:rsidRPr="008E493A" w:rsidRDefault="000E40ED" w:rsidP="000E40ED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41979318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1,925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7800D88E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9,043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899AD7" w14:textId="77777777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</w:p>
          <w:p w14:paraId="05D31A59" w14:textId="7A0607FD" w:rsidR="000E40ED" w:rsidRPr="008E493A" w:rsidRDefault="000E40ED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3DFA5FB" w14:textId="77777777" w:rsidR="000E40ED" w:rsidRPr="008E493A" w:rsidRDefault="000E40ED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  <w:p w14:paraId="3AFF5B66" w14:textId="35EF4A47" w:rsidR="000E40ED" w:rsidRPr="008E493A" w:rsidRDefault="000E40ED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168CC" w:rsidRPr="008E493A" w14:paraId="7A353CC1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48DA49AF" w:rsidR="000E40ED" w:rsidRPr="008E493A" w:rsidRDefault="000E40ED" w:rsidP="000E40ED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0B730F58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(121,432)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6A67D32E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(88,333)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B870F4" w14:textId="58185E68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(283,404)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DF7E5BD" w14:textId="78805AA9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(525,006)</w:t>
            </w:r>
          </w:p>
        </w:tc>
      </w:tr>
      <w:tr w:rsidR="00F168CC" w:rsidRPr="008E493A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207FE50" w:rsidR="000E40ED" w:rsidRPr="008E493A" w:rsidRDefault="000E40ED" w:rsidP="000E40ED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2C1D804D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(11,854)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02CFD5BB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(24,202)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6A0C75EC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(3,100)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7B14BC51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(7,724)</w:t>
            </w:r>
          </w:p>
        </w:tc>
      </w:tr>
      <w:tr w:rsidR="00F168CC" w:rsidRPr="008E493A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0669A400" w:rsidR="000E40ED" w:rsidRPr="008E493A" w:rsidRDefault="000E40ED" w:rsidP="000E40ED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ค่าใช้จ่ายต้องห้ามทางภาษี</w:t>
            </w:r>
            <w:r w:rsidR="004C607B" w:rsidRPr="008E493A">
              <w:rPr>
                <w:rFonts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12B937BF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28,526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180A4A70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49,126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6B130C0F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5,959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481F4FE5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4,540</w:t>
            </w:r>
          </w:p>
        </w:tc>
      </w:tr>
      <w:tr w:rsidR="00F168CC" w:rsidRPr="008E493A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0E40ED" w:rsidRPr="008E493A" w:rsidRDefault="000E40ED" w:rsidP="000E40ED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079058C6" w:rsidR="000E40ED" w:rsidRPr="008E493A" w:rsidRDefault="000E40ED" w:rsidP="004F13CB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6CBA0485" w:rsidR="000E40ED" w:rsidRPr="008E493A" w:rsidRDefault="000E40ED" w:rsidP="002A025D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(4,642)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5E3D622B" w:rsidR="000E40ED" w:rsidRPr="008E493A" w:rsidRDefault="000E40ED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73EC0753" w:rsidR="000E40ED" w:rsidRPr="008E493A" w:rsidRDefault="000E40ED" w:rsidP="00B361EC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F168CC" w:rsidRPr="008E493A" w14:paraId="7E20814C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3D92B212" w14:textId="0734EF7D" w:rsidR="006F0335" w:rsidRPr="008E493A" w:rsidRDefault="006F0335" w:rsidP="000E40ED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กลับรายการ</w:t>
            </w:r>
            <w:r w:rsidR="00F41264" w:rsidRPr="008E493A">
              <w:rPr>
                <w:rFonts w:hint="cs"/>
                <w:sz w:val="28"/>
                <w:szCs w:val="28"/>
                <w:cs/>
              </w:rPr>
              <w:t>ค่าใช้จ่ายที่เดิมไม่ได้บันทึกเป็นสินทรัพย์ภาษีเงินได้รอตัดบัญชี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3FC61F73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2EB1607C" w14:textId="77777777" w:rsidR="006F0335" w:rsidRPr="008E493A" w:rsidRDefault="006F0335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65CF497D" w14:textId="55C5D85D" w:rsidR="006F0335" w:rsidRPr="008E493A" w:rsidRDefault="004F13CB" w:rsidP="004F13CB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C433572" w14:textId="77777777" w:rsidR="006F0335" w:rsidRPr="008E493A" w:rsidRDefault="006F0335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19664BFB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047D8F70" w14:textId="77777777" w:rsidR="006F0335" w:rsidRPr="008E493A" w:rsidRDefault="006F0335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5FF47874" w14:textId="5536E912" w:rsidR="006F0335" w:rsidRPr="008E493A" w:rsidRDefault="004F13CB" w:rsidP="004F13CB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40BDDFE5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F43214B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5D611090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FC547BD" w14:textId="61B7CF02" w:rsidR="006F0335" w:rsidRPr="008E493A" w:rsidRDefault="00044E16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E5E1F48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7BE316A5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51E8C422" w14:textId="77777777" w:rsidR="006F0335" w:rsidRPr="008E493A" w:rsidRDefault="006F0335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9B9207E" w14:textId="17222DFD" w:rsidR="006F0335" w:rsidRPr="008E493A" w:rsidRDefault="002A025D" w:rsidP="00F6342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>(</w:t>
            </w:r>
            <w:r w:rsidR="00F63427">
              <w:rPr>
                <w:rFonts w:cs="Angsana New"/>
                <w:sz w:val="28"/>
                <w:szCs w:val="28"/>
                <w:lang w:bidi="th-TH"/>
              </w:rPr>
              <w:t>6,</w:t>
            </w:r>
            <w:r w:rsidR="00F63427">
              <w:rPr>
                <w:rFonts w:cs="Angsana New"/>
                <w:sz w:val="28"/>
                <w:szCs w:val="28"/>
              </w:rPr>
              <w:t>2</w:t>
            </w:r>
            <w:r w:rsidR="00380714">
              <w:rPr>
                <w:rFonts w:cs="Angsana New"/>
                <w:sz w:val="28"/>
                <w:szCs w:val="28"/>
                <w:lang w:bidi="th-TH"/>
              </w:rPr>
              <w:t>6</w:t>
            </w:r>
            <w:r w:rsidR="00F63427">
              <w:rPr>
                <w:rFonts w:cs="Angsana New"/>
                <w:sz w:val="28"/>
                <w:szCs w:val="28"/>
              </w:rPr>
              <w:t>8</w:t>
            </w: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168CC" w:rsidRPr="008E493A" w14:paraId="33931893" w14:textId="77777777" w:rsidTr="004F13CB">
        <w:tc>
          <w:tcPr>
            <w:tcW w:w="3717" w:type="dxa"/>
            <w:shd w:val="clear" w:color="auto" w:fill="auto"/>
          </w:tcPr>
          <w:p w14:paraId="159F64F7" w14:textId="49D8BF49" w:rsidR="000E40ED" w:rsidRPr="008E493A" w:rsidRDefault="000E40ED" w:rsidP="000E40ED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06BD2D77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23,592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06D17BAD" w:rsidR="000E40ED" w:rsidRPr="008E493A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704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40E1F716" w:rsidR="000E40ED" w:rsidRPr="008E493A" w:rsidRDefault="000E40ED" w:rsidP="00044E16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37D0CB41" w:rsidR="000E40ED" w:rsidRPr="008E493A" w:rsidRDefault="000E40ED" w:rsidP="00B361EC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lang w:bidi="th-TH"/>
              </w:rPr>
              <w:t>-</w:t>
            </w:r>
          </w:p>
        </w:tc>
      </w:tr>
      <w:tr w:rsidR="00F168CC" w:rsidRPr="004F13CB" w14:paraId="603DBEBB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0E40ED" w:rsidRPr="008E493A" w:rsidRDefault="000E40ED" w:rsidP="000E40ED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7D887988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524F2" w14:textId="0500BB02" w:rsidR="000E40ED" w:rsidRPr="004F13CB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4F13CB">
              <w:rPr>
                <w:rFonts w:cs="Angsana New" w:hint="cs"/>
                <w:b/>
                <w:bCs/>
                <w:sz w:val="28"/>
                <w:szCs w:val="28"/>
              </w:rPr>
              <w:t>717,928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5AF65DF9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0E40ED" w:rsidRPr="008E493A" w:rsidRDefault="000E40ED" w:rsidP="00C3528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8AB56" w14:textId="21D32332" w:rsidR="000E40ED" w:rsidRPr="004F13CB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4F13CB">
              <w:rPr>
                <w:rFonts w:cs="Angsana New" w:hint="cs"/>
                <w:b/>
                <w:bCs/>
                <w:sz w:val="28"/>
                <w:szCs w:val="28"/>
              </w:rPr>
              <w:t>686,002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70EACA99" w:rsidR="000E40ED" w:rsidRPr="008E493A" w:rsidRDefault="000E40ED" w:rsidP="004C607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D2AB2" w14:textId="029B86D4" w:rsidR="000E40ED" w:rsidRPr="004F13CB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4F13CB">
              <w:rPr>
                <w:rFonts w:cs="Angsana New" w:hint="cs"/>
                <w:b/>
                <w:bCs/>
                <w:sz w:val="28"/>
                <w:szCs w:val="28"/>
              </w:rPr>
              <w:t>408,969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6C04C2BD" w:rsidR="000E40ED" w:rsidRPr="008E493A" w:rsidRDefault="000E40ED" w:rsidP="004C607B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0E40ED" w:rsidRPr="008E493A" w:rsidRDefault="000E40ED" w:rsidP="00C352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B2A8" w14:textId="2A61C27B" w:rsidR="000E40ED" w:rsidRPr="004F13CB" w:rsidRDefault="000E40ED" w:rsidP="004F13C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4F13CB">
              <w:rPr>
                <w:rFonts w:cs="Angsana New" w:hint="cs"/>
                <w:b/>
                <w:bCs/>
                <w:sz w:val="28"/>
                <w:szCs w:val="28"/>
              </w:rPr>
              <w:t>539,503</w:t>
            </w:r>
          </w:p>
        </w:tc>
      </w:tr>
    </w:tbl>
    <w:p w14:paraId="1BE0CF82" w14:textId="77777777" w:rsidR="000F464B" w:rsidRDefault="000F464B" w:rsidP="00F77D08">
      <w:pPr>
        <w:rPr>
          <w:sz w:val="32"/>
          <w:szCs w:val="32"/>
          <w:cs/>
        </w:rPr>
        <w:sectPr w:rsidR="000F464B" w:rsidSect="00F168CC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270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11"/>
        <w:gridCol w:w="239"/>
        <w:gridCol w:w="742"/>
        <w:gridCol w:w="252"/>
        <w:gridCol w:w="693"/>
        <w:gridCol w:w="252"/>
        <w:gridCol w:w="603"/>
        <w:gridCol w:w="252"/>
        <w:gridCol w:w="693"/>
        <w:gridCol w:w="236"/>
        <w:gridCol w:w="619"/>
        <w:gridCol w:w="239"/>
        <w:gridCol w:w="589"/>
        <w:gridCol w:w="238"/>
        <w:gridCol w:w="590"/>
      </w:tblGrid>
      <w:tr w:rsidR="007E434B" w:rsidRPr="008E493A" w14:paraId="6B90B8AC" w14:textId="77777777" w:rsidTr="00E90DE1">
        <w:trPr>
          <w:trHeight w:val="388"/>
          <w:tblHeader/>
        </w:trPr>
        <w:tc>
          <w:tcPr>
            <w:tcW w:w="2322" w:type="dxa"/>
            <w:shd w:val="clear" w:color="auto" w:fill="auto"/>
          </w:tcPr>
          <w:p w14:paraId="0FC6B57E" w14:textId="77777777" w:rsidR="007E434B" w:rsidRPr="008E493A" w:rsidRDefault="007E434B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3492" w:type="dxa"/>
            <w:gridSpan w:val="7"/>
            <w:shd w:val="clear" w:color="auto" w:fill="auto"/>
            <w:vAlign w:val="bottom"/>
          </w:tcPr>
          <w:p w14:paraId="552D672F" w14:textId="6A51325F" w:rsidR="007E434B" w:rsidRPr="008E493A" w:rsidRDefault="007E434B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vAlign w:val="bottom"/>
          </w:tcPr>
          <w:p w14:paraId="49DC49B2" w14:textId="77777777" w:rsidR="007E434B" w:rsidRPr="008E493A" w:rsidRDefault="007E434B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3204" w:type="dxa"/>
            <w:gridSpan w:val="7"/>
            <w:vAlign w:val="bottom"/>
          </w:tcPr>
          <w:p w14:paraId="2304006A" w14:textId="36326816" w:rsidR="007E434B" w:rsidRPr="008E493A" w:rsidRDefault="007E434B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64B" w:rsidRPr="008E493A" w14:paraId="40A1CA15" w14:textId="77777777" w:rsidTr="00E90DE1">
        <w:trPr>
          <w:trHeight w:val="388"/>
          <w:tblHeader/>
        </w:trPr>
        <w:tc>
          <w:tcPr>
            <w:tcW w:w="2322" w:type="dxa"/>
            <w:shd w:val="clear" w:color="auto" w:fill="auto"/>
          </w:tcPr>
          <w:p w14:paraId="2A099A58" w14:textId="77777777" w:rsidR="007E434B" w:rsidRPr="008E493A" w:rsidRDefault="007E434B" w:rsidP="00FD44E6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  <w:r w:rsidRPr="008E493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92" w:type="dxa"/>
            <w:gridSpan w:val="3"/>
            <w:shd w:val="clear" w:color="auto" w:fill="auto"/>
          </w:tcPr>
          <w:p w14:paraId="4D72DF2F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52" w:type="dxa"/>
            <w:shd w:val="clear" w:color="auto" w:fill="auto"/>
          </w:tcPr>
          <w:p w14:paraId="4AE8F746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shd w:val="clear" w:color="auto" w:fill="auto"/>
          </w:tcPr>
          <w:p w14:paraId="6663132A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52" w:type="dxa"/>
          </w:tcPr>
          <w:p w14:paraId="01E33131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48" w:type="dxa"/>
            <w:gridSpan w:val="3"/>
          </w:tcPr>
          <w:p w14:paraId="03E2CCBE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2ED54162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3"/>
          </w:tcPr>
          <w:p w14:paraId="463A2B74" w14:textId="77777777" w:rsidR="007E434B" w:rsidRPr="008E493A" w:rsidRDefault="007E434B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8E493A">
              <w:rPr>
                <w:rFonts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93177" w:rsidRPr="008E493A" w14:paraId="4440C277" w14:textId="77777777" w:rsidTr="00E90DE1">
        <w:trPr>
          <w:trHeight w:val="369"/>
          <w:tblHeader/>
        </w:trPr>
        <w:tc>
          <w:tcPr>
            <w:tcW w:w="2322" w:type="dxa"/>
            <w:shd w:val="clear" w:color="auto" w:fill="auto"/>
          </w:tcPr>
          <w:p w14:paraId="19D26DFC" w14:textId="77777777" w:rsidR="007E434B" w:rsidRPr="0066179F" w:rsidRDefault="007E434B" w:rsidP="00FD44E6">
            <w:pPr>
              <w:spacing w:line="240" w:lineRule="auto"/>
              <w:rPr>
                <w:i/>
                <w:iCs/>
                <w:sz w:val="28"/>
                <w:szCs w:val="28"/>
              </w:rPr>
            </w:pPr>
            <w:r w:rsidRPr="0066179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179F">
              <w:rPr>
                <w:rFonts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179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1" w:type="dxa"/>
            <w:shd w:val="clear" w:color="auto" w:fill="auto"/>
          </w:tcPr>
          <w:p w14:paraId="38D214AB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6E6FBFD5" w14:textId="77777777" w:rsidR="007E434B" w:rsidRPr="008E493A" w:rsidRDefault="007E434B" w:rsidP="00FD44E6">
            <w:pPr>
              <w:spacing w:line="240" w:lineRule="auto"/>
              <w:ind w:right="-10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501F34CE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14:paraId="5839A85D" w14:textId="77777777" w:rsidR="007E434B" w:rsidRPr="008E493A" w:rsidRDefault="007E434B" w:rsidP="00FD44E6">
            <w:pPr>
              <w:spacing w:line="240" w:lineRule="auto"/>
              <w:ind w:right="-10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36FCD658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14:paraId="1CB7D0A7" w14:textId="77777777" w:rsidR="007E434B" w:rsidRPr="008E493A" w:rsidRDefault="007E434B" w:rsidP="00FD44E6">
            <w:pPr>
              <w:spacing w:line="240" w:lineRule="auto"/>
              <w:ind w:right="-108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603" w:type="dxa"/>
            <w:tcBorders>
              <w:bottom w:val="nil"/>
            </w:tcBorders>
            <w:shd w:val="clear" w:color="auto" w:fill="auto"/>
          </w:tcPr>
          <w:p w14:paraId="52CC529C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252" w:type="dxa"/>
            <w:tcBorders>
              <w:bottom w:val="nil"/>
            </w:tcBorders>
          </w:tcPr>
          <w:p w14:paraId="038A1081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93" w:type="dxa"/>
            <w:tcBorders>
              <w:bottom w:val="nil"/>
            </w:tcBorders>
          </w:tcPr>
          <w:p w14:paraId="62A7D291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5B45FD3C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619" w:type="dxa"/>
            <w:tcBorders>
              <w:bottom w:val="nil"/>
            </w:tcBorders>
          </w:tcPr>
          <w:p w14:paraId="2710CA9A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239" w:type="dxa"/>
            <w:tcBorders>
              <w:bottom w:val="nil"/>
            </w:tcBorders>
          </w:tcPr>
          <w:p w14:paraId="4A394DB0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589" w:type="dxa"/>
            <w:tcBorders>
              <w:bottom w:val="nil"/>
            </w:tcBorders>
          </w:tcPr>
          <w:p w14:paraId="13662751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8" w:type="dxa"/>
            <w:tcBorders>
              <w:bottom w:val="nil"/>
            </w:tcBorders>
          </w:tcPr>
          <w:p w14:paraId="50FF01C0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590" w:type="dxa"/>
            <w:tcBorders>
              <w:bottom w:val="nil"/>
            </w:tcBorders>
          </w:tcPr>
          <w:p w14:paraId="61F30CD9" w14:textId="77777777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7E434B" w:rsidRPr="008E493A" w14:paraId="000BD60D" w14:textId="77777777" w:rsidTr="00E90DE1">
        <w:trPr>
          <w:trHeight w:val="369"/>
          <w:tblHeader/>
        </w:trPr>
        <w:tc>
          <w:tcPr>
            <w:tcW w:w="2322" w:type="dxa"/>
            <w:tcBorders>
              <w:bottom w:val="nil"/>
            </w:tcBorders>
            <w:shd w:val="clear" w:color="auto" w:fill="auto"/>
          </w:tcPr>
          <w:p w14:paraId="03711CB6" w14:textId="77777777" w:rsidR="007E434B" w:rsidRPr="008E493A" w:rsidRDefault="007E434B" w:rsidP="00FD44E6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948" w:type="dxa"/>
            <w:gridSpan w:val="15"/>
            <w:tcBorders>
              <w:bottom w:val="nil"/>
            </w:tcBorders>
            <w:shd w:val="clear" w:color="auto" w:fill="auto"/>
          </w:tcPr>
          <w:p w14:paraId="25671E8D" w14:textId="57469392" w:rsidR="007E434B" w:rsidRPr="008E493A" w:rsidRDefault="007E434B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1374A5"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E493A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93177" w:rsidRPr="008E493A" w14:paraId="16DC90E5" w14:textId="77777777" w:rsidTr="00E90DE1">
        <w:trPr>
          <w:trHeight w:val="388"/>
        </w:trPr>
        <w:tc>
          <w:tcPr>
            <w:tcW w:w="2322" w:type="dxa"/>
            <w:tcBorders>
              <w:bottom w:val="nil"/>
            </w:tcBorders>
            <w:shd w:val="clear" w:color="auto" w:fill="auto"/>
          </w:tcPr>
          <w:p w14:paraId="611F677E" w14:textId="77777777" w:rsidR="00C2641C" w:rsidRPr="008E493A" w:rsidRDefault="00C2641C" w:rsidP="00C2641C">
            <w:pPr>
              <w:spacing w:line="240" w:lineRule="auto"/>
              <w:rPr>
                <w:sz w:val="28"/>
                <w:szCs w:val="28"/>
                <w:cs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  <w:vAlign w:val="bottom"/>
          </w:tcPr>
          <w:p w14:paraId="0CD24484" w14:textId="476578A0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51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201,345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799B20BD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2" w:type="dxa"/>
            <w:tcBorders>
              <w:bottom w:val="nil"/>
            </w:tcBorders>
            <w:shd w:val="clear" w:color="auto" w:fill="auto"/>
            <w:vAlign w:val="bottom"/>
          </w:tcPr>
          <w:p w14:paraId="4F43F9FB" w14:textId="7094C3FA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28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162,096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7DD9EDD1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nil"/>
            </w:tcBorders>
            <w:shd w:val="clear" w:color="auto" w:fill="auto"/>
            <w:vAlign w:val="bottom"/>
          </w:tcPr>
          <w:p w14:paraId="2C8570C0" w14:textId="4130ED31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(17,432</w:t>
            </w:r>
            <w:r w:rsidRPr="008E493A"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1643391D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nil"/>
            </w:tcBorders>
            <w:shd w:val="clear" w:color="auto" w:fill="auto"/>
            <w:vAlign w:val="bottom"/>
          </w:tcPr>
          <w:p w14:paraId="2BF2CC54" w14:textId="00237DCB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8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(2,412)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1C956E3C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nil"/>
            </w:tcBorders>
            <w:vAlign w:val="bottom"/>
          </w:tcPr>
          <w:p w14:paraId="2BB2C4B9" w14:textId="2E19171A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116,984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431A748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bottom w:val="nil"/>
            </w:tcBorders>
            <w:vAlign w:val="bottom"/>
          </w:tcPr>
          <w:p w14:paraId="7FEB1FDD" w14:textId="4A8ED2B6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62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90,173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7A324FA7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89" w:type="dxa"/>
            <w:tcBorders>
              <w:bottom w:val="nil"/>
            </w:tcBorders>
            <w:vAlign w:val="bottom"/>
          </w:tcPr>
          <w:p w14:paraId="7726A8EF" w14:textId="187FD72D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(6,951)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12BCEFD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14:paraId="28B0849F" w14:textId="5CD238AA" w:rsidR="00C2641C" w:rsidRPr="008E493A" w:rsidRDefault="00C2641C" w:rsidP="00D704A8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(2,412)</w:t>
            </w:r>
          </w:p>
        </w:tc>
      </w:tr>
      <w:tr w:rsidR="00993177" w:rsidRPr="008E493A" w14:paraId="2998FEFD" w14:textId="77777777" w:rsidTr="00E90DE1">
        <w:trPr>
          <w:trHeight w:val="369"/>
        </w:trPr>
        <w:tc>
          <w:tcPr>
            <w:tcW w:w="2322" w:type="dxa"/>
            <w:tcBorders>
              <w:top w:val="nil"/>
              <w:bottom w:val="nil"/>
            </w:tcBorders>
            <w:shd w:val="clear" w:color="auto" w:fill="auto"/>
          </w:tcPr>
          <w:p w14:paraId="26AF5F75" w14:textId="116F2C1B" w:rsidR="00C2641C" w:rsidRPr="008E493A" w:rsidRDefault="00C2641C" w:rsidP="00C2641C">
            <w:pPr>
              <w:spacing w:line="240" w:lineRule="auto"/>
              <w:ind w:right="-122"/>
              <w:rPr>
                <w:sz w:val="28"/>
                <w:szCs w:val="28"/>
              </w:rPr>
            </w:pPr>
            <w:r w:rsidRPr="008E493A">
              <w:rPr>
                <w:rFonts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EDE32C" w14:textId="74B60AE6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96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(8,652)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0D664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9D9824" w14:textId="068CEBC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6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(2,412)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26070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A8DD8" w14:textId="4C7B4B5E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28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8,652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05356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C9E91B" w14:textId="7C2F4B3E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2,412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70062A2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vAlign w:val="bottom"/>
          </w:tcPr>
          <w:p w14:paraId="14D4D90A" w14:textId="08993249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83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(6,951)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971598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bottom w:val="single" w:sz="4" w:space="0" w:color="auto"/>
            </w:tcBorders>
            <w:vAlign w:val="bottom"/>
          </w:tcPr>
          <w:p w14:paraId="73245490" w14:textId="1FD9A288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98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(2,412)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3CD0B2D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nil"/>
              <w:bottom w:val="single" w:sz="4" w:space="0" w:color="auto"/>
            </w:tcBorders>
            <w:vAlign w:val="bottom"/>
          </w:tcPr>
          <w:p w14:paraId="7C32A8B7" w14:textId="6E1209D6" w:rsidR="00C2641C" w:rsidRPr="008E493A" w:rsidRDefault="00C2641C" w:rsidP="00D704A8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6,951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3E7F7FD9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nil"/>
              <w:bottom w:val="single" w:sz="4" w:space="0" w:color="auto"/>
            </w:tcBorders>
            <w:vAlign w:val="bottom"/>
          </w:tcPr>
          <w:p w14:paraId="3C587BFA" w14:textId="1DADE1A1" w:rsidR="00C2641C" w:rsidRPr="008E493A" w:rsidRDefault="00C2641C" w:rsidP="00D704A8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sz w:val="28"/>
                <w:szCs w:val="28"/>
              </w:rPr>
              <w:t>2,412</w:t>
            </w:r>
          </w:p>
        </w:tc>
      </w:tr>
      <w:tr w:rsidR="00993177" w:rsidRPr="008E493A" w14:paraId="6F81C5A3" w14:textId="77777777" w:rsidTr="00E90DE1">
        <w:trPr>
          <w:trHeight w:val="738"/>
        </w:trPr>
        <w:tc>
          <w:tcPr>
            <w:tcW w:w="2322" w:type="dxa"/>
            <w:tcBorders>
              <w:top w:val="nil"/>
              <w:bottom w:val="nil"/>
            </w:tcBorders>
            <w:shd w:val="clear" w:color="auto" w:fill="auto"/>
          </w:tcPr>
          <w:p w14:paraId="6D7AE93A" w14:textId="69993070" w:rsidR="00C2641C" w:rsidRPr="008E493A" w:rsidRDefault="00C2641C" w:rsidP="00C2641C">
            <w:pPr>
              <w:spacing w:line="240" w:lineRule="auto"/>
              <w:ind w:left="157" w:hanging="157"/>
              <w:rPr>
                <w:sz w:val="28"/>
                <w:szCs w:val="28"/>
              </w:rPr>
            </w:pPr>
            <w:r w:rsidRPr="00BA721C">
              <w:rPr>
                <w:rFonts w:hint="cs"/>
                <w:b/>
                <w:bCs/>
                <w:sz w:val="28"/>
                <w:szCs w:val="28"/>
                <w:cs/>
              </w:rPr>
              <w:t>สิน</w:t>
            </w:r>
            <w:r w:rsidRPr="00BA721C">
              <w:rPr>
                <w:rFonts w:hint="cs"/>
                <w:b/>
                <w:bCs/>
                <w:spacing w:val="-20"/>
                <w:sz w:val="28"/>
                <w:szCs w:val="28"/>
                <w:cs/>
              </w:rPr>
              <w:t>ทรัพย์</w:t>
            </w:r>
            <w:r w:rsidRPr="00840431">
              <w:rPr>
                <w:rFonts w:hint="cs"/>
                <w:b/>
                <w:bCs/>
                <w:spacing w:val="-20"/>
                <w:sz w:val="28"/>
                <w:szCs w:val="28"/>
                <w:cs/>
              </w:rPr>
              <w:t xml:space="preserve"> (หนี้สิน)</w:t>
            </w:r>
            <w:r w:rsidRPr="008E493A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40431">
              <w:rPr>
                <w:rFonts w:hint="cs"/>
                <w:b/>
                <w:bCs/>
                <w:sz w:val="28"/>
                <w:szCs w:val="28"/>
                <w:cs/>
              </w:rPr>
              <w:t>ภาษีเงินได้</w:t>
            </w:r>
            <w:r w:rsidRPr="008E493A">
              <w:rPr>
                <w:rFonts w:hint="cs"/>
                <w:b/>
                <w:bCs/>
                <w:sz w:val="28"/>
                <w:szCs w:val="28"/>
                <w:cs/>
              </w:rPr>
              <w:t xml:space="preserve">รอการตัดบัญชีสุทธิ </w:t>
            </w: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827014" w14:textId="202928A1" w:rsidR="00C2641C" w:rsidRPr="008E493A" w:rsidRDefault="00C2641C" w:rsidP="004C607B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192,693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2745A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F8E5C" w14:textId="6C99E36C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159,684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538F6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851EA" w14:textId="05C8E322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  <w:cs/>
              </w:rPr>
              <w:t>(</w:t>
            </w: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8,780</w:t>
            </w:r>
            <w:r w:rsidRPr="008E493A">
              <w:rPr>
                <w:rFonts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B7119" w14:textId="77777777" w:rsidR="00C2641C" w:rsidRPr="008E493A" w:rsidRDefault="00C2641C" w:rsidP="007F7DE3">
            <w:pPr>
              <w:spacing w:line="240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402069" w14:textId="4D6121D1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195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6280F2D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BB85E" w14:textId="7EF69251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110,033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CE07E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5D82" w14:textId="534EC884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-44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87,761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E191D18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B54A5" w14:textId="1A93C9B8" w:rsidR="00C2641C" w:rsidRPr="00AB5BB8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195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AB5BB8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754B074B" w14:textId="77777777" w:rsidR="00C2641C" w:rsidRPr="008E493A" w:rsidRDefault="00C2641C" w:rsidP="007F7DE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DE11C" w14:textId="66411B4B" w:rsidR="00C2641C" w:rsidRPr="008E493A" w:rsidRDefault="00C2641C" w:rsidP="007F58B5">
            <w:pPr>
              <w:pStyle w:val="acctfourfigures"/>
              <w:tabs>
                <w:tab w:val="clear" w:pos="765"/>
              </w:tabs>
              <w:spacing w:line="240" w:lineRule="auto"/>
              <w:ind w:left="-79" w:right="195"/>
              <w:jc w:val="right"/>
              <w:rPr>
                <w:rFonts w:cs="Angsana New"/>
                <w:sz w:val="28"/>
                <w:szCs w:val="28"/>
              </w:rPr>
            </w:pPr>
            <w:r w:rsidRPr="008E493A">
              <w:rPr>
                <w:rFonts w:cs="Angsana New" w:hint="cs"/>
                <w:b/>
                <w:bCs/>
                <w:sz w:val="28"/>
                <w:szCs w:val="28"/>
              </w:rPr>
              <w:t>-</w:t>
            </w:r>
          </w:p>
        </w:tc>
      </w:tr>
    </w:tbl>
    <w:p w14:paraId="0B45CC99" w14:textId="437A39E4" w:rsidR="008E493A" w:rsidRPr="0066179F" w:rsidRDefault="008E493A" w:rsidP="00F77D08">
      <w:pPr>
        <w:rPr>
          <w:sz w:val="20"/>
          <w:szCs w:val="20"/>
        </w:rPr>
      </w:pPr>
    </w:p>
    <w:tbl>
      <w:tblPr>
        <w:tblW w:w="930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7"/>
        <w:gridCol w:w="2711"/>
        <w:gridCol w:w="945"/>
        <w:gridCol w:w="261"/>
        <w:gridCol w:w="774"/>
        <w:gridCol w:w="243"/>
        <w:gridCol w:w="900"/>
        <w:gridCol w:w="243"/>
        <w:gridCol w:w="1017"/>
        <w:gridCol w:w="243"/>
        <w:gridCol w:w="828"/>
        <w:gridCol w:w="243"/>
        <w:gridCol w:w="891"/>
      </w:tblGrid>
      <w:tr w:rsidR="00712E6F" w:rsidRPr="008E493A" w14:paraId="763C2F77" w14:textId="77777777" w:rsidTr="00114D6B">
        <w:trPr>
          <w:gridBefore w:val="1"/>
          <w:wBefore w:w="7" w:type="dxa"/>
          <w:trHeight w:val="344"/>
          <w:tblHeader/>
        </w:trPr>
        <w:tc>
          <w:tcPr>
            <w:tcW w:w="2711" w:type="dxa"/>
          </w:tcPr>
          <w:p w14:paraId="6FC11211" w14:textId="77777777" w:rsidR="00712E6F" w:rsidRPr="0066179F" w:rsidRDefault="00712E6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  <w:cs/>
              </w:rPr>
            </w:pPr>
          </w:p>
        </w:tc>
        <w:tc>
          <w:tcPr>
            <w:tcW w:w="6588" w:type="dxa"/>
            <w:gridSpan w:val="11"/>
            <w:hideMark/>
          </w:tcPr>
          <w:p w14:paraId="5CDF1BD9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D6B" w:rsidRPr="008E493A" w14:paraId="08E018B7" w14:textId="77777777" w:rsidTr="00114D6B">
        <w:trPr>
          <w:gridBefore w:val="1"/>
          <w:wBefore w:w="7" w:type="dxa"/>
          <w:trHeight w:val="229"/>
          <w:tblHeader/>
        </w:trPr>
        <w:tc>
          <w:tcPr>
            <w:tcW w:w="2711" w:type="dxa"/>
            <w:vMerge w:val="restart"/>
            <w:vAlign w:val="bottom"/>
          </w:tcPr>
          <w:p w14:paraId="7DF5EE0D" w14:textId="302E764E" w:rsidR="00712E6F" w:rsidRPr="0066179F" w:rsidRDefault="00712E6F" w:rsidP="00712E6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66179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45" w:type="dxa"/>
            <w:vMerge w:val="restart"/>
            <w:vAlign w:val="bottom"/>
            <w:hideMark/>
          </w:tcPr>
          <w:p w14:paraId="5EBA5272" w14:textId="77777777" w:rsidR="00712E6F" w:rsidRPr="0066179F" w:rsidRDefault="00712E6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2CF9C4A5" w14:textId="3E408E83" w:rsidR="00712E6F" w:rsidRPr="0066179F" w:rsidRDefault="00712E6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1 </w:t>
            </w: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61" w:type="dxa"/>
            <w:vMerge w:val="restart"/>
            <w:vAlign w:val="bottom"/>
          </w:tcPr>
          <w:p w14:paraId="04F9B0A2" w14:textId="77777777" w:rsidR="00712E6F" w:rsidRPr="0066179F" w:rsidRDefault="00712E6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F9DD49" w14:textId="7E513EED" w:rsidR="00712E6F" w:rsidRPr="0066179F" w:rsidRDefault="00712E6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บันทึกเป็น (รายจ่าย) </w:t>
            </w:r>
            <w:r w:rsidRPr="0066179F">
              <w:rPr>
                <w:rFonts w:asciiTheme="majorBidi" w:hAnsiTheme="majorBidi" w:cstheme="majorBidi" w:hint="cs"/>
                <w:sz w:val="26"/>
                <w:szCs w:val="26"/>
              </w:rPr>
              <w:t>/</w:t>
            </w: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43" w:type="dxa"/>
            <w:vMerge w:val="restart"/>
          </w:tcPr>
          <w:p w14:paraId="01AB40B2" w14:textId="77777777" w:rsidR="00712E6F" w:rsidRPr="0066179F" w:rsidRDefault="00712E6F" w:rsidP="00FD44E6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Merge w:val="restart"/>
            <w:vAlign w:val="bottom"/>
            <w:hideMark/>
          </w:tcPr>
          <w:p w14:paraId="21DD93DB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243" w:type="dxa"/>
            <w:vMerge w:val="restart"/>
          </w:tcPr>
          <w:p w14:paraId="4C7DEBF6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8" w:type="dxa"/>
            <w:vMerge w:val="restart"/>
            <w:vAlign w:val="bottom"/>
            <w:hideMark/>
          </w:tcPr>
          <w:p w14:paraId="15D21E14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243" w:type="dxa"/>
            <w:vMerge w:val="restart"/>
          </w:tcPr>
          <w:p w14:paraId="38D89359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" w:type="dxa"/>
            <w:vMerge w:val="restart"/>
            <w:vAlign w:val="bottom"/>
            <w:hideMark/>
          </w:tcPr>
          <w:p w14:paraId="67998C01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89CF7EE" w14:textId="4DA7FF5F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 xml:space="preserve">31 </w:t>
            </w: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14D6B" w:rsidRPr="008E493A" w14:paraId="426A60AE" w14:textId="77777777" w:rsidTr="00114D6B">
        <w:trPr>
          <w:gridBefore w:val="1"/>
          <w:wBefore w:w="7" w:type="dxa"/>
          <w:trHeight w:val="350"/>
          <w:tblHeader/>
        </w:trPr>
        <w:tc>
          <w:tcPr>
            <w:tcW w:w="2711" w:type="dxa"/>
            <w:vMerge/>
            <w:vAlign w:val="center"/>
            <w:hideMark/>
          </w:tcPr>
          <w:p w14:paraId="1820E140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45" w:type="dxa"/>
            <w:vMerge/>
            <w:vAlign w:val="center"/>
            <w:hideMark/>
          </w:tcPr>
          <w:p w14:paraId="406E13A4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Merge/>
            <w:vAlign w:val="center"/>
            <w:hideMark/>
          </w:tcPr>
          <w:p w14:paraId="59F447AE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EB488" w14:textId="77777777" w:rsidR="00712E6F" w:rsidRPr="0066179F" w:rsidRDefault="00712E6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08279" w14:textId="77777777" w:rsidR="00712E6F" w:rsidRPr="0066179F" w:rsidRDefault="00712E6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6A3738" w14:textId="77777777" w:rsidR="00712E6F" w:rsidRPr="0066179F" w:rsidRDefault="00712E6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Merge/>
            <w:vAlign w:val="center"/>
            <w:hideMark/>
          </w:tcPr>
          <w:p w14:paraId="42D54253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Merge/>
            <w:vAlign w:val="center"/>
            <w:hideMark/>
          </w:tcPr>
          <w:p w14:paraId="0A5E41F9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Merge/>
            <w:vAlign w:val="center"/>
            <w:hideMark/>
          </w:tcPr>
          <w:p w14:paraId="5D159C70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211F4A42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Merge/>
            <w:vAlign w:val="center"/>
            <w:hideMark/>
          </w:tcPr>
          <w:p w14:paraId="48708A16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vMerge/>
            <w:vAlign w:val="center"/>
            <w:hideMark/>
          </w:tcPr>
          <w:p w14:paraId="206E4C1B" w14:textId="77777777" w:rsidR="00712E6F" w:rsidRPr="0066179F" w:rsidRDefault="00712E6F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2E6F" w:rsidRPr="008E493A" w14:paraId="50339AA0" w14:textId="77777777" w:rsidTr="00114D6B">
        <w:trPr>
          <w:gridBefore w:val="1"/>
          <w:wBefore w:w="7" w:type="dxa"/>
          <w:trHeight w:val="353"/>
          <w:tblHeader/>
        </w:trPr>
        <w:tc>
          <w:tcPr>
            <w:tcW w:w="2711" w:type="dxa"/>
          </w:tcPr>
          <w:p w14:paraId="060BC7E2" w14:textId="77777777" w:rsidR="00712E6F" w:rsidRPr="0066179F" w:rsidRDefault="00712E6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11"/>
            <w:vAlign w:val="bottom"/>
            <w:hideMark/>
          </w:tcPr>
          <w:p w14:paraId="0CFFE652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712E6F" w:rsidRPr="008E493A" w14:paraId="36A3CA3B" w14:textId="77777777" w:rsidTr="00114D6B">
        <w:trPr>
          <w:gridBefore w:val="1"/>
          <w:wBefore w:w="7" w:type="dxa"/>
          <w:trHeight w:val="373"/>
        </w:trPr>
        <w:tc>
          <w:tcPr>
            <w:tcW w:w="2711" w:type="dxa"/>
          </w:tcPr>
          <w:p w14:paraId="5233F298" w14:textId="41002963" w:rsidR="00712E6F" w:rsidRPr="0066179F" w:rsidRDefault="00D14358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6588" w:type="dxa"/>
            <w:gridSpan w:val="11"/>
            <w:vAlign w:val="bottom"/>
          </w:tcPr>
          <w:p w14:paraId="2DEEA103" w14:textId="77777777" w:rsidR="00712E6F" w:rsidRPr="0066179F" w:rsidRDefault="00712E6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14D6B" w:rsidRPr="008E493A" w14:paraId="638AEA01" w14:textId="77777777" w:rsidTr="00114D6B">
        <w:trPr>
          <w:gridBefore w:val="1"/>
          <w:wBefore w:w="7" w:type="dxa"/>
          <w:trHeight w:val="353"/>
        </w:trPr>
        <w:tc>
          <w:tcPr>
            <w:tcW w:w="3656" w:type="dxa"/>
            <w:gridSpan w:val="2"/>
            <w:hideMark/>
          </w:tcPr>
          <w:p w14:paraId="663CE4D9" w14:textId="790689F7" w:rsidR="00C747EA" w:rsidRPr="0066179F" w:rsidRDefault="00C747EA" w:rsidP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" w:type="dxa"/>
          </w:tcPr>
          <w:p w14:paraId="49244D7F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</w:tcPr>
          <w:p w14:paraId="10BDD3DC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5D7566C7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F4C18C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B20F38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04FEBED3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BEB5249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4DC085BF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6DD7D84F" w14:textId="77777777" w:rsidR="00C747EA" w:rsidRPr="0066179F" w:rsidRDefault="00C747EA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0C924C6F" w14:textId="77777777" w:rsidR="00C747EA" w:rsidRPr="0066179F" w:rsidRDefault="00C747EA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14D6B" w:rsidRPr="008E493A" w14:paraId="3A77EF92" w14:textId="77777777" w:rsidTr="00114D6B">
        <w:trPr>
          <w:gridBefore w:val="1"/>
          <w:wBefore w:w="7" w:type="dxa"/>
          <w:trHeight w:val="687"/>
        </w:trPr>
        <w:tc>
          <w:tcPr>
            <w:tcW w:w="2711" w:type="dxa"/>
            <w:hideMark/>
          </w:tcPr>
          <w:p w14:paraId="63402498" w14:textId="3E365A68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14D6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(ค่าเผื่อหนี้สงสัยจะสูญ)</w:t>
            </w:r>
          </w:p>
        </w:tc>
        <w:tc>
          <w:tcPr>
            <w:tcW w:w="945" w:type="dxa"/>
            <w:vAlign w:val="bottom"/>
          </w:tcPr>
          <w:p w14:paraId="65C28784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1,010</w:t>
            </w:r>
          </w:p>
        </w:tc>
        <w:tc>
          <w:tcPr>
            <w:tcW w:w="261" w:type="dxa"/>
            <w:vAlign w:val="bottom"/>
          </w:tcPr>
          <w:p w14:paraId="72D5B3AF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43EE255A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(233)</w:t>
            </w:r>
          </w:p>
        </w:tc>
        <w:tc>
          <w:tcPr>
            <w:tcW w:w="243" w:type="dxa"/>
            <w:vAlign w:val="bottom"/>
          </w:tcPr>
          <w:p w14:paraId="221BC5F7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64ACBD" w14:textId="77777777" w:rsidR="00712E6F" w:rsidRPr="0066179F" w:rsidRDefault="00712E6F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1439504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4F56CDCD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0221161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47E0FFD4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DC35497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5EA597C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777</w:t>
            </w:r>
          </w:p>
        </w:tc>
      </w:tr>
      <w:tr w:rsidR="00114D6B" w:rsidRPr="008E493A" w14:paraId="677C78C2" w14:textId="77777777" w:rsidTr="00114D6B">
        <w:trPr>
          <w:gridBefore w:val="1"/>
          <w:wBefore w:w="7" w:type="dxa"/>
          <w:trHeight w:val="687"/>
        </w:trPr>
        <w:tc>
          <w:tcPr>
            <w:tcW w:w="2711" w:type="dxa"/>
            <w:hideMark/>
          </w:tcPr>
          <w:p w14:paraId="262E81E4" w14:textId="239D249A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  <w:r w:rsidR="00C747EA" w:rsidRPr="006617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90DE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ค่าเผื่อการลดมูลค่าของสินค้า)</w:t>
            </w:r>
          </w:p>
        </w:tc>
        <w:tc>
          <w:tcPr>
            <w:tcW w:w="945" w:type="dxa"/>
            <w:vAlign w:val="bottom"/>
          </w:tcPr>
          <w:p w14:paraId="02FDE108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25,420</w:t>
            </w:r>
          </w:p>
        </w:tc>
        <w:tc>
          <w:tcPr>
            <w:tcW w:w="261" w:type="dxa"/>
            <w:vAlign w:val="bottom"/>
          </w:tcPr>
          <w:p w14:paraId="60AEA88D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36AAD047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11</w:t>
            </w: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617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6617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43" w:type="dxa"/>
            <w:vAlign w:val="bottom"/>
          </w:tcPr>
          <w:p w14:paraId="520512CD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B56587" w14:textId="77777777" w:rsidR="00712E6F" w:rsidRPr="0066179F" w:rsidRDefault="00712E6F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B04ADC2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BB89486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326C7BA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331AB71A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EF1D5D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04FC8B66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36,554</w:t>
            </w:r>
          </w:p>
        </w:tc>
      </w:tr>
      <w:tr w:rsidR="00114D6B" w:rsidRPr="008E493A" w14:paraId="5FEFA689" w14:textId="77777777" w:rsidTr="00114D6B">
        <w:trPr>
          <w:gridBefore w:val="1"/>
          <w:wBefore w:w="7" w:type="dxa"/>
          <w:trHeight w:val="687"/>
        </w:trPr>
        <w:tc>
          <w:tcPr>
            <w:tcW w:w="2711" w:type="dxa"/>
            <w:hideMark/>
          </w:tcPr>
          <w:p w14:paraId="2D3186DD" w14:textId="77777777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45" w:type="dxa"/>
            <w:vAlign w:val="bottom"/>
          </w:tcPr>
          <w:p w14:paraId="532E4DC1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88,464</w:t>
            </w:r>
          </w:p>
        </w:tc>
        <w:tc>
          <w:tcPr>
            <w:tcW w:w="261" w:type="dxa"/>
            <w:vAlign w:val="bottom"/>
          </w:tcPr>
          <w:p w14:paraId="3269C014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2F01D2D0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17,907</w:t>
            </w:r>
          </w:p>
        </w:tc>
        <w:tc>
          <w:tcPr>
            <w:tcW w:w="243" w:type="dxa"/>
            <w:vAlign w:val="bottom"/>
          </w:tcPr>
          <w:p w14:paraId="74014968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52D8A5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14,544</w:t>
            </w:r>
          </w:p>
        </w:tc>
        <w:tc>
          <w:tcPr>
            <w:tcW w:w="243" w:type="dxa"/>
            <w:vAlign w:val="bottom"/>
          </w:tcPr>
          <w:p w14:paraId="5E4DF035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CCE3D24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131</w:t>
            </w:r>
          </w:p>
        </w:tc>
        <w:tc>
          <w:tcPr>
            <w:tcW w:w="243" w:type="dxa"/>
            <w:vAlign w:val="bottom"/>
          </w:tcPr>
          <w:p w14:paraId="7F0C6BF6" w14:textId="77777777" w:rsidR="00712E6F" w:rsidRPr="0066179F" w:rsidRDefault="00712E6F" w:rsidP="00AA26AC">
            <w:pPr>
              <w:pStyle w:val="acctfourfigures"/>
              <w:tabs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2179F97C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(24)</w:t>
            </w:r>
          </w:p>
        </w:tc>
        <w:tc>
          <w:tcPr>
            <w:tcW w:w="243" w:type="dxa"/>
            <w:vAlign w:val="bottom"/>
          </w:tcPr>
          <w:p w14:paraId="5F64C623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2A74DA83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121,022</w:t>
            </w:r>
          </w:p>
        </w:tc>
      </w:tr>
      <w:tr w:rsidR="00114D6B" w:rsidRPr="008E493A" w14:paraId="5643FBAB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07D4B289" w14:textId="77777777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45" w:type="dxa"/>
            <w:vAlign w:val="bottom"/>
          </w:tcPr>
          <w:p w14:paraId="05D1E04E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23,866</w:t>
            </w:r>
          </w:p>
        </w:tc>
        <w:tc>
          <w:tcPr>
            <w:tcW w:w="261" w:type="dxa"/>
            <w:vAlign w:val="bottom"/>
          </w:tcPr>
          <w:p w14:paraId="5F96BC18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34BAC18E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1,252</w:t>
            </w:r>
          </w:p>
        </w:tc>
        <w:tc>
          <w:tcPr>
            <w:tcW w:w="243" w:type="dxa"/>
            <w:vAlign w:val="bottom"/>
          </w:tcPr>
          <w:p w14:paraId="7BA04072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D549C7" w14:textId="77777777" w:rsidR="00712E6F" w:rsidRPr="0066179F" w:rsidRDefault="00712E6F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A7C3495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59F9F113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4A2418A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3FB92A98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DA3CC6E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FE66F2D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25,118</w:t>
            </w:r>
          </w:p>
        </w:tc>
      </w:tr>
      <w:tr w:rsidR="00114D6B" w:rsidRPr="008E493A" w14:paraId="4353C19B" w14:textId="77777777" w:rsidTr="00114D6B">
        <w:trPr>
          <w:gridBefore w:val="1"/>
          <w:wBefore w:w="7" w:type="dxa"/>
          <w:trHeight w:val="334"/>
        </w:trPr>
        <w:tc>
          <w:tcPr>
            <w:tcW w:w="2711" w:type="dxa"/>
            <w:hideMark/>
          </w:tcPr>
          <w:p w14:paraId="091AC5A9" w14:textId="77777777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45" w:type="dxa"/>
            <w:vAlign w:val="bottom"/>
          </w:tcPr>
          <w:p w14:paraId="631DA581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11,316</w:t>
            </w:r>
          </w:p>
        </w:tc>
        <w:tc>
          <w:tcPr>
            <w:tcW w:w="261" w:type="dxa"/>
            <w:vAlign w:val="bottom"/>
          </w:tcPr>
          <w:p w14:paraId="03634026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1A0B611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A26A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(5</w:t>
            </w: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617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616</w:t>
            </w:r>
            <w:r w:rsidRPr="00AA26A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5D756FDC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5121E9" w14:textId="77777777" w:rsidR="00712E6F" w:rsidRPr="0066179F" w:rsidRDefault="00712E6F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C8EE36D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0B7A923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0E063B5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5B5DCEE0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8D64E97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091C589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5,700</w:t>
            </w:r>
          </w:p>
        </w:tc>
      </w:tr>
      <w:tr w:rsidR="00114D6B" w:rsidRPr="008E493A" w14:paraId="4A9180F2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7F3730EB" w14:textId="77777777" w:rsidR="00712E6F" w:rsidRPr="0066179F" w:rsidRDefault="00712E6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CB0DE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12,020</w:t>
            </w:r>
          </w:p>
        </w:tc>
        <w:tc>
          <w:tcPr>
            <w:tcW w:w="261" w:type="dxa"/>
            <w:vAlign w:val="bottom"/>
          </w:tcPr>
          <w:p w14:paraId="15F9F41E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6D09B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281</w:t>
            </w:r>
          </w:p>
        </w:tc>
        <w:tc>
          <w:tcPr>
            <w:tcW w:w="243" w:type="dxa"/>
            <w:vAlign w:val="bottom"/>
          </w:tcPr>
          <w:p w14:paraId="534D9C81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E4AA" w14:textId="77777777" w:rsidR="00712E6F" w:rsidRPr="0066179F" w:rsidRDefault="00712E6F" w:rsidP="00AA26AC">
            <w:pPr>
              <w:pStyle w:val="acctfourfigures"/>
              <w:spacing w:line="240" w:lineRule="auto"/>
              <w:ind w:right="20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6464BDC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92BA9" w14:textId="77777777" w:rsidR="00712E6F" w:rsidRPr="0066179F" w:rsidRDefault="00712E6F" w:rsidP="00AA26AC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36CCC15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E2BBA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(127)</w:t>
            </w:r>
          </w:p>
        </w:tc>
        <w:tc>
          <w:tcPr>
            <w:tcW w:w="243" w:type="dxa"/>
            <w:vAlign w:val="bottom"/>
          </w:tcPr>
          <w:p w14:paraId="69406033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7785D" w14:textId="77777777" w:rsidR="00712E6F" w:rsidRPr="0066179F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12,174</w:t>
            </w:r>
          </w:p>
        </w:tc>
      </w:tr>
      <w:tr w:rsidR="00114D6B" w:rsidRPr="008E493A" w14:paraId="363F97B4" w14:textId="77777777" w:rsidTr="00114D6B">
        <w:trPr>
          <w:gridBefore w:val="1"/>
          <w:wBefore w:w="7" w:type="dxa"/>
          <w:trHeight w:val="334"/>
        </w:trPr>
        <w:tc>
          <w:tcPr>
            <w:tcW w:w="2711" w:type="dxa"/>
            <w:hideMark/>
          </w:tcPr>
          <w:p w14:paraId="4B0C92BD" w14:textId="77777777" w:rsidR="00712E6F" w:rsidRPr="0066179F" w:rsidRDefault="00712E6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6639CC" w14:textId="77777777" w:rsidR="00712E6F" w:rsidRPr="00AA26AC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26A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162,096</w:t>
            </w:r>
          </w:p>
        </w:tc>
        <w:tc>
          <w:tcPr>
            <w:tcW w:w="261" w:type="dxa"/>
            <w:vAlign w:val="bottom"/>
          </w:tcPr>
          <w:p w14:paraId="38C4187B" w14:textId="77777777" w:rsidR="00712E6F" w:rsidRPr="00AA26AC" w:rsidRDefault="00712E6F" w:rsidP="00AA26A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C0A90" w14:textId="77777777" w:rsidR="00712E6F" w:rsidRPr="00AA26AC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26A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24,725</w:t>
            </w:r>
          </w:p>
        </w:tc>
        <w:tc>
          <w:tcPr>
            <w:tcW w:w="243" w:type="dxa"/>
            <w:vAlign w:val="bottom"/>
          </w:tcPr>
          <w:p w14:paraId="5B5E1505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9516F" w14:textId="1F03E2F2" w:rsidR="00712E6F" w:rsidRPr="00AA26AC" w:rsidRDefault="00712E6F" w:rsidP="00AA26AC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26A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14,544 </w:t>
            </w:r>
          </w:p>
        </w:tc>
        <w:tc>
          <w:tcPr>
            <w:tcW w:w="243" w:type="dxa"/>
            <w:vAlign w:val="bottom"/>
          </w:tcPr>
          <w:p w14:paraId="5495E963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7618B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131</w:t>
            </w:r>
          </w:p>
        </w:tc>
        <w:tc>
          <w:tcPr>
            <w:tcW w:w="243" w:type="dxa"/>
            <w:vAlign w:val="bottom"/>
          </w:tcPr>
          <w:p w14:paraId="7FD5DE85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68A07" w14:textId="77777777" w:rsidR="00712E6F" w:rsidRPr="00AA26AC" w:rsidRDefault="00712E6F" w:rsidP="00AA26A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A26A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(151)</w:t>
            </w:r>
          </w:p>
        </w:tc>
        <w:tc>
          <w:tcPr>
            <w:tcW w:w="243" w:type="dxa"/>
            <w:vAlign w:val="bottom"/>
          </w:tcPr>
          <w:p w14:paraId="3DAA162B" w14:textId="77777777" w:rsidR="00712E6F" w:rsidRPr="0066179F" w:rsidRDefault="00712E6F" w:rsidP="00AA26AC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1517A" w14:textId="23CAC862" w:rsidR="00712E6F" w:rsidRPr="000C0E24" w:rsidRDefault="00712E6F" w:rsidP="000C0E2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C0E2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201,345</w:t>
            </w:r>
          </w:p>
        </w:tc>
      </w:tr>
      <w:tr w:rsidR="00114D6B" w:rsidRPr="008E493A" w14:paraId="4D117DFC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1FBA160E" w14:textId="77777777" w:rsidR="00712E6F" w:rsidRPr="0066179F" w:rsidRDefault="00712E6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5" w:type="dxa"/>
          </w:tcPr>
          <w:p w14:paraId="40ECE443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5AFDBBA0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</w:tcPr>
          <w:p w14:paraId="5313C86F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8FD25F6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A62DD3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E13B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4D254549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9DFEBD8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0E678DA5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5B1B40E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7D555101" w14:textId="77777777" w:rsidR="00712E6F" w:rsidRPr="0066179F" w:rsidRDefault="00712E6F" w:rsidP="00FD44E6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14D6B" w:rsidRPr="008E493A" w14:paraId="42E3988B" w14:textId="77777777" w:rsidTr="00114D6B">
        <w:trPr>
          <w:gridBefore w:val="1"/>
          <w:wBefore w:w="7" w:type="dxa"/>
          <w:trHeight w:val="687"/>
        </w:trPr>
        <w:tc>
          <w:tcPr>
            <w:tcW w:w="2711" w:type="dxa"/>
            <w:hideMark/>
          </w:tcPr>
          <w:p w14:paraId="318E3615" w14:textId="7E3D6C9A" w:rsidR="00712E6F" w:rsidRPr="0066179F" w:rsidRDefault="00712E6F" w:rsidP="0066179F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เงินลงทุนเผื่อขาย 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ส่วนเกินจากการปรับมูลค่าเงินลงทุน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</w:tcPr>
          <w:p w14:paraId="7F072501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(2,412)</w:t>
            </w:r>
          </w:p>
        </w:tc>
        <w:tc>
          <w:tcPr>
            <w:tcW w:w="261" w:type="dxa"/>
            <w:vAlign w:val="bottom"/>
          </w:tcPr>
          <w:p w14:paraId="5023A08E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23E01D79" w14:textId="77777777" w:rsidR="00712E6F" w:rsidRPr="0066179F" w:rsidRDefault="00712E6F" w:rsidP="00114D6B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7D77BA8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2E6EB0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(4,539)</w:t>
            </w:r>
          </w:p>
        </w:tc>
        <w:tc>
          <w:tcPr>
            <w:tcW w:w="243" w:type="dxa"/>
            <w:vAlign w:val="bottom"/>
          </w:tcPr>
          <w:p w14:paraId="6D58F747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46362519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63A15B0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56FC8401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060FD0C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17F7CCC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(6,951)</w:t>
            </w:r>
          </w:p>
        </w:tc>
      </w:tr>
      <w:tr w:rsidR="00114D6B" w:rsidRPr="008E493A" w14:paraId="135D538A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305FDED8" w14:textId="77777777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5" w:type="dxa"/>
            <w:vAlign w:val="bottom"/>
          </w:tcPr>
          <w:p w14:paraId="68F4CFD8" w14:textId="77777777" w:rsidR="00712E6F" w:rsidRPr="0066179F" w:rsidRDefault="00712E6F" w:rsidP="00114D6B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12D68756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4B129701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(1,550)</w:t>
            </w:r>
          </w:p>
        </w:tc>
        <w:tc>
          <w:tcPr>
            <w:tcW w:w="243" w:type="dxa"/>
            <w:vAlign w:val="bottom"/>
          </w:tcPr>
          <w:p w14:paraId="2337D403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CD37FB" w14:textId="77777777" w:rsidR="00712E6F" w:rsidRPr="0066179F" w:rsidRDefault="00712E6F" w:rsidP="00114D6B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EE95732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08C31027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E4F6CBA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080AFD21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89DA17F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2495C0E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(1,550)</w:t>
            </w:r>
          </w:p>
        </w:tc>
      </w:tr>
      <w:tr w:rsidR="00114D6B" w:rsidRPr="008E493A" w14:paraId="41C02B9D" w14:textId="77777777" w:rsidTr="00114D6B">
        <w:trPr>
          <w:gridBefore w:val="1"/>
          <w:wBefore w:w="7" w:type="dxa"/>
          <w:trHeight w:val="668"/>
        </w:trPr>
        <w:tc>
          <w:tcPr>
            <w:tcW w:w="2711" w:type="dxa"/>
          </w:tcPr>
          <w:p w14:paraId="7E5A8F6C" w14:textId="157C5ACA" w:rsidR="00712E6F" w:rsidRPr="0066179F" w:rsidRDefault="00712E6F" w:rsidP="00FD44E6">
            <w:pPr>
              <w:spacing w:line="240" w:lineRule="auto"/>
              <w:ind w:left="252" w:right="-79" w:hanging="252"/>
              <w:rPr>
                <w:rFonts w:asciiTheme="majorBidi" w:hAnsiTheme="majorBidi"/>
                <w:sz w:val="26"/>
                <w:szCs w:val="26"/>
                <w:cs/>
              </w:rPr>
            </w:pPr>
            <w:r w:rsidRPr="0066179F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45" w:type="dxa"/>
            <w:vAlign w:val="bottom"/>
          </w:tcPr>
          <w:p w14:paraId="0D309F7D" w14:textId="77777777" w:rsidR="00712E6F" w:rsidRPr="0066179F" w:rsidRDefault="00712E6F" w:rsidP="00114D6B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1D63290C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77738001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(1,156)</w:t>
            </w:r>
          </w:p>
        </w:tc>
        <w:tc>
          <w:tcPr>
            <w:tcW w:w="243" w:type="dxa"/>
            <w:vAlign w:val="bottom"/>
          </w:tcPr>
          <w:p w14:paraId="2502951C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922E85E" w14:textId="77777777" w:rsidR="00712E6F" w:rsidRPr="0066179F" w:rsidRDefault="00712E6F" w:rsidP="00114D6B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B393031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F470A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(7,775)</w:t>
            </w:r>
          </w:p>
        </w:tc>
        <w:tc>
          <w:tcPr>
            <w:tcW w:w="243" w:type="dxa"/>
            <w:vAlign w:val="bottom"/>
          </w:tcPr>
          <w:p w14:paraId="4C952632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6085E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12BAEA0" w14:textId="77777777" w:rsidR="00712E6F" w:rsidRPr="0066179F" w:rsidRDefault="00712E6F" w:rsidP="00114D6B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EA597DF" w14:textId="77777777" w:rsidR="00712E6F" w:rsidRPr="0066179F" w:rsidRDefault="00712E6F" w:rsidP="00114D6B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(8,931)</w:t>
            </w:r>
          </w:p>
        </w:tc>
      </w:tr>
      <w:tr w:rsidR="00114D6B" w:rsidRPr="008E493A" w14:paraId="4BD455C4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04560B91" w14:textId="77777777" w:rsidR="00712E6F" w:rsidRPr="0066179F" w:rsidRDefault="00712E6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671DF" w14:textId="77777777" w:rsidR="00712E6F" w:rsidRPr="004927F6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27F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(2,412)</w:t>
            </w:r>
          </w:p>
        </w:tc>
        <w:tc>
          <w:tcPr>
            <w:tcW w:w="261" w:type="dxa"/>
          </w:tcPr>
          <w:p w14:paraId="364B5AB1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31AB0" w14:textId="77777777" w:rsidR="00712E6F" w:rsidRPr="004927F6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27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243" w:type="dxa"/>
          </w:tcPr>
          <w:p w14:paraId="3A837202" w14:textId="77777777" w:rsidR="00712E6F" w:rsidRPr="004927F6" w:rsidRDefault="00712E6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986AC" w14:textId="77777777" w:rsidR="00712E6F" w:rsidRPr="004927F6" w:rsidRDefault="00712E6F" w:rsidP="004927F6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27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(4,539)</w:t>
            </w:r>
          </w:p>
        </w:tc>
        <w:tc>
          <w:tcPr>
            <w:tcW w:w="243" w:type="dxa"/>
          </w:tcPr>
          <w:p w14:paraId="6B706D6B" w14:textId="77777777" w:rsidR="00712E6F" w:rsidRPr="004927F6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28227" w14:textId="77777777" w:rsidR="00712E6F" w:rsidRPr="004927F6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27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(7,775)</w:t>
            </w:r>
          </w:p>
        </w:tc>
        <w:tc>
          <w:tcPr>
            <w:tcW w:w="243" w:type="dxa"/>
          </w:tcPr>
          <w:p w14:paraId="6DE7FBBD" w14:textId="77777777" w:rsidR="00712E6F" w:rsidRPr="004927F6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17F3D" w14:textId="77777777" w:rsidR="00712E6F" w:rsidRPr="004927F6" w:rsidRDefault="00712E6F" w:rsidP="004927F6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27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F6B317B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324B" w14:textId="77777777" w:rsidR="00712E6F" w:rsidRPr="004927F6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27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(17,432)</w:t>
            </w:r>
          </w:p>
        </w:tc>
      </w:tr>
      <w:tr w:rsidR="00114D6B" w:rsidRPr="008E493A" w14:paraId="6F245277" w14:textId="77777777" w:rsidTr="00114D6B">
        <w:trPr>
          <w:gridBefore w:val="1"/>
          <w:wBefore w:w="7" w:type="dxa"/>
          <w:trHeight w:val="334"/>
        </w:trPr>
        <w:tc>
          <w:tcPr>
            <w:tcW w:w="2711" w:type="dxa"/>
          </w:tcPr>
          <w:p w14:paraId="2BEB170C" w14:textId="77777777" w:rsidR="00712E6F" w:rsidRPr="0066179F" w:rsidRDefault="00712E6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DFEED7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1" w:type="dxa"/>
          </w:tcPr>
          <w:p w14:paraId="4DDA92E2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41CDC7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88037CA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E91AD2" w14:textId="77777777" w:rsidR="00712E6F" w:rsidRPr="0066179F" w:rsidRDefault="00712E6F" w:rsidP="00FD44E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B6CD59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087C2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794C856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D66130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085B2F08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27E90D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14D6B" w:rsidRPr="008E493A" w14:paraId="5064CAC8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  <w:hideMark/>
          </w:tcPr>
          <w:p w14:paraId="5F7C88A7" w14:textId="77777777" w:rsidR="00712E6F" w:rsidRPr="0066179F" w:rsidRDefault="00712E6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935E63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159,684</w:t>
            </w:r>
          </w:p>
        </w:tc>
        <w:tc>
          <w:tcPr>
            <w:tcW w:w="261" w:type="dxa"/>
          </w:tcPr>
          <w:p w14:paraId="7B98CF22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F3D05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22,019</w:t>
            </w:r>
          </w:p>
        </w:tc>
        <w:tc>
          <w:tcPr>
            <w:tcW w:w="243" w:type="dxa"/>
          </w:tcPr>
          <w:p w14:paraId="6AE4B16B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776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75672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10,005</w:t>
            </w:r>
          </w:p>
        </w:tc>
        <w:tc>
          <w:tcPr>
            <w:tcW w:w="243" w:type="dxa"/>
          </w:tcPr>
          <w:p w14:paraId="173C47EE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A03A3E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(7,644)</w:t>
            </w:r>
          </w:p>
        </w:tc>
        <w:tc>
          <w:tcPr>
            <w:tcW w:w="243" w:type="dxa"/>
          </w:tcPr>
          <w:p w14:paraId="63E752FC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676E21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(151)</w:t>
            </w:r>
          </w:p>
        </w:tc>
        <w:tc>
          <w:tcPr>
            <w:tcW w:w="243" w:type="dxa"/>
          </w:tcPr>
          <w:p w14:paraId="66F8C6FF" w14:textId="77777777" w:rsidR="00712E6F" w:rsidRPr="0066179F" w:rsidRDefault="00712E6F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F70AC3" w14:textId="77777777" w:rsidR="00712E6F" w:rsidRPr="0066179F" w:rsidRDefault="00712E6F" w:rsidP="004927F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183,913</w:t>
            </w:r>
          </w:p>
        </w:tc>
      </w:tr>
      <w:tr w:rsidR="00114D6B" w:rsidRPr="008E493A" w14:paraId="3A4357B2" w14:textId="77777777" w:rsidTr="00114D6B">
        <w:trPr>
          <w:gridBefore w:val="1"/>
          <w:wBefore w:w="7" w:type="dxa"/>
          <w:trHeight w:val="353"/>
        </w:trPr>
        <w:tc>
          <w:tcPr>
            <w:tcW w:w="2711" w:type="dxa"/>
          </w:tcPr>
          <w:p w14:paraId="62EF2F95" w14:textId="77777777" w:rsidR="00F41264" w:rsidRPr="0066179F" w:rsidRDefault="00F41264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0D014086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61" w:type="dxa"/>
          </w:tcPr>
          <w:p w14:paraId="0414FC8C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</w:tcPr>
          <w:p w14:paraId="34292C40" w14:textId="77777777" w:rsidR="00F41264" w:rsidRPr="0066179F" w:rsidRDefault="00F41264" w:rsidP="00B5382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A935F3B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B914F3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4165A929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4175F89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FB8FC36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36B07DC2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BD542A9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2F6B164D" w14:textId="77777777" w:rsidR="00F41264" w:rsidRPr="0066179F" w:rsidRDefault="00F41264" w:rsidP="00FD44E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D45D2" w:rsidRPr="008E493A" w14:paraId="1AC915FA" w14:textId="77777777" w:rsidTr="00114D6B">
        <w:trPr>
          <w:trHeight w:val="353"/>
        </w:trPr>
        <w:tc>
          <w:tcPr>
            <w:tcW w:w="2718" w:type="dxa"/>
            <w:gridSpan w:val="2"/>
          </w:tcPr>
          <w:p w14:paraId="7073D865" w14:textId="12ED4721" w:rsidR="008D45D2" w:rsidRPr="0066179F" w:rsidRDefault="008D45D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6588" w:type="dxa"/>
            <w:gridSpan w:val="11"/>
            <w:vAlign w:val="bottom"/>
          </w:tcPr>
          <w:p w14:paraId="27419A4C" w14:textId="77777777" w:rsidR="008D45D2" w:rsidRPr="0066179F" w:rsidRDefault="008D45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14D6B" w:rsidRPr="008E493A" w14:paraId="67F4CF4F" w14:textId="77777777" w:rsidTr="00114D6B">
        <w:trPr>
          <w:trHeight w:val="353"/>
        </w:trPr>
        <w:tc>
          <w:tcPr>
            <w:tcW w:w="3663" w:type="dxa"/>
            <w:gridSpan w:val="3"/>
            <w:hideMark/>
          </w:tcPr>
          <w:p w14:paraId="767252DA" w14:textId="1ED4763F" w:rsidR="00C747EA" w:rsidRPr="0066179F" w:rsidRDefault="00C747EA" w:rsidP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" w:type="dxa"/>
          </w:tcPr>
          <w:p w14:paraId="1AE16CA2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</w:tcPr>
          <w:p w14:paraId="55114B02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1377627F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A62A6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776335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7A25A71E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118912F3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52A8C13A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2F09BCD1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239D633D" w14:textId="77777777" w:rsidR="00C747EA" w:rsidRPr="0066179F" w:rsidRDefault="00C747EA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043C5" w:rsidRPr="008E493A" w14:paraId="207B8EE3" w14:textId="77777777" w:rsidTr="00114D6B">
        <w:trPr>
          <w:trHeight w:val="687"/>
        </w:trPr>
        <w:tc>
          <w:tcPr>
            <w:tcW w:w="2718" w:type="dxa"/>
            <w:gridSpan w:val="2"/>
            <w:hideMark/>
          </w:tcPr>
          <w:p w14:paraId="35C1F3B9" w14:textId="1A454563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(ค่าเผื่อหนี้สงสัยจะสูญ)</w:t>
            </w:r>
          </w:p>
        </w:tc>
        <w:tc>
          <w:tcPr>
            <w:tcW w:w="945" w:type="dxa"/>
            <w:vAlign w:val="bottom"/>
          </w:tcPr>
          <w:p w14:paraId="316C6E9C" w14:textId="00EE6438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1,149</w:t>
            </w:r>
          </w:p>
        </w:tc>
        <w:tc>
          <w:tcPr>
            <w:tcW w:w="261" w:type="dxa"/>
            <w:vAlign w:val="bottom"/>
          </w:tcPr>
          <w:p w14:paraId="27DC292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3B4FD172" w14:textId="697F91A0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(139)</w:t>
            </w:r>
          </w:p>
        </w:tc>
        <w:tc>
          <w:tcPr>
            <w:tcW w:w="243" w:type="dxa"/>
            <w:vAlign w:val="bottom"/>
          </w:tcPr>
          <w:p w14:paraId="0022D24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B97573" w14:textId="3E646B90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1DBB449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4412193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1B1F6BE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0DC313CE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FDB751E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4FFB2CF" w14:textId="51E6A7C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1,010</w:t>
            </w:r>
          </w:p>
        </w:tc>
      </w:tr>
      <w:tr w:rsidR="00E043C5" w:rsidRPr="008E493A" w14:paraId="1EFCBCED" w14:textId="77777777" w:rsidTr="00114D6B">
        <w:trPr>
          <w:trHeight w:val="687"/>
        </w:trPr>
        <w:tc>
          <w:tcPr>
            <w:tcW w:w="2718" w:type="dxa"/>
            <w:gridSpan w:val="2"/>
            <w:hideMark/>
          </w:tcPr>
          <w:p w14:paraId="3F254C38" w14:textId="16A06DB3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สินค้าคงเหลือ</w:t>
            </w:r>
            <w:r w:rsidRPr="006617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ค่าเผื่อการลดมูลค่าของสินค้า)</w:t>
            </w:r>
          </w:p>
        </w:tc>
        <w:tc>
          <w:tcPr>
            <w:tcW w:w="945" w:type="dxa"/>
            <w:vAlign w:val="bottom"/>
          </w:tcPr>
          <w:p w14:paraId="6825289C" w14:textId="1C3599EC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7,016</w:t>
            </w:r>
          </w:p>
        </w:tc>
        <w:tc>
          <w:tcPr>
            <w:tcW w:w="261" w:type="dxa"/>
            <w:vAlign w:val="bottom"/>
          </w:tcPr>
          <w:p w14:paraId="7493D4A4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61C01645" w14:textId="2105EDE8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18,404</w:t>
            </w:r>
          </w:p>
        </w:tc>
        <w:tc>
          <w:tcPr>
            <w:tcW w:w="243" w:type="dxa"/>
            <w:vAlign w:val="bottom"/>
          </w:tcPr>
          <w:p w14:paraId="2123313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B47BA4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F81C6A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F72DBE2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46A61B1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4EA6D810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1BBBEB1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F41EBB7" w14:textId="4FE103E2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25,420</w:t>
            </w:r>
          </w:p>
        </w:tc>
      </w:tr>
      <w:tr w:rsidR="00E043C5" w:rsidRPr="008E493A" w14:paraId="798B9BBB" w14:textId="77777777" w:rsidTr="00114D6B">
        <w:trPr>
          <w:trHeight w:val="687"/>
        </w:trPr>
        <w:tc>
          <w:tcPr>
            <w:tcW w:w="2718" w:type="dxa"/>
            <w:gridSpan w:val="2"/>
            <w:hideMark/>
          </w:tcPr>
          <w:p w14:paraId="60E883DF" w14:textId="77777777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45" w:type="dxa"/>
            <w:vAlign w:val="bottom"/>
          </w:tcPr>
          <w:p w14:paraId="584E09DA" w14:textId="2B164D18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86,731</w:t>
            </w:r>
          </w:p>
        </w:tc>
        <w:tc>
          <w:tcPr>
            <w:tcW w:w="261" w:type="dxa"/>
            <w:vAlign w:val="bottom"/>
          </w:tcPr>
          <w:p w14:paraId="44DCE648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37C0C3B9" w14:textId="1CC83CA1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4,083</w:t>
            </w:r>
          </w:p>
        </w:tc>
        <w:tc>
          <w:tcPr>
            <w:tcW w:w="243" w:type="dxa"/>
            <w:vAlign w:val="bottom"/>
          </w:tcPr>
          <w:p w14:paraId="79215237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BD82310" w14:textId="2BCA9F6A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(257)</w:t>
            </w:r>
          </w:p>
        </w:tc>
        <w:tc>
          <w:tcPr>
            <w:tcW w:w="243" w:type="dxa"/>
            <w:vAlign w:val="bottom"/>
          </w:tcPr>
          <w:p w14:paraId="2DC60D5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3C52959C" w14:textId="23E33555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(1,930)</w:t>
            </w:r>
          </w:p>
        </w:tc>
        <w:tc>
          <w:tcPr>
            <w:tcW w:w="243" w:type="dxa"/>
            <w:vAlign w:val="bottom"/>
          </w:tcPr>
          <w:p w14:paraId="47424615" w14:textId="77777777" w:rsidR="00E043C5" w:rsidRPr="0066179F" w:rsidRDefault="00E043C5" w:rsidP="00E043C5">
            <w:pPr>
              <w:pStyle w:val="acctfourfigures"/>
              <w:tabs>
                <w:tab w:val="left" w:pos="55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6990D0FF" w14:textId="6047A1A2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(163)</w:t>
            </w:r>
          </w:p>
        </w:tc>
        <w:tc>
          <w:tcPr>
            <w:tcW w:w="243" w:type="dxa"/>
            <w:vAlign w:val="bottom"/>
          </w:tcPr>
          <w:p w14:paraId="73AEC32A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24CA221E" w14:textId="63F9EA18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88,464</w:t>
            </w:r>
          </w:p>
        </w:tc>
      </w:tr>
      <w:tr w:rsidR="00E043C5" w:rsidRPr="008E493A" w14:paraId="3E577153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7BE25608" w14:textId="77777777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45" w:type="dxa"/>
            <w:vAlign w:val="bottom"/>
            <w:hideMark/>
          </w:tcPr>
          <w:p w14:paraId="350B6FE9" w14:textId="4FC48F58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17,314</w:t>
            </w:r>
          </w:p>
        </w:tc>
        <w:tc>
          <w:tcPr>
            <w:tcW w:w="261" w:type="dxa"/>
            <w:vAlign w:val="bottom"/>
          </w:tcPr>
          <w:p w14:paraId="12D112FE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  <w:hideMark/>
          </w:tcPr>
          <w:p w14:paraId="79D2497A" w14:textId="75BA934D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6,552</w:t>
            </w:r>
          </w:p>
        </w:tc>
        <w:tc>
          <w:tcPr>
            <w:tcW w:w="243" w:type="dxa"/>
            <w:vAlign w:val="bottom"/>
          </w:tcPr>
          <w:p w14:paraId="1359B7C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3ECC4EE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D4BC4A9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  <w:hideMark/>
          </w:tcPr>
          <w:p w14:paraId="3EC47E4E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32E5A4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744AAE8F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179071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  <w:hideMark/>
          </w:tcPr>
          <w:p w14:paraId="530D3FDA" w14:textId="7CF32AB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23,866</w:t>
            </w:r>
          </w:p>
        </w:tc>
      </w:tr>
      <w:tr w:rsidR="00E043C5" w:rsidRPr="008E493A" w14:paraId="5E5D6D60" w14:textId="77777777" w:rsidTr="00114D6B">
        <w:trPr>
          <w:trHeight w:val="334"/>
        </w:trPr>
        <w:tc>
          <w:tcPr>
            <w:tcW w:w="2718" w:type="dxa"/>
            <w:gridSpan w:val="2"/>
            <w:hideMark/>
          </w:tcPr>
          <w:p w14:paraId="3BA362E8" w14:textId="77777777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945" w:type="dxa"/>
            <w:hideMark/>
          </w:tcPr>
          <w:p w14:paraId="06162B63" w14:textId="41DE375C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3,706</w:t>
            </w:r>
          </w:p>
        </w:tc>
        <w:tc>
          <w:tcPr>
            <w:tcW w:w="261" w:type="dxa"/>
          </w:tcPr>
          <w:p w14:paraId="1B8B24EC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hideMark/>
          </w:tcPr>
          <w:p w14:paraId="44142ECD" w14:textId="397FC5B1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(3,706)</w:t>
            </w:r>
          </w:p>
        </w:tc>
        <w:tc>
          <w:tcPr>
            <w:tcW w:w="243" w:type="dxa"/>
          </w:tcPr>
          <w:p w14:paraId="555449B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1D9D9448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414E3F9C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hideMark/>
          </w:tcPr>
          <w:p w14:paraId="71EB1903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632B8405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hideMark/>
          </w:tcPr>
          <w:p w14:paraId="17749E71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6FEF1ABB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center"/>
            <w:hideMark/>
          </w:tcPr>
          <w:p w14:paraId="42E1754A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</w:tr>
      <w:tr w:rsidR="00E043C5" w:rsidRPr="008E493A" w14:paraId="402D537B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4139DF61" w14:textId="77777777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945" w:type="dxa"/>
            <w:hideMark/>
          </w:tcPr>
          <w:p w14:paraId="643B6E78" w14:textId="327D6AB6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95,133</w:t>
            </w:r>
          </w:p>
        </w:tc>
        <w:tc>
          <w:tcPr>
            <w:tcW w:w="261" w:type="dxa"/>
          </w:tcPr>
          <w:p w14:paraId="5709D074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hideMark/>
          </w:tcPr>
          <w:p w14:paraId="2E8ECA55" w14:textId="6D7A4A1D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(83,817)</w:t>
            </w:r>
          </w:p>
        </w:tc>
        <w:tc>
          <w:tcPr>
            <w:tcW w:w="243" w:type="dxa"/>
          </w:tcPr>
          <w:p w14:paraId="36F4F0B4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hideMark/>
          </w:tcPr>
          <w:p w14:paraId="6DC2EA5A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69A56B0A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hideMark/>
          </w:tcPr>
          <w:p w14:paraId="0A0851A7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7C31202C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hideMark/>
          </w:tcPr>
          <w:p w14:paraId="03AC3425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0059222C" w14:textId="77777777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center"/>
            <w:hideMark/>
          </w:tcPr>
          <w:p w14:paraId="7680A455" w14:textId="5E2D58F4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11,316</w:t>
            </w:r>
          </w:p>
        </w:tc>
      </w:tr>
      <w:tr w:rsidR="00E043C5" w:rsidRPr="008E493A" w14:paraId="2944D048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25E86EA0" w14:textId="254B2957" w:rsidR="00E043C5" w:rsidRPr="0066179F" w:rsidRDefault="00E043C5" w:rsidP="00E043C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8BAE7" w14:textId="7551EBD1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15,871</w:t>
            </w:r>
          </w:p>
        </w:tc>
        <w:tc>
          <w:tcPr>
            <w:tcW w:w="261" w:type="dxa"/>
          </w:tcPr>
          <w:p w14:paraId="5B571465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  <w:tab w:val="decimal" w:pos="95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656C9" w14:textId="7B982BC3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(5,871)</w:t>
            </w:r>
          </w:p>
        </w:tc>
        <w:tc>
          <w:tcPr>
            <w:tcW w:w="243" w:type="dxa"/>
          </w:tcPr>
          <w:p w14:paraId="0C2C2CA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  <w:tab w:val="decimal" w:pos="951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A792F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2DC7CA7B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F9252" w14:textId="36028516" w:rsidR="00E043C5" w:rsidRPr="0066179F" w:rsidRDefault="00E043C5" w:rsidP="00E043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2,586</w:t>
            </w:r>
          </w:p>
        </w:tc>
        <w:tc>
          <w:tcPr>
            <w:tcW w:w="243" w:type="dxa"/>
          </w:tcPr>
          <w:p w14:paraId="3E8D3220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8C366" w14:textId="545D45CE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(566)</w:t>
            </w:r>
          </w:p>
        </w:tc>
        <w:tc>
          <w:tcPr>
            <w:tcW w:w="243" w:type="dxa"/>
          </w:tcPr>
          <w:p w14:paraId="35FD0EBA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2AB3E9" w14:textId="395AA25A" w:rsidR="00E043C5" w:rsidRPr="0066179F" w:rsidRDefault="00E043C5" w:rsidP="00E043C5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12,020</w:t>
            </w:r>
          </w:p>
        </w:tc>
      </w:tr>
      <w:tr w:rsidR="00E043C5" w:rsidRPr="008E493A" w14:paraId="6C805BDA" w14:textId="77777777" w:rsidTr="00114D6B">
        <w:trPr>
          <w:trHeight w:val="334"/>
        </w:trPr>
        <w:tc>
          <w:tcPr>
            <w:tcW w:w="2718" w:type="dxa"/>
            <w:gridSpan w:val="2"/>
            <w:hideMark/>
          </w:tcPr>
          <w:p w14:paraId="4FF71D71" w14:textId="77777777" w:rsidR="00E043C5" w:rsidRPr="0066179F" w:rsidRDefault="00E043C5" w:rsidP="00E043C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31563C" w14:textId="3E558E78" w:rsidR="00E043C5" w:rsidRPr="00FE416A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E416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226,920</w:t>
            </w:r>
          </w:p>
        </w:tc>
        <w:tc>
          <w:tcPr>
            <w:tcW w:w="261" w:type="dxa"/>
          </w:tcPr>
          <w:p w14:paraId="3DC62200" w14:textId="77777777" w:rsidR="00E043C5" w:rsidRPr="00FE416A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132A8C" w14:textId="17A07F9A" w:rsidR="00E043C5" w:rsidRPr="00FE416A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E416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(64,494)</w:t>
            </w:r>
          </w:p>
        </w:tc>
        <w:tc>
          <w:tcPr>
            <w:tcW w:w="243" w:type="dxa"/>
          </w:tcPr>
          <w:p w14:paraId="7B5420CF" w14:textId="77777777" w:rsidR="00E043C5" w:rsidRPr="00FE416A" w:rsidRDefault="00E043C5" w:rsidP="00E043C5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7BB163" w14:textId="1A3EFC4E" w:rsidR="00E043C5" w:rsidRPr="00FE416A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E416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(257)</w:t>
            </w:r>
          </w:p>
        </w:tc>
        <w:tc>
          <w:tcPr>
            <w:tcW w:w="243" w:type="dxa"/>
          </w:tcPr>
          <w:p w14:paraId="55511D79" w14:textId="77777777" w:rsidR="00E043C5" w:rsidRPr="00FE416A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E48420" w14:textId="22E9B1C2" w:rsidR="00E043C5" w:rsidRPr="00A66DBE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66DBE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656</w:t>
            </w:r>
          </w:p>
        </w:tc>
        <w:tc>
          <w:tcPr>
            <w:tcW w:w="243" w:type="dxa"/>
          </w:tcPr>
          <w:p w14:paraId="10AD78F3" w14:textId="77777777" w:rsidR="00E043C5" w:rsidRPr="00FE416A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05B407" w14:textId="11B50B30" w:rsidR="00E043C5" w:rsidRPr="00FE416A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E416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(729)</w:t>
            </w:r>
          </w:p>
        </w:tc>
        <w:tc>
          <w:tcPr>
            <w:tcW w:w="243" w:type="dxa"/>
          </w:tcPr>
          <w:p w14:paraId="77D861C2" w14:textId="77777777" w:rsidR="00E043C5" w:rsidRPr="00FE416A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2B3AED" w14:textId="29BD39BD" w:rsidR="00E043C5" w:rsidRPr="00FE416A" w:rsidRDefault="00E043C5" w:rsidP="00E043C5">
            <w:pPr>
              <w:pStyle w:val="acctfourfigures"/>
              <w:tabs>
                <w:tab w:val="left" w:pos="669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E416A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162,096</w:t>
            </w:r>
          </w:p>
        </w:tc>
      </w:tr>
      <w:tr w:rsidR="00E043C5" w:rsidRPr="008E493A" w14:paraId="7741EE7B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3F62344D" w14:textId="77777777" w:rsidR="00E043C5" w:rsidRPr="0066179F" w:rsidRDefault="00E043C5" w:rsidP="00E043C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45" w:type="dxa"/>
          </w:tcPr>
          <w:p w14:paraId="357D43B1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1" w:type="dxa"/>
          </w:tcPr>
          <w:p w14:paraId="219AAF59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</w:tcPr>
          <w:p w14:paraId="4645BF33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7CC4E782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25A38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47BD0B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</w:tcPr>
          <w:p w14:paraId="4D02C310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7E021AD8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</w:tcPr>
          <w:p w14:paraId="31CCCF19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1931CB0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</w:tcPr>
          <w:p w14:paraId="26466FF6" w14:textId="77777777" w:rsidR="00E043C5" w:rsidRPr="0066179F" w:rsidRDefault="00E043C5" w:rsidP="00E043C5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043C5" w:rsidRPr="008E493A" w14:paraId="0EE421EF" w14:textId="77777777" w:rsidTr="00114D6B">
        <w:trPr>
          <w:trHeight w:val="687"/>
        </w:trPr>
        <w:tc>
          <w:tcPr>
            <w:tcW w:w="2718" w:type="dxa"/>
            <w:gridSpan w:val="2"/>
            <w:hideMark/>
          </w:tcPr>
          <w:p w14:paraId="7EFDA5F0" w14:textId="6092E3E3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เงินลงทุนเผื่อขาย 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ส่วนเกินจากการปรับมูลค่าเงินลงทุน</w:t>
            </w:r>
            <w:r w:rsidRPr="0066179F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</w:tcPr>
          <w:p w14:paraId="5402B097" w14:textId="586F4D91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(2,321)</w:t>
            </w:r>
          </w:p>
        </w:tc>
        <w:tc>
          <w:tcPr>
            <w:tcW w:w="261" w:type="dxa"/>
            <w:vAlign w:val="bottom"/>
          </w:tcPr>
          <w:p w14:paraId="063D606F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24F2119D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left="-198" w:right="2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59A754B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D4A5C3" w14:textId="11138D6A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(91)</w:t>
            </w:r>
          </w:p>
        </w:tc>
        <w:tc>
          <w:tcPr>
            <w:tcW w:w="243" w:type="dxa"/>
            <w:vAlign w:val="bottom"/>
          </w:tcPr>
          <w:p w14:paraId="16E7FE3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4F74B479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B3C5F32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vAlign w:val="bottom"/>
          </w:tcPr>
          <w:p w14:paraId="7DF610EB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3F3F8F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00105D9E" w14:textId="4A70ECAC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(2,412)</w:t>
            </w:r>
          </w:p>
        </w:tc>
      </w:tr>
      <w:tr w:rsidR="00E043C5" w:rsidRPr="008E493A" w14:paraId="7C24951A" w14:textId="77777777" w:rsidTr="00114D6B">
        <w:trPr>
          <w:trHeight w:val="687"/>
        </w:trPr>
        <w:tc>
          <w:tcPr>
            <w:tcW w:w="2718" w:type="dxa"/>
            <w:gridSpan w:val="2"/>
            <w:hideMark/>
          </w:tcPr>
          <w:p w14:paraId="6EDC02FE" w14:textId="1D31F98B" w:rsidR="00E043C5" w:rsidRPr="0066179F" w:rsidRDefault="00E043C5" w:rsidP="00E043C5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ผลแตกต่างชั่วคราวจากกำไรที่ยังไม่ได้จัดสรรของบริษัทย่อย</w:t>
            </w:r>
          </w:p>
        </w:tc>
        <w:tc>
          <w:tcPr>
            <w:tcW w:w="945" w:type="dxa"/>
            <w:vAlign w:val="bottom"/>
          </w:tcPr>
          <w:p w14:paraId="047A9C25" w14:textId="56546BCE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(132,017)</w:t>
            </w:r>
          </w:p>
        </w:tc>
        <w:tc>
          <w:tcPr>
            <w:tcW w:w="261" w:type="dxa"/>
            <w:vAlign w:val="bottom"/>
          </w:tcPr>
          <w:p w14:paraId="6EC4E3A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43875F11" w14:textId="68E18B08" w:rsidR="00E043C5" w:rsidRPr="0066179F" w:rsidRDefault="00E043C5" w:rsidP="00E043C5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132,017</w:t>
            </w:r>
          </w:p>
        </w:tc>
        <w:tc>
          <w:tcPr>
            <w:tcW w:w="243" w:type="dxa"/>
            <w:vAlign w:val="bottom"/>
          </w:tcPr>
          <w:p w14:paraId="3B56E665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174FAD7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FC7F195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057DB" w14:textId="77777777" w:rsidR="00E043C5" w:rsidRPr="0066179F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           -</w:t>
            </w:r>
          </w:p>
        </w:tc>
        <w:tc>
          <w:tcPr>
            <w:tcW w:w="243" w:type="dxa"/>
            <w:vAlign w:val="bottom"/>
          </w:tcPr>
          <w:p w14:paraId="6E272E1E" w14:textId="77777777" w:rsidR="00E043C5" w:rsidRPr="0066179F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01C89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18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D7389B6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231660B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E043C5" w:rsidRPr="001C51B5" w14:paraId="3E224B4B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2278EFDF" w14:textId="77777777" w:rsidR="00E043C5" w:rsidRPr="0066179F" w:rsidRDefault="00E043C5" w:rsidP="00E043C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7075F" w14:textId="5174E06D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(134,338)</w:t>
            </w:r>
          </w:p>
        </w:tc>
        <w:tc>
          <w:tcPr>
            <w:tcW w:w="261" w:type="dxa"/>
          </w:tcPr>
          <w:p w14:paraId="01027453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353917" w14:textId="1C47306F" w:rsidR="00E043C5" w:rsidRPr="00A66DBE" w:rsidRDefault="00E043C5" w:rsidP="00E043C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132,017</w:t>
            </w:r>
          </w:p>
        </w:tc>
        <w:tc>
          <w:tcPr>
            <w:tcW w:w="243" w:type="dxa"/>
          </w:tcPr>
          <w:p w14:paraId="52DC1640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E73F5" w14:textId="3D78C778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(91)</w:t>
            </w:r>
          </w:p>
        </w:tc>
        <w:tc>
          <w:tcPr>
            <w:tcW w:w="243" w:type="dxa"/>
          </w:tcPr>
          <w:p w14:paraId="3CC36E9F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7A3D4" w14:textId="77777777" w:rsidR="00E043C5" w:rsidRPr="00644704" w:rsidRDefault="00E043C5" w:rsidP="00E043C5">
            <w:pPr>
              <w:pStyle w:val="acctfourfigures"/>
              <w:tabs>
                <w:tab w:val="clear" w:pos="765"/>
              </w:tabs>
              <w:spacing w:line="240" w:lineRule="auto"/>
              <w:ind w:right="2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44704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78D4BC3A" w14:textId="77777777" w:rsidR="00E043C5" w:rsidRPr="001C51B5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18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45F076" w14:textId="77777777" w:rsidR="00E043C5" w:rsidRPr="001C51B5" w:rsidRDefault="00E043C5" w:rsidP="00E043C5">
            <w:pPr>
              <w:pStyle w:val="acctfourfigures"/>
              <w:spacing w:line="240" w:lineRule="auto"/>
              <w:ind w:right="1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C51B5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5A26AE37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F65B89" w14:textId="3E0C800B" w:rsidR="00E043C5" w:rsidRPr="001C51B5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C51B5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(2,412)</w:t>
            </w:r>
          </w:p>
        </w:tc>
      </w:tr>
      <w:tr w:rsidR="00E043C5" w:rsidRPr="008E493A" w14:paraId="1260CF93" w14:textId="77777777" w:rsidTr="00114D6B">
        <w:trPr>
          <w:trHeight w:val="334"/>
        </w:trPr>
        <w:tc>
          <w:tcPr>
            <w:tcW w:w="2718" w:type="dxa"/>
            <w:gridSpan w:val="2"/>
          </w:tcPr>
          <w:p w14:paraId="44AF62BF" w14:textId="77777777" w:rsidR="00E043C5" w:rsidRPr="0066179F" w:rsidRDefault="00E043C5" w:rsidP="00E043C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6C25D0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61" w:type="dxa"/>
          </w:tcPr>
          <w:p w14:paraId="2AF349A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5E0C4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7D0A9E04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5CFA90" w14:textId="77777777" w:rsidR="00E043C5" w:rsidRPr="0066179F" w:rsidRDefault="00E043C5" w:rsidP="00E043C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9052A92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3F0F16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3295F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B0B9F7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</w:tcPr>
          <w:p w14:paraId="35DB1545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CBB80E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43C5" w:rsidRPr="008E493A" w14:paraId="5998E418" w14:textId="77777777" w:rsidTr="00114D6B">
        <w:trPr>
          <w:trHeight w:val="353"/>
        </w:trPr>
        <w:tc>
          <w:tcPr>
            <w:tcW w:w="2718" w:type="dxa"/>
            <w:gridSpan w:val="2"/>
            <w:hideMark/>
          </w:tcPr>
          <w:p w14:paraId="2707EFC1" w14:textId="77777777" w:rsidR="00E043C5" w:rsidRPr="0066179F" w:rsidRDefault="00E043C5" w:rsidP="00E043C5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6857F2D" w14:textId="6FF33C66" w:rsidR="00E043C5" w:rsidRPr="0066179F" w:rsidRDefault="00E043C5" w:rsidP="00E043C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92</w:t>
            </w: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,</w:t>
            </w: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582</w:t>
            </w:r>
          </w:p>
        </w:tc>
        <w:tc>
          <w:tcPr>
            <w:tcW w:w="261" w:type="dxa"/>
          </w:tcPr>
          <w:p w14:paraId="7A6CC6CC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A137E37" w14:textId="628F5217" w:rsidR="00E043C5" w:rsidRPr="0066179F" w:rsidRDefault="00E043C5" w:rsidP="00E043C5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67,523</w:t>
            </w:r>
          </w:p>
        </w:tc>
        <w:tc>
          <w:tcPr>
            <w:tcW w:w="243" w:type="dxa"/>
          </w:tcPr>
          <w:p w14:paraId="18DDD26F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DEA69F" w14:textId="42BADC3C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(348)</w:t>
            </w:r>
          </w:p>
        </w:tc>
        <w:tc>
          <w:tcPr>
            <w:tcW w:w="243" w:type="dxa"/>
          </w:tcPr>
          <w:p w14:paraId="48AAE160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E9501E1" w14:textId="3182EED6" w:rsidR="00E043C5" w:rsidRPr="0066179F" w:rsidRDefault="00E043C5" w:rsidP="00E043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656</w:t>
            </w:r>
          </w:p>
        </w:tc>
        <w:tc>
          <w:tcPr>
            <w:tcW w:w="243" w:type="dxa"/>
          </w:tcPr>
          <w:p w14:paraId="1576050F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BACCEA3" w14:textId="644E3896" w:rsidR="00E043C5" w:rsidRPr="0066179F" w:rsidRDefault="00E043C5" w:rsidP="00E043C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(729)</w:t>
            </w:r>
          </w:p>
        </w:tc>
        <w:tc>
          <w:tcPr>
            <w:tcW w:w="243" w:type="dxa"/>
          </w:tcPr>
          <w:p w14:paraId="5F803A46" w14:textId="77777777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488165" w14:textId="019B82DA" w:rsidR="00E043C5" w:rsidRPr="0066179F" w:rsidRDefault="00E043C5" w:rsidP="00E043C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179F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159,684</w:t>
            </w:r>
          </w:p>
        </w:tc>
      </w:tr>
    </w:tbl>
    <w:p w14:paraId="597355D8" w14:textId="2E5DEE72" w:rsidR="009D6A90" w:rsidRDefault="009D6A9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8DDC2EB" w14:textId="77777777" w:rsidR="00F168CC" w:rsidRDefault="00F168CC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</w:rPr>
        <w:sectPr w:rsidR="00F168CC" w:rsidSect="000F464B"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47"/>
        <w:gridCol w:w="1170"/>
        <w:gridCol w:w="270"/>
        <w:gridCol w:w="1260"/>
        <w:gridCol w:w="270"/>
        <w:gridCol w:w="1170"/>
        <w:gridCol w:w="270"/>
        <w:gridCol w:w="1350"/>
      </w:tblGrid>
      <w:tr w:rsidR="004237BF" w14:paraId="715847EC" w14:textId="77777777" w:rsidTr="00EB1CD1">
        <w:trPr>
          <w:trHeight w:val="451"/>
          <w:tblHeader/>
        </w:trPr>
        <w:tc>
          <w:tcPr>
            <w:tcW w:w="3447" w:type="dxa"/>
          </w:tcPr>
          <w:p w14:paraId="1B7E3245" w14:textId="77777777" w:rsidR="004237BF" w:rsidRDefault="004237B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535B51A7" w14:textId="77777777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7BF" w14:paraId="0D9F24EB" w14:textId="77777777" w:rsidTr="00EB1CD1">
        <w:trPr>
          <w:tblHeader/>
        </w:trPr>
        <w:tc>
          <w:tcPr>
            <w:tcW w:w="3447" w:type="dxa"/>
          </w:tcPr>
          <w:p w14:paraId="62CC1F92" w14:textId="77777777" w:rsidR="004237BF" w:rsidRDefault="004237B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70" w:type="dxa"/>
            <w:vMerge w:val="restart"/>
            <w:vAlign w:val="bottom"/>
            <w:hideMark/>
          </w:tcPr>
          <w:p w14:paraId="4BE4012D" w14:textId="77777777" w:rsidR="004237BF" w:rsidRDefault="004237B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0DECB9" w14:textId="014002FA" w:rsidR="004237BF" w:rsidRDefault="004237B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23F32BA" w14:textId="77777777" w:rsidR="004237BF" w:rsidRDefault="004237B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9C1EA" w14:textId="77777777" w:rsidR="004237BF" w:rsidRDefault="004237B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8E11EA1" w14:textId="77777777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2F60D131" w14:textId="77777777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0462250" w14:textId="0FBECEB8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237BF" w14:paraId="26AF9168" w14:textId="77777777" w:rsidTr="00EB1CD1">
        <w:trPr>
          <w:tblHeader/>
        </w:trPr>
        <w:tc>
          <w:tcPr>
            <w:tcW w:w="3447" w:type="dxa"/>
            <w:vAlign w:val="bottom"/>
          </w:tcPr>
          <w:p w14:paraId="2D57F449" w14:textId="77777777" w:rsidR="004237BF" w:rsidRDefault="004237BF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42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Merge/>
            <w:vAlign w:val="center"/>
            <w:hideMark/>
          </w:tcPr>
          <w:p w14:paraId="22434EBE" w14:textId="77777777" w:rsidR="004237BF" w:rsidRDefault="004237BF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3087AC" w14:textId="77777777" w:rsidR="004237BF" w:rsidRDefault="004237BF" w:rsidP="00FD44E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D1913F" w14:textId="77777777" w:rsidR="004237BF" w:rsidRDefault="004237B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E0DD5" w14:textId="77777777" w:rsidR="004237BF" w:rsidRDefault="004237B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256617" w14:textId="77777777" w:rsidR="004237BF" w:rsidRDefault="004237BF" w:rsidP="00FD44E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0CA65A9" w14:textId="77777777" w:rsidR="004237BF" w:rsidRDefault="004237BF" w:rsidP="00FD44E6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0FAACE0D" w14:textId="77777777" w:rsidR="004237BF" w:rsidRDefault="004237BF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37BF" w14:paraId="180829FB" w14:textId="77777777" w:rsidTr="00EB1CD1">
        <w:trPr>
          <w:tblHeader/>
        </w:trPr>
        <w:tc>
          <w:tcPr>
            <w:tcW w:w="3447" w:type="dxa"/>
          </w:tcPr>
          <w:p w14:paraId="3869FD9A" w14:textId="77777777" w:rsidR="004237BF" w:rsidRDefault="004237B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32C6F9" w14:textId="77777777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37BF" w14:paraId="424F04F0" w14:textId="77777777" w:rsidTr="00EB1CD1">
        <w:trPr>
          <w:tblHeader/>
        </w:trPr>
        <w:tc>
          <w:tcPr>
            <w:tcW w:w="3447" w:type="dxa"/>
          </w:tcPr>
          <w:p w14:paraId="0C3F4EC4" w14:textId="77777777" w:rsidR="004237BF" w:rsidRDefault="004237B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60" w:type="dxa"/>
            <w:gridSpan w:val="7"/>
            <w:vAlign w:val="bottom"/>
          </w:tcPr>
          <w:p w14:paraId="73BD5ABD" w14:textId="77777777" w:rsidR="004237BF" w:rsidRDefault="004237BF" w:rsidP="00FD44E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237BF" w14:paraId="23DE193E" w14:textId="77777777" w:rsidTr="00EB1CD1">
        <w:tc>
          <w:tcPr>
            <w:tcW w:w="3447" w:type="dxa"/>
            <w:hideMark/>
          </w:tcPr>
          <w:p w14:paraId="6C7D43D3" w14:textId="77777777" w:rsidR="004237BF" w:rsidRDefault="004237B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C9FF14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F84C4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92C93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3ED84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FC7262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D2232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AD5B71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37BF" w14:paraId="1D88E8E9" w14:textId="77777777" w:rsidTr="00EB1CD1">
        <w:trPr>
          <w:trHeight w:val="793"/>
        </w:trPr>
        <w:tc>
          <w:tcPr>
            <w:tcW w:w="3447" w:type="dxa"/>
            <w:hideMark/>
          </w:tcPr>
          <w:p w14:paraId="1A7B2D60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</w:p>
          <w:p w14:paraId="02888B27" w14:textId="77777777" w:rsidR="004237BF" w:rsidRDefault="004237BF" w:rsidP="00FD44E6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(ค่าเผื่อหนี้สงสัยจะสูญ)</w:t>
            </w:r>
          </w:p>
        </w:tc>
        <w:tc>
          <w:tcPr>
            <w:tcW w:w="1170" w:type="dxa"/>
          </w:tcPr>
          <w:p w14:paraId="4B4F1163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5AE1F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764</w:t>
            </w:r>
          </w:p>
        </w:tc>
        <w:tc>
          <w:tcPr>
            <w:tcW w:w="270" w:type="dxa"/>
          </w:tcPr>
          <w:p w14:paraId="409C0A96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D4F035F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41160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7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</w:tcPr>
          <w:p w14:paraId="2AF7AF97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17F68A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59FF4C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A3E77E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EF4A14B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DC8FE3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7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755</w:t>
            </w:r>
          </w:p>
        </w:tc>
      </w:tr>
      <w:tr w:rsidR="004237BF" w14:paraId="248F545C" w14:textId="77777777" w:rsidTr="00EB1CD1">
        <w:tc>
          <w:tcPr>
            <w:tcW w:w="3447" w:type="dxa"/>
            <w:hideMark/>
          </w:tcPr>
          <w:p w14:paraId="285BE66C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  <w:p w14:paraId="68A3846A" w14:textId="77777777" w:rsidR="004237BF" w:rsidRDefault="004237BF" w:rsidP="00FD44E6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170" w:type="dxa"/>
          </w:tcPr>
          <w:p w14:paraId="641BC5C6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7F330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653</w:t>
            </w:r>
          </w:p>
        </w:tc>
        <w:tc>
          <w:tcPr>
            <w:tcW w:w="270" w:type="dxa"/>
          </w:tcPr>
          <w:p w14:paraId="62D5047B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19CF5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33B1E3" w14:textId="77777777" w:rsidR="004237BF" w:rsidRPr="00836643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664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10,110</w:t>
            </w:r>
          </w:p>
        </w:tc>
        <w:tc>
          <w:tcPr>
            <w:tcW w:w="270" w:type="dxa"/>
          </w:tcPr>
          <w:p w14:paraId="383C52A4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3B3D1C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A44BB6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F97EBB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7F77D8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255DE1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763</w:t>
            </w:r>
          </w:p>
        </w:tc>
      </w:tr>
      <w:tr w:rsidR="004237BF" w14:paraId="504A73AF" w14:textId="77777777" w:rsidTr="00EB1CD1">
        <w:tc>
          <w:tcPr>
            <w:tcW w:w="3447" w:type="dxa"/>
            <w:hideMark/>
          </w:tcPr>
          <w:p w14:paraId="29A41C2C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</w:tcPr>
          <w:p w14:paraId="17D99A28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027</w:t>
            </w:r>
          </w:p>
        </w:tc>
        <w:tc>
          <w:tcPr>
            <w:tcW w:w="270" w:type="dxa"/>
          </w:tcPr>
          <w:p w14:paraId="11FB9FA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28F9E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(1,850</w:t>
            </w: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807CEC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94D3F4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9416C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23B842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2,177</w:t>
            </w:r>
          </w:p>
        </w:tc>
      </w:tr>
      <w:tr w:rsidR="004237BF" w14:paraId="2C699DEE" w14:textId="77777777" w:rsidTr="00EB1CD1">
        <w:tc>
          <w:tcPr>
            <w:tcW w:w="3447" w:type="dxa"/>
            <w:hideMark/>
          </w:tcPr>
          <w:p w14:paraId="5344E966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15BACC51" w14:textId="153CE00B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(ค่าเผื่อการด้อยค่าของที่ดิน อาคารและอุปกรณ์)</w:t>
            </w:r>
          </w:p>
        </w:tc>
        <w:tc>
          <w:tcPr>
            <w:tcW w:w="1170" w:type="dxa"/>
          </w:tcPr>
          <w:p w14:paraId="3A3D063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24F83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53870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426</w:t>
            </w:r>
          </w:p>
        </w:tc>
        <w:tc>
          <w:tcPr>
            <w:tcW w:w="270" w:type="dxa"/>
          </w:tcPr>
          <w:p w14:paraId="7270466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4A9BA3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41A68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9ECC4F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(426)</w:t>
            </w:r>
          </w:p>
        </w:tc>
        <w:tc>
          <w:tcPr>
            <w:tcW w:w="270" w:type="dxa"/>
          </w:tcPr>
          <w:p w14:paraId="7D10B3CF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4CF067C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38874F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ABA762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413198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81869A3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996EC1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3AA21A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237BF" w14:paraId="772FD822" w14:textId="77777777" w:rsidTr="00EB1CD1">
        <w:tc>
          <w:tcPr>
            <w:tcW w:w="3447" w:type="dxa"/>
            <w:hideMark/>
          </w:tcPr>
          <w:p w14:paraId="6ADC8F2C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2A6D716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4AEA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53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987</w:t>
            </w:r>
          </w:p>
        </w:tc>
        <w:tc>
          <w:tcPr>
            <w:tcW w:w="270" w:type="dxa"/>
          </w:tcPr>
          <w:p w14:paraId="1FCDDB0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75917A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EE2A27" w14:textId="77777777" w:rsidR="004237BF" w:rsidRDefault="004237BF" w:rsidP="00CF2B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16,681</w:t>
            </w:r>
          </w:p>
        </w:tc>
        <w:tc>
          <w:tcPr>
            <w:tcW w:w="270" w:type="dxa"/>
          </w:tcPr>
          <w:p w14:paraId="1ED3FFFF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610ADC8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E7AAD3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7,921</w:t>
            </w:r>
          </w:p>
        </w:tc>
        <w:tc>
          <w:tcPr>
            <w:tcW w:w="270" w:type="dxa"/>
          </w:tcPr>
          <w:p w14:paraId="3A9119F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B9E3D92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ACFB42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78,589</w:t>
            </w:r>
          </w:p>
        </w:tc>
      </w:tr>
      <w:tr w:rsidR="004237BF" w14:paraId="35774872" w14:textId="77777777" w:rsidTr="00EB1CD1">
        <w:tc>
          <w:tcPr>
            <w:tcW w:w="3447" w:type="dxa"/>
            <w:hideMark/>
          </w:tcPr>
          <w:p w14:paraId="0183834C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0A04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316</w:t>
            </w:r>
          </w:p>
        </w:tc>
        <w:tc>
          <w:tcPr>
            <w:tcW w:w="270" w:type="dxa"/>
          </w:tcPr>
          <w:p w14:paraId="09226B77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169C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(5,616</w:t>
            </w: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7C368DE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AFAFB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9B47C0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C5F0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5,700</w:t>
            </w:r>
          </w:p>
        </w:tc>
      </w:tr>
      <w:tr w:rsidR="004237BF" w14:paraId="793CCCD2" w14:textId="77777777" w:rsidTr="00EB1CD1">
        <w:tc>
          <w:tcPr>
            <w:tcW w:w="3447" w:type="dxa"/>
            <w:hideMark/>
          </w:tcPr>
          <w:p w14:paraId="3C230545" w14:textId="77777777" w:rsidR="004237BF" w:rsidRDefault="004237BF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E0953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90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173</w:t>
            </w:r>
          </w:p>
        </w:tc>
        <w:tc>
          <w:tcPr>
            <w:tcW w:w="270" w:type="dxa"/>
          </w:tcPr>
          <w:p w14:paraId="32088627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F4736" w14:textId="77777777" w:rsidR="004237BF" w:rsidRPr="00836643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664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890</w:t>
            </w:r>
          </w:p>
        </w:tc>
        <w:tc>
          <w:tcPr>
            <w:tcW w:w="270" w:type="dxa"/>
          </w:tcPr>
          <w:p w14:paraId="412B893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B7EA3" w14:textId="77777777" w:rsidR="004237BF" w:rsidRPr="000A1275" w:rsidRDefault="004237BF" w:rsidP="00FD44E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12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7,921</w:t>
            </w:r>
          </w:p>
        </w:tc>
        <w:tc>
          <w:tcPr>
            <w:tcW w:w="270" w:type="dxa"/>
          </w:tcPr>
          <w:p w14:paraId="0B75F887" w14:textId="77777777" w:rsidR="004237BF" w:rsidRDefault="004237BF" w:rsidP="00FD44E6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C0731" w14:textId="77777777" w:rsidR="004237BF" w:rsidRPr="000A1275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12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116,984</w:t>
            </w:r>
          </w:p>
        </w:tc>
      </w:tr>
      <w:tr w:rsidR="004237BF" w:rsidRPr="00BD52E5" w14:paraId="626D7107" w14:textId="77777777" w:rsidTr="00EB1CD1">
        <w:tc>
          <w:tcPr>
            <w:tcW w:w="3447" w:type="dxa"/>
          </w:tcPr>
          <w:p w14:paraId="2C8A9551" w14:textId="77777777" w:rsidR="004237BF" w:rsidRPr="00BD52E5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8F162C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527658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92D813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781D08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E845C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28B011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F72C5A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237BF" w14:paraId="1FE25F44" w14:textId="77777777" w:rsidTr="00EB1CD1">
        <w:tc>
          <w:tcPr>
            <w:tcW w:w="3447" w:type="dxa"/>
            <w:hideMark/>
          </w:tcPr>
          <w:p w14:paraId="1B960ECF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6C2D8F0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0962C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F2036B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E058C2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6B9E690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CF0538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5080632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37BF" w14:paraId="1EF35952" w14:textId="77777777" w:rsidTr="00EB1CD1">
        <w:tc>
          <w:tcPr>
            <w:tcW w:w="3447" w:type="dxa"/>
            <w:hideMark/>
          </w:tcPr>
          <w:p w14:paraId="4A6D88E5" w14:textId="77777777" w:rsidR="004237BF" w:rsidRDefault="004237BF" w:rsidP="00FD44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เงินลงทุนเผื่อขาย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ส่วนเกินจาก</w:t>
            </w:r>
          </w:p>
          <w:p w14:paraId="6729A72F" w14:textId="77777777" w:rsidR="004237BF" w:rsidRDefault="004237BF" w:rsidP="00FD44E6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การปรับมูลค่าเงินลงทุน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43FFA8C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FB2ABE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412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BA3A14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6FDE7E" w14:textId="77777777" w:rsidR="004237BF" w:rsidRDefault="004237BF" w:rsidP="00FD44E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1B7413E" w14:textId="77777777" w:rsidR="004237BF" w:rsidRPr="00E232F7" w:rsidRDefault="004237BF" w:rsidP="00FD44E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4ECD94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316987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AA33D1" w14:textId="77777777" w:rsidR="004237BF" w:rsidRDefault="004237BF" w:rsidP="00FD44E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(4,539</w:t>
            </w: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6928F40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F8E582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D98C96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(6,951</w:t>
            </w:r>
            <w:r w:rsidRPr="004504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237BF" w14:paraId="357F9A23" w14:textId="77777777" w:rsidTr="00EB1CD1">
        <w:tc>
          <w:tcPr>
            <w:tcW w:w="3447" w:type="dxa"/>
            <w:hideMark/>
          </w:tcPr>
          <w:p w14:paraId="78B657F5" w14:textId="77777777" w:rsidR="004237BF" w:rsidRDefault="004237B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9428D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412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95AC81B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B8615" w14:textId="77777777" w:rsidR="004237BF" w:rsidRDefault="004237BF" w:rsidP="00FD44E6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13980A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C8B41" w14:textId="77777777" w:rsidR="004237BF" w:rsidRPr="000A1275" w:rsidRDefault="004237BF" w:rsidP="00FD44E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12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(4,539)</w:t>
            </w:r>
          </w:p>
        </w:tc>
        <w:tc>
          <w:tcPr>
            <w:tcW w:w="270" w:type="dxa"/>
          </w:tcPr>
          <w:p w14:paraId="1D370B5E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BC4F3" w14:textId="77777777" w:rsidR="004237BF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(6,951</w:t>
            </w:r>
            <w:r w:rsidRPr="004504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237BF" w:rsidRPr="00BD52E5" w14:paraId="7D592B50" w14:textId="77777777" w:rsidTr="00EB1CD1">
        <w:tc>
          <w:tcPr>
            <w:tcW w:w="3447" w:type="dxa"/>
          </w:tcPr>
          <w:p w14:paraId="7B48EDDA" w14:textId="77777777" w:rsidR="004237BF" w:rsidRPr="00BD52E5" w:rsidRDefault="004237B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9CCCA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9924051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BA4296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994232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8D3981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E3CC54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226A6B" w14:textId="77777777" w:rsidR="004237BF" w:rsidRPr="00BD52E5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4237BF" w14:paraId="6CDD4F81" w14:textId="77777777" w:rsidTr="00EB1CD1">
        <w:tc>
          <w:tcPr>
            <w:tcW w:w="3447" w:type="dxa"/>
            <w:hideMark/>
          </w:tcPr>
          <w:p w14:paraId="60DF8EDA" w14:textId="77777777" w:rsidR="004237BF" w:rsidRDefault="004237BF" w:rsidP="00FD44E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783C99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87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761</w:t>
            </w:r>
          </w:p>
        </w:tc>
        <w:tc>
          <w:tcPr>
            <w:tcW w:w="270" w:type="dxa"/>
          </w:tcPr>
          <w:p w14:paraId="4EB9C001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07BB1B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18,890</w:t>
            </w:r>
          </w:p>
        </w:tc>
        <w:tc>
          <w:tcPr>
            <w:tcW w:w="270" w:type="dxa"/>
          </w:tcPr>
          <w:p w14:paraId="0EA1E55C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E8B922" w14:textId="77777777" w:rsidR="004237BF" w:rsidRPr="000A1275" w:rsidRDefault="004237BF" w:rsidP="00FD44E6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12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3,382</w:t>
            </w:r>
          </w:p>
        </w:tc>
        <w:tc>
          <w:tcPr>
            <w:tcW w:w="270" w:type="dxa"/>
          </w:tcPr>
          <w:p w14:paraId="42134ED4" w14:textId="77777777" w:rsidR="004237BF" w:rsidRDefault="004237BF" w:rsidP="00FD44E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C3F00E" w14:textId="77777777" w:rsidR="004237BF" w:rsidRPr="000A1275" w:rsidRDefault="004237BF" w:rsidP="00FD44E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110,033</w:t>
            </w:r>
          </w:p>
        </w:tc>
      </w:tr>
    </w:tbl>
    <w:p w14:paraId="64BE395F" w14:textId="77777777" w:rsidR="004237BF" w:rsidRDefault="004237B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56E8BD10" w14:textId="39AA0640" w:rsidR="00083DFB" w:rsidRDefault="00083DFB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ABE8D41" w14:textId="11923477" w:rsidR="00083DFB" w:rsidRDefault="00083DFB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0F36AB0" w14:textId="0550A7ED" w:rsidR="00712E6F" w:rsidRDefault="00712E6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54587CC" w14:textId="74668306" w:rsidR="009D6A90" w:rsidRDefault="009D6A90" w:rsidP="00DE1AF9">
      <w:pPr>
        <w:tabs>
          <w:tab w:val="left" w:pos="822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ab/>
      </w:r>
    </w:p>
    <w:p w14:paraId="47776C3C" w14:textId="77777777" w:rsidR="009D6A90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70"/>
        <w:gridCol w:w="1170"/>
        <w:gridCol w:w="270"/>
        <w:gridCol w:w="1350"/>
      </w:tblGrid>
      <w:tr w:rsidR="009D6A90" w14:paraId="2718995A" w14:textId="77777777" w:rsidTr="009D6A90">
        <w:trPr>
          <w:trHeight w:val="451"/>
          <w:tblHeader/>
        </w:trPr>
        <w:tc>
          <w:tcPr>
            <w:tcW w:w="3420" w:type="dxa"/>
          </w:tcPr>
          <w:p w14:paraId="4B800C71" w14:textId="77777777" w:rsidR="009D6A90" w:rsidRDefault="009D6A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0A6A324E" w14:textId="77777777" w:rsidR="009D6A90" w:rsidRDefault="009D6A9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A90" w14:paraId="2A8FB47A" w14:textId="77777777" w:rsidTr="009D6A90">
        <w:trPr>
          <w:tblHeader/>
        </w:trPr>
        <w:tc>
          <w:tcPr>
            <w:tcW w:w="3420" w:type="dxa"/>
          </w:tcPr>
          <w:p w14:paraId="75BFE251" w14:textId="77777777" w:rsidR="009D6A90" w:rsidRDefault="009D6A90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70" w:type="dxa"/>
            <w:vMerge w:val="restart"/>
            <w:vAlign w:val="bottom"/>
            <w:hideMark/>
          </w:tcPr>
          <w:p w14:paraId="5D5A2859" w14:textId="77777777" w:rsidR="009D6A90" w:rsidRDefault="009D6A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6CABFF6" w14:textId="4DC612D6" w:rsidR="009D6A90" w:rsidRDefault="003C303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0B333436" w14:textId="77777777" w:rsidR="009D6A90" w:rsidRDefault="009D6A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6A80D" w14:textId="77777777" w:rsidR="009D6A90" w:rsidRDefault="009D6A9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B49C98B" w14:textId="77777777" w:rsidR="009D6A90" w:rsidRDefault="009D6A9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08C5DD00" w14:textId="77777777" w:rsidR="009D6A90" w:rsidRDefault="009D6A9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9BBF416" w14:textId="42CD78A7" w:rsidR="009D6A90" w:rsidRDefault="003C303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D6A90" w14:paraId="66AB0663" w14:textId="77777777" w:rsidTr="00642235">
        <w:trPr>
          <w:tblHeader/>
        </w:trPr>
        <w:tc>
          <w:tcPr>
            <w:tcW w:w="3420" w:type="dxa"/>
            <w:vAlign w:val="bottom"/>
          </w:tcPr>
          <w:p w14:paraId="660B86E8" w14:textId="760BA902" w:rsidR="009D6A90" w:rsidRDefault="00642235" w:rsidP="00642235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42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760" w:type="dxa"/>
            <w:vMerge/>
            <w:vAlign w:val="center"/>
            <w:hideMark/>
          </w:tcPr>
          <w:p w14:paraId="63436345" w14:textId="77777777" w:rsidR="009D6A90" w:rsidRDefault="009D6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444AF9" w14:textId="77777777" w:rsidR="009D6A90" w:rsidRDefault="009D6A9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FD046D" w14:textId="77777777" w:rsidR="009D6A90" w:rsidRDefault="009D6A9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FBEDD" w14:textId="77777777" w:rsidR="009D6A90" w:rsidRDefault="009D6A9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9E21A" w14:textId="77777777" w:rsidR="009D6A90" w:rsidRDefault="009D6A9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E13D3AB" w14:textId="77777777" w:rsidR="009D6A90" w:rsidRDefault="009D6A90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49AC00E4" w14:textId="77777777" w:rsidR="009D6A90" w:rsidRDefault="009D6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6A90" w14:paraId="1BF61F9B" w14:textId="77777777" w:rsidTr="009D6A90">
        <w:trPr>
          <w:tblHeader/>
        </w:trPr>
        <w:tc>
          <w:tcPr>
            <w:tcW w:w="3420" w:type="dxa"/>
          </w:tcPr>
          <w:p w14:paraId="4A2102D1" w14:textId="77777777" w:rsidR="009D6A90" w:rsidRDefault="009D6A9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6F75F99E" w14:textId="77777777" w:rsidR="009D6A90" w:rsidRDefault="009D6A9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235" w14:paraId="549167B0" w14:textId="77777777" w:rsidTr="009D6A90">
        <w:trPr>
          <w:tblHeader/>
        </w:trPr>
        <w:tc>
          <w:tcPr>
            <w:tcW w:w="3420" w:type="dxa"/>
          </w:tcPr>
          <w:p w14:paraId="01D44EFB" w14:textId="44D1897A" w:rsidR="00642235" w:rsidRDefault="00642235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760" w:type="dxa"/>
            <w:gridSpan w:val="7"/>
            <w:vAlign w:val="bottom"/>
          </w:tcPr>
          <w:p w14:paraId="48E6AD41" w14:textId="77777777" w:rsidR="00642235" w:rsidRDefault="0064223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D6A90" w14:paraId="31FB9CA7" w14:textId="77777777" w:rsidTr="009D6A90">
        <w:tc>
          <w:tcPr>
            <w:tcW w:w="3420" w:type="dxa"/>
            <w:hideMark/>
          </w:tcPr>
          <w:p w14:paraId="4C2744DD" w14:textId="77777777" w:rsidR="009D6A90" w:rsidRDefault="009D6A9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989BE09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44C1A63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69D2DDF" w14:textId="77777777" w:rsidR="009D6A90" w:rsidRDefault="009D6A9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F578AF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3C604" w14:textId="77777777" w:rsidR="009D6A90" w:rsidRDefault="009D6A90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04545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B1E3C49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6A90" w14:paraId="24B79279" w14:textId="77777777" w:rsidTr="009D6A90">
        <w:trPr>
          <w:trHeight w:val="793"/>
        </w:trPr>
        <w:tc>
          <w:tcPr>
            <w:tcW w:w="3420" w:type="dxa"/>
            <w:hideMark/>
          </w:tcPr>
          <w:p w14:paraId="1CB58E3C" w14:textId="50631364" w:rsidR="009D6A90" w:rsidRDefault="007154D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</w:t>
            </w:r>
          </w:p>
          <w:p w14:paraId="7C1E45EC" w14:textId="77777777" w:rsidR="009D6A90" w:rsidRDefault="009D6A90">
            <w:pPr>
              <w:spacing w:line="240" w:lineRule="auto"/>
              <w:ind w:left="7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(ค่าเผื่อหนี้สงสัยจะสูญ)</w:t>
            </w:r>
          </w:p>
        </w:tc>
        <w:tc>
          <w:tcPr>
            <w:tcW w:w="1170" w:type="dxa"/>
          </w:tcPr>
          <w:p w14:paraId="306D5C6E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7FBECD" w14:textId="46B72F83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898</w:t>
            </w:r>
          </w:p>
        </w:tc>
        <w:tc>
          <w:tcPr>
            <w:tcW w:w="270" w:type="dxa"/>
          </w:tcPr>
          <w:p w14:paraId="35C7AC52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2A845B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24643D" w14:textId="3E0B97AF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134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262F15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E917EF" w14:textId="77777777" w:rsidR="009D6A90" w:rsidRDefault="009D6A90">
            <w:pPr>
              <w:pStyle w:val="acctfourfigures"/>
              <w:tabs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1482DD4" w14:textId="77777777" w:rsidR="009D6A90" w:rsidRPr="00F77D08" w:rsidRDefault="009D6A90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7D08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12D72F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2D6169F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2E7E7F" w14:textId="36C6EB3E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764</w:t>
            </w:r>
          </w:p>
        </w:tc>
      </w:tr>
      <w:tr w:rsidR="009D6A90" w14:paraId="6F4FE137" w14:textId="77777777" w:rsidTr="009D6A90">
        <w:tc>
          <w:tcPr>
            <w:tcW w:w="3420" w:type="dxa"/>
            <w:hideMark/>
          </w:tcPr>
          <w:p w14:paraId="317AF89C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  <w:p w14:paraId="55A04B8B" w14:textId="77777777" w:rsidR="009D6A90" w:rsidRDefault="009D6A90">
            <w:pPr>
              <w:spacing w:line="240" w:lineRule="auto"/>
              <w:ind w:left="16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170" w:type="dxa"/>
          </w:tcPr>
          <w:p w14:paraId="017EE94B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  <w:p w14:paraId="7CC894E5" w14:textId="1B42F430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930</w:t>
            </w:r>
          </w:p>
        </w:tc>
        <w:tc>
          <w:tcPr>
            <w:tcW w:w="270" w:type="dxa"/>
          </w:tcPr>
          <w:p w14:paraId="36050D4E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ADC2EF1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01C9EF" w14:textId="6BE0F2D6" w:rsidR="009D6A90" w:rsidRDefault="003C303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13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723</w:t>
            </w:r>
          </w:p>
        </w:tc>
        <w:tc>
          <w:tcPr>
            <w:tcW w:w="270" w:type="dxa"/>
          </w:tcPr>
          <w:p w14:paraId="1BACD5BB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901CCE" w14:textId="77777777" w:rsidR="009D6A90" w:rsidRPr="00BF7709" w:rsidRDefault="009D6A90" w:rsidP="00E56E4B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ADFBAE" w14:textId="77777777" w:rsidR="009D6A90" w:rsidRDefault="009D6A90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770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9D0AD2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7B4CE24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55093B" w14:textId="4B3B9989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19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653</w:t>
            </w:r>
          </w:p>
        </w:tc>
      </w:tr>
      <w:tr w:rsidR="009D6A90" w14:paraId="50B16030" w14:textId="77777777" w:rsidTr="009D6A90">
        <w:tc>
          <w:tcPr>
            <w:tcW w:w="3420" w:type="dxa"/>
            <w:hideMark/>
          </w:tcPr>
          <w:p w14:paraId="667FF171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hideMark/>
          </w:tcPr>
          <w:p w14:paraId="555E5CA2" w14:textId="53EBF714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477</w:t>
            </w:r>
          </w:p>
        </w:tc>
        <w:tc>
          <w:tcPr>
            <w:tcW w:w="270" w:type="dxa"/>
          </w:tcPr>
          <w:p w14:paraId="201491DD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02C8B0C" w14:textId="37E677EC" w:rsidR="009D6A90" w:rsidRDefault="003C303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550</w:t>
            </w:r>
          </w:p>
        </w:tc>
        <w:tc>
          <w:tcPr>
            <w:tcW w:w="270" w:type="dxa"/>
          </w:tcPr>
          <w:p w14:paraId="57DF3B4D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29F2E10D" w14:textId="77777777" w:rsidR="009D6A90" w:rsidRDefault="009D6A90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7709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B06EA9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hideMark/>
          </w:tcPr>
          <w:p w14:paraId="3C92396A" w14:textId="2DFEB218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027</w:t>
            </w:r>
          </w:p>
        </w:tc>
      </w:tr>
      <w:tr w:rsidR="009D6A90" w14:paraId="3FC15A1B" w14:textId="77777777" w:rsidTr="009D6A90">
        <w:tc>
          <w:tcPr>
            <w:tcW w:w="3420" w:type="dxa"/>
            <w:hideMark/>
          </w:tcPr>
          <w:p w14:paraId="3FC3F29F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  <w:p w14:paraId="5B3F87CA" w14:textId="71BB0E3B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(ค่าเผื่อการด้อยค่าของที่ดิน อาคารและอุปกรณ์)</w:t>
            </w:r>
          </w:p>
        </w:tc>
        <w:tc>
          <w:tcPr>
            <w:tcW w:w="1170" w:type="dxa"/>
          </w:tcPr>
          <w:p w14:paraId="2F493BE8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  <w:p w14:paraId="278BFFDC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E366D3" w14:textId="354F30DB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408</w:t>
            </w:r>
          </w:p>
        </w:tc>
        <w:tc>
          <w:tcPr>
            <w:tcW w:w="270" w:type="dxa"/>
          </w:tcPr>
          <w:p w14:paraId="6EEC8690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2F34152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1D95C5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077C24" w14:textId="246784F7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982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D3225D4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C1CEBE" w14:textId="77777777" w:rsidR="00E56E4B" w:rsidRDefault="00E56E4B" w:rsidP="00E56E4B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250904" w14:textId="77777777" w:rsidR="00E56E4B" w:rsidRDefault="00E56E4B" w:rsidP="00E56E4B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D235F8" w14:textId="1750F23C" w:rsidR="009D6A90" w:rsidRPr="00E56E4B" w:rsidRDefault="00E56E4B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6D55A4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97B59A9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2B5D25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A1297D" w14:textId="57103FD4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426</w:t>
            </w:r>
          </w:p>
        </w:tc>
      </w:tr>
      <w:tr w:rsidR="009D6A90" w14:paraId="34E8EE89" w14:textId="77777777" w:rsidTr="009D6A90">
        <w:tc>
          <w:tcPr>
            <w:tcW w:w="3420" w:type="dxa"/>
            <w:hideMark/>
          </w:tcPr>
          <w:p w14:paraId="77AA9266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65BF5607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5437DC" w14:textId="73CAE3A9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53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001</w:t>
            </w:r>
          </w:p>
        </w:tc>
        <w:tc>
          <w:tcPr>
            <w:tcW w:w="270" w:type="dxa"/>
          </w:tcPr>
          <w:p w14:paraId="51EFF3A6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63038A" w14:textId="77777777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8BB5F9" w14:textId="4B01D56A" w:rsidR="009D6A90" w:rsidRDefault="003C303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401</w:t>
            </w:r>
          </w:p>
        </w:tc>
        <w:tc>
          <w:tcPr>
            <w:tcW w:w="270" w:type="dxa"/>
          </w:tcPr>
          <w:p w14:paraId="3CD10094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0FEF8E" w14:textId="77777777" w:rsidR="009D6A90" w:rsidRDefault="009D6A9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65E07F" w14:textId="399B5D73" w:rsidR="009D6A90" w:rsidRDefault="009D6A9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415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6622DAB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F7EE88A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ABD3CC" w14:textId="5E1C7E7D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53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987</w:t>
            </w:r>
          </w:p>
        </w:tc>
      </w:tr>
      <w:tr w:rsidR="009D6A90" w14:paraId="06643418" w14:textId="77777777" w:rsidTr="009D6A90">
        <w:tc>
          <w:tcPr>
            <w:tcW w:w="3420" w:type="dxa"/>
            <w:hideMark/>
          </w:tcPr>
          <w:p w14:paraId="6713C4CD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ผลประโยชน์เมื่อเลิกจ้างค้างจ่าย</w:t>
            </w:r>
          </w:p>
        </w:tc>
        <w:tc>
          <w:tcPr>
            <w:tcW w:w="1170" w:type="dxa"/>
            <w:hideMark/>
          </w:tcPr>
          <w:p w14:paraId="7C71CDCD" w14:textId="7626D433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260</w:t>
            </w:r>
          </w:p>
        </w:tc>
        <w:tc>
          <w:tcPr>
            <w:tcW w:w="270" w:type="dxa"/>
          </w:tcPr>
          <w:p w14:paraId="34F12FCE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23C3AEE8" w14:textId="1CFDFFE3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260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519AF2F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65625AB0" w14:textId="77777777" w:rsidR="009D6A90" w:rsidRPr="00E56E4B" w:rsidRDefault="009D6A90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6E4B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3E101F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hideMark/>
          </w:tcPr>
          <w:p w14:paraId="2CFD243E" w14:textId="77777777" w:rsidR="009D6A90" w:rsidRPr="00E56E4B" w:rsidRDefault="009D6A90" w:rsidP="00E56E4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6E4B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</w:tr>
      <w:tr w:rsidR="009D6A90" w14:paraId="39538AFD" w14:textId="77777777" w:rsidTr="009D6A90">
        <w:tc>
          <w:tcPr>
            <w:tcW w:w="3420" w:type="dxa"/>
            <w:hideMark/>
          </w:tcPr>
          <w:p w14:paraId="4D2F40D4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D6E321" w14:textId="1842D332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95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133</w:t>
            </w:r>
          </w:p>
        </w:tc>
        <w:tc>
          <w:tcPr>
            <w:tcW w:w="270" w:type="dxa"/>
          </w:tcPr>
          <w:p w14:paraId="56D421DC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3C998" w14:textId="080DF65E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83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817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EF98970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A5086" w14:textId="77777777" w:rsidR="009D6A90" w:rsidRPr="00E56E4B" w:rsidRDefault="009D6A90" w:rsidP="00BA721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2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6E4B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8FFF6B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46846F" w14:textId="76A722D4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11</w:t>
            </w:r>
            <w:r w:rsidR="009D6A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316</w:t>
            </w:r>
          </w:p>
        </w:tc>
      </w:tr>
      <w:tr w:rsidR="009D6A90" w14:paraId="3F7FE12E" w14:textId="77777777" w:rsidTr="009D6A90">
        <w:tc>
          <w:tcPr>
            <w:tcW w:w="3420" w:type="dxa"/>
            <w:hideMark/>
          </w:tcPr>
          <w:p w14:paraId="5507DEB4" w14:textId="77777777" w:rsidR="009D6A90" w:rsidRDefault="009D6A9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F79495" w14:textId="16DD12BC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168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107</w:t>
            </w:r>
          </w:p>
        </w:tc>
        <w:tc>
          <w:tcPr>
            <w:tcW w:w="270" w:type="dxa"/>
          </w:tcPr>
          <w:p w14:paraId="1A0BCEE7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0D454A" w14:textId="42C2FD70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519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2280BC3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58168D" w14:textId="3499F572" w:rsidR="009D6A90" w:rsidRDefault="009D6A9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415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F65E97B" w14:textId="77777777" w:rsidR="009D6A90" w:rsidRDefault="009D6A90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BAC762" w14:textId="7B4EA8AE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90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173</w:t>
            </w:r>
          </w:p>
        </w:tc>
      </w:tr>
      <w:tr w:rsidR="009D6A90" w14:paraId="7DACA3E0" w14:textId="77777777" w:rsidTr="009D6A90">
        <w:tc>
          <w:tcPr>
            <w:tcW w:w="3420" w:type="dxa"/>
          </w:tcPr>
          <w:p w14:paraId="27EE6EBD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B1803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4EC48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993AAF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6D1737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206DAF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1CCCD2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EA6836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6A90" w14:paraId="33A6880A" w14:textId="77777777" w:rsidTr="009D6A90">
        <w:tc>
          <w:tcPr>
            <w:tcW w:w="3420" w:type="dxa"/>
            <w:hideMark/>
          </w:tcPr>
          <w:p w14:paraId="6317B46B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F716A61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D0AC83A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1B053BB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88EDAB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12B6ED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0091F8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9EC91E9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6A90" w14:paraId="29392E26" w14:textId="77777777" w:rsidTr="009D6A90">
        <w:tc>
          <w:tcPr>
            <w:tcW w:w="3420" w:type="dxa"/>
            <w:hideMark/>
          </w:tcPr>
          <w:p w14:paraId="16BDACCB" w14:textId="77777777" w:rsidR="009D6A90" w:rsidRDefault="009D6A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เงินลงทุนเผื่อขาย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ส่วนเกินจาก</w:t>
            </w:r>
          </w:p>
          <w:p w14:paraId="059AB454" w14:textId="77777777" w:rsidR="009D6A90" w:rsidRDefault="009D6A90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การปรับมูลค่าเงินลงทุน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1B04A00F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  <w:p w14:paraId="1B7D1301" w14:textId="6ACC2972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321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84EBFA4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1ACBD8" w14:textId="77777777" w:rsidR="009D6A90" w:rsidRDefault="009D6A90" w:rsidP="00E56E4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F0B126E" w14:textId="77777777" w:rsidR="009D6A90" w:rsidRPr="00E56E4B" w:rsidRDefault="009D6A90" w:rsidP="00E56E4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6E4B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CEF4A1" w14:textId="77777777" w:rsidR="009D6A90" w:rsidRDefault="009D6A9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C8BA930" w14:textId="77777777" w:rsidR="009D6A90" w:rsidRDefault="009D6A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E69B70" w14:textId="00353FE5" w:rsidR="009D6A90" w:rsidRDefault="009D6A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91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DE5DB0C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6114084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E4C3D1" w14:textId="2D7F6A61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412</w:t>
            </w: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)</w:t>
            </w:r>
          </w:p>
        </w:tc>
      </w:tr>
      <w:tr w:rsidR="009D6A90" w14:paraId="48DE513D" w14:textId="77777777" w:rsidTr="009D6A90">
        <w:tc>
          <w:tcPr>
            <w:tcW w:w="3420" w:type="dxa"/>
            <w:hideMark/>
          </w:tcPr>
          <w:p w14:paraId="11AC4026" w14:textId="77777777" w:rsidR="009D6A90" w:rsidRDefault="009D6A9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25AB34" w14:textId="17B5D1AA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321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825A29C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C27C4" w14:textId="77777777" w:rsidR="009D6A90" w:rsidRDefault="009D6A90" w:rsidP="00E56E4B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EE7606" w14:textId="77777777" w:rsidR="009D6A90" w:rsidRDefault="009D6A9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32ACA2" w14:textId="724F23D5" w:rsidR="009D6A90" w:rsidRDefault="009D6A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91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4157E45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9F87A" w14:textId="62E49A40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412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9D6A90" w14:paraId="191E1520" w14:textId="77777777" w:rsidTr="009D6A90">
        <w:tc>
          <w:tcPr>
            <w:tcW w:w="3420" w:type="dxa"/>
          </w:tcPr>
          <w:p w14:paraId="13DF60BD" w14:textId="77777777" w:rsidR="009D6A90" w:rsidRDefault="009D6A9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8EE263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38FE4DB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4B66D3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B46826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0C35D2" w14:textId="77777777" w:rsidR="009D6A90" w:rsidRDefault="009D6A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79A615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E569F1" w14:textId="77777777" w:rsidR="009D6A90" w:rsidRDefault="009D6A9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D6A90" w14:paraId="03B1178B" w14:textId="77777777" w:rsidTr="009D6A90">
        <w:tc>
          <w:tcPr>
            <w:tcW w:w="3420" w:type="dxa"/>
            <w:hideMark/>
          </w:tcPr>
          <w:p w14:paraId="321D268C" w14:textId="77777777" w:rsidR="009D6A90" w:rsidRDefault="009D6A9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35C8BFF" w14:textId="231455EE" w:rsidR="009D6A90" w:rsidRDefault="003C303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165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786</w:t>
            </w:r>
          </w:p>
        </w:tc>
        <w:tc>
          <w:tcPr>
            <w:tcW w:w="270" w:type="dxa"/>
          </w:tcPr>
          <w:p w14:paraId="307385E3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AE41D8B" w14:textId="6D30005E" w:rsidR="009D6A90" w:rsidRDefault="009D6A90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519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C4E53A8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3EC3F07" w14:textId="512B4ECE" w:rsidR="009D6A90" w:rsidRDefault="009D6A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="003C303F"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506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93AD811" w14:textId="77777777" w:rsidR="009D6A90" w:rsidRDefault="009D6A9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17FECED" w14:textId="24EEB057" w:rsidR="009D6A90" w:rsidRDefault="003C303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87</w:t>
            </w:r>
            <w:r w:rsidR="009D6A9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761</w:t>
            </w:r>
          </w:p>
        </w:tc>
      </w:tr>
    </w:tbl>
    <w:p w14:paraId="3BE0E200" w14:textId="77777777" w:rsidR="009D6A90" w:rsidRDefault="009D6A90" w:rsidP="009D6A90">
      <w:pPr>
        <w:tabs>
          <w:tab w:val="left" w:pos="540"/>
        </w:tabs>
        <w:ind w:left="540"/>
        <w:rPr>
          <w:sz w:val="30"/>
          <w:szCs w:val="30"/>
        </w:rPr>
      </w:pPr>
    </w:p>
    <w:p w14:paraId="444C6B9C" w14:textId="2D8FC4F2" w:rsidR="009D6A90" w:rsidRDefault="009D6A90" w:rsidP="009D6A90">
      <w:pPr>
        <w:tabs>
          <w:tab w:val="left" w:pos="540"/>
        </w:tabs>
        <w:ind w:left="540"/>
        <w:rPr>
          <w:color w:val="0000FF"/>
        </w:rPr>
      </w:pPr>
    </w:p>
    <w:p w14:paraId="33432210" w14:textId="317E81FA" w:rsidR="00BD52E5" w:rsidRPr="00BD52E5" w:rsidRDefault="00BD52E5" w:rsidP="00BD52E5">
      <w:pPr>
        <w:spacing w:line="240" w:lineRule="auto"/>
        <w:rPr>
          <w:color w:val="0000FF"/>
        </w:rPr>
      </w:pPr>
      <w:r>
        <w:rPr>
          <w:color w:val="0000FF"/>
          <w:cs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14:paraId="23A3F90B" w14:textId="77777777" w:rsidTr="009D6A90">
        <w:tc>
          <w:tcPr>
            <w:tcW w:w="4140" w:type="dxa"/>
          </w:tcPr>
          <w:p w14:paraId="42C92A72" w14:textId="7A1D25DA" w:rsidR="009D6A90" w:rsidRPr="00083DFB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083DFB">
              <w:rPr>
                <w:rFonts w:hint="cs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14:paraId="4C588284" w14:textId="77777777" w:rsidTr="009D6A90">
        <w:tc>
          <w:tcPr>
            <w:tcW w:w="4140" w:type="dxa"/>
          </w:tcPr>
          <w:p w14:paraId="6495D823" w14:textId="4B420B2A" w:rsidR="009D6A90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23D8F992" w:rsidR="009D6A90" w:rsidRDefault="003C303F">
            <w:pPr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hint="cs"/>
                <w:bCs/>
                <w:sz w:val="30"/>
                <w:szCs w:val="30"/>
              </w:rPr>
              <w:t>256</w:t>
            </w:r>
            <w:r w:rsidRPr="003C303F">
              <w:rPr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3603D12D" w:rsidR="009D6A90" w:rsidRDefault="003C303F">
            <w:pPr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hint="cs"/>
                <w:sz w:val="30"/>
                <w:szCs w:val="30"/>
              </w:rPr>
              <w:t>256</w:t>
            </w:r>
            <w:r w:rsidRPr="003C303F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611515" w14:textId="77777777" w:rsidR="009D6A9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02002045" w:rsidR="009D6A90" w:rsidRDefault="003C303F">
            <w:pPr>
              <w:jc w:val="center"/>
              <w:rPr>
                <w:bCs/>
                <w:sz w:val="30"/>
                <w:szCs w:val="30"/>
              </w:rPr>
            </w:pPr>
            <w:r w:rsidRPr="003C303F">
              <w:rPr>
                <w:rFonts w:hint="cs"/>
                <w:bCs/>
                <w:sz w:val="30"/>
                <w:szCs w:val="30"/>
              </w:rPr>
              <w:t>256</w:t>
            </w:r>
            <w:r w:rsidRPr="003C303F">
              <w:rPr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6833E27A" w:rsidR="009D6A90" w:rsidRDefault="003C303F">
            <w:pPr>
              <w:jc w:val="center"/>
              <w:rPr>
                <w:b/>
                <w:sz w:val="30"/>
                <w:szCs w:val="30"/>
              </w:rPr>
            </w:pPr>
            <w:r w:rsidRPr="003C303F">
              <w:rPr>
                <w:rFonts w:hint="cs"/>
                <w:sz w:val="30"/>
                <w:szCs w:val="30"/>
              </w:rPr>
              <w:t>256</w:t>
            </w:r>
            <w:r w:rsidRPr="003C303F">
              <w:rPr>
                <w:sz w:val="30"/>
                <w:szCs w:val="30"/>
              </w:rPr>
              <w:t>1</w:t>
            </w:r>
          </w:p>
        </w:tc>
      </w:tr>
      <w:tr w:rsidR="009D6A90" w14:paraId="5FA1A00B" w14:textId="77777777" w:rsidTr="009D6A90">
        <w:tc>
          <w:tcPr>
            <w:tcW w:w="4140" w:type="dxa"/>
          </w:tcPr>
          <w:p w14:paraId="7A93E6F4" w14:textId="77777777" w:rsidR="009D6A90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709" w14:paraId="58645983" w14:textId="77777777" w:rsidTr="00BF7709">
        <w:tc>
          <w:tcPr>
            <w:tcW w:w="4140" w:type="dxa"/>
            <w:hideMark/>
          </w:tcPr>
          <w:p w14:paraId="5685ACA6" w14:textId="77777777" w:rsidR="00BF7709" w:rsidRDefault="00BF7709" w:rsidP="00BF7709">
            <w:pPr>
              <w:ind w:left="162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613D304C" w14:textId="693EFBDD" w:rsidR="00BF7709" w:rsidRDefault="009037D2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81,013</w:t>
            </w:r>
          </w:p>
        </w:tc>
        <w:tc>
          <w:tcPr>
            <w:tcW w:w="270" w:type="dxa"/>
          </w:tcPr>
          <w:p w14:paraId="0372C534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5041D73" w14:textId="3091271D" w:rsidR="00BF7709" w:rsidRDefault="003C303F" w:rsidP="00BF770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 w:hint="cs"/>
                <w:sz w:val="30"/>
                <w:szCs w:val="30"/>
                <w:lang w:bidi="th-TH"/>
              </w:rPr>
              <w:t>88</w:t>
            </w:r>
            <w:r w:rsidR="00BF7709">
              <w:rPr>
                <w:rFonts w:cs="Angsana New" w:hint="cs"/>
                <w:sz w:val="30"/>
                <w:szCs w:val="30"/>
              </w:rPr>
              <w:t>,</w:t>
            </w:r>
            <w:r w:rsidRPr="003C303F">
              <w:rPr>
                <w:rFonts w:cs="Angsana New" w:hint="cs"/>
                <w:sz w:val="30"/>
                <w:szCs w:val="30"/>
                <w:lang w:bidi="th-TH"/>
              </w:rPr>
              <w:t>531</w:t>
            </w:r>
          </w:p>
        </w:tc>
        <w:tc>
          <w:tcPr>
            <w:tcW w:w="270" w:type="dxa"/>
          </w:tcPr>
          <w:p w14:paraId="69EAC281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317FEDBA" w:rsidR="00BF7709" w:rsidRDefault="00187884" w:rsidP="00BF770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187884">
              <w:rPr>
                <w:rFonts w:cs="Angsana New"/>
                <w:sz w:val="30"/>
                <w:szCs w:val="30"/>
              </w:rPr>
              <w:t>214,950</w:t>
            </w:r>
          </w:p>
        </w:tc>
        <w:tc>
          <w:tcPr>
            <w:tcW w:w="270" w:type="dxa"/>
          </w:tcPr>
          <w:p w14:paraId="79C7DE8E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B1D5D1" w14:textId="21478AA7" w:rsidR="00BF7709" w:rsidRDefault="003C303F" w:rsidP="00BF770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 w:hint="cs"/>
                <w:sz w:val="30"/>
                <w:szCs w:val="30"/>
                <w:lang w:bidi="th-TH"/>
              </w:rPr>
              <w:t>214</w:t>
            </w:r>
            <w:r w:rsidR="00BF7709">
              <w:rPr>
                <w:rFonts w:cs="Angsana New" w:hint="cs"/>
                <w:sz w:val="30"/>
                <w:szCs w:val="30"/>
              </w:rPr>
              <w:t>,</w:t>
            </w:r>
            <w:r w:rsidRPr="003C303F">
              <w:rPr>
                <w:rFonts w:cs="Angsana New" w:hint="cs"/>
                <w:sz w:val="30"/>
                <w:szCs w:val="30"/>
                <w:lang w:bidi="th-TH"/>
              </w:rPr>
              <w:t>950</w:t>
            </w:r>
          </w:p>
        </w:tc>
      </w:tr>
      <w:tr w:rsidR="00BF7709" w14:paraId="7EF11B32" w14:textId="77777777" w:rsidTr="00BF7709">
        <w:tc>
          <w:tcPr>
            <w:tcW w:w="4140" w:type="dxa"/>
            <w:hideMark/>
          </w:tcPr>
          <w:p w14:paraId="1CCAE556" w14:textId="77777777" w:rsidR="00BF7709" w:rsidRDefault="00BF7709" w:rsidP="00BF7709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098" w:type="dxa"/>
          </w:tcPr>
          <w:p w14:paraId="2ECCD98D" w14:textId="65256E99" w:rsidR="00BF7709" w:rsidRDefault="009037D2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61,927</w:t>
            </w:r>
          </w:p>
        </w:tc>
        <w:tc>
          <w:tcPr>
            <w:tcW w:w="270" w:type="dxa"/>
          </w:tcPr>
          <w:p w14:paraId="03C2D0BD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3CEA652" w14:textId="60D9D0F2" w:rsidR="00BF7709" w:rsidRDefault="003C303F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 w:hint="cs"/>
                <w:sz w:val="30"/>
                <w:szCs w:val="30"/>
                <w:lang w:bidi="th-TH"/>
              </w:rPr>
              <w:t>87</w:t>
            </w:r>
            <w:r w:rsidR="00BF7709">
              <w:rPr>
                <w:rFonts w:cs="Angsana New" w:hint="cs"/>
                <w:sz w:val="30"/>
                <w:szCs w:val="30"/>
              </w:rPr>
              <w:t>,</w:t>
            </w:r>
            <w:r w:rsidRPr="003C303F">
              <w:rPr>
                <w:rFonts w:cs="Angsana New" w:hint="cs"/>
                <w:sz w:val="30"/>
                <w:szCs w:val="30"/>
                <w:lang w:bidi="th-TH"/>
              </w:rPr>
              <w:t>177</w:t>
            </w:r>
          </w:p>
        </w:tc>
        <w:tc>
          <w:tcPr>
            <w:tcW w:w="270" w:type="dxa"/>
          </w:tcPr>
          <w:p w14:paraId="09CF7275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13CFD20A" w:rsidR="00BF7709" w:rsidRDefault="00187884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FAADF9" w14:textId="766D7BDA" w:rsidR="00BF7709" w:rsidRDefault="00BF7709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</w:rPr>
              <w:t>-</w:t>
            </w:r>
          </w:p>
        </w:tc>
      </w:tr>
      <w:tr w:rsidR="00BF7709" w14:paraId="4A55913D" w14:textId="77777777" w:rsidTr="00BF7709">
        <w:tc>
          <w:tcPr>
            <w:tcW w:w="4140" w:type="dxa"/>
            <w:hideMark/>
          </w:tcPr>
          <w:p w14:paraId="02AD432E" w14:textId="77777777" w:rsidR="00BF7709" w:rsidRDefault="00BF7709" w:rsidP="00BF7709">
            <w:pPr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6F27C" w14:textId="305143C0" w:rsidR="00BF7709" w:rsidRDefault="009037D2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142,940</w:t>
            </w:r>
          </w:p>
        </w:tc>
        <w:tc>
          <w:tcPr>
            <w:tcW w:w="270" w:type="dxa"/>
          </w:tcPr>
          <w:p w14:paraId="5BC1506C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3713C1" w14:textId="5079100F" w:rsidR="00BF7709" w:rsidRDefault="003C303F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 w:hint="cs"/>
                <w:b/>
                <w:bCs/>
                <w:sz w:val="30"/>
                <w:szCs w:val="30"/>
                <w:lang w:bidi="th-TH"/>
              </w:rPr>
              <w:t>175</w:t>
            </w:r>
            <w:r w:rsidR="00BF7709">
              <w:rPr>
                <w:rFonts w:cs="Angsana New" w:hint="cs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 w:hint="cs"/>
                <w:b/>
                <w:bCs/>
                <w:sz w:val="30"/>
                <w:szCs w:val="30"/>
                <w:lang w:bidi="th-TH"/>
              </w:rPr>
              <w:t>708</w:t>
            </w:r>
          </w:p>
        </w:tc>
        <w:tc>
          <w:tcPr>
            <w:tcW w:w="270" w:type="dxa"/>
          </w:tcPr>
          <w:p w14:paraId="35FDA8C2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20F73379" w:rsidR="00BF7709" w:rsidRDefault="00187884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187884">
              <w:rPr>
                <w:rFonts w:cs="Angsana New"/>
                <w:b/>
                <w:bCs/>
                <w:sz w:val="30"/>
                <w:szCs w:val="30"/>
              </w:rPr>
              <w:t>214,950</w:t>
            </w:r>
          </w:p>
        </w:tc>
        <w:tc>
          <w:tcPr>
            <w:tcW w:w="270" w:type="dxa"/>
          </w:tcPr>
          <w:p w14:paraId="31565293" w14:textId="77777777" w:rsidR="00BF7709" w:rsidRDefault="00BF7709" w:rsidP="00BF7709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AAB102" w14:textId="7BA0CFE4" w:rsidR="00BF7709" w:rsidRDefault="003C303F" w:rsidP="00BF770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 w:hint="cs"/>
                <w:b/>
                <w:bCs/>
                <w:sz w:val="30"/>
                <w:szCs w:val="30"/>
                <w:lang w:bidi="th-TH"/>
              </w:rPr>
              <w:t>214</w:t>
            </w:r>
            <w:r w:rsidR="00BF7709">
              <w:rPr>
                <w:rFonts w:cs="Angsana New" w:hint="cs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 w:hint="cs"/>
                <w:b/>
                <w:bCs/>
                <w:sz w:val="30"/>
                <w:szCs w:val="30"/>
                <w:lang w:bidi="th-TH"/>
              </w:rPr>
              <w:t>950</w:t>
            </w:r>
          </w:p>
        </w:tc>
      </w:tr>
    </w:tbl>
    <w:p w14:paraId="4FB1A022" w14:textId="77777777" w:rsidR="009D6A90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C59236C" w14:textId="214F7CFA" w:rsidR="009D6A90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กลุ่มบริษัทมิได้รับรู้ขาดทุนทางภาษีที่จะสิ้นอายุในปี</w:t>
      </w:r>
      <w:r>
        <w:rPr>
          <w:rFonts w:ascii="Cambria" w:hAnsi="Cambria" w:cs="Cambria"/>
          <w:sz w:val="30"/>
          <w:szCs w:val="30"/>
        </w:rPr>
        <w:t> </w:t>
      </w:r>
      <w:r w:rsidR="003C303F" w:rsidRPr="003C303F">
        <w:rPr>
          <w:rFonts w:hint="cs"/>
          <w:sz w:val="30"/>
          <w:szCs w:val="30"/>
        </w:rPr>
        <w:t>256</w:t>
      </w:r>
      <w:r w:rsidR="00B73A1C">
        <w:rPr>
          <w:sz w:val="30"/>
          <w:szCs w:val="30"/>
        </w:rPr>
        <w:t>3</w:t>
      </w:r>
      <w:r>
        <w:rPr>
          <w:rFonts w:ascii="Cambria" w:hAnsi="Cambria" w:cs="Cambria"/>
          <w:sz w:val="30"/>
          <w:szCs w:val="30"/>
        </w:rPr>
        <w:t> </w:t>
      </w:r>
      <w:r>
        <w:rPr>
          <w:rFonts w:hint="cs"/>
          <w:sz w:val="30"/>
          <w:szCs w:val="30"/>
          <w:cs/>
        </w:rPr>
        <w:t>เป็นต้นไป และผลแตกต่างชั่วคราวที่ใช้หักภาษีที่ยังไม่สิ้นอายุตามกฎหมายเกี่ยวกับภาษีเงินได้ปัจจุบัน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2B0D5BB" w14:textId="77777777" w:rsidR="009D6A90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</w:rPr>
      </w:pPr>
    </w:p>
    <w:p w14:paraId="45042533" w14:textId="4D791C38" w:rsidR="009D6A90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ณ วันที่</w:t>
      </w:r>
      <w:r>
        <w:rPr>
          <w:rFonts w:hint="cs"/>
          <w:sz w:val="30"/>
          <w:szCs w:val="30"/>
        </w:rPr>
        <w:t xml:space="preserve"> </w:t>
      </w:r>
      <w:r w:rsidR="003C303F" w:rsidRPr="003C303F">
        <w:rPr>
          <w:rFonts w:hint="cs"/>
          <w:sz w:val="30"/>
          <w:szCs w:val="30"/>
        </w:rPr>
        <w:t>31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 w:rsidR="003C303F" w:rsidRPr="003C303F">
        <w:rPr>
          <w:rFonts w:hint="cs"/>
          <w:sz w:val="30"/>
          <w:szCs w:val="30"/>
        </w:rPr>
        <w:t>256</w:t>
      </w:r>
      <w:r w:rsidR="003C303F" w:rsidRPr="003C303F">
        <w:rPr>
          <w:sz w:val="30"/>
          <w:szCs w:val="30"/>
        </w:rPr>
        <w:t>2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</w:t>
      </w:r>
      <w:r w:rsidR="003C303F" w:rsidRPr="003C303F">
        <w:rPr>
          <w:rFonts w:hint="cs"/>
          <w:sz w:val="30"/>
          <w:szCs w:val="30"/>
        </w:rPr>
        <w:t>256</w:t>
      </w:r>
      <w:r w:rsidR="003C303F" w:rsidRPr="003C303F">
        <w:rPr>
          <w:sz w:val="30"/>
          <w:szCs w:val="30"/>
        </w:rPr>
        <w:t>1</w:t>
      </w:r>
      <w:r>
        <w:rPr>
          <w:rFonts w:hint="cs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 ยกเว้นผลแตกต่างชั่วคราวที่เกิดจากการลงทุนในกลุ่มบริษัท ฟิวเจอร์     มาร์เก็ตติ้ง คอมมิวนิเคชั่นส์ กรุ๊ป จำกัด ที่ได้บันทึกไว้ในปี </w:t>
      </w:r>
      <w:r w:rsidR="003C303F" w:rsidRPr="003C303F">
        <w:rPr>
          <w:rFonts w:hint="cs"/>
          <w:sz w:val="30"/>
          <w:szCs w:val="30"/>
        </w:rPr>
        <w:t>2560</w:t>
      </w:r>
      <w:r>
        <w:rPr>
          <w:rFonts w:hint="cs"/>
          <w:sz w:val="30"/>
          <w:szCs w:val="30"/>
          <w:cs/>
        </w:rPr>
        <w:t xml:space="preserve"> และมีการกลับรายการผลแตกต่างชั่วคราวดังกล่าวในปี </w:t>
      </w:r>
      <w:r w:rsidR="003C303F" w:rsidRPr="003C303F">
        <w:rPr>
          <w:rFonts w:hint="cs"/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อันเนื่องมาจากการจำหน่ายเงินลงทุนในกลุ่มบริษัท ฟิวเจอร์ มาร์เก็ตติ้ง คอมมิวนิเคชั่นส์ กรุ๊ป จำกัด ซึ่งได้เปิดเผยตาม</w:t>
      </w:r>
      <w:r w:rsidRPr="002F33FF">
        <w:rPr>
          <w:rFonts w:hint="cs"/>
          <w:sz w:val="30"/>
          <w:szCs w:val="30"/>
          <w:cs/>
        </w:rPr>
        <w:t xml:space="preserve">หมายเหตุข้อ </w:t>
      </w:r>
      <w:r w:rsidR="003C303F" w:rsidRPr="003C303F">
        <w:rPr>
          <w:rFonts w:hint="cs"/>
          <w:sz w:val="30"/>
          <w:szCs w:val="30"/>
        </w:rPr>
        <w:t>1</w:t>
      </w:r>
      <w:r w:rsidR="00FD6B67">
        <w:rPr>
          <w:sz w:val="30"/>
          <w:szCs w:val="30"/>
        </w:rPr>
        <w:t>3</w:t>
      </w:r>
    </w:p>
    <w:p w14:paraId="40AD3AF5" w14:textId="074A559F" w:rsidR="00F77D08" w:rsidRDefault="00F77D08">
      <w:pPr>
        <w:spacing w:line="240" w:lineRule="auto"/>
        <w:rPr>
          <w:rFonts w:asciiTheme="majorBidi" w:hAnsiTheme="majorBidi"/>
          <w:i/>
          <w:iCs/>
          <w:cs/>
          <w:lang w:val="th-TH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73B82875" w14:textId="77777777" w:rsidR="00092727" w:rsidRDefault="00092727" w:rsidP="00092727">
      <w:pPr>
        <w:spacing w:line="240" w:lineRule="auto"/>
        <w:rPr>
          <w:rFonts w:asciiTheme="majorBidi" w:hAnsiTheme="majorBidi"/>
          <w:sz w:val="30"/>
          <w:szCs w:val="30"/>
        </w:rPr>
        <w:sectPr w:rsidR="00092727" w:rsidSect="001204BC"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</w:p>
    <w:p w14:paraId="7AF4FB46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lastRenderedPageBreak/>
        <w:t>กำไรต่อหุ้นขั้นพื้นฐาน</w:t>
      </w:r>
    </w:p>
    <w:tbl>
      <w:tblPr>
        <w:tblW w:w="137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62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710"/>
      </w:tblGrid>
      <w:tr w:rsidR="00092727" w:rsidRPr="00BF4E60" w14:paraId="2235C0E7" w14:textId="77777777" w:rsidTr="00C747EA">
        <w:trPr>
          <w:trHeight w:val="252"/>
        </w:trPr>
        <w:tc>
          <w:tcPr>
            <w:tcW w:w="3582" w:type="dxa"/>
          </w:tcPr>
          <w:p w14:paraId="323AA6E8" w14:textId="77777777" w:rsidR="00092727" w:rsidRPr="00BF4E60" w:rsidRDefault="00092727" w:rsidP="00092727">
            <w:pPr>
              <w:pStyle w:val="a"/>
              <w:tabs>
                <w:tab w:val="clear" w:pos="1080"/>
              </w:tabs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170" w:type="dxa"/>
            <w:gridSpan w:val="11"/>
          </w:tcPr>
          <w:p w14:paraId="0F21E408" w14:textId="77777777" w:rsidR="00092727" w:rsidRPr="00BF4E60" w:rsidRDefault="00092727" w:rsidP="00092727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BF4E60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2727" w:rsidRPr="00BF4E60" w14:paraId="2CC8AEE4" w14:textId="77777777" w:rsidTr="00C747EA">
        <w:tc>
          <w:tcPr>
            <w:tcW w:w="3582" w:type="dxa"/>
          </w:tcPr>
          <w:p w14:paraId="03362807" w14:textId="77777777" w:rsidR="00092727" w:rsidRPr="00BF4E60" w:rsidRDefault="00092727" w:rsidP="00092727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i/>
                <w:iCs/>
                <w:lang w:val="en-US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</w:tcPr>
          <w:p w14:paraId="4FAA3A4E" w14:textId="011B2EC5" w:rsidR="00092727" w:rsidRPr="00BF4E60" w:rsidRDefault="003C303F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508BB128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40" w:type="dxa"/>
            <w:gridSpan w:val="5"/>
            <w:tcBorders>
              <w:bottom w:val="single" w:sz="4" w:space="0" w:color="auto"/>
            </w:tcBorders>
          </w:tcPr>
          <w:p w14:paraId="1A182ED0" w14:textId="7E7052F1" w:rsidR="00092727" w:rsidRPr="00BF4E60" w:rsidRDefault="003C303F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sz w:val="28"/>
                <w:szCs w:val="28"/>
              </w:rPr>
              <w:t>2561</w:t>
            </w:r>
          </w:p>
        </w:tc>
      </w:tr>
      <w:tr w:rsidR="00092727" w:rsidRPr="00BF4E60" w14:paraId="01EFD661" w14:textId="77777777" w:rsidTr="00C747EA">
        <w:tc>
          <w:tcPr>
            <w:tcW w:w="3582" w:type="dxa"/>
          </w:tcPr>
          <w:p w14:paraId="29EA25B0" w14:textId="77777777" w:rsidR="00092727" w:rsidRPr="00BF4E60" w:rsidRDefault="00092727" w:rsidP="00092727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B4A802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rFonts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9E0AC0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0F402A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b/>
                <w:sz w:val="28"/>
                <w:szCs w:val="28"/>
                <w:cs/>
              </w:rPr>
              <w:t>การดำเนินงาน</w:t>
            </w:r>
            <w:r w:rsidRPr="00BF4E60">
              <w:rPr>
                <w:b/>
                <w:sz w:val="28"/>
                <w:szCs w:val="28"/>
                <w:cs/>
              </w:rPr>
              <w:br/>
            </w:r>
            <w:r w:rsidRPr="00BF4E60">
              <w:rPr>
                <w:rFonts w:hint="cs"/>
                <w:b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D71FD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AAAB82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38287B3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19C9FF7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rFonts w:hint="cs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70" w:type="dxa"/>
          </w:tcPr>
          <w:p w14:paraId="60B19A93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883DD0F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b/>
                <w:sz w:val="28"/>
                <w:szCs w:val="28"/>
                <w:cs/>
              </w:rPr>
              <w:t>การดำเนินงาน</w:t>
            </w:r>
            <w:r w:rsidRPr="00BF4E60">
              <w:rPr>
                <w:b/>
                <w:sz w:val="28"/>
                <w:szCs w:val="28"/>
                <w:cs/>
              </w:rPr>
              <w:br/>
            </w:r>
            <w:r w:rsidRPr="00BF4E60">
              <w:rPr>
                <w:rFonts w:hint="cs"/>
                <w:b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270" w:type="dxa"/>
          </w:tcPr>
          <w:p w14:paraId="15C45242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27945E3B" w14:textId="77777777" w:rsidR="00092727" w:rsidRPr="00BF4E60" w:rsidRDefault="00092727" w:rsidP="00092727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F4E60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092727" w:rsidRPr="00BF4E60" w14:paraId="4F297489" w14:textId="77777777" w:rsidTr="00C747EA">
        <w:tc>
          <w:tcPr>
            <w:tcW w:w="3582" w:type="dxa"/>
          </w:tcPr>
          <w:p w14:paraId="68FFEBA7" w14:textId="77777777" w:rsidR="00092727" w:rsidRPr="00BF4E60" w:rsidRDefault="00092727" w:rsidP="00092727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170" w:type="dxa"/>
            <w:gridSpan w:val="11"/>
          </w:tcPr>
          <w:p w14:paraId="3D004A26" w14:textId="77777777" w:rsidR="00092727" w:rsidRPr="00BF4E60" w:rsidRDefault="00092727" w:rsidP="00092727">
            <w:pPr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BF4E60">
              <w:rPr>
                <w:rFonts w:hint="cs"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092727" w:rsidRPr="00BF4E60" w14:paraId="31DDEE9D" w14:textId="77777777" w:rsidTr="00C747EA">
        <w:trPr>
          <w:cantSplit/>
        </w:trPr>
        <w:tc>
          <w:tcPr>
            <w:tcW w:w="3582" w:type="dxa"/>
            <w:shd w:val="clear" w:color="auto" w:fill="auto"/>
          </w:tcPr>
          <w:p w14:paraId="3B9C0092" w14:textId="2FD1967E" w:rsidR="00E33D38" w:rsidRPr="00BF4E60" w:rsidRDefault="002B400D" w:rsidP="00E33D38">
            <w:pPr>
              <w:pStyle w:val="31"/>
              <w:ind w:left="47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กำไร</w:t>
            </w:r>
            <w:r w:rsidR="00E33D38"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ที่เป็นส่วนของผู้ถือหุ้นสามัญ</w:t>
            </w:r>
          </w:p>
          <w:p w14:paraId="046898B8" w14:textId="5F77966C" w:rsidR="00092727" w:rsidRPr="00BF4E60" w:rsidRDefault="00E33D38" w:rsidP="00E33D38">
            <w:pPr>
              <w:pStyle w:val="31"/>
              <w:tabs>
                <w:tab w:val="clear" w:pos="360"/>
                <w:tab w:val="clear" w:pos="720"/>
              </w:tabs>
              <w:ind w:left="47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ab/>
            </w: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3C303F"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3BB7825E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111A7B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319B5A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21AE28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22DB92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4E3BDE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65B9D9A" w14:textId="17183C7A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B9CA48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91DB84" w14:textId="37641F79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F02A3" w14:textId="77777777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E34FD15" w14:textId="66CBE6DA" w:rsidR="00092727" w:rsidRPr="00BF4E60" w:rsidRDefault="00092727" w:rsidP="00092727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33D38" w:rsidRPr="00BF4E60" w14:paraId="2CDDB750" w14:textId="77777777" w:rsidTr="00C747EA">
        <w:trPr>
          <w:cantSplit/>
        </w:trPr>
        <w:tc>
          <w:tcPr>
            <w:tcW w:w="3582" w:type="dxa"/>
          </w:tcPr>
          <w:p w14:paraId="3AF6A349" w14:textId="244647D0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</w:tabs>
              <w:ind w:left="47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กำไรสำหรับปี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ที่เป็นส่วนของผู้ถือหุ้น</w:t>
            </w: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สามัญ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ของบริษัท</w:t>
            </w:r>
            <w:r w:rsidR="00E4430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(ขั้นพื้นฐาน)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2E2FEBD" w14:textId="60F1109D" w:rsidR="00E33D38" w:rsidRPr="00BF4E60" w:rsidRDefault="00F77D08" w:rsidP="00C747EA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</w:t>
            </w:r>
            <w:r w:rsidR="009E63CC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401047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</w:t>
            </w:r>
            <w:r w:rsidR="009E63CC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79535C9E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150FF0" w14:textId="6646B791" w:rsidR="00E33D3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9112B73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2BCBCA3" w14:textId="31572245" w:rsidR="00E33D38" w:rsidRPr="00BF4E60" w:rsidRDefault="00955330" w:rsidP="00E33D3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3,259,00</w:t>
            </w:r>
            <w:r w:rsidR="009E63CC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1D9D753C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CA7453B" w14:textId="0075DBA7" w:rsidR="00E33D38" w:rsidRPr="00BF4E60" w:rsidRDefault="003C303F" w:rsidP="00C747EA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E33D38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980</w:t>
            </w:r>
            <w:r w:rsidR="00E33D38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  <w:vAlign w:val="bottom"/>
          </w:tcPr>
          <w:p w14:paraId="7817CF62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47BD278" w14:textId="27F9AE1A" w:rsidR="00E33D38" w:rsidRPr="00BF4E60" w:rsidRDefault="003C303F" w:rsidP="00C747EA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 w:rsidR="00E33D38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613</w:t>
            </w:r>
          </w:p>
        </w:tc>
        <w:tc>
          <w:tcPr>
            <w:tcW w:w="270" w:type="dxa"/>
            <w:vAlign w:val="bottom"/>
          </w:tcPr>
          <w:p w14:paraId="5D4626C6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74A6A52" w14:textId="5E804CDE" w:rsidR="00E33D38" w:rsidRPr="00BF4E60" w:rsidRDefault="003C303F" w:rsidP="00C747EA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33D38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  <w:r w:rsidR="00E33D38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E33D38" w:rsidRPr="00BF4E60" w14:paraId="4CD4C6BE" w14:textId="77777777" w:rsidTr="00C747EA">
        <w:trPr>
          <w:cantSplit/>
          <w:trHeight w:val="339"/>
        </w:trPr>
        <w:tc>
          <w:tcPr>
            <w:tcW w:w="3582" w:type="dxa"/>
          </w:tcPr>
          <w:p w14:paraId="2A17CAAA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6DC69620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67A3691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8C5D13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8DB7A3F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ED7C49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FC5B53D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C6D242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7CF36F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093D1C7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E37ADD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EED3345" w14:textId="77777777" w:rsidR="00E33D38" w:rsidRPr="00BF4E60" w:rsidRDefault="00E33D38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70763" w:rsidRPr="00BF4E60" w14:paraId="0E761EFA" w14:textId="77777777" w:rsidTr="00C747EA">
        <w:trPr>
          <w:cantSplit/>
          <w:trHeight w:val="339"/>
        </w:trPr>
        <w:tc>
          <w:tcPr>
            <w:tcW w:w="3582" w:type="dxa"/>
          </w:tcPr>
          <w:p w14:paraId="34E2AC6D" w14:textId="49233A63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620" w:type="dxa"/>
          </w:tcPr>
          <w:p w14:paraId="76FD9C86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A6AB318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A6587A4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119C62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A93477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04EA367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DF8F05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7E7C2D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96E7728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DE04D7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96C6547" w14:textId="77777777" w:rsidR="00270763" w:rsidRPr="00BF4E60" w:rsidRDefault="00270763" w:rsidP="00E33D3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77D08" w:rsidRPr="00BF4E60" w14:paraId="351AAE65" w14:textId="77777777" w:rsidTr="00C747EA">
        <w:trPr>
          <w:cantSplit/>
        </w:trPr>
        <w:tc>
          <w:tcPr>
            <w:tcW w:w="3582" w:type="dxa"/>
          </w:tcPr>
          <w:p w14:paraId="19D93759" w14:textId="511BB3EA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จำนวนหุ้นสามัญที่ออก</w:t>
            </w:r>
            <w:r w:rsidRPr="00BF4E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ณ วันที่  </w:t>
            </w: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F4E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620" w:type="dxa"/>
          </w:tcPr>
          <w:p w14:paraId="3D2D2062" w14:textId="3683989A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3,003,750</w:t>
            </w:r>
          </w:p>
        </w:tc>
        <w:tc>
          <w:tcPr>
            <w:tcW w:w="270" w:type="dxa"/>
          </w:tcPr>
          <w:p w14:paraId="07401B48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635E2A" w14:textId="498B271F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205643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A1C7D" w14:textId="7FBECC21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3,003,750</w:t>
            </w:r>
          </w:p>
        </w:tc>
        <w:tc>
          <w:tcPr>
            <w:tcW w:w="270" w:type="dxa"/>
          </w:tcPr>
          <w:p w14:paraId="76439A35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A7FE94E" w14:textId="2E406714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2,310</w:t>
            </w:r>
          </w:p>
        </w:tc>
        <w:tc>
          <w:tcPr>
            <w:tcW w:w="270" w:type="dxa"/>
          </w:tcPr>
          <w:p w14:paraId="3826072A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5EDA815" w14:textId="7D40640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2,310</w:t>
            </w:r>
          </w:p>
        </w:tc>
        <w:tc>
          <w:tcPr>
            <w:tcW w:w="270" w:type="dxa"/>
          </w:tcPr>
          <w:p w14:paraId="2955EE98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60AF0333" w14:textId="0051E973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2,310</w:t>
            </w:r>
          </w:p>
        </w:tc>
      </w:tr>
      <w:tr w:rsidR="00F77D08" w:rsidRPr="00BF4E60" w14:paraId="0EE7B2CA" w14:textId="77777777" w:rsidTr="00C747EA">
        <w:trPr>
          <w:cantSplit/>
        </w:trPr>
        <w:tc>
          <w:tcPr>
            <w:tcW w:w="3582" w:type="dxa"/>
          </w:tcPr>
          <w:p w14:paraId="5BA11DA0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620" w:type="dxa"/>
            <w:vAlign w:val="bottom"/>
          </w:tcPr>
          <w:p w14:paraId="4EFA6129" w14:textId="71820B8F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54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66E3A28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BA0FAE" w14:textId="7A68BB2E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F88FDA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BB391F7" w14:textId="55AA044D" w:rsidR="00F77D08" w:rsidRPr="00BF4E60" w:rsidRDefault="00F77D08" w:rsidP="00E232F7">
            <w:pPr>
              <w:pStyle w:val="31"/>
              <w:tabs>
                <w:tab w:val="clear" w:pos="360"/>
                <w:tab w:val="clear" w:pos="720"/>
                <w:tab w:val="decimal" w:pos="84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F35633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3E8F1C" w14:textId="57EB0779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228,690</w:t>
            </w:r>
          </w:p>
        </w:tc>
        <w:tc>
          <w:tcPr>
            <w:tcW w:w="270" w:type="dxa"/>
          </w:tcPr>
          <w:p w14:paraId="170501F0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2819B9" w14:textId="544AE74E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228,690</w:t>
            </w:r>
          </w:p>
        </w:tc>
        <w:tc>
          <w:tcPr>
            <w:tcW w:w="270" w:type="dxa"/>
          </w:tcPr>
          <w:p w14:paraId="3B6F9743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30AC300" w14:textId="6D7D7DE0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228,690</w:t>
            </w:r>
          </w:p>
        </w:tc>
      </w:tr>
      <w:tr w:rsidR="00F77D08" w:rsidRPr="00BF4E60" w14:paraId="109C8CB2" w14:textId="77777777" w:rsidTr="00C747EA">
        <w:trPr>
          <w:cantSplit/>
        </w:trPr>
        <w:tc>
          <w:tcPr>
            <w:tcW w:w="3582" w:type="dxa"/>
          </w:tcPr>
          <w:p w14:paraId="69C2B66A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8"/>
                <w:szCs w:val="28"/>
                <w:highlight w:val="cyan"/>
                <w:cs/>
                <w:lang w:val="en-US"/>
              </w:rPr>
            </w:pPr>
            <w:r w:rsidRPr="00BF4E6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DCE1D6" w14:textId="25024EF5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54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DD0CD12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80EF8" w14:textId="1EE1DBA2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3431B5B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7D5509" w14:textId="7673D09E" w:rsidR="00F77D08" w:rsidRPr="00BF4E60" w:rsidRDefault="00F77D08" w:rsidP="00E232F7">
            <w:pPr>
              <w:pStyle w:val="31"/>
              <w:tabs>
                <w:tab w:val="clear" w:pos="360"/>
                <w:tab w:val="clear" w:pos="720"/>
                <w:tab w:val="decimal" w:pos="84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3343887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694911" w14:textId="44E80B90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1,801,092</w:t>
            </w:r>
          </w:p>
        </w:tc>
        <w:tc>
          <w:tcPr>
            <w:tcW w:w="270" w:type="dxa"/>
          </w:tcPr>
          <w:p w14:paraId="4324E997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22C94" w14:textId="3388AAB6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1,801,092</w:t>
            </w:r>
          </w:p>
        </w:tc>
        <w:tc>
          <w:tcPr>
            <w:tcW w:w="270" w:type="dxa"/>
          </w:tcPr>
          <w:p w14:paraId="0C152B18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642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22FEFA" w14:textId="203C7985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sz w:val="28"/>
                <w:szCs w:val="28"/>
                <w:lang w:val="en-US"/>
              </w:rPr>
              <w:t>1,801,092</w:t>
            </w:r>
          </w:p>
        </w:tc>
      </w:tr>
      <w:tr w:rsidR="00F77D08" w:rsidRPr="00BF4E60" w14:paraId="0D1AC6EB" w14:textId="77777777" w:rsidTr="00C747EA">
        <w:trPr>
          <w:cantSplit/>
        </w:trPr>
        <w:tc>
          <w:tcPr>
            <w:tcW w:w="3582" w:type="dxa"/>
          </w:tcPr>
          <w:p w14:paraId="60CE5444" w14:textId="3E557A8E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จำนวนหุ้นสามัญ</w:t>
            </w: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โดยวิธีถัวเฉลี่ยถ่วงน้ำหนัก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F4E60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br/>
            </w:r>
            <w:r w:rsidR="00BF4E60"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BF4E60" w:rsidRPr="00BF4E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 w:rsidR="00BF4E60" w:rsidRPr="00BF4E6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BF4E60" w:rsidRPr="00BF4E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83991B" w14:textId="3C302515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64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3,003,750</w:t>
            </w:r>
          </w:p>
        </w:tc>
        <w:tc>
          <w:tcPr>
            <w:tcW w:w="270" w:type="dxa"/>
            <w:vAlign w:val="bottom"/>
          </w:tcPr>
          <w:p w14:paraId="619589EE" w14:textId="7777777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96998" w14:textId="59B39C82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B4C8E7" w14:textId="7777777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8C3A36" w14:textId="541724A6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3,003,750</w:t>
            </w:r>
          </w:p>
        </w:tc>
        <w:tc>
          <w:tcPr>
            <w:tcW w:w="270" w:type="dxa"/>
            <w:vAlign w:val="bottom"/>
          </w:tcPr>
          <w:p w14:paraId="6FA1D97E" w14:textId="7777777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21B999" w14:textId="0EDA8073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2,032,092</w:t>
            </w:r>
          </w:p>
        </w:tc>
        <w:tc>
          <w:tcPr>
            <w:tcW w:w="270" w:type="dxa"/>
            <w:vAlign w:val="bottom"/>
          </w:tcPr>
          <w:p w14:paraId="3BDA021E" w14:textId="7777777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00314" w14:textId="6084A206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2,032,092</w:t>
            </w:r>
          </w:p>
        </w:tc>
        <w:tc>
          <w:tcPr>
            <w:tcW w:w="270" w:type="dxa"/>
            <w:vAlign w:val="bottom"/>
          </w:tcPr>
          <w:p w14:paraId="70D2E95C" w14:textId="7777777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64F591E" w14:textId="0FBBD047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2,032,092</w:t>
            </w:r>
          </w:p>
        </w:tc>
      </w:tr>
      <w:tr w:rsidR="00F77D08" w:rsidRPr="00BF4E60" w14:paraId="2349D404" w14:textId="77777777" w:rsidTr="00C747EA">
        <w:trPr>
          <w:cantSplit/>
        </w:trPr>
        <w:tc>
          <w:tcPr>
            <w:tcW w:w="3582" w:type="dxa"/>
          </w:tcPr>
          <w:p w14:paraId="574DD1E1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F797A88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5E8C6C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3DDCFC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053698B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04C39B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D0B712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0C1C5B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5A8C1B3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61BC692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29DA103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436BEFD" w14:textId="77777777" w:rsidR="00F77D08" w:rsidRPr="00BF4E60" w:rsidRDefault="00F77D08" w:rsidP="00F77D0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77D08" w:rsidRPr="00BF4E60" w14:paraId="7EB3BCFA" w14:textId="77777777" w:rsidTr="00800464">
        <w:trPr>
          <w:cantSplit/>
        </w:trPr>
        <w:tc>
          <w:tcPr>
            <w:tcW w:w="3582" w:type="dxa"/>
          </w:tcPr>
          <w:p w14:paraId="62576AB4" w14:textId="7CF1DB08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ต่อหุ้น</w:t>
            </w:r>
            <w:r w:rsidR="009B3D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BF4E6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="009B3D9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  <w:r w:rsidRPr="00BF4E6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F4E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4EA55FA5" w14:textId="4B62D23B" w:rsidR="00F77D08" w:rsidRPr="00BF4E60" w:rsidRDefault="00F77D08" w:rsidP="009E63C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1.0</w:t>
            </w:r>
            <w:r w:rsidR="009E63CC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9531821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u w:val="double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D18600" w14:textId="5A880C14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97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0E89F0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CE9128" w14:textId="5B57A364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1.0</w:t>
            </w:r>
            <w:r w:rsidR="009E63CC"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FA3849F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F23A07A" w14:textId="0583711E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1.47</w:t>
            </w:r>
          </w:p>
        </w:tc>
        <w:tc>
          <w:tcPr>
            <w:tcW w:w="270" w:type="dxa"/>
            <w:tcBorders>
              <w:bottom w:val="nil"/>
            </w:tcBorders>
          </w:tcPr>
          <w:p w14:paraId="24D0448F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4E2EC6D" w14:textId="2B88E66B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0.01</w:t>
            </w:r>
          </w:p>
        </w:tc>
        <w:tc>
          <w:tcPr>
            <w:tcW w:w="270" w:type="dxa"/>
            <w:tcBorders>
              <w:bottom w:val="nil"/>
            </w:tcBorders>
          </w:tcPr>
          <w:p w14:paraId="70950090" w14:textId="77777777" w:rsidR="00F77D08" w:rsidRPr="00BF4E60" w:rsidRDefault="00F77D08" w:rsidP="00F77D0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F4394E4" w14:textId="4A264C49" w:rsidR="00F77D08" w:rsidRPr="00BF4E60" w:rsidRDefault="00F77D08" w:rsidP="00BF4E60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left="-108" w:right="6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F4E6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1.48</w:t>
            </w:r>
          </w:p>
        </w:tc>
      </w:tr>
    </w:tbl>
    <w:p w14:paraId="0FED42A5" w14:textId="77777777" w:rsidR="00B9611F" w:rsidRDefault="00B9611F" w:rsidP="000B133D">
      <w:pPr>
        <w:ind w:left="540" w:right="-45"/>
        <w:jc w:val="thaiDistribute"/>
        <w:rPr>
          <w:rFonts w:asciiTheme="majorBidi" w:hAnsiTheme="majorBidi" w:cstheme="majorBidi"/>
          <w:szCs w:val="30"/>
        </w:rPr>
      </w:pPr>
    </w:p>
    <w:p w14:paraId="274673E2" w14:textId="66C0DF73" w:rsidR="00092727" w:rsidRDefault="00092727" w:rsidP="00E33D38">
      <w:pPr>
        <w:tabs>
          <w:tab w:val="left" w:pos="540"/>
        </w:tabs>
        <w:spacing w:line="240" w:lineRule="auto"/>
        <w:ind w:left="630" w:right="627" w:hanging="630"/>
        <w:rPr>
          <w:rFonts w:asciiTheme="majorBidi" w:hAnsiTheme="majorBidi"/>
          <w:b/>
          <w:bCs/>
          <w:sz w:val="30"/>
          <w:szCs w:val="30"/>
        </w:rPr>
        <w:sectPr w:rsidR="00092727" w:rsidSect="00C747EA">
          <w:pgSz w:w="16834" w:h="11909" w:orient="landscape" w:code="9"/>
          <w:pgMar w:top="1152" w:right="691" w:bottom="1199" w:left="1143" w:header="720" w:footer="720" w:gutter="0"/>
          <w:cols w:space="737"/>
          <w:docGrid w:linePitch="360"/>
        </w:sectPr>
      </w:pP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350"/>
        <w:gridCol w:w="270"/>
        <w:gridCol w:w="1530"/>
      </w:tblGrid>
      <w:tr w:rsidR="00DC3474" w:rsidRPr="006368C0" w14:paraId="504587A0" w14:textId="77777777" w:rsidTr="007528A6">
        <w:tc>
          <w:tcPr>
            <w:tcW w:w="5382" w:type="dxa"/>
          </w:tcPr>
          <w:p w14:paraId="331D4643" w14:textId="77777777" w:rsidR="00DC3474" w:rsidRPr="006368C0" w:rsidRDefault="00DC3474" w:rsidP="001B101F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51D4DFD" w14:textId="77777777" w:rsidR="00DC3474" w:rsidRPr="006368C0" w:rsidRDefault="00DC3474" w:rsidP="001B101F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 w:rsidRPr="006368C0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6368C0"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3474" w:rsidRPr="006368C0" w14:paraId="6BD17D17" w14:textId="77777777" w:rsidTr="007528A6">
        <w:tc>
          <w:tcPr>
            <w:tcW w:w="5382" w:type="dxa"/>
          </w:tcPr>
          <w:p w14:paraId="1670DF1E" w14:textId="77777777" w:rsidR="00DC3474" w:rsidRPr="006368C0" w:rsidRDefault="00DC3474" w:rsidP="001B101F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2C3B26" w14:textId="77777777" w:rsidR="00DC3474" w:rsidRPr="006368C0" w:rsidRDefault="00DC3474" w:rsidP="001B101F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368C0"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E5CB97" w14:textId="77777777" w:rsidR="00DC3474" w:rsidRPr="006368C0" w:rsidRDefault="00DC3474" w:rsidP="001B101F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C02ED5" w14:textId="77777777" w:rsidR="00DC3474" w:rsidRPr="006368C0" w:rsidRDefault="00DC3474" w:rsidP="001B101F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6368C0">
              <w:rPr>
                <w:sz w:val="30"/>
                <w:szCs w:val="30"/>
              </w:rPr>
              <w:t>2561</w:t>
            </w:r>
          </w:p>
        </w:tc>
      </w:tr>
      <w:tr w:rsidR="00DC3474" w:rsidRPr="006368C0" w14:paraId="1B2718A3" w14:textId="77777777" w:rsidTr="007528A6">
        <w:tc>
          <w:tcPr>
            <w:tcW w:w="5382" w:type="dxa"/>
          </w:tcPr>
          <w:p w14:paraId="5EB8C1C8" w14:textId="77777777" w:rsidR="00DC3474" w:rsidRPr="006368C0" w:rsidRDefault="00DC3474" w:rsidP="001B101F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0EEFB2E" w14:textId="77777777" w:rsidR="00DC3474" w:rsidRPr="006368C0" w:rsidRDefault="00DC3474" w:rsidP="001B101F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 w:rsidRPr="006368C0">
              <w:rPr>
                <w:rFonts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DC3474" w:rsidRPr="006368C0" w14:paraId="3E4BE9A4" w14:textId="77777777" w:rsidTr="007528A6">
        <w:trPr>
          <w:cantSplit/>
        </w:trPr>
        <w:tc>
          <w:tcPr>
            <w:tcW w:w="5382" w:type="dxa"/>
            <w:shd w:val="clear" w:color="auto" w:fill="auto"/>
          </w:tcPr>
          <w:p w14:paraId="1226C075" w14:textId="3FE62725" w:rsidR="00DC3474" w:rsidRPr="006368C0" w:rsidRDefault="00DC3474" w:rsidP="00DC3474">
            <w:pPr>
              <w:pStyle w:val="31"/>
              <w:ind w:left="47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</w:t>
            </w: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3B1FFB9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AC5764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4A1627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3474" w:rsidRPr="006368C0" w14:paraId="20B5B363" w14:textId="77777777" w:rsidTr="007528A6">
        <w:trPr>
          <w:cantSplit/>
        </w:trPr>
        <w:tc>
          <w:tcPr>
            <w:tcW w:w="5382" w:type="dxa"/>
          </w:tcPr>
          <w:p w14:paraId="014F1412" w14:textId="6E98DACC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ind w:left="47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</w:t>
            </w:r>
            <w:r w:rsidR="00F36B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ของบริษัท (ขั้นพื้นฐาน) 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1C1A1B2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3,038,599</w:t>
            </w:r>
          </w:p>
        </w:tc>
        <w:tc>
          <w:tcPr>
            <w:tcW w:w="270" w:type="dxa"/>
            <w:vAlign w:val="bottom"/>
          </w:tcPr>
          <w:p w14:paraId="0C651B7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DDC1F9E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4,830,301</w:t>
            </w:r>
          </w:p>
        </w:tc>
      </w:tr>
      <w:tr w:rsidR="00DC3474" w:rsidRPr="008B4E09" w14:paraId="56D024E2" w14:textId="77777777" w:rsidTr="007528A6">
        <w:trPr>
          <w:cantSplit/>
        </w:trPr>
        <w:tc>
          <w:tcPr>
            <w:tcW w:w="5382" w:type="dxa"/>
          </w:tcPr>
          <w:p w14:paraId="75AF9F46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6D7E371D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1E1548F3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319C5E08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C3474" w:rsidRPr="006368C0" w14:paraId="4C4ADA23" w14:textId="77777777" w:rsidTr="007528A6">
        <w:trPr>
          <w:cantSplit/>
        </w:trPr>
        <w:tc>
          <w:tcPr>
            <w:tcW w:w="5382" w:type="dxa"/>
          </w:tcPr>
          <w:p w14:paraId="0A23D2FD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</w:tcPr>
          <w:p w14:paraId="1B61E212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52A7BD2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DCF25F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3474" w:rsidRPr="006368C0" w14:paraId="5CC95FCD" w14:textId="77777777" w:rsidTr="007528A6">
        <w:trPr>
          <w:cantSplit/>
        </w:trPr>
        <w:tc>
          <w:tcPr>
            <w:tcW w:w="5382" w:type="dxa"/>
          </w:tcPr>
          <w:p w14:paraId="6E9F5052" w14:textId="60906A0D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</w:t>
            </w:r>
            <w:r w:rsidRPr="006368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ณ วันที่ </w:t>
            </w: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368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350" w:type="dxa"/>
          </w:tcPr>
          <w:p w14:paraId="70D9514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3,003,750</w:t>
            </w:r>
          </w:p>
        </w:tc>
        <w:tc>
          <w:tcPr>
            <w:tcW w:w="270" w:type="dxa"/>
          </w:tcPr>
          <w:p w14:paraId="5C10C605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899FF0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2,310</w:t>
            </w:r>
          </w:p>
        </w:tc>
      </w:tr>
      <w:tr w:rsidR="00DC3474" w:rsidRPr="006368C0" w14:paraId="1204F9D9" w14:textId="77777777" w:rsidTr="007528A6">
        <w:trPr>
          <w:cantSplit/>
        </w:trPr>
        <w:tc>
          <w:tcPr>
            <w:tcW w:w="5382" w:type="dxa"/>
          </w:tcPr>
          <w:p w14:paraId="346D1C5B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350" w:type="dxa"/>
            <w:vAlign w:val="bottom"/>
          </w:tcPr>
          <w:p w14:paraId="58E5A394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75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C13A68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EA993A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228,690</w:t>
            </w:r>
          </w:p>
        </w:tc>
      </w:tr>
      <w:tr w:rsidR="00DC3474" w:rsidRPr="006368C0" w14:paraId="7DFAD73C" w14:textId="77777777" w:rsidTr="007528A6">
        <w:trPr>
          <w:cantSplit/>
        </w:trPr>
        <w:tc>
          <w:tcPr>
            <w:tcW w:w="5382" w:type="dxa"/>
          </w:tcPr>
          <w:p w14:paraId="63F1C103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30"/>
                <w:szCs w:val="30"/>
                <w:highlight w:val="cyan"/>
                <w:cs/>
                <w:lang w:val="en-US"/>
              </w:rPr>
            </w:pPr>
            <w:r w:rsidRPr="006368C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ผลกระทบจากหุ้นที่ออกจำหน่าย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867F5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754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0BC25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CEBB79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sz w:val="30"/>
                <w:szCs w:val="30"/>
                <w:lang w:val="en-US"/>
              </w:rPr>
              <w:t>1,801,092</w:t>
            </w:r>
          </w:p>
        </w:tc>
      </w:tr>
      <w:tr w:rsidR="00DC3474" w:rsidRPr="006368C0" w14:paraId="6E8EA55F" w14:textId="77777777" w:rsidTr="007528A6">
        <w:trPr>
          <w:cantSplit/>
        </w:trPr>
        <w:tc>
          <w:tcPr>
            <w:tcW w:w="5382" w:type="dxa"/>
          </w:tcPr>
          <w:p w14:paraId="1B20278A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</w:t>
            </w:r>
            <w:r w:rsidRPr="006368C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โดยวิธีถัวเฉลี่ยถ่วงน้ำหนัก</w:t>
            </w:r>
          </w:p>
          <w:p w14:paraId="3B998DA8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C4C89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3,003,750</w:t>
            </w:r>
          </w:p>
        </w:tc>
        <w:tc>
          <w:tcPr>
            <w:tcW w:w="270" w:type="dxa"/>
            <w:vAlign w:val="bottom"/>
          </w:tcPr>
          <w:p w14:paraId="7A70E9D3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C73D7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2,032,092</w:t>
            </w:r>
          </w:p>
        </w:tc>
      </w:tr>
      <w:tr w:rsidR="00DC3474" w:rsidRPr="008B4E09" w14:paraId="2AF95B9D" w14:textId="77777777" w:rsidTr="007528A6">
        <w:trPr>
          <w:cantSplit/>
        </w:trPr>
        <w:tc>
          <w:tcPr>
            <w:tcW w:w="5382" w:type="dxa"/>
          </w:tcPr>
          <w:p w14:paraId="716B19DB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4CBD993" w14:textId="77777777" w:rsidR="00DC3474" w:rsidRPr="008B4E09" w:rsidRDefault="00DC3474" w:rsidP="001B101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B66AF5A" w14:textId="77777777" w:rsidR="00DC3474" w:rsidRPr="008B4E09" w:rsidRDefault="00DC3474" w:rsidP="001B101F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D61C617" w14:textId="77777777" w:rsidR="00DC3474" w:rsidRPr="008B4E09" w:rsidRDefault="00DC3474" w:rsidP="001B101F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DC3474" w:rsidRPr="006368C0" w14:paraId="1598F4F0" w14:textId="77777777" w:rsidTr="007528A6">
        <w:trPr>
          <w:cantSplit/>
        </w:trPr>
        <w:tc>
          <w:tcPr>
            <w:tcW w:w="5382" w:type="dxa"/>
          </w:tcPr>
          <w:p w14:paraId="3B3C683B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68C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ต่อหุ้น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6368C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6368C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6368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77833E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1.01</w:t>
            </w:r>
          </w:p>
        </w:tc>
        <w:tc>
          <w:tcPr>
            <w:tcW w:w="270" w:type="dxa"/>
          </w:tcPr>
          <w:p w14:paraId="5EF292E6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AFA764C" w14:textId="77777777" w:rsidR="00DC3474" w:rsidRPr="006368C0" w:rsidRDefault="00DC3474" w:rsidP="001B101F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2.38</w:t>
            </w:r>
          </w:p>
        </w:tc>
      </w:tr>
    </w:tbl>
    <w:p w14:paraId="584763C8" w14:textId="163A94B0" w:rsidR="00DC3474" w:rsidRPr="008B4E09" w:rsidRDefault="00DC3474" w:rsidP="00DC3474">
      <w:pPr>
        <w:rPr>
          <w:rFonts w:asciiTheme="majorBidi" w:hAnsiTheme="majorBidi"/>
          <w:sz w:val="20"/>
          <w:szCs w:val="20"/>
        </w:rPr>
      </w:pPr>
    </w:p>
    <w:p w14:paraId="3D067893" w14:textId="77777777" w:rsidR="00DC3474" w:rsidRDefault="00DC3474" w:rsidP="00DC3474">
      <w:pPr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Cs w:val="30"/>
          <w:cs/>
        </w:rPr>
        <w:t>เ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มื่อวันที่ </w:t>
      </w:r>
      <w:r w:rsidRPr="003C303F"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3C303F">
        <w:rPr>
          <w:rFonts w:asciiTheme="majorBidi" w:hAnsiTheme="majorBidi" w:cstheme="majorBidi" w:hint="cs"/>
          <w:sz w:val="30"/>
          <w:szCs w:val="30"/>
        </w:rPr>
        <w:t>2561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บริษัทได้เปลี่ยนแปลงมูลค่าหุ้นที่ตราไว้ของหุ้นของบริษัท (ดู</w:t>
      </w:r>
      <w:r w:rsidRPr="002F33FF">
        <w:rPr>
          <w:rFonts w:asciiTheme="majorBidi" w:hAnsiTheme="majorBidi" w:cstheme="majorBidi" w:hint="cs"/>
          <w:sz w:val="30"/>
          <w:szCs w:val="30"/>
          <w:cs/>
        </w:rPr>
        <w:t>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2F33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303F"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2</w:t>
      </w:r>
      <w:r w:rsidRPr="002F33FF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70BA9526" w14:textId="77777777" w:rsidR="00DC3474" w:rsidRPr="008B4E09" w:rsidRDefault="00DC3474" w:rsidP="00DC3474">
      <w:pPr>
        <w:rPr>
          <w:rFonts w:asciiTheme="majorBidi" w:hAnsiTheme="majorBidi"/>
          <w:sz w:val="20"/>
          <w:szCs w:val="20"/>
        </w:rPr>
      </w:pPr>
    </w:p>
    <w:p w14:paraId="54D86A69" w14:textId="74FE3BC1" w:rsidR="00092727" w:rsidRDefault="00092727" w:rsidP="00D446D1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2206B768" w14:textId="77777777" w:rsidR="00126B11" w:rsidRPr="008B4E09" w:rsidRDefault="00126B11" w:rsidP="00A04A5C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  <w:highlight w:val="cyan"/>
        </w:rPr>
      </w:pPr>
    </w:p>
    <w:p w14:paraId="3E3CCB6E" w14:textId="7DF73E73" w:rsidR="00092727" w:rsidRPr="00B6527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527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3C303F" w:rsidRPr="00B65278">
        <w:rPr>
          <w:rFonts w:asciiTheme="majorBidi" w:hAnsiTheme="majorBidi" w:cstheme="majorBidi"/>
          <w:i/>
          <w:iCs/>
          <w:sz w:val="30"/>
          <w:szCs w:val="30"/>
        </w:rPr>
        <w:t>2562</w:t>
      </w:r>
    </w:p>
    <w:p w14:paraId="3D551613" w14:textId="77777777" w:rsidR="00092727" w:rsidRPr="00B65278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</w:p>
    <w:p w14:paraId="043CABF3" w14:textId="67351FAF" w:rsidR="00092727" w:rsidRPr="00B65278" w:rsidRDefault="00092727" w:rsidP="0009272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B65278">
        <w:rPr>
          <w:rFonts w:asciiTheme="majorBidi" w:hAnsiTheme="majorBidi" w:hint="cs"/>
          <w:sz w:val="30"/>
          <w:szCs w:val="30"/>
          <w:cs/>
        </w:rPr>
        <w:t>ในการ</w:t>
      </w:r>
      <w:r w:rsidRPr="00B65278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/>
          <w:sz w:val="30"/>
          <w:szCs w:val="30"/>
        </w:rPr>
        <w:t xml:space="preserve"> </w:t>
      </w:r>
      <w:r w:rsidRPr="00B6527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C303F" w:rsidRPr="00B65278">
        <w:rPr>
          <w:rFonts w:asciiTheme="majorBidi" w:hAnsiTheme="majorBidi"/>
          <w:sz w:val="30"/>
          <w:szCs w:val="30"/>
        </w:rPr>
        <w:t>24</w:t>
      </w:r>
      <w:r w:rsidRPr="00B65278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="003C303F" w:rsidRPr="00B65278">
        <w:rPr>
          <w:rFonts w:asciiTheme="majorBidi" w:hAnsiTheme="majorBidi"/>
          <w:sz w:val="30"/>
          <w:szCs w:val="30"/>
        </w:rPr>
        <w:t>2561</w:t>
      </w:r>
      <w:r w:rsidRPr="00B65278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3C303F" w:rsidRPr="00B65278">
        <w:rPr>
          <w:rFonts w:asciiTheme="majorBidi" w:hAnsiTheme="majorBidi"/>
          <w:sz w:val="30"/>
          <w:szCs w:val="30"/>
        </w:rPr>
        <w:t>0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69</w:t>
      </w:r>
      <w:r w:rsidRPr="00B65278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3C303F" w:rsidRPr="00B65278">
        <w:rPr>
          <w:rFonts w:asciiTheme="majorBidi" w:hAnsiTheme="majorBidi"/>
          <w:sz w:val="30"/>
          <w:szCs w:val="30"/>
        </w:rPr>
        <w:t>2</w:t>
      </w:r>
      <w:r w:rsidRPr="00B65278">
        <w:rPr>
          <w:rFonts w:asciiTheme="majorBidi" w:hAnsiTheme="majorBidi"/>
          <w:sz w:val="30"/>
          <w:szCs w:val="30"/>
        </w:rPr>
        <w:t>,</w:t>
      </w:r>
      <w:r w:rsidR="003C303F" w:rsidRPr="00B65278">
        <w:rPr>
          <w:rFonts w:asciiTheme="majorBidi" w:hAnsiTheme="majorBidi"/>
          <w:sz w:val="30"/>
          <w:szCs w:val="30"/>
        </w:rPr>
        <w:t>072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58</w:t>
      </w:r>
      <w:r w:rsidRPr="00B65278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</w:t>
      </w:r>
      <w:r w:rsidRPr="00B65278">
        <w:rPr>
          <w:rFonts w:asciiTheme="majorBidi" w:hAnsiTheme="majorBidi"/>
          <w:sz w:val="30"/>
          <w:szCs w:val="30"/>
          <w:cs/>
        </w:rPr>
        <w:br/>
        <w:t xml:space="preserve">เงินปันผลระหว่างกาลจากกำไรสะสม ณ วันที่ </w:t>
      </w:r>
      <w:r w:rsidR="003C303F" w:rsidRPr="00B65278">
        <w:rPr>
          <w:rFonts w:asciiTheme="majorBidi" w:hAnsiTheme="majorBidi"/>
          <w:sz w:val="30"/>
          <w:szCs w:val="30"/>
        </w:rPr>
        <w:t>30</w:t>
      </w:r>
      <w:r w:rsidRPr="00B65278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3C303F" w:rsidRPr="00B65278">
        <w:rPr>
          <w:rFonts w:asciiTheme="majorBidi" w:hAnsiTheme="majorBidi"/>
          <w:sz w:val="30"/>
          <w:szCs w:val="30"/>
        </w:rPr>
        <w:t>2561</w:t>
      </w:r>
      <w:r w:rsidRPr="00B65278">
        <w:rPr>
          <w:rFonts w:asciiTheme="majorBidi" w:hAnsiTheme="majorBidi"/>
          <w:sz w:val="30"/>
          <w:szCs w:val="30"/>
        </w:rPr>
        <w:t xml:space="preserve"> </w:t>
      </w:r>
      <w:r w:rsidRPr="00B65278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3C303F" w:rsidRPr="00B65278">
        <w:rPr>
          <w:rFonts w:asciiTheme="majorBidi" w:hAnsiTheme="majorBidi"/>
          <w:sz w:val="30"/>
          <w:szCs w:val="30"/>
        </w:rPr>
        <w:t>0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30</w:t>
      </w:r>
      <w:r w:rsidRPr="00B6527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B65278">
        <w:rPr>
          <w:rFonts w:asciiTheme="majorBidi" w:hAnsiTheme="majorBidi" w:hint="cs"/>
          <w:sz w:val="30"/>
          <w:szCs w:val="30"/>
          <w:cs/>
        </w:rPr>
        <w:t>ิ</w:t>
      </w:r>
      <w:r w:rsidRPr="00B65278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B65278">
        <w:rPr>
          <w:rFonts w:asciiTheme="majorBidi" w:hAnsiTheme="majorBidi" w:hint="cs"/>
          <w:sz w:val="30"/>
          <w:szCs w:val="30"/>
          <w:cs/>
        </w:rPr>
        <w:t>เงิน</w:t>
      </w:r>
      <w:r w:rsidRPr="00B65278">
        <w:rPr>
          <w:rFonts w:asciiTheme="majorBidi" w:hAnsiTheme="majorBidi"/>
          <w:sz w:val="30"/>
          <w:szCs w:val="30"/>
          <w:cs/>
        </w:rPr>
        <w:t xml:space="preserve"> </w:t>
      </w:r>
      <w:r w:rsidR="003C303F" w:rsidRPr="00B65278">
        <w:rPr>
          <w:rFonts w:asciiTheme="majorBidi" w:hAnsiTheme="majorBidi"/>
          <w:sz w:val="30"/>
          <w:szCs w:val="30"/>
        </w:rPr>
        <w:t>901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12</w:t>
      </w:r>
      <w:r w:rsidRPr="00B6527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65278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/>
          <w:sz w:val="30"/>
          <w:szCs w:val="30"/>
        </w:rPr>
        <w:t xml:space="preserve"> </w:t>
      </w:r>
      <w:r w:rsidRPr="00B65278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B65278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="003C303F" w:rsidRPr="00B65278">
        <w:rPr>
          <w:rFonts w:asciiTheme="majorBidi" w:hAnsiTheme="majorBidi"/>
          <w:sz w:val="30"/>
          <w:szCs w:val="30"/>
        </w:rPr>
        <w:t>0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39</w:t>
      </w:r>
      <w:r w:rsidRPr="00B65278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B65278">
        <w:rPr>
          <w:rFonts w:asciiTheme="majorBidi" w:hAnsiTheme="majorBidi" w:hint="cs"/>
          <w:sz w:val="30"/>
          <w:szCs w:val="30"/>
          <w:cs/>
        </w:rPr>
        <w:t>ิ</w:t>
      </w:r>
      <w:r w:rsidRPr="00B65278">
        <w:rPr>
          <w:rFonts w:asciiTheme="majorBidi" w:hAnsiTheme="majorBidi"/>
          <w:sz w:val="30"/>
          <w:szCs w:val="30"/>
          <w:cs/>
        </w:rPr>
        <w:t>รับเงินปันผล</w:t>
      </w:r>
      <w:r w:rsidRPr="00B65278">
        <w:rPr>
          <w:rFonts w:asciiTheme="majorBidi" w:hAnsiTheme="majorBidi" w:hint="cs"/>
          <w:sz w:val="30"/>
          <w:szCs w:val="30"/>
          <w:cs/>
        </w:rPr>
        <w:t xml:space="preserve"> </w:t>
      </w:r>
      <w:r w:rsidRPr="00B65278">
        <w:rPr>
          <w:rFonts w:asciiTheme="majorBidi" w:hAnsiTheme="majorBidi"/>
          <w:sz w:val="30"/>
          <w:szCs w:val="30"/>
          <w:cs/>
        </w:rPr>
        <w:t>เป็น</w:t>
      </w:r>
      <w:r w:rsidRPr="00B65278">
        <w:rPr>
          <w:rFonts w:asciiTheme="majorBidi" w:hAnsiTheme="majorBidi" w:hint="cs"/>
          <w:sz w:val="30"/>
          <w:szCs w:val="30"/>
          <w:cs/>
        </w:rPr>
        <w:t>จำนวน</w:t>
      </w:r>
      <w:r w:rsidRPr="00B65278">
        <w:rPr>
          <w:rFonts w:asciiTheme="majorBidi" w:hAnsiTheme="majorBidi"/>
          <w:sz w:val="30"/>
          <w:szCs w:val="30"/>
          <w:cs/>
        </w:rPr>
        <w:t xml:space="preserve">เงิน </w:t>
      </w:r>
      <w:r w:rsidR="003C303F" w:rsidRPr="00B65278">
        <w:rPr>
          <w:rFonts w:asciiTheme="majorBidi" w:hAnsiTheme="majorBidi"/>
          <w:sz w:val="30"/>
          <w:szCs w:val="30"/>
        </w:rPr>
        <w:t>1</w:t>
      </w:r>
      <w:r w:rsidRPr="00B65278">
        <w:rPr>
          <w:rFonts w:asciiTheme="majorBidi" w:hAnsiTheme="majorBidi"/>
          <w:sz w:val="30"/>
          <w:szCs w:val="30"/>
        </w:rPr>
        <w:t>,</w:t>
      </w:r>
      <w:r w:rsidR="003C303F" w:rsidRPr="00B65278">
        <w:rPr>
          <w:rFonts w:asciiTheme="majorBidi" w:hAnsiTheme="majorBidi"/>
          <w:sz w:val="30"/>
          <w:szCs w:val="30"/>
        </w:rPr>
        <w:t>171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46</w:t>
      </w:r>
      <w:r w:rsidRPr="00B6527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65278">
        <w:rPr>
          <w:rFonts w:asciiTheme="majorBidi" w:hAnsiTheme="majorBidi" w:hint="cs"/>
          <w:sz w:val="30"/>
          <w:szCs w:val="30"/>
          <w:cs/>
        </w:rPr>
        <w:t>ในเดือน</w:t>
      </w:r>
      <w:r w:rsidRPr="00B65278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3C303F" w:rsidRPr="00B65278">
        <w:rPr>
          <w:rFonts w:asciiTheme="majorBidi" w:hAnsiTheme="majorBidi"/>
          <w:sz w:val="30"/>
          <w:szCs w:val="30"/>
        </w:rPr>
        <w:t>2562</w:t>
      </w:r>
    </w:p>
    <w:p w14:paraId="75989A9C" w14:textId="4FBA1495" w:rsidR="00092727" w:rsidRPr="008B4E09" w:rsidRDefault="00092727" w:rsidP="006368C0">
      <w:pPr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4EA38ABA" w14:textId="1C97FC7D" w:rsidR="00A04A5C" w:rsidRDefault="00092727" w:rsidP="008B4E09">
      <w:pPr>
        <w:spacing w:line="240" w:lineRule="auto"/>
        <w:ind w:left="567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ในการประชุมคณะกรรมการของบริษัท เมื่อวันที่ </w:t>
      </w:r>
      <w:r w:rsidR="003C303F" w:rsidRPr="00B65278">
        <w:rPr>
          <w:rFonts w:asciiTheme="majorBidi" w:hAnsiTheme="majorBidi"/>
          <w:sz w:val="30"/>
          <w:szCs w:val="30"/>
        </w:rPr>
        <w:t>14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สิงหาคม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>มีมติอนุมัติ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การ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>จัดสรรกำไรเป็นเงินปันผลระหว่างกาล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ในอัตราหุ้นละ </w:t>
      </w:r>
      <w:r w:rsidR="003C303F" w:rsidRPr="00B65278">
        <w:rPr>
          <w:rFonts w:asciiTheme="majorBidi" w:hAnsiTheme="majorBidi"/>
          <w:sz w:val="30"/>
          <w:szCs w:val="30"/>
        </w:rPr>
        <w:t>0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35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บาท คิดเป็นจำนวนเงิน </w:t>
      </w:r>
      <w:r w:rsidR="003C303F" w:rsidRPr="00B65278">
        <w:rPr>
          <w:rFonts w:asciiTheme="majorBidi" w:hAnsiTheme="majorBidi"/>
          <w:sz w:val="30"/>
          <w:szCs w:val="30"/>
        </w:rPr>
        <w:t>1</w:t>
      </w:r>
      <w:r w:rsidRPr="00B65278">
        <w:rPr>
          <w:rFonts w:asciiTheme="majorBidi" w:hAnsiTheme="majorBidi"/>
          <w:sz w:val="30"/>
          <w:szCs w:val="30"/>
        </w:rPr>
        <w:t>,</w:t>
      </w:r>
      <w:r w:rsidR="003C303F" w:rsidRPr="00B65278">
        <w:rPr>
          <w:rFonts w:asciiTheme="majorBidi" w:hAnsiTheme="majorBidi"/>
          <w:sz w:val="30"/>
          <w:szCs w:val="30"/>
        </w:rPr>
        <w:t>051</w:t>
      </w:r>
      <w:r w:rsidRPr="00B65278">
        <w:rPr>
          <w:rFonts w:asciiTheme="majorBidi" w:hAnsiTheme="majorBidi"/>
          <w:sz w:val="30"/>
          <w:szCs w:val="30"/>
        </w:rPr>
        <w:t>.</w:t>
      </w:r>
      <w:r w:rsidR="003C303F" w:rsidRPr="00B65278">
        <w:rPr>
          <w:rFonts w:asciiTheme="majorBidi" w:hAnsiTheme="majorBidi"/>
          <w:sz w:val="30"/>
          <w:szCs w:val="30"/>
        </w:rPr>
        <w:t>31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จ่ายจากผลการดำเนินงานงวด</w:t>
      </w:r>
      <w:r w:rsidR="00BF2498">
        <w:rPr>
          <w:rFonts w:asciiTheme="majorBidi" w:hAnsiTheme="majorBidi"/>
          <w:sz w:val="30"/>
          <w:szCs w:val="30"/>
          <w:cs/>
          <w:lang w:val="th-TH"/>
        </w:rPr>
        <w:br/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ครึ่งปีแรกของปี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ของบริษัทตามงบการเงินเฉพาะกิจการและเงินปันผลระหว่างกาลที่ได้รับจากบริษัทย่อย </w:t>
      </w:r>
      <w:r w:rsidR="00BF2498">
        <w:rPr>
          <w:rFonts w:asciiTheme="majorBidi" w:hAnsiTheme="majorBidi"/>
          <w:sz w:val="30"/>
          <w:szCs w:val="30"/>
          <w:cs/>
          <w:lang w:val="th-TH"/>
        </w:rPr>
        <w:br/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ซึ่งได้รับอนุมัติจากคณะกรรมการบริษัทย่อยในเดือนกรกฎาคม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>เงินปันผล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ระหว่างกาล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>ดังกล่าว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ได้จ่าย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>ให้แก่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br/>
        <w:t>ผู้ถือหุ้นแล้วในเดือน</w:t>
      </w:r>
      <w:r w:rsidRPr="00B65278">
        <w:rPr>
          <w:rFonts w:asciiTheme="majorBidi" w:hAnsiTheme="majorBidi" w:hint="cs"/>
          <w:sz w:val="30"/>
          <w:szCs w:val="30"/>
          <w:cs/>
          <w:lang w:val="th-TH"/>
        </w:rPr>
        <w:t>กันยายน</w:t>
      </w:r>
      <w:r w:rsidRPr="00B65278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C303F" w:rsidRPr="00B65278">
        <w:rPr>
          <w:rFonts w:asciiTheme="majorBidi" w:hAnsiTheme="majorBidi"/>
          <w:sz w:val="30"/>
          <w:szCs w:val="30"/>
        </w:rPr>
        <w:t>2562</w:t>
      </w:r>
      <w:r w:rsidR="008B4E09">
        <w:rPr>
          <w:rFonts w:asciiTheme="majorBidi" w:hAnsiTheme="majorBidi"/>
          <w:sz w:val="30"/>
          <w:szCs w:val="30"/>
        </w:rPr>
        <w:br w:type="page"/>
      </w:r>
    </w:p>
    <w:p w14:paraId="20EA62E5" w14:textId="1BCB18B2" w:rsidR="00092727" w:rsidRPr="00FC1C29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1C2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3C303F" w:rsidRPr="003C303F">
        <w:rPr>
          <w:rFonts w:asciiTheme="majorBidi" w:hAnsiTheme="majorBidi" w:cstheme="majorBidi"/>
          <w:i/>
          <w:iCs/>
          <w:sz w:val="30"/>
          <w:szCs w:val="30"/>
        </w:rPr>
        <w:t>2561</w:t>
      </w:r>
    </w:p>
    <w:p w14:paraId="5AE0A0EA" w14:textId="77777777" w:rsidR="00092727" w:rsidRPr="00FC1C29" w:rsidRDefault="00092727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</w:rPr>
      </w:pPr>
    </w:p>
    <w:p w14:paraId="768A13E9" w14:textId="13CF960A" w:rsidR="00092727" w:rsidRDefault="00092727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C1C29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FC1C29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</w:rPr>
        <w:t>15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C303F" w:rsidRPr="003C303F">
        <w:rPr>
          <w:rFonts w:asciiTheme="majorBidi" w:hAnsiTheme="majorBidi" w:cstheme="majorBidi"/>
          <w:sz w:val="30"/>
          <w:szCs w:val="30"/>
        </w:rPr>
        <w:t>28</w:t>
      </w:r>
      <w:r w:rsidRPr="00FC1C29">
        <w:rPr>
          <w:rFonts w:asciiTheme="majorBidi" w:hAnsiTheme="majorBidi" w:cstheme="majorBidi"/>
          <w:sz w:val="30"/>
          <w:szCs w:val="30"/>
        </w:rPr>
        <w:t xml:space="preserve">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3C303F" w:rsidRPr="003C303F">
        <w:rPr>
          <w:rFonts w:asciiTheme="majorBidi" w:hAnsiTheme="majorBidi" w:cstheme="majorBidi"/>
          <w:sz w:val="30"/>
          <w:szCs w:val="30"/>
        </w:rPr>
        <w:t>1</w:t>
      </w:r>
      <w:r w:rsidRPr="00FC1C29">
        <w:rPr>
          <w:rFonts w:asciiTheme="majorBidi" w:hAnsiTheme="majorBidi" w:cstheme="majorBidi"/>
          <w:sz w:val="30"/>
          <w:szCs w:val="30"/>
        </w:rPr>
        <w:t>,</w:t>
      </w:r>
      <w:r w:rsidR="003C303F" w:rsidRPr="003C303F">
        <w:rPr>
          <w:rFonts w:asciiTheme="majorBidi" w:hAnsiTheme="majorBidi" w:cstheme="majorBidi"/>
          <w:sz w:val="30"/>
          <w:szCs w:val="30"/>
        </w:rPr>
        <w:t>025</w:t>
      </w:r>
      <w:r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00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3C303F" w:rsidRPr="003C303F">
        <w:rPr>
          <w:rFonts w:asciiTheme="majorBidi" w:hAnsiTheme="majorBidi" w:cstheme="majorBidi"/>
          <w:sz w:val="30"/>
          <w:szCs w:val="30"/>
        </w:rPr>
        <w:t>2</w:t>
      </w:r>
      <w:r w:rsidRPr="00FC1C29">
        <w:rPr>
          <w:rFonts w:asciiTheme="majorBidi" w:hAnsiTheme="majorBidi" w:cstheme="majorBidi"/>
          <w:sz w:val="30"/>
          <w:szCs w:val="30"/>
        </w:rPr>
        <w:t>,</w:t>
      </w:r>
      <w:r w:rsidR="003C303F" w:rsidRPr="003C303F">
        <w:rPr>
          <w:rFonts w:asciiTheme="majorBidi" w:hAnsiTheme="majorBidi" w:cstheme="majorBidi"/>
          <w:sz w:val="30"/>
          <w:szCs w:val="30"/>
        </w:rPr>
        <w:t>367</w:t>
      </w:r>
      <w:r w:rsidRPr="00FC1C29"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75</w:t>
      </w:r>
      <w:r w:rsidRPr="00FC1C29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C1C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</w:p>
    <w:p w14:paraId="2A2AC8DB" w14:textId="77777777" w:rsidR="00092727" w:rsidRDefault="00092727" w:rsidP="00092727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85319" w14:textId="4B42569D" w:rsidR="00092727" w:rsidRPr="00AE0CB1" w:rsidRDefault="00092727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5245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952458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="003C303F" w:rsidRPr="003C303F">
        <w:rPr>
          <w:rFonts w:asciiTheme="majorBidi" w:hAnsiTheme="majorBidi" w:cstheme="majorBidi"/>
          <w:sz w:val="30"/>
          <w:szCs w:val="30"/>
        </w:rPr>
        <w:t>7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C303F" w:rsidRPr="003C303F">
        <w:rPr>
          <w:rFonts w:asciiTheme="majorBidi" w:hAnsiTheme="majorBidi" w:cstheme="majorBidi"/>
          <w:sz w:val="30"/>
          <w:szCs w:val="30"/>
        </w:rPr>
        <w:t>31</w:t>
      </w:r>
      <w:r w:rsidRPr="00952458">
        <w:rPr>
          <w:rFonts w:asciiTheme="majorBidi" w:hAnsiTheme="majorBidi" w:cstheme="majorBidi"/>
          <w:sz w:val="30"/>
          <w:szCs w:val="30"/>
        </w:rPr>
        <w:t xml:space="preserve">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3C303F" w:rsidRPr="003C303F">
        <w:rPr>
          <w:rFonts w:asciiTheme="majorBidi" w:hAnsiTheme="majorBidi" w:cstheme="majorBidi"/>
          <w:sz w:val="30"/>
          <w:szCs w:val="30"/>
        </w:rPr>
        <w:t>0</w:t>
      </w:r>
      <w:r w:rsidRPr="00952458"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15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3C303F" w:rsidRPr="003C303F">
        <w:rPr>
          <w:rFonts w:asciiTheme="majorBidi" w:hAnsiTheme="majorBidi" w:cstheme="majorBidi"/>
          <w:sz w:val="30"/>
          <w:szCs w:val="30"/>
        </w:rPr>
        <w:t>374</w:t>
      </w:r>
      <w:r w:rsidRPr="00952458">
        <w:rPr>
          <w:rFonts w:asciiTheme="majorBidi" w:hAnsiTheme="majorBidi" w:cstheme="majorBidi"/>
          <w:sz w:val="30"/>
          <w:szCs w:val="30"/>
        </w:rPr>
        <w:t>.</w:t>
      </w:r>
      <w:r w:rsidR="003C303F" w:rsidRPr="003C303F">
        <w:rPr>
          <w:rFonts w:asciiTheme="majorBidi" w:hAnsiTheme="majorBidi" w:cstheme="majorBidi"/>
          <w:sz w:val="30"/>
          <w:szCs w:val="30"/>
        </w:rPr>
        <w:t>55</w:t>
      </w:r>
      <w:r w:rsidRPr="00952458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95245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C303F" w:rsidRPr="003C303F">
        <w:rPr>
          <w:rFonts w:asciiTheme="majorBidi" w:hAnsiTheme="majorBidi" w:cstheme="majorBidi"/>
          <w:sz w:val="30"/>
          <w:szCs w:val="30"/>
        </w:rPr>
        <w:t>2561</w:t>
      </w:r>
    </w:p>
    <w:p w14:paraId="1CEB06D0" w14:textId="77ADF56F" w:rsidR="00E56E4B" w:rsidRDefault="00E56E4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77777777" w:rsidR="00092727" w:rsidRPr="005C2D3F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3307B062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9066B94" w14:textId="77777777" w:rsidR="00092727" w:rsidRPr="005C2D3F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1659EDA7" w14:textId="77777777" w:rsidR="00092727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3CF4FCA6" w14:textId="77777777" w:rsidR="00415193" w:rsidRPr="005C2D3F" w:rsidRDefault="00415193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42AED4B" w14:textId="77777777" w:rsidR="00092727" w:rsidRPr="005C2D3F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53CCF45" w14:textId="52BD4CDA" w:rsidR="00092727" w:rsidRPr="005C2D3F" w:rsidRDefault="00092727" w:rsidP="006368C0">
      <w:pPr>
        <w:spacing w:line="240" w:lineRule="auto"/>
        <w:rPr>
          <w:b/>
          <w:bCs/>
          <w:sz w:val="30"/>
          <w:szCs w:val="30"/>
          <w:cs/>
        </w:rPr>
      </w:pPr>
    </w:p>
    <w:p w14:paraId="237104EE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41D6D7B5" w14:textId="77777777" w:rsidR="00092727" w:rsidRPr="005C2D3F" w:rsidRDefault="00092727" w:rsidP="00092727">
      <w:pPr>
        <w:tabs>
          <w:tab w:val="left" w:pos="540"/>
        </w:tabs>
        <w:ind w:left="540"/>
        <w:rPr>
          <w:sz w:val="30"/>
          <w:szCs w:val="30"/>
        </w:rPr>
      </w:pPr>
    </w:p>
    <w:p w14:paraId="6A1E0BE6" w14:textId="77777777" w:rsidR="00092727" w:rsidRPr="005C2D3F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  <w:r w:rsidRPr="00904EDA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904EDA">
        <w:rPr>
          <w:rFonts w:hint="cs"/>
          <w:sz w:val="30"/>
          <w:szCs w:val="30"/>
          <w:cs/>
        </w:rPr>
        <w:t xml:space="preserve">ความเชื่อมั่นของนักลงทุน </w:t>
      </w:r>
      <w:r w:rsidRPr="00904EDA">
        <w:rPr>
          <w:sz w:val="30"/>
          <w:szCs w:val="30"/>
          <w:cs/>
        </w:rPr>
        <w:t>เจ้าหนี้และ</w:t>
      </w:r>
      <w:r w:rsidRPr="00904EDA">
        <w:rPr>
          <w:rFonts w:hint="cs"/>
          <w:sz w:val="30"/>
          <w:szCs w:val="30"/>
          <w:cs/>
        </w:rPr>
        <w:t>ตลาด และ</w:t>
      </w:r>
      <w:r w:rsidRPr="00904EDA">
        <w:rPr>
          <w:sz w:val="30"/>
          <w:szCs w:val="30"/>
          <w:cs/>
        </w:rPr>
        <w:t>ก่อให้เกิดการพัฒนาของธุรกิจในอนาคต คณะกรรมการได้มีการกำกับดูแลผลตอบแทนจากการลงทุน ซึ่งกลุ่ม</w:t>
      </w:r>
      <w:r w:rsidRPr="005C2D3F">
        <w:rPr>
          <w:sz w:val="30"/>
          <w:szCs w:val="30"/>
          <w:cs/>
        </w:rPr>
        <w:t xml:space="preserve">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BD51C9E" w14:textId="29B7B350" w:rsidR="00A04A5C" w:rsidRDefault="008B4E09" w:rsidP="00A04A5C">
      <w:pPr>
        <w:spacing w:line="240" w:lineRule="auto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br w:type="page"/>
      </w:r>
    </w:p>
    <w:p w14:paraId="3A26F4E7" w14:textId="7E3F74D8" w:rsidR="00092727" w:rsidRPr="005C2D3F" w:rsidRDefault="00092727" w:rsidP="00707AEE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038E0B0D" w14:textId="77777777" w:rsidR="00092727" w:rsidRPr="007528A6" w:rsidRDefault="00092727" w:rsidP="00092727">
      <w:pPr>
        <w:tabs>
          <w:tab w:val="left" w:pos="540"/>
        </w:tabs>
        <w:spacing w:line="240" w:lineRule="auto"/>
        <w:ind w:left="540"/>
        <w:jc w:val="thaiDistribute"/>
        <w:rPr>
          <w:sz w:val="22"/>
          <w:szCs w:val="22"/>
        </w:rPr>
      </w:pPr>
    </w:p>
    <w:p w14:paraId="7B4AAFFC" w14:textId="77777777" w:rsidR="00092727" w:rsidRPr="005C2D3F" w:rsidRDefault="00092727" w:rsidP="00092727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5C2D3F">
        <w:rPr>
          <w:sz w:val="30"/>
          <w:szCs w:val="30"/>
        </w:rPr>
        <w:t xml:space="preserve"> </w:t>
      </w:r>
      <w:r w:rsidRPr="005C2D3F">
        <w:rPr>
          <w:rFonts w:hint="cs"/>
          <w:spacing w:val="2"/>
          <w:sz w:val="30"/>
          <w:szCs w:val="30"/>
          <w:cs/>
        </w:rPr>
        <w:t>ซึ่ง</w:t>
      </w:r>
      <w:r w:rsidRPr="005C2D3F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14:paraId="6F361784" w14:textId="77777777" w:rsidR="00A04A5C" w:rsidRPr="007528A6" w:rsidRDefault="00A04A5C" w:rsidP="00092727">
      <w:pPr>
        <w:spacing w:line="240" w:lineRule="auto"/>
        <w:rPr>
          <w:sz w:val="20"/>
          <w:szCs w:val="20"/>
        </w:rPr>
      </w:pPr>
    </w:p>
    <w:tbl>
      <w:tblPr>
        <w:tblpPr w:leftFromText="180" w:rightFromText="180" w:vertAnchor="text" w:horzAnchor="margin" w:tblpX="417" w:tblpY="2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1"/>
        <w:gridCol w:w="1404"/>
        <w:gridCol w:w="1035"/>
        <w:gridCol w:w="180"/>
        <w:gridCol w:w="1260"/>
        <w:gridCol w:w="180"/>
        <w:gridCol w:w="1080"/>
        <w:gridCol w:w="180"/>
        <w:gridCol w:w="1080"/>
      </w:tblGrid>
      <w:tr w:rsidR="00083FAD" w:rsidRPr="005C2D3F" w14:paraId="71E07B04" w14:textId="77777777" w:rsidTr="001A76E1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61D60C12" w14:textId="77777777" w:rsidR="00083FAD" w:rsidRPr="005C2D3F" w:rsidRDefault="00083FAD" w:rsidP="00FD44E6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6B9A0898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5" w:type="dxa"/>
            <w:gridSpan w:val="7"/>
            <w:shd w:val="clear" w:color="auto" w:fill="auto"/>
          </w:tcPr>
          <w:p w14:paraId="0F48AB4E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83FAD" w:rsidRPr="005C2D3F" w14:paraId="76A149C8" w14:textId="77777777" w:rsidTr="001A76E1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7478413B" w14:textId="77777777" w:rsidR="00083FAD" w:rsidRPr="005C2D3F" w:rsidRDefault="00083FAD" w:rsidP="00FD44E6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46B6DBE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5DEEDC" w14:textId="075B071B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0EA3">
              <w:rPr>
                <w:rFonts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83FAD" w:rsidRPr="005C2D3F" w14:paraId="114476A8" w14:textId="77777777" w:rsidTr="001A76E1">
        <w:trPr>
          <w:cantSplit/>
          <w:trHeight w:val="364"/>
        </w:trPr>
        <w:tc>
          <w:tcPr>
            <w:tcW w:w="2781" w:type="dxa"/>
            <w:shd w:val="clear" w:color="auto" w:fill="auto"/>
            <w:vAlign w:val="bottom"/>
          </w:tcPr>
          <w:p w14:paraId="4BDC44AF" w14:textId="26348F8C" w:rsidR="00083FAD" w:rsidRPr="00651A65" w:rsidRDefault="00651A65" w:rsidP="00FD44E6">
            <w:pPr>
              <w:pStyle w:val="acctfourfigures"/>
              <w:spacing w:line="240" w:lineRule="auto"/>
              <w:ind w:right="-79"/>
              <w:rPr>
                <w:rFonts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51A65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51A65">
              <w:rPr>
                <w:rFonts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651A65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404" w:type="dxa"/>
            <w:shd w:val="clear" w:color="auto" w:fill="auto"/>
          </w:tcPr>
          <w:p w14:paraId="5C43CDB5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30377451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5A761FEA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B341B5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C6D3B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44275E48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58BA1D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E8A8BA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39DB845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B2FA97" w14:textId="77777777" w:rsidR="00083FAD" w:rsidRPr="005C2D3F" w:rsidRDefault="00083FAD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083FAD" w:rsidRPr="005C2D3F" w14:paraId="5655F8DC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0A88D1FE" w14:textId="6D82D793" w:rsidR="00083FAD" w:rsidRPr="005C2D3F" w:rsidRDefault="00083FAD" w:rsidP="00BC56BB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3DECB146" w14:textId="77777777" w:rsidR="00083FAD" w:rsidRPr="005C2D3F" w:rsidRDefault="00083FAD" w:rsidP="00FD44E6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95" w:type="dxa"/>
            <w:gridSpan w:val="7"/>
            <w:shd w:val="clear" w:color="auto" w:fill="auto"/>
          </w:tcPr>
          <w:p w14:paraId="3C59A684" w14:textId="77777777" w:rsidR="00083FAD" w:rsidRPr="005C2D3F" w:rsidRDefault="00083FAD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6BB" w:rsidRPr="005C2D3F" w14:paraId="1FFD82B2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6ACC7BAD" w14:textId="2EC373DF" w:rsidR="00BC56BB" w:rsidRPr="003C303F" w:rsidRDefault="00BC56BB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BC5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14:paraId="41B18C77" w14:textId="77777777" w:rsidR="00BC56BB" w:rsidRPr="005C2D3F" w:rsidRDefault="00BC56BB" w:rsidP="00FD44E6">
            <w:pPr>
              <w:ind w:left="180" w:hanging="18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5" w:type="dxa"/>
            <w:gridSpan w:val="7"/>
            <w:shd w:val="clear" w:color="auto" w:fill="auto"/>
          </w:tcPr>
          <w:p w14:paraId="53668B5E" w14:textId="77777777" w:rsidR="00BC56BB" w:rsidRPr="005C2D3F" w:rsidRDefault="00BC56BB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3E70" w:rsidRPr="005C2D3F" w14:paraId="4B93D1BB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3B38E0C5" w14:textId="0EB07020" w:rsidR="00D53E70" w:rsidRPr="005C2D3F" w:rsidRDefault="00D53E70" w:rsidP="00FD44E6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083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1013BF09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946B19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DD8C14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53A79F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5235C2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E539C1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E578B5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547832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D53E70" w:rsidRPr="005C2D3F" w14:paraId="50734FDD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149099DA" w14:textId="6549E0EF" w:rsidR="00D53E70" w:rsidRPr="00083FAD" w:rsidRDefault="00D53E70" w:rsidP="00FD44E6">
            <w:pPr>
              <w:ind w:right="-79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404" w:type="dxa"/>
            <w:shd w:val="clear" w:color="auto" w:fill="auto"/>
          </w:tcPr>
          <w:p w14:paraId="0A6AF15A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B9C32A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81084F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28A7AD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B55DAE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D7C124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194F41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24DE7" w14:textId="77777777" w:rsidR="00D53E70" w:rsidRPr="005C2D3F" w:rsidRDefault="00D53E70" w:rsidP="00FD44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D53E70" w:rsidRPr="005C2D3F" w14:paraId="2E2CCF8E" w14:textId="77777777" w:rsidTr="00EB0090">
        <w:trPr>
          <w:cantSplit/>
        </w:trPr>
        <w:tc>
          <w:tcPr>
            <w:tcW w:w="2781" w:type="dxa"/>
            <w:shd w:val="clear" w:color="auto" w:fill="auto"/>
          </w:tcPr>
          <w:p w14:paraId="00E1DC49" w14:textId="6884B581" w:rsidR="00D53E70" w:rsidRPr="005C2D3F" w:rsidRDefault="00D53E70" w:rsidP="005910F0">
            <w:pPr>
              <w:tabs>
                <w:tab w:val="center" w:pos="1400"/>
              </w:tabs>
              <w:ind w:left="327" w:right="-79" w:hanging="189"/>
              <w:rPr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CC9ED4" w14:textId="4633F41F" w:rsidR="00D53E70" w:rsidRPr="005C2D3F" w:rsidRDefault="00D53E70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401047">
              <w:rPr>
                <w:rFonts w:cs="Angsana New"/>
                <w:sz w:val="30"/>
                <w:szCs w:val="30"/>
                <w:lang w:bidi="th-TH"/>
              </w:rPr>
              <w:t>1.88 - 11.08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BF621B5" w14:textId="5229366E" w:rsidR="00D53E70" w:rsidRPr="005C2D3F" w:rsidRDefault="00D53E70" w:rsidP="00E62943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96,644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77D0FA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98F7D1" w14:textId="121A0CC1" w:rsidR="00D53E70" w:rsidRPr="005C2D3F" w:rsidRDefault="00D53E70" w:rsidP="002E7C42">
            <w:pPr>
              <w:pStyle w:val="acctfourfigures"/>
              <w:tabs>
                <w:tab w:val="clear" w:pos="765"/>
              </w:tabs>
              <w:spacing w:line="240" w:lineRule="auto"/>
              <w:ind w:right="-265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67BD1B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E86C7" w14:textId="0C680615" w:rsidR="00D53E70" w:rsidRPr="005C2D3F" w:rsidRDefault="00D53E70" w:rsidP="00EB009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5758E" w14:textId="77777777" w:rsidR="00D53E70" w:rsidRPr="005C2D3F" w:rsidRDefault="00D53E70" w:rsidP="00FD44E6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BACB0" w14:textId="0DBE0F6D" w:rsidR="00D53E70" w:rsidRPr="005C2D3F" w:rsidRDefault="00D53E70" w:rsidP="00E62943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cs="Angsana New"/>
                <w:sz w:val="30"/>
                <w:szCs w:val="30"/>
              </w:rPr>
            </w:pPr>
            <w:r w:rsidRPr="00272123">
              <w:rPr>
                <w:sz w:val="30"/>
                <w:szCs w:val="30"/>
              </w:rPr>
              <w:t>96,644</w:t>
            </w:r>
          </w:p>
        </w:tc>
      </w:tr>
      <w:tr w:rsidR="00D53E70" w:rsidRPr="005C2D3F" w14:paraId="4429FC6A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0823388E" w14:textId="0FF3F9F1" w:rsidR="00D53E70" w:rsidRPr="005C2D3F" w:rsidRDefault="00D53E70" w:rsidP="00F76804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04" w:type="dxa"/>
            <w:shd w:val="clear" w:color="auto" w:fill="auto"/>
          </w:tcPr>
          <w:p w14:paraId="4A3D5B61" w14:textId="1DC83DA3" w:rsidR="00D53E70" w:rsidRPr="00401047" w:rsidRDefault="00D53E70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EE77021" w14:textId="25F15AB4" w:rsidR="00D53E70" w:rsidRPr="00E95410" w:rsidRDefault="00D53E70" w:rsidP="00FD44E6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C57E4C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8B216B" w14:textId="37315F9E" w:rsidR="00D53E70" w:rsidRPr="005C2D3F" w:rsidRDefault="00D53E70" w:rsidP="00FD44E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8DF0CB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5B7D4E" w14:textId="7C2DFB06" w:rsidR="00D53E70" w:rsidRPr="005C2D3F" w:rsidRDefault="00D53E70" w:rsidP="00FD44E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E2DFD7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23864" w14:textId="0B041217" w:rsidR="00D53E70" w:rsidRPr="005C2D3F" w:rsidRDefault="00D53E70" w:rsidP="00FD44E6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D53E70" w:rsidRPr="005C2D3F" w14:paraId="65AA2E55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tbl>
            <w:tblPr>
              <w:tblpPr w:leftFromText="180" w:rightFromText="180" w:vertAnchor="text" w:horzAnchor="margin" w:tblpX="417" w:tblpY="2"/>
              <w:tblW w:w="9180" w:type="dxa"/>
              <w:tblLayout w:type="fixed"/>
              <w:tblCellMar>
                <w:left w:w="79" w:type="dxa"/>
                <w:right w:w="79" w:type="dxa"/>
              </w:tblCellMar>
              <w:tblLook w:val="0000" w:firstRow="0" w:lastRow="0" w:firstColumn="0" w:lastColumn="0" w:noHBand="0" w:noVBand="0"/>
            </w:tblPr>
            <w:tblGrid>
              <w:gridCol w:w="2880"/>
              <w:gridCol w:w="1260"/>
              <w:gridCol w:w="1080"/>
              <w:gridCol w:w="180"/>
              <w:gridCol w:w="1260"/>
              <w:gridCol w:w="180"/>
              <w:gridCol w:w="1080"/>
              <w:gridCol w:w="180"/>
              <w:gridCol w:w="1080"/>
            </w:tblGrid>
            <w:tr w:rsidR="00D53E70" w:rsidRPr="005C2D3F" w14:paraId="3E946F90" w14:textId="77777777" w:rsidTr="00FD44E6">
              <w:trPr>
                <w:cantSplit/>
              </w:trPr>
              <w:tc>
                <w:tcPr>
                  <w:tcW w:w="2880" w:type="dxa"/>
                  <w:shd w:val="clear" w:color="auto" w:fill="auto"/>
                </w:tcPr>
                <w:p w14:paraId="69D95D80" w14:textId="77777777" w:rsidR="00D53E70" w:rsidRPr="005C2D3F" w:rsidRDefault="00D53E70" w:rsidP="005910F0">
                  <w:pPr>
                    <w:tabs>
                      <w:tab w:val="center" w:pos="1400"/>
                    </w:tabs>
                    <w:ind w:left="327" w:right="-79" w:hanging="189"/>
                    <w:rPr>
                      <w:rFonts w:asciiTheme="majorBidi" w:hAnsiTheme="majorBidi"/>
                      <w:sz w:val="30"/>
                      <w:szCs w:val="30"/>
                      <w:cs/>
                    </w:rPr>
                  </w:pPr>
                  <w:r>
                    <w:rPr>
                      <w:rFonts w:asciiTheme="majorBidi" w:hAnsiTheme="majorBidi" w:hint="cs"/>
                      <w:sz w:val="30"/>
                      <w:szCs w:val="30"/>
                      <w:cs/>
                    </w:rPr>
                    <w:t>เงินกู้ยืมระยะยาวจากสถาบันการเงิน</w:t>
                  </w:r>
                </w:p>
              </w:tc>
              <w:tc>
                <w:tcPr>
                  <w:tcW w:w="1260" w:type="dxa"/>
                  <w:shd w:val="clear" w:color="auto" w:fill="auto"/>
                  <w:vAlign w:val="bottom"/>
                </w:tcPr>
                <w:p w14:paraId="52E4D77B" w14:textId="77777777" w:rsidR="00D53E70" w:rsidRPr="001D448C" w:rsidRDefault="00D53E70" w:rsidP="00FD44E6">
                  <w:pPr>
                    <w:pStyle w:val="acctfourfigures"/>
                    <w:tabs>
                      <w:tab w:val="clear" w:pos="765"/>
                    </w:tabs>
                    <w:spacing w:line="240" w:lineRule="auto"/>
                    <w:ind w:left="-79" w:right="-79"/>
                    <w:jc w:val="center"/>
                    <w:rPr>
                      <w:rFonts w:asciiTheme="majorBidi" w:hAnsiTheme="majorBidi" w:cs="Angsana New"/>
                      <w:sz w:val="30"/>
                      <w:szCs w:val="30"/>
                      <w:lang w:bidi="th-TH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302B7DAD" w14:textId="77777777" w:rsidR="00D53E70" w:rsidRPr="00E95410" w:rsidRDefault="00D53E70" w:rsidP="00FD44E6">
                  <w:pPr>
                    <w:pStyle w:val="BodyText"/>
                    <w:tabs>
                      <w:tab w:val="decimal" w:pos="1315"/>
                    </w:tabs>
                    <w:spacing w:after="0"/>
                    <w:ind w:left="-108"/>
                    <w:rPr>
                      <w:sz w:val="30"/>
                      <w:szCs w:val="30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0F811038" w14:textId="77777777" w:rsidR="00D53E70" w:rsidRPr="005C2D3F" w:rsidRDefault="00D53E70" w:rsidP="00FD44E6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  <w:vAlign w:val="bottom"/>
                </w:tcPr>
                <w:p w14:paraId="6557FAED" w14:textId="77777777" w:rsidR="00D53E70" w:rsidRPr="005C2D3F" w:rsidRDefault="00D53E70" w:rsidP="00FD44E6">
                  <w:pPr>
                    <w:pStyle w:val="acctfourfigures"/>
                    <w:tabs>
                      <w:tab w:val="clear" w:pos="765"/>
                      <w:tab w:val="decimal" w:pos="731"/>
                    </w:tabs>
                    <w:spacing w:line="240" w:lineRule="auto"/>
                    <w:ind w:right="-169"/>
                    <w:rPr>
                      <w:rFonts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7B4233FB" w14:textId="77777777" w:rsidR="00D53E70" w:rsidRPr="005C2D3F" w:rsidRDefault="00D53E70" w:rsidP="00FD44E6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35D114E0" w14:textId="77777777" w:rsidR="00D53E70" w:rsidRPr="005C2D3F" w:rsidRDefault="00D53E70" w:rsidP="00FD44E6">
                  <w:pPr>
                    <w:pStyle w:val="acctfourfigures"/>
                    <w:tabs>
                      <w:tab w:val="clear" w:pos="765"/>
                      <w:tab w:val="decimal" w:pos="594"/>
                    </w:tabs>
                    <w:spacing w:line="240" w:lineRule="auto"/>
                    <w:ind w:right="-169"/>
                    <w:rPr>
                      <w:rFonts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80" w:type="dxa"/>
                  <w:shd w:val="clear" w:color="auto" w:fill="auto"/>
                  <w:vAlign w:val="bottom"/>
                </w:tcPr>
                <w:p w14:paraId="311AB669" w14:textId="77777777" w:rsidR="00D53E70" w:rsidRPr="005C2D3F" w:rsidRDefault="00D53E70" w:rsidP="00FD44E6">
                  <w:pPr>
                    <w:pStyle w:val="acctfourfigures"/>
                    <w:tabs>
                      <w:tab w:val="decimal" w:pos="911"/>
                    </w:tabs>
                    <w:spacing w:line="240" w:lineRule="auto"/>
                    <w:ind w:right="-169"/>
                    <w:rPr>
                      <w:rFonts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bottom"/>
                </w:tcPr>
                <w:p w14:paraId="68D4963C" w14:textId="77777777" w:rsidR="00D53E70" w:rsidRPr="005C2D3F" w:rsidRDefault="00D53E70" w:rsidP="00FD44E6">
                  <w:pPr>
                    <w:pStyle w:val="BodyText"/>
                    <w:tabs>
                      <w:tab w:val="decimal" w:pos="1315"/>
                    </w:tabs>
                    <w:spacing w:after="0"/>
                    <w:ind w:left="-108"/>
                    <w:rPr>
                      <w:sz w:val="30"/>
                      <w:szCs w:val="30"/>
                    </w:rPr>
                  </w:pPr>
                </w:p>
              </w:tc>
            </w:tr>
          </w:tbl>
          <w:p w14:paraId="19C54F2B" w14:textId="3636A80A" w:rsidR="00D53E70" w:rsidRPr="005C2D3F" w:rsidRDefault="00D53E70" w:rsidP="00FD44E6">
            <w:pPr>
              <w:ind w:left="11" w:right="-7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5F88B323" w14:textId="77777777" w:rsidR="00D53E70" w:rsidRPr="00401047" w:rsidRDefault="00D53E70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  <w:p w14:paraId="417AE43C" w14:textId="499EEC83" w:rsidR="00D53E70" w:rsidRPr="00401047" w:rsidRDefault="00D53E70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401047">
              <w:rPr>
                <w:rFonts w:cs="Angsana New"/>
                <w:sz w:val="30"/>
                <w:szCs w:val="30"/>
                <w:lang w:bidi="th-TH"/>
              </w:rPr>
              <w:t>12.</w:t>
            </w:r>
            <w:r w:rsidR="00660484">
              <w:rPr>
                <w:rFonts w:cs="Angsana New"/>
                <w:sz w:val="30"/>
                <w:szCs w:val="30"/>
                <w:lang w:bidi="th-TH"/>
              </w:rPr>
              <w:t>81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292B3CE" w14:textId="2077A5F1" w:rsidR="00D53E70" w:rsidRPr="005C2D3F" w:rsidRDefault="00D53E70" w:rsidP="0009446C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8AFCA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4CBCEF" w14:textId="2925E372" w:rsidR="00D53E70" w:rsidRPr="005C2D3F" w:rsidRDefault="00D53E70" w:rsidP="00FD44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120,865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9140A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8276CF" w14:textId="2D935E89" w:rsidR="00D53E70" w:rsidRPr="005C2D3F" w:rsidRDefault="00D53E70" w:rsidP="00FD44E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4BF5C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E164C" w14:textId="099E8A9C" w:rsidR="00D53E70" w:rsidRPr="005C2D3F" w:rsidRDefault="00D53E70" w:rsidP="00FD44E6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120,865</w:t>
            </w:r>
          </w:p>
        </w:tc>
      </w:tr>
      <w:tr w:rsidR="00D53E70" w:rsidRPr="005C2D3F" w14:paraId="19C039E8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5C4A4D52" w14:textId="2238382C" w:rsidR="00D53E70" w:rsidRPr="001D448C" w:rsidRDefault="00D53E70" w:rsidP="005910F0">
            <w:pPr>
              <w:tabs>
                <w:tab w:val="center" w:pos="1400"/>
              </w:tabs>
              <w:ind w:left="327" w:right="-79" w:hanging="189"/>
              <w:rPr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04" w:type="dxa"/>
            <w:shd w:val="clear" w:color="auto" w:fill="auto"/>
          </w:tcPr>
          <w:p w14:paraId="72E75B50" w14:textId="79B849C1" w:rsidR="00D53E70" w:rsidRPr="00401047" w:rsidRDefault="00D53E70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401047">
              <w:rPr>
                <w:rFonts w:cs="Angsana New"/>
                <w:sz w:val="30"/>
                <w:szCs w:val="30"/>
                <w:lang w:bidi="th-TH"/>
              </w:rPr>
              <w:t>1.88 - 11.08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0A6FDE1" w14:textId="48B884C2" w:rsidR="00D53E70" w:rsidRPr="005C2D3F" w:rsidRDefault="00D53E70" w:rsidP="00FD44E6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sz w:val="30"/>
                <w:szCs w:val="30"/>
              </w:rPr>
            </w:pPr>
            <w:r w:rsidRPr="0027212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667749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D721" w14:textId="0283E006" w:rsidR="00D53E70" w:rsidRPr="005C2D3F" w:rsidRDefault="00D53E70" w:rsidP="00FD44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272123">
              <w:rPr>
                <w:rFonts w:cs="Angsana New"/>
                <w:sz w:val="30"/>
                <w:szCs w:val="30"/>
              </w:rPr>
              <w:t>284,693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1BDBE4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CF7792" w14:textId="66B7F63C" w:rsidR="00D53E70" w:rsidRPr="005C2D3F" w:rsidRDefault="00D53E70" w:rsidP="00FD44E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AE94A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A023" w14:textId="32992E0A" w:rsidR="00D53E70" w:rsidRPr="005C2D3F" w:rsidRDefault="00D53E70" w:rsidP="00FD44E6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272123">
              <w:rPr>
                <w:sz w:val="30"/>
                <w:szCs w:val="30"/>
              </w:rPr>
              <w:t>284,693</w:t>
            </w:r>
          </w:p>
        </w:tc>
      </w:tr>
      <w:tr w:rsidR="00D53E70" w:rsidRPr="005C2D3F" w14:paraId="0525361E" w14:textId="77777777" w:rsidTr="00E62943">
        <w:trPr>
          <w:cantSplit/>
        </w:trPr>
        <w:tc>
          <w:tcPr>
            <w:tcW w:w="2781" w:type="dxa"/>
            <w:shd w:val="clear" w:color="auto" w:fill="auto"/>
          </w:tcPr>
          <w:p w14:paraId="7E7A2EED" w14:textId="34B7DBC4" w:rsidR="00D53E70" w:rsidRPr="005C2D3F" w:rsidRDefault="00D53E70" w:rsidP="00F76804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30673C66" w14:textId="0C76C6B2" w:rsidR="00D53E70" w:rsidRPr="00401047" w:rsidRDefault="00D53E70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4EA1A" w14:textId="07094A7B" w:rsidR="00D53E70" w:rsidRPr="00272123" w:rsidRDefault="00D53E70" w:rsidP="00E62943">
            <w:pPr>
              <w:pStyle w:val="BodyText"/>
              <w:spacing w:after="0"/>
              <w:ind w:left="-108" w:right="-327"/>
              <w:jc w:val="center"/>
              <w:rPr>
                <w:sz w:val="30"/>
                <w:szCs w:val="30"/>
              </w:rPr>
            </w:pPr>
            <w:r w:rsidRPr="00272123">
              <w:rPr>
                <w:b/>
                <w:bCs/>
                <w:sz w:val="30"/>
                <w:szCs w:val="30"/>
              </w:rPr>
              <w:t>96,644</w:t>
            </w:r>
          </w:p>
        </w:tc>
        <w:tc>
          <w:tcPr>
            <w:tcW w:w="180" w:type="dxa"/>
            <w:shd w:val="clear" w:color="auto" w:fill="auto"/>
          </w:tcPr>
          <w:p w14:paraId="1D15A124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3B6AC" w14:textId="2F5AE80A" w:rsidR="00D53E70" w:rsidRPr="005C2D3F" w:rsidRDefault="00D53E70" w:rsidP="00FD44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405,558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3C119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3A30B" w14:textId="7036FE89" w:rsidR="00D53E70" w:rsidRPr="005C2D3F" w:rsidRDefault="00D53E70" w:rsidP="00FD44E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F290FF" w14:textId="77777777" w:rsidR="00D53E70" w:rsidRPr="005C2D3F" w:rsidRDefault="00D53E70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162B9" w14:textId="27D2B322" w:rsidR="00D53E70" w:rsidRPr="005C2D3F" w:rsidRDefault="00D53E70" w:rsidP="00FD4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502,202</w:t>
            </w:r>
          </w:p>
        </w:tc>
      </w:tr>
      <w:tr w:rsidR="00384622" w:rsidRPr="005C2D3F" w14:paraId="0504BD78" w14:textId="77777777" w:rsidTr="00384622">
        <w:trPr>
          <w:cantSplit/>
        </w:trPr>
        <w:tc>
          <w:tcPr>
            <w:tcW w:w="2781" w:type="dxa"/>
            <w:shd w:val="clear" w:color="auto" w:fill="auto"/>
          </w:tcPr>
          <w:p w14:paraId="50BBC58D" w14:textId="77777777" w:rsidR="00384622" w:rsidRPr="005C2D3F" w:rsidRDefault="00384622" w:rsidP="00FD44E6">
            <w:pPr>
              <w:ind w:left="371" w:right="-79" w:hanging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4E969D5F" w14:textId="77777777" w:rsidR="00384622" w:rsidRPr="00401047" w:rsidRDefault="00384622" w:rsidP="00FD44E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0320159D" w14:textId="77777777" w:rsidR="00384622" w:rsidRPr="00272123" w:rsidRDefault="00384622" w:rsidP="00FD44E6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E9E22F" w14:textId="77777777" w:rsidR="00384622" w:rsidRPr="005C2D3F" w:rsidRDefault="00384622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96D6C1" w14:textId="77777777" w:rsidR="00384622" w:rsidRDefault="00384622" w:rsidP="00FD44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B984FE" w14:textId="77777777" w:rsidR="00384622" w:rsidRPr="005C2D3F" w:rsidRDefault="00384622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2FFDFF" w14:textId="77777777" w:rsidR="00384622" w:rsidRDefault="00384622" w:rsidP="00FD44E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2FE937" w14:textId="77777777" w:rsidR="00384622" w:rsidRPr="005C2D3F" w:rsidRDefault="00384622" w:rsidP="00FD44E6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2CB0E" w14:textId="77777777" w:rsidR="00384622" w:rsidRDefault="00384622" w:rsidP="00FD44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5910F0" w:rsidRPr="005C2D3F" w14:paraId="7B253E77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514D0E0F" w14:textId="78C79085" w:rsidR="005910F0" w:rsidRPr="003C303F" w:rsidRDefault="005910F0" w:rsidP="00D53E70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3C303F">
              <w:rPr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04" w:type="dxa"/>
            <w:shd w:val="clear" w:color="auto" w:fill="auto"/>
          </w:tcPr>
          <w:p w14:paraId="14213F67" w14:textId="77777777" w:rsidR="005910F0" w:rsidRPr="005C2D3F" w:rsidRDefault="005910F0" w:rsidP="00AA60B4">
            <w:pPr>
              <w:ind w:left="180" w:hanging="18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5" w:type="dxa"/>
            <w:gridSpan w:val="7"/>
            <w:shd w:val="clear" w:color="auto" w:fill="auto"/>
          </w:tcPr>
          <w:p w14:paraId="5A89FFC0" w14:textId="77777777" w:rsidR="005910F0" w:rsidRPr="005C2D3F" w:rsidRDefault="005910F0" w:rsidP="00D53E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53E70" w:rsidRPr="005C2D3F" w14:paraId="007D7229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7DE18244" w14:textId="2725DCCF" w:rsidR="00D53E70" w:rsidRPr="005C2D3F" w:rsidRDefault="00D53E70" w:rsidP="00D53E70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083F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4F4F5866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1FF17E6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449A0A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D6300C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FE21F5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69BFE5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F392D4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54924E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D53E70" w:rsidRPr="005C2D3F" w14:paraId="1031695D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6779ACCB" w14:textId="4D0820CD" w:rsidR="00D53E70" w:rsidRPr="003C303F" w:rsidRDefault="00D53E70" w:rsidP="00D53E70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  <w:r w:rsidRPr="005C2D3F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404" w:type="dxa"/>
            <w:shd w:val="clear" w:color="auto" w:fill="auto"/>
          </w:tcPr>
          <w:p w14:paraId="41E6DD29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0BF3992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108169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417E26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914BF3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B8272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6808BD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3EC6A" w14:textId="77777777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D53E70" w:rsidRPr="005C2D3F" w14:paraId="40D248BE" w14:textId="77777777" w:rsidTr="008E5CD9">
        <w:trPr>
          <w:cantSplit/>
        </w:trPr>
        <w:tc>
          <w:tcPr>
            <w:tcW w:w="2781" w:type="dxa"/>
            <w:shd w:val="clear" w:color="auto" w:fill="auto"/>
          </w:tcPr>
          <w:p w14:paraId="67914EBB" w14:textId="4E2C66A1" w:rsidR="00D53E70" w:rsidRPr="005C2D3F" w:rsidRDefault="00D53E70" w:rsidP="00BC56BB">
            <w:pPr>
              <w:tabs>
                <w:tab w:val="center" w:pos="1400"/>
              </w:tabs>
              <w:ind w:left="327" w:right="-79" w:hanging="189"/>
              <w:rPr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8652D8" w14:textId="186A0662" w:rsidR="00D53E70" w:rsidRPr="005C2D3F" w:rsidRDefault="00D53E70" w:rsidP="003831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2517E3" w14:textId="3683938D" w:rsidR="00D53E70" w:rsidRPr="005C2D3F" w:rsidRDefault="00D53E70" w:rsidP="00E629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23D21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BFD06A" w14:textId="70C059AB" w:rsidR="00D53E70" w:rsidRPr="005C2D3F" w:rsidRDefault="00D53E70" w:rsidP="0038319F">
            <w:pPr>
              <w:pStyle w:val="acctfourfigures"/>
              <w:tabs>
                <w:tab w:val="clear" w:pos="765"/>
              </w:tabs>
              <w:spacing w:line="240" w:lineRule="auto"/>
              <w:ind w:right="-317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AB398A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B4477" w14:textId="1E3CDFF9" w:rsidR="00D53E70" w:rsidRPr="005C2D3F" w:rsidRDefault="00D53E70" w:rsidP="0038319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0E6132" w14:textId="77777777" w:rsidR="00D53E70" w:rsidRPr="005C2D3F" w:rsidRDefault="00D53E70" w:rsidP="00D53E70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B39E71" w14:textId="206907D6" w:rsidR="00D53E70" w:rsidRPr="005C2D3F" w:rsidRDefault="00D53E70" w:rsidP="00E629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5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31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958</w:t>
            </w:r>
          </w:p>
        </w:tc>
      </w:tr>
      <w:tr w:rsidR="00D53E70" w:rsidRPr="005C2D3F" w14:paraId="1802A5A1" w14:textId="77777777" w:rsidTr="001A76E1">
        <w:trPr>
          <w:cantSplit/>
        </w:trPr>
        <w:tc>
          <w:tcPr>
            <w:tcW w:w="2781" w:type="dxa"/>
            <w:shd w:val="clear" w:color="auto" w:fill="auto"/>
          </w:tcPr>
          <w:p w14:paraId="5E3D65E2" w14:textId="55076837" w:rsidR="00D53E70" w:rsidRPr="005C2D3F" w:rsidRDefault="00D53E70" w:rsidP="00F76804">
            <w:pPr>
              <w:ind w:right="-79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04" w:type="dxa"/>
            <w:shd w:val="clear" w:color="auto" w:fill="auto"/>
          </w:tcPr>
          <w:p w14:paraId="747A662A" w14:textId="1835D8C7" w:rsidR="00D53E70" w:rsidRPr="005C2D3F" w:rsidRDefault="00D53E70" w:rsidP="00D53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AE5C03" w14:textId="64CA191E" w:rsidR="00D53E70" w:rsidRPr="005C2D3F" w:rsidRDefault="00D53E70" w:rsidP="00D53E7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0C9138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2BD8AE" w14:textId="38327109" w:rsidR="00D53E70" w:rsidRPr="005C2D3F" w:rsidRDefault="00D53E70" w:rsidP="00D53E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243BB1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2BCC9" w14:textId="022737A5" w:rsidR="00D53E70" w:rsidRPr="005C2D3F" w:rsidRDefault="00D53E70" w:rsidP="00D53E7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E1296F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F6CEE" w14:textId="358E7275" w:rsidR="00D53E70" w:rsidRPr="005C2D3F" w:rsidRDefault="00D53E70" w:rsidP="00D53E7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D53E70" w:rsidRPr="005C2D3F" w14:paraId="5003BE23" w14:textId="77777777" w:rsidTr="0009446C">
        <w:trPr>
          <w:cantSplit/>
        </w:trPr>
        <w:tc>
          <w:tcPr>
            <w:tcW w:w="2781" w:type="dxa"/>
            <w:shd w:val="clear" w:color="auto" w:fill="auto"/>
          </w:tcPr>
          <w:p w14:paraId="3898C9AF" w14:textId="3D6C0C3D" w:rsidR="00D53E70" w:rsidRPr="005C2D3F" w:rsidRDefault="00D53E70" w:rsidP="00BC56BB">
            <w:pPr>
              <w:tabs>
                <w:tab w:val="center" w:pos="1400"/>
              </w:tabs>
              <w:ind w:left="327" w:right="-79" w:hanging="18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04" w:type="dxa"/>
            <w:shd w:val="clear" w:color="auto" w:fill="auto"/>
          </w:tcPr>
          <w:p w14:paraId="587E2141" w14:textId="751E5128" w:rsidR="00D53E70" w:rsidRPr="005C2D3F" w:rsidRDefault="00D53E70" w:rsidP="00D53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08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E9CEA" w14:textId="271C52EF" w:rsidR="00D53E70" w:rsidRPr="00E043C5" w:rsidRDefault="00D53E70" w:rsidP="0009446C">
            <w:pPr>
              <w:pStyle w:val="BodyText"/>
              <w:tabs>
                <w:tab w:val="decimal" w:pos="601"/>
              </w:tabs>
              <w:spacing w:after="0"/>
              <w:ind w:left="-108"/>
              <w:rPr>
                <w:sz w:val="30"/>
                <w:szCs w:val="30"/>
              </w:rPr>
            </w:pPr>
            <w:r w:rsidRPr="00E043C5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6C934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17DAC" w14:textId="04A667C8" w:rsidR="00D53E70" w:rsidRPr="005C2D3F" w:rsidRDefault="00D53E70" w:rsidP="00E6294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109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F08A6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7BA7FD" w14:textId="7EE805AC" w:rsidR="00D53E70" w:rsidRPr="005C2D3F" w:rsidRDefault="00D53E70" w:rsidP="00D53E7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E86D07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B7065" w14:textId="262E8329" w:rsidR="00D53E70" w:rsidRPr="005C2D3F" w:rsidRDefault="00D53E70" w:rsidP="00D53E7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3C303F">
              <w:rPr>
                <w:sz w:val="30"/>
                <w:szCs w:val="30"/>
              </w:rPr>
              <w:t>109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844</w:t>
            </w:r>
          </w:p>
        </w:tc>
      </w:tr>
      <w:tr w:rsidR="00D53E70" w:rsidRPr="005C2D3F" w14:paraId="4AE1B238" w14:textId="77777777" w:rsidTr="00E62943">
        <w:trPr>
          <w:cantSplit/>
        </w:trPr>
        <w:tc>
          <w:tcPr>
            <w:tcW w:w="2781" w:type="dxa"/>
            <w:shd w:val="clear" w:color="auto" w:fill="auto"/>
          </w:tcPr>
          <w:p w14:paraId="3AA230B0" w14:textId="4B5C1FE4" w:rsidR="00D53E70" w:rsidRPr="005C2D3F" w:rsidRDefault="00D53E70" w:rsidP="00BC56BB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7B329FF5" w14:textId="2840445F" w:rsidR="00D53E70" w:rsidRPr="005C2D3F" w:rsidRDefault="00D53E70" w:rsidP="00D53E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F79E8" w14:textId="40B0DDF2" w:rsidR="00D53E70" w:rsidRPr="005C2D3F" w:rsidRDefault="00D53E70" w:rsidP="00E62943">
            <w:pPr>
              <w:pStyle w:val="BodyText"/>
              <w:spacing w:after="0"/>
              <w:ind w:left="-108" w:right="33"/>
              <w:jc w:val="right"/>
              <w:rPr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31</w:t>
            </w:r>
            <w:r w:rsidRPr="00E95410"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80" w:type="dxa"/>
            <w:shd w:val="clear" w:color="auto" w:fill="auto"/>
          </w:tcPr>
          <w:p w14:paraId="18649585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8D9CB" w14:textId="08DF9A12" w:rsidR="00D53E70" w:rsidRPr="005C2D3F" w:rsidRDefault="00D53E70" w:rsidP="00D53E70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109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844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582FB7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B59B3" w14:textId="2C9AF126" w:rsidR="00D53E70" w:rsidRPr="005C2D3F" w:rsidRDefault="00D53E70" w:rsidP="00D53E7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 w:rsidRPr="00E95410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1CCFD1" w14:textId="77777777" w:rsidR="00D53E70" w:rsidRPr="005C2D3F" w:rsidRDefault="00D53E70" w:rsidP="00D53E7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D49B7" w14:textId="6A6B9FDC" w:rsidR="00D53E70" w:rsidRPr="005C2D3F" w:rsidRDefault="00D53E70" w:rsidP="00D53E70">
            <w:pPr>
              <w:pStyle w:val="BodyText"/>
              <w:tabs>
                <w:tab w:val="decimal" w:pos="1315"/>
              </w:tabs>
              <w:spacing w:after="0"/>
              <w:ind w:left="-108"/>
              <w:rPr>
                <w:sz w:val="30"/>
                <w:szCs w:val="30"/>
              </w:rPr>
            </w:pPr>
            <w:r w:rsidRPr="003C303F">
              <w:rPr>
                <w:b/>
                <w:bCs/>
                <w:sz w:val="30"/>
                <w:szCs w:val="30"/>
              </w:rPr>
              <w:t>141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802</w:t>
            </w:r>
          </w:p>
        </w:tc>
      </w:tr>
    </w:tbl>
    <w:p w14:paraId="255DF34F" w14:textId="4FBF5C08" w:rsidR="00083FAD" w:rsidRPr="0041454D" w:rsidRDefault="00083FAD" w:rsidP="00BC56BB">
      <w:pPr>
        <w:spacing w:line="240" w:lineRule="auto"/>
        <w:rPr>
          <w:sz w:val="20"/>
          <w:szCs w:val="20"/>
        </w:rPr>
      </w:pPr>
    </w:p>
    <w:tbl>
      <w:tblPr>
        <w:tblpPr w:leftFromText="180" w:rightFromText="180" w:vertAnchor="text" w:horzAnchor="margin" w:tblpX="408" w:tblpY="1"/>
        <w:tblW w:w="91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1"/>
        <w:gridCol w:w="1404"/>
        <w:gridCol w:w="1026"/>
        <w:gridCol w:w="198"/>
        <w:gridCol w:w="1242"/>
        <w:gridCol w:w="198"/>
        <w:gridCol w:w="1067"/>
        <w:gridCol w:w="178"/>
        <w:gridCol w:w="1089"/>
      </w:tblGrid>
      <w:tr w:rsidR="00092727" w:rsidRPr="005C2D3F" w14:paraId="7158CD59" w14:textId="77777777" w:rsidTr="00BC56BB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6FA58B1F" w14:textId="77777777" w:rsidR="00092727" w:rsidRPr="005C2D3F" w:rsidRDefault="00092727" w:rsidP="00BC56BB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3CD70632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20156F3A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0EA3" w:rsidRPr="005C2D3F" w14:paraId="0143A9E9" w14:textId="77777777" w:rsidTr="00BC56BB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465D389B" w14:textId="77777777" w:rsidR="005B0EA3" w:rsidRPr="005C2D3F" w:rsidRDefault="005B0EA3" w:rsidP="00BC56BB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0151790A" w14:textId="77777777" w:rsidR="005B0EA3" w:rsidRPr="005C2D3F" w:rsidRDefault="005B0EA3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D9D293C" w14:textId="4CEA79CF" w:rsidR="005B0EA3" w:rsidRPr="005C2D3F" w:rsidRDefault="005B0EA3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0EA3">
              <w:rPr>
                <w:rFonts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92727" w:rsidRPr="005C2D3F" w14:paraId="44D1C8B4" w14:textId="77777777" w:rsidTr="00BC56BB">
        <w:trPr>
          <w:cantSplit/>
          <w:trHeight w:val="364"/>
          <w:tblHeader/>
        </w:trPr>
        <w:tc>
          <w:tcPr>
            <w:tcW w:w="2781" w:type="dxa"/>
            <w:shd w:val="clear" w:color="auto" w:fill="auto"/>
            <w:vAlign w:val="bottom"/>
          </w:tcPr>
          <w:p w14:paraId="76CAC1E5" w14:textId="019F6DE4" w:rsidR="00092727" w:rsidRPr="00ED1F1E" w:rsidRDefault="00ED1F1E" w:rsidP="00BC56BB">
            <w:pPr>
              <w:pStyle w:val="acctfourfigures"/>
              <w:spacing w:line="240" w:lineRule="auto"/>
              <w:ind w:right="-79"/>
              <w:rPr>
                <w:rFonts w:cs="Angsana New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="007B405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D1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4" w:type="dxa"/>
            <w:shd w:val="clear" w:color="auto" w:fill="auto"/>
          </w:tcPr>
          <w:p w14:paraId="5B7D640D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4743C48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A399623" w14:textId="275833C0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7E41797A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0DE4970" w14:textId="356464CC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5AB41AF0" w14:textId="77AB450B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4A7A4D71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50F9C33D" w14:textId="7D0501D3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3C303F"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C3D72D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C228EEC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>รวม</w:t>
            </w:r>
          </w:p>
        </w:tc>
      </w:tr>
      <w:tr w:rsidR="00092727" w:rsidRPr="005C2D3F" w14:paraId="4E5C99BA" w14:textId="77777777" w:rsidTr="00BC56BB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3F0D7A7B" w14:textId="41EE2230" w:rsidR="00092727" w:rsidRPr="005C2D3F" w:rsidRDefault="00092727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3209967" w14:textId="77777777" w:rsidR="00092727" w:rsidRPr="005C2D3F" w:rsidRDefault="00092727" w:rsidP="00BC56BB">
            <w:pPr>
              <w:ind w:left="180" w:hanging="180"/>
              <w:jc w:val="center"/>
              <w:rPr>
                <w:i/>
                <w:iCs/>
                <w:sz w:val="30"/>
                <w:szCs w:val="30"/>
              </w:rPr>
            </w:pPr>
            <w:r w:rsidRPr="005C2D3F">
              <w:rPr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98" w:type="dxa"/>
            <w:gridSpan w:val="7"/>
            <w:shd w:val="clear" w:color="auto" w:fill="auto"/>
          </w:tcPr>
          <w:p w14:paraId="14A9BA4B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56BB" w:rsidRPr="005C2D3F" w14:paraId="335DCE60" w14:textId="77777777" w:rsidTr="00BC56BB">
        <w:trPr>
          <w:cantSplit/>
          <w:trHeight w:val="397"/>
          <w:tblHeader/>
        </w:trPr>
        <w:tc>
          <w:tcPr>
            <w:tcW w:w="2781" w:type="dxa"/>
            <w:shd w:val="clear" w:color="auto" w:fill="auto"/>
            <w:vAlign w:val="bottom"/>
          </w:tcPr>
          <w:p w14:paraId="012ED21E" w14:textId="54B86B03" w:rsidR="00BC56BB" w:rsidRPr="003C303F" w:rsidRDefault="00BC56BB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3C303F">
              <w:rPr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04" w:type="dxa"/>
            <w:shd w:val="clear" w:color="auto" w:fill="auto"/>
          </w:tcPr>
          <w:p w14:paraId="7C3F6FA2" w14:textId="77777777" w:rsidR="00BC56BB" w:rsidRPr="005C2D3F" w:rsidRDefault="00BC56BB" w:rsidP="00BC56BB">
            <w:pPr>
              <w:ind w:left="180" w:hanging="18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28AA9689" w14:textId="77777777" w:rsidR="00BC56BB" w:rsidRPr="005C2D3F" w:rsidRDefault="00BC56BB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E6EF2" w:rsidRPr="005C2D3F" w14:paraId="67014D1E" w14:textId="77777777" w:rsidTr="00BC56BB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30AE0107" w14:textId="54152739" w:rsidR="00EE6EF2" w:rsidRPr="003C303F" w:rsidRDefault="00EE6EF2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04" w:type="dxa"/>
            <w:shd w:val="clear" w:color="auto" w:fill="auto"/>
          </w:tcPr>
          <w:p w14:paraId="1E6A373F" w14:textId="77777777" w:rsidR="00EE6EF2" w:rsidRPr="005C2D3F" w:rsidRDefault="00EE6EF2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6BD62D39" w14:textId="77777777" w:rsidR="00EE6EF2" w:rsidRPr="005C2D3F" w:rsidRDefault="00EE6EF2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1291CC89" w14:textId="77777777" w:rsidR="00EE6EF2" w:rsidRPr="005C2D3F" w:rsidRDefault="00EE6EF2" w:rsidP="00BC56B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7E605BBD" w14:textId="77777777" w:rsidR="00EE6EF2" w:rsidRPr="005C2D3F" w:rsidRDefault="00EE6EF2" w:rsidP="00BC56B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98" w:type="dxa"/>
            <w:shd w:val="clear" w:color="auto" w:fill="auto"/>
          </w:tcPr>
          <w:p w14:paraId="51AC55CC" w14:textId="77777777" w:rsidR="00EE6EF2" w:rsidRPr="005C2D3F" w:rsidRDefault="00EE6EF2" w:rsidP="00BC56B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5B6461ED" w14:textId="77777777" w:rsidR="00EE6EF2" w:rsidRPr="005C2D3F" w:rsidRDefault="00EE6EF2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350DB3BD" w14:textId="77777777" w:rsidR="00EE6EF2" w:rsidRPr="005C2D3F" w:rsidRDefault="00EE6EF2" w:rsidP="00BC56BB">
            <w:pPr>
              <w:pStyle w:val="acctfourfigures"/>
              <w:spacing w:line="240" w:lineRule="auto"/>
              <w:rPr>
                <w:rFonts w:cs="Angsana New"/>
                <w:szCs w:val="22"/>
              </w:rPr>
            </w:pPr>
          </w:p>
        </w:tc>
        <w:tc>
          <w:tcPr>
            <w:tcW w:w="1089" w:type="dxa"/>
            <w:shd w:val="clear" w:color="auto" w:fill="auto"/>
          </w:tcPr>
          <w:p w14:paraId="69B5300D" w14:textId="77777777" w:rsidR="00EE6EF2" w:rsidRPr="005C2D3F" w:rsidRDefault="00EE6EF2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2"/>
              </w:rPr>
            </w:pPr>
          </w:p>
        </w:tc>
      </w:tr>
      <w:tr w:rsidR="00092727" w:rsidRPr="005C2D3F" w14:paraId="5B8A46E4" w14:textId="77777777" w:rsidTr="00BC56BB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467A8F87" w14:textId="77777777" w:rsidR="00092727" w:rsidRPr="005C2D3F" w:rsidRDefault="00092727" w:rsidP="00BC56BB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66E0FC44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03AAED1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46517A44" w14:textId="77777777" w:rsidR="00092727" w:rsidRPr="005C2D3F" w:rsidRDefault="00092727" w:rsidP="00BC56B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ECC6396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42154603" w14:textId="77777777" w:rsidR="00092727" w:rsidRPr="005C2D3F" w:rsidRDefault="00092727" w:rsidP="00BC56B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452BB6BC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0E1560" w14:textId="77777777" w:rsidR="00092727" w:rsidRPr="005C2D3F" w:rsidRDefault="00092727" w:rsidP="00BC56BB">
            <w:pPr>
              <w:pStyle w:val="acctfourfigures"/>
              <w:spacing w:line="240" w:lineRule="auto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C56DDDD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30"/>
                <w:szCs w:val="30"/>
              </w:rPr>
            </w:pPr>
          </w:p>
        </w:tc>
      </w:tr>
      <w:tr w:rsidR="00092727" w:rsidRPr="005C2D3F" w14:paraId="799B2682" w14:textId="77777777" w:rsidTr="00BC56BB">
        <w:trPr>
          <w:cantSplit/>
          <w:trHeight w:val="397"/>
        </w:trPr>
        <w:tc>
          <w:tcPr>
            <w:tcW w:w="2781" w:type="dxa"/>
            <w:shd w:val="clear" w:color="auto" w:fill="auto"/>
          </w:tcPr>
          <w:p w14:paraId="62CE9056" w14:textId="15CC2C2D" w:rsidR="00092727" w:rsidRPr="00134CE8" w:rsidRDefault="00092727" w:rsidP="00BC56BB">
            <w:pPr>
              <w:tabs>
                <w:tab w:val="center" w:pos="1400"/>
              </w:tabs>
              <w:ind w:left="327" w:right="-79" w:hanging="189"/>
              <w:rPr>
                <w:sz w:val="30"/>
                <w:szCs w:val="30"/>
                <w:cs/>
              </w:rPr>
            </w:pPr>
            <w:r w:rsidRPr="005C2D3F">
              <w:rPr>
                <w:sz w:val="30"/>
                <w:szCs w:val="30"/>
                <w:cs/>
              </w:rPr>
              <w:t>เงินให้กู้ยืม</w:t>
            </w:r>
            <w:r w:rsidRPr="00BC56BB">
              <w:rPr>
                <w:rFonts w:asciiTheme="majorBidi" w:hAnsiTheme="majorBidi" w:hint="cs"/>
                <w:sz w:val="30"/>
                <w:szCs w:val="30"/>
                <w:cs/>
              </w:rPr>
              <w:t>ระยะ</w:t>
            </w:r>
            <w:r w:rsidRPr="005C2D3F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404" w:type="dxa"/>
            <w:shd w:val="clear" w:color="auto" w:fill="auto"/>
          </w:tcPr>
          <w:p w14:paraId="29842895" w14:textId="399DAA4F" w:rsidR="00092727" w:rsidRPr="005C2D3F" w:rsidRDefault="00ED63EC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2.00 - 2.40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E15A0D6" w14:textId="28AFBD1C" w:rsidR="00092727" w:rsidRPr="008E36B3" w:rsidRDefault="00E56E4B" w:rsidP="00BC5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1,029,333</w:t>
            </w:r>
          </w:p>
        </w:tc>
        <w:tc>
          <w:tcPr>
            <w:tcW w:w="198" w:type="dxa"/>
            <w:shd w:val="clear" w:color="auto" w:fill="auto"/>
          </w:tcPr>
          <w:p w14:paraId="2EC8213D" w14:textId="77777777" w:rsidR="00092727" w:rsidRPr="008E36B3" w:rsidRDefault="00092727" w:rsidP="00BC56B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FDF6D" w14:textId="78F6B6E2" w:rsidR="00092727" w:rsidRPr="008E36B3" w:rsidRDefault="00E56E4B" w:rsidP="002E7C42">
            <w:pPr>
              <w:pStyle w:val="acctfourfigures"/>
              <w:tabs>
                <w:tab w:val="clear" w:pos="765"/>
              </w:tabs>
              <w:spacing w:line="240" w:lineRule="auto"/>
              <w:ind w:right="266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C1B3043" w14:textId="77777777" w:rsidR="00092727" w:rsidRPr="008E36B3" w:rsidRDefault="00092727" w:rsidP="00BC56B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7681C" w14:textId="2BD2E288" w:rsidR="00092727" w:rsidRPr="008E36B3" w:rsidRDefault="00E56E4B" w:rsidP="002E7C4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F01D7FB" w14:textId="77777777" w:rsidR="00092727" w:rsidRPr="008E36B3" w:rsidRDefault="00092727" w:rsidP="00BC56BB">
            <w:pPr>
              <w:pStyle w:val="acctfourfigures"/>
              <w:spacing w:line="240" w:lineRule="auto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4C7A1E9" w14:textId="3E5FBC88" w:rsidR="00092727" w:rsidRPr="008E36B3" w:rsidRDefault="00E56E4B" w:rsidP="00BC56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E56E4B">
              <w:rPr>
                <w:rFonts w:cs="Angsana New"/>
                <w:b/>
                <w:bCs/>
                <w:sz w:val="30"/>
                <w:szCs w:val="30"/>
              </w:rPr>
              <w:t>1,029,333</w:t>
            </w:r>
          </w:p>
        </w:tc>
      </w:tr>
      <w:tr w:rsidR="00092727" w:rsidRPr="005C2D3F" w14:paraId="0F2B4FDD" w14:textId="77777777" w:rsidTr="00BC56BB">
        <w:trPr>
          <w:cantSplit/>
          <w:trHeight w:val="99"/>
        </w:trPr>
        <w:tc>
          <w:tcPr>
            <w:tcW w:w="2781" w:type="dxa"/>
            <w:shd w:val="clear" w:color="auto" w:fill="auto"/>
          </w:tcPr>
          <w:p w14:paraId="50213246" w14:textId="77777777" w:rsidR="00092727" w:rsidRPr="005C2D3F" w:rsidRDefault="00092727" w:rsidP="00BC56BB">
            <w:pPr>
              <w:spacing w:line="240" w:lineRule="auto"/>
              <w:ind w:right="-79"/>
              <w:rPr>
                <w:sz w:val="20"/>
                <w:szCs w:val="2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4929ABF" w14:textId="77777777" w:rsidR="00092727" w:rsidRPr="005C2D3F" w:rsidRDefault="00092727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0"/>
                <w:lang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274759C5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98" w:type="dxa"/>
            <w:shd w:val="clear" w:color="auto" w:fill="auto"/>
          </w:tcPr>
          <w:p w14:paraId="774B9FDF" w14:textId="77777777" w:rsidR="00092727" w:rsidRPr="005C2D3F" w:rsidRDefault="00092727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2B412EE4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98" w:type="dxa"/>
            <w:shd w:val="clear" w:color="auto" w:fill="auto"/>
          </w:tcPr>
          <w:p w14:paraId="7EB0A47C" w14:textId="77777777" w:rsidR="00092727" w:rsidRPr="005C2D3F" w:rsidRDefault="00092727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59A32A12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78" w:type="dxa"/>
            <w:shd w:val="clear" w:color="auto" w:fill="auto"/>
          </w:tcPr>
          <w:p w14:paraId="6391ECA6" w14:textId="77777777" w:rsidR="00092727" w:rsidRPr="005C2D3F" w:rsidRDefault="00092727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70307CA9" w14:textId="77777777" w:rsidR="00092727" w:rsidRPr="005C2D3F" w:rsidRDefault="00092727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sz w:val="20"/>
              </w:rPr>
            </w:pPr>
          </w:p>
        </w:tc>
      </w:tr>
      <w:tr w:rsidR="00A04A5C" w:rsidRPr="005C2D3F" w14:paraId="5EC084C6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0BA39D7E" w14:textId="7B60619F" w:rsidR="00A04A5C" w:rsidRPr="005C2D3F" w:rsidRDefault="00EF15B9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1EDD93D6" w14:textId="77777777" w:rsidR="00A04A5C" w:rsidRPr="005C2D3F" w:rsidRDefault="00A04A5C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57D40E6" w14:textId="77777777" w:rsidR="00A04A5C" w:rsidRPr="005C2D3F" w:rsidRDefault="00A04A5C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212F8E53" w14:textId="77777777" w:rsidR="00A04A5C" w:rsidRPr="005C2D3F" w:rsidRDefault="00A04A5C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73C6AB" w14:textId="77777777" w:rsidR="00A04A5C" w:rsidRPr="005C2D3F" w:rsidRDefault="00A04A5C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4C9950A8" w14:textId="77777777" w:rsidR="00A04A5C" w:rsidRPr="005C2D3F" w:rsidRDefault="00A04A5C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0B82243" w14:textId="77777777" w:rsidR="00A04A5C" w:rsidRPr="005C2D3F" w:rsidRDefault="00A04A5C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3072707" w14:textId="77777777" w:rsidR="00A04A5C" w:rsidRPr="005C2D3F" w:rsidRDefault="00A04A5C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4710458" w14:textId="77777777" w:rsidR="00A04A5C" w:rsidRPr="005C2D3F" w:rsidRDefault="00A04A5C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2067F" w:rsidRPr="005C2D3F" w14:paraId="6B18AB61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7CC33946" w14:textId="6A03C063" w:rsidR="00C2067F" w:rsidRDefault="00C2067F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687929A3" w14:textId="77777777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B3F521F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173E2510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209A53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6BCD2EE0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98C4794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5A2CA83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13FE3F2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2067F" w:rsidRPr="005C2D3F" w14:paraId="4837369F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1D650579" w14:textId="35697EE9" w:rsidR="00C2067F" w:rsidRPr="00BC56BB" w:rsidRDefault="00C2067F" w:rsidP="00BC56BB">
            <w:pPr>
              <w:tabs>
                <w:tab w:val="center" w:pos="1400"/>
              </w:tabs>
              <w:ind w:left="327" w:right="-79" w:hanging="189"/>
              <w:rPr>
                <w:rFonts w:asciiTheme="majorBidi" w:hAnsiTheme="majorBidi"/>
                <w:sz w:val="30"/>
                <w:szCs w:val="30"/>
              </w:rPr>
            </w:pPr>
            <w:r w:rsidRPr="00BC56BB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78FB891" w14:textId="6821C664" w:rsidR="00C2067F" w:rsidRPr="005C2D3F" w:rsidRDefault="00C2067F" w:rsidP="00EE02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0.</w:t>
            </w:r>
            <w:r w:rsidRPr="007D7AF0">
              <w:rPr>
                <w:rFonts w:cs="Angsana New"/>
                <w:sz w:val="30"/>
                <w:szCs w:val="30"/>
              </w:rPr>
              <w:t>5</w:t>
            </w:r>
            <w:r w:rsidR="004C607B">
              <w:rPr>
                <w:rFonts w:cs="Angsana New"/>
                <w:sz w:val="30"/>
                <w:szCs w:val="30"/>
                <w:lang w:bidi="th-TH"/>
              </w:rPr>
              <w:t>0</w:t>
            </w:r>
            <w:r w:rsidRPr="007D7AF0">
              <w:rPr>
                <w:rFonts w:cs="Angsana New"/>
                <w:sz w:val="30"/>
                <w:szCs w:val="30"/>
              </w:rPr>
              <w:t xml:space="preserve"> </w:t>
            </w:r>
            <w:r w:rsidR="00050995">
              <w:rPr>
                <w:rFonts w:cs="Angsana New"/>
                <w:sz w:val="30"/>
                <w:szCs w:val="30"/>
              </w:rPr>
              <w:t>-</w:t>
            </w:r>
            <w:r w:rsidRPr="007D7AF0">
              <w:rPr>
                <w:rFonts w:cs="Angsana New"/>
                <w:sz w:val="30"/>
                <w:szCs w:val="30"/>
              </w:rPr>
              <w:t xml:space="preserve"> </w:t>
            </w:r>
            <w:r w:rsidR="00050995">
              <w:rPr>
                <w:rFonts w:cs="Angsana New"/>
                <w:sz w:val="30"/>
                <w:szCs w:val="30"/>
              </w:rPr>
              <w:t>0.75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FA862B2" w14:textId="67881BEA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-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893,830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9DF4691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A304E9" w14:textId="6BA3C768" w:rsidR="00C2067F" w:rsidRPr="005C2D3F" w:rsidRDefault="00C2067F" w:rsidP="00174BA4">
            <w:pPr>
              <w:pStyle w:val="acctfourfigures"/>
              <w:tabs>
                <w:tab w:val="clear" w:pos="765"/>
              </w:tabs>
              <w:spacing w:line="240" w:lineRule="auto"/>
              <w:ind w:right="274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A004F7D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8F6372A" w14:textId="0525D41A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AF2E69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394380D" w14:textId="17468B8A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893,830</w:t>
            </w:r>
          </w:p>
        </w:tc>
      </w:tr>
      <w:tr w:rsidR="00C2067F" w:rsidRPr="005C2D3F" w14:paraId="5C6BD4D9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08989DBE" w14:textId="0863F96A" w:rsidR="00C2067F" w:rsidRPr="00BC56BB" w:rsidRDefault="00C2067F" w:rsidP="00BC56BB">
            <w:pPr>
              <w:tabs>
                <w:tab w:val="center" w:pos="1400"/>
              </w:tabs>
              <w:ind w:left="327" w:right="-79" w:hanging="189"/>
              <w:rPr>
                <w:rFonts w:asciiTheme="majorBidi" w:hAnsiTheme="majorBidi"/>
                <w:sz w:val="30"/>
                <w:szCs w:val="30"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E8381F" w14:textId="7E640789" w:rsidR="00C2067F" w:rsidRPr="005C2D3F" w:rsidRDefault="00C2067F" w:rsidP="00EE02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401047">
              <w:rPr>
                <w:rFonts w:cs="Angsana New"/>
                <w:sz w:val="30"/>
                <w:szCs w:val="30"/>
                <w:lang w:bidi="th-TH"/>
              </w:rPr>
              <w:t>1.88 - 11.08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BDDCA6" w14:textId="5E81FD2B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10,850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2C6888D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5713E33" w14:textId="2AA460AE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274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46BEE1D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B9AA23B" w14:textId="3CB3E932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4E8728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A3B538" w14:textId="5D05F775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10,850</w:t>
            </w:r>
          </w:p>
        </w:tc>
      </w:tr>
      <w:tr w:rsidR="00C2067F" w:rsidRPr="005C2D3F" w14:paraId="76635740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066E2AA" w14:textId="77777777" w:rsidR="00C2067F" w:rsidRPr="005C2D3F" w:rsidRDefault="00C2067F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6612710B" w14:textId="77777777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C87924D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280495FA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2FA50FD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6801EA73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C8C373D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A2FE37F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3A374BCA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2067F" w:rsidRPr="005C2D3F" w14:paraId="3F73FCCE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0BD21A4" w14:textId="48F32A9B" w:rsidR="00C2067F" w:rsidRPr="005C2D3F" w:rsidRDefault="00C2067F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716921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52C089E3" w14:textId="77777777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F76A63A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45D3D3F7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A777CDA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04FD9409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F24D2C6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B69D92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02C7A0E4" w14:textId="77777777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C2067F" w:rsidRPr="005C2D3F" w14:paraId="1A5FCF02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00F9EFAE" w14:textId="33B653C0" w:rsidR="00C2067F" w:rsidRPr="005C2D3F" w:rsidRDefault="00C2067F" w:rsidP="00BC56BB">
            <w:pPr>
              <w:tabs>
                <w:tab w:val="center" w:pos="1400"/>
              </w:tabs>
              <w:ind w:left="327" w:right="-79" w:hanging="18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  <w:r w:rsidRPr="00716921">
              <w:rPr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6CA946" w14:textId="74B7C59D" w:rsidR="00C2067F" w:rsidRPr="005C2D3F" w:rsidRDefault="00C2067F" w:rsidP="00EE02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401047">
              <w:rPr>
                <w:rFonts w:cs="Angsana New"/>
                <w:sz w:val="30"/>
                <w:szCs w:val="30"/>
                <w:lang w:bidi="th-TH"/>
              </w:rPr>
              <w:t>1.88 - 11.08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6ABB6" w14:textId="49250235" w:rsidR="00C2067F" w:rsidRPr="005C2D3F" w:rsidRDefault="00C2067F" w:rsidP="00BC56BB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3163CD2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82267" w14:textId="2BD293EE" w:rsidR="00C2067F" w:rsidRPr="005C2D3F" w:rsidRDefault="00C2067F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28,859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9BC8249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F258D" w14:textId="4881E1C9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B075F4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E26B" w14:textId="39BFAB12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28,859</w:t>
            </w:r>
          </w:p>
        </w:tc>
      </w:tr>
      <w:tr w:rsidR="00C2067F" w:rsidRPr="005C2D3F" w14:paraId="04CA5A57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32636D70" w14:textId="09129D38" w:rsidR="00C2067F" w:rsidRPr="005C2D3F" w:rsidRDefault="00C2067F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2B6A2D71" w14:textId="77777777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E1408" w14:textId="2A26325B" w:rsidR="00C2067F" w:rsidRPr="005C2D3F" w:rsidRDefault="00C2067F" w:rsidP="00BC56BB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0C67ED">
              <w:rPr>
                <w:b/>
                <w:bCs/>
                <w:sz w:val="30"/>
                <w:szCs w:val="30"/>
              </w:rPr>
              <w:t>904,680</w:t>
            </w:r>
          </w:p>
        </w:tc>
        <w:tc>
          <w:tcPr>
            <w:tcW w:w="198" w:type="dxa"/>
            <w:shd w:val="clear" w:color="auto" w:fill="auto"/>
          </w:tcPr>
          <w:p w14:paraId="6B33316C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F71E" w14:textId="16668BB4" w:rsidR="00C2067F" w:rsidRPr="005C2D3F" w:rsidRDefault="00C2067F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28,859</w:t>
            </w:r>
          </w:p>
        </w:tc>
        <w:tc>
          <w:tcPr>
            <w:tcW w:w="198" w:type="dxa"/>
            <w:shd w:val="clear" w:color="auto" w:fill="auto"/>
          </w:tcPr>
          <w:p w14:paraId="4E440F8A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51294" w14:textId="770A262B" w:rsidR="00C2067F" w:rsidRPr="005C2D3F" w:rsidRDefault="00C2067F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766B64" w14:textId="77777777" w:rsidR="00C2067F" w:rsidRPr="005C2D3F" w:rsidRDefault="00C2067F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2BAEF" w14:textId="5B673F26" w:rsidR="00C2067F" w:rsidRPr="005C2D3F" w:rsidRDefault="00C2067F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933,539</w:t>
            </w:r>
          </w:p>
        </w:tc>
      </w:tr>
      <w:tr w:rsidR="001B4502" w:rsidRPr="005C2D3F" w14:paraId="290A5184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0A83DBE" w14:textId="77777777" w:rsidR="001B4502" w:rsidRPr="005C2D3F" w:rsidRDefault="001B4502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1558D2C" w14:textId="77777777" w:rsidR="001B4502" w:rsidRPr="005C2D3F" w:rsidRDefault="001B4502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3A15A115" w14:textId="77777777" w:rsidR="001B4502" w:rsidRPr="005C2D3F" w:rsidRDefault="001B4502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6AD18322" w14:textId="77777777" w:rsidR="001B4502" w:rsidRPr="005C2D3F" w:rsidRDefault="001B4502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02A0ADC2" w14:textId="77777777" w:rsidR="001B4502" w:rsidRPr="005C2D3F" w:rsidRDefault="001B4502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6936AF6F" w14:textId="77777777" w:rsidR="001B4502" w:rsidRPr="005C2D3F" w:rsidRDefault="001B4502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71F52BDC" w14:textId="77777777" w:rsidR="001B4502" w:rsidRPr="005C2D3F" w:rsidRDefault="001B4502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5A09566" w14:textId="77777777" w:rsidR="001B4502" w:rsidRPr="005C2D3F" w:rsidRDefault="001B4502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5C905B45" w14:textId="77777777" w:rsidR="001B4502" w:rsidRPr="005C2D3F" w:rsidRDefault="001B4502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BA0C02" w:rsidRPr="005C2D3F" w14:paraId="21A0214B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FD55791" w14:textId="7C510541" w:rsidR="00BA0C02" w:rsidRPr="003C303F" w:rsidRDefault="00BA0C02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668D4278" w14:textId="77777777" w:rsidR="00BA0C02" w:rsidRPr="005C2D3F" w:rsidRDefault="00BA0C02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69ACB4C7" w14:textId="66FC9457" w:rsidR="00BA0C02" w:rsidRPr="005C2D3F" w:rsidRDefault="00BA0C02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30B996C7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0BCFAF8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CF4D722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67EE016D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143E9844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5ED5730D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DABAF6F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7E761CDF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2DE08B0E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0944DE35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20D4244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41B3E838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671AC01B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4467D84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7F4A1EDF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598F3CC2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6F5913BE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7853FD06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91EC3B1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3C464886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763F1165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544EF7C8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74848B9F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1BED360B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7FE01A74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1B033E78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668030A6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5ED72CD7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0C931230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1D9A98E5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EE8437C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3F71D206" w14:textId="77777777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FD44E6" w:rsidRPr="005C2D3F" w14:paraId="2EA2DAF5" w14:textId="77777777" w:rsidTr="008E4FCE">
        <w:trPr>
          <w:cantSplit/>
        </w:trPr>
        <w:tc>
          <w:tcPr>
            <w:tcW w:w="2781" w:type="dxa"/>
            <w:shd w:val="clear" w:color="auto" w:fill="auto"/>
          </w:tcPr>
          <w:p w14:paraId="21EA3B6B" w14:textId="77777777" w:rsidR="00FD44E6" w:rsidRPr="003C303F" w:rsidRDefault="00FD44E6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31F6469F" w14:textId="77777777" w:rsidR="00FD44E6" w:rsidRPr="005C2D3F" w:rsidRDefault="00FD44E6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500017EE" w14:textId="02D3CC2A" w:rsidR="00FD44E6" w:rsidRPr="005C2D3F" w:rsidRDefault="00FD44E6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C2D3F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0C02" w:rsidRPr="005C2D3F" w14:paraId="34C3A525" w14:textId="77777777" w:rsidTr="008E4FCE">
        <w:trPr>
          <w:cantSplit/>
        </w:trPr>
        <w:tc>
          <w:tcPr>
            <w:tcW w:w="2781" w:type="dxa"/>
            <w:shd w:val="clear" w:color="auto" w:fill="auto"/>
          </w:tcPr>
          <w:p w14:paraId="690D6D7D" w14:textId="77777777" w:rsidR="00BA0C02" w:rsidRPr="003C303F" w:rsidRDefault="00BA0C02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32E3AD6" w14:textId="77777777" w:rsidR="00BA0C02" w:rsidRPr="005C2D3F" w:rsidRDefault="00BA0C02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49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2BBAC09" w14:textId="64C7E1EF" w:rsidR="00BA0C02" w:rsidRPr="005C2D3F" w:rsidRDefault="00BA0C02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B0EA3">
              <w:rPr>
                <w:rFonts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BA0C02" w:rsidRPr="005C2D3F" w14:paraId="760A6702" w14:textId="77777777" w:rsidTr="008E4FCE">
        <w:trPr>
          <w:cantSplit/>
        </w:trPr>
        <w:tc>
          <w:tcPr>
            <w:tcW w:w="2781" w:type="dxa"/>
            <w:shd w:val="clear" w:color="auto" w:fill="auto"/>
            <w:vAlign w:val="bottom"/>
          </w:tcPr>
          <w:p w14:paraId="2AAEF83B" w14:textId="62670E4C" w:rsidR="00BA0C02" w:rsidRPr="003C303F" w:rsidRDefault="00BA0C02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ED1F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D1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4" w:type="dxa"/>
            <w:shd w:val="clear" w:color="auto" w:fill="auto"/>
          </w:tcPr>
          <w:p w14:paraId="0B514C72" w14:textId="77777777" w:rsidR="0068645D" w:rsidRPr="005C2D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1575BCD6" w14:textId="48EE6377" w:rsidR="00BA0C02" w:rsidRPr="005C2D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A2991" w14:textId="118C1A6B" w:rsidR="00BA0C02" w:rsidRPr="00BA0C02" w:rsidRDefault="00BA0C02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br/>
              <w:t xml:space="preserve">ภายใน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998FC" w14:textId="77777777" w:rsidR="00BA0C02" w:rsidRPr="00BA0C02" w:rsidRDefault="00BA0C02" w:rsidP="00BC56BB">
            <w:pPr>
              <w:pStyle w:val="acctfourfigures"/>
              <w:tabs>
                <w:tab w:val="decimal" w:pos="91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E3D55" w14:textId="77777777" w:rsidR="00BA0C02" w:rsidRPr="005C2D3F" w:rsidRDefault="00BA0C02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หลังจาก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  <w:p w14:paraId="4FEED84F" w14:textId="56E3C423" w:rsidR="00BA0C02" w:rsidRPr="00BA0C02" w:rsidRDefault="00BA0C02" w:rsidP="008004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2398" w14:textId="77777777" w:rsidR="00BA0C02" w:rsidRPr="00BA0C02" w:rsidRDefault="00BA0C02" w:rsidP="00BC56BB">
            <w:pPr>
              <w:pStyle w:val="acctfourfigures"/>
              <w:tabs>
                <w:tab w:val="decimal" w:pos="91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B5057" w14:textId="7AE85FE2" w:rsidR="00BA0C02" w:rsidRPr="005C2D3F" w:rsidRDefault="00BA0C02" w:rsidP="00BC56B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lang w:bidi="th-TH"/>
              </w:rPr>
              <w:br/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5F672" w14:textId="77777777" w:rsidR="00BA0C02" w:rsidRPr="00BA0C02" w:rsidRDefault="00BA0C02" w:rsidP="00BC56BB">
            <w:pPr>
              <w:pStyle w:val="acctfourfigures"/>
              <w:tabs>
                <w:tab w:val="decimal" w:pos="911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28EA" w14:textId="17B85192" w:rsidR="00BA0C02" w:rsidRPr="00BA0C02" w:rsidRDefault="00BA0C02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170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C2D3F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645D" w:rsidRPr="005C2D3F" w14:paraId="07138A65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6BA09307" w14:textId="26BCAC2C" w:rsidR="0068645D" w:rsidRPr="003C303F" w:rsidRDefault="0068645D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A3568A9" w14:textId="68152B26" w:rsidR="0068645D" w:rsidRPr="005C2D3F" w:rsidRDefault="0068645D" w:rsidP="004F3D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4F3D72">
              <w:rPr>
                <w:rFonts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998" w:type="dxa"/>
            <w:gridSpan w:val="7"/>
            <w:shd w:val="clear" w:color="auto" w:fill="auto"/>
          </w:tcPr>
          <w:p w14:paraId="3B8F649C" w14:textId="1943C2B1" w:rsidR="0068645D" w:rsidRPr="005C2D3F" w:rsidRDefault="0068645D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 w:rsidRPr="005C2D3F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0260" w:rsidRPr="005C2D3F" w14:paraId="566C6364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167AA67A" w14:textId="09E163C1" w:rsidR="00EE0260" w:rsidRPr="003C303F" w:rsidRDefault="00EE0260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</w:rPr>
            </w:pPr>
            <w:r w:rsidRPr="003C303F">
              <w:rPr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04" w:type="dxa"/>
            <w:shd w:val="clear" w:color="auto" w:fill="auto"/>
          </w:tcPr>
          <w:p w14:paraId="7A515542" w14:textId="77777777" w:rsidR="00EE0260" w:rsidRPr="005C2D3F" w:rsidRDefault="00EE0260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</w:tcPr>
          <w:p w14:paraId="1D40B4FF" w14:textId="77777777" w:rsidR="00EE0260" w:rsidRPr="005C2D3F" w:rsidRDefault="00EE0260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8645D" w:rsidRPr="005C2D3F" w14:paraId="433F5E7D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05F1EC30" w14:textId="70EA4EB6" w:rsidR="0068645D" w:rsidRPr="005C2D3F" w:rsidRDefault="0068645D" w:rsidP="00BC56BB">
            <w:pPr>
              <w:ind w:right="-79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04" w:type="dxa"/>
            <w:shd w:val="clear" w:color="auto" w:fill="auto"/>
          </w:tcPr>
          <w:p w14:paraId="2CFE9959" w14:textId="77777777" w:rsidR="0068645D" w:rsidRPr="005C2D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E4DAFBE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455BDFA5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9F8BB0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33BEDB78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BF6603D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5D6CF3C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CD93126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68645D" w:rsidRPr="005C2D3F" w14:paraId="5A91B74F" w14:textId="77777777" w:rsidTr="00BC56BB">
        <w:trPr>
          <w:cantSplit/>
        </w:trPr>
        <w:tc>
          <w:tcPr>
            <w:tcW w:w="2781" w:type="dxa"/>
            <w:shd w:val="clear" w:color="auto" w:fill="auto"/>
          </w:tcPr>
          <w:p w14:paraId="1AB293D9" w14:textId="77777777" w:rsidR="0068645D" w:rsidRPr="005C2D3F" w:rsidRDefault="0068645D" w:rsidP="00BC56BB">
            <w:pPr>
              <w:ind w:right="-79"/>
              <w:rPr>
                <w:b/>
                <w:bCs/>
                <w:sz w:val="30"/>
                <w:szCs w:val="30"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4FDE9F3B" w14:textId="77777777" w:rsidR="0068645D" w:rsidRPr="005C2D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A8F8B81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5FE78B02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0CCBFF1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59EC4FD3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9BF323C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6F706CF" w14:textId="77777777" w:rsidR="0068645D" w:rsidRPr="005C2D3F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DCCF2F7" w14:textId="77777777" w:rsidR="0068645D" w:rsidRPr="005C2D3F" w:rsidRDefault="0068645D" w:rsidP="00BC56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68645D" w:rsidRPr="005C2D3F" w14:paraId="50D47A5D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233239C7" w14:textId="70F06664" w:rsidR="0068645D" w:rsidRPr="005C2D3F" w:rsidRDefault="0068645D" w:rsidP="00EE0260">
            <w:pPr>
              <w:tabs>
                <w:tab w:val="center" w:pos="1400"/>
              </w:tabs>
              <w:ind w:left="327" w:right="-79" w:hanging="189"/>
              <w:rPr>
                <w:sz w:val="30"/>
                <w:szCs w:val="30"/>
                <w:cs/>
              </w:rPr>
            </w:pPr>
            <w:r w:rsidRPr="00F7680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5C2D3F">
              <w:rPr>
                <w:sz w:val="30"/>
                <w:szCs w:val="30"/>
                <w:cs/>
              </w:rPr>
              <w:t>ให้กู้ยืม</w:t>
            </w:r>
            <w:r w:rsidRPr="00EE0260">
              <w:rPr>
                <w:rFonts w:asciiTheme="majorBidi" w:hAnsiTheme="majorBidi" w:hint="cs"/>
                <w:sz w:val="30"/>
                <w:szCs w:val="30"/>
                <w:cs/>
              </w:rPr>
              <w:t>ระยะ</w:t>
            </w:r>
            <w:r w:rsidRPr="005C2D3F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404" w:type="dxa"/>
            <w:shd w:val="clear" w:color="auto" w:fill="auto"/>
          </w:tcPr>
          <w:p w14:paraId="08963575" w14:textId="2C563185" w:rsidR="0068645D" w:rsidRPr="005C2D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90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1D6E3879" w14:textId="0DDEAA5C" w:rsidR="0068645D" w:rsidRPr="008E36B3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8E36B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330</w:t>
            </w:r>
            <w:r w:rsidRPr="008E36B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542</w:t>
            </w: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287943FD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320612" w14:textId="77777777" w:rsidR="0068645D" w:rsidRPr="008E36B3" w:rsidRDefault="0068645D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D1FAD1E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4123CD" w14:textId="7108C752" w:rsidR="0068645D" w:rsidRPr="008E36B3" w:rsidRDefault="0068645D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8E36B3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074964" w14:textId="77777777" w:rsidR="0068645D" w:rsidRPr="008E36B3" w:rsidRDefault="0068645D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5AA39693" w14:textId="02A80B68" w:rsidR="0068645D" w:rsidRPr="008E36B3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8E36B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330</w:t>
            </w:r>
            <w:r w:rsidRPr="008E36B3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542</w:t>
            </w:r>
          </w:p>
        </w:tc>
      </w:tr>
      <w:tr w:rsidR="0068645D" w:rsidRPr="005C2D3F" w14:paraId="08BC59BE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12E41810" w14:textId="77777777" w:rsidR="0068645D" w:rsidRPr="005C2D3F" w:rsidRDefault="0068645D" w:rsidP="00BC56BB">
            <w:pPr>
              <w:ind w:left="180" w:right="-79"/>
              <w:rPr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537BE6DE" w14:textId="77777777" w:rsidR="0068645D" w:rsidRPr="003C30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5354B04F" w14:textId="77777777" w:rsidR="0068645D" w:rsidRPr="003C30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72FCA27C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F25C71" w14:textId="77777777" w:rsidR="0068645D" w:rsidRPr="008E36B3" w:rsidRDefault="0068645D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4CD13C62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65392" w14:textId="77777777" w:rsidR="0068645D" w:rsidRPr="008E36B3" w:rsidRDefault="0068645D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C0C4F5" w14:textId="77777777" w:rsidR="0068645D" w:rsidRPr="008E36B3" w:rsidRDefault="0068645D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5950B854" w14:textId="77777777" w:rsidR="0068645D" w:rsidRPr="003C30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8645D" w:rsidRPr="005C2D3F" w14:paraId="54B1BC30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73CCCE39" w14:textId="408B1A63" w:rsidR="0068645D" w:rsidRPr="005C2D3F" w:rsidRDefault="00F76804" w:rsidP="00BC56BB">
            <w:pPr>
              <w:ind w:right="-79"/>
              <w:rPr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04" w:type="dxa"/>
            <w:shd w:val="clear" w:color="auto" w:fill="auto"/>
          </w:tcPr>
          <w:p w14:paraId="13105693" w14:textId="77777777" w:rsidR="0068645D" w:rsidRPr="003C303F" w:rsidRDefault="0068645D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74D5EE3C" w14:textId="77777777" w:rsidR="0068645D" w:rsidRPr="003C30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4E2173C6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3560F" w14:textId="77777777" w:rsidR="0068645D" w:rsidRPr="008E36B3" w:rsidRDefault="0068645D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21E96334" w14:textId="77777777" w:rsidR="0068645D" w:rsidRPr="008E36B3" w:rsidRDefault="0068645D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18F8F25" w14:textId="77777777" w:rsidR="0068645D" w:rsidRPr="008E36B3" w:rsidRDefault="0068645D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733C55" w14:textId="77777777" w:rsidR="0068645D" w:rsidRPr="008E36B3" w:rsidRDefault="0068645D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EDE6412" w14:textId="77777777" w:rsidR="0068645D" w:rsidRPr="003C303F" w:rsidRDefault="0068645D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76804" w:rsidRPr="005C2D3F" w14:paraId="25C3D75E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7F24FB22" w14:textId="0941EE56" w:rsidR="00F76804" w:rsidRPr="005C2D3F" w:rsidRDefault="00F76804" w:rsidP="00BC56BB">
            <w:pPr>
              <w:ind w:right="-79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48C348D4" w14:textId="77777777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06CDC210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1E9A9982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BFFE4D2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12FA28E7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1FFECE1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22F27BC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61459C0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76804" w:rsidRPr="005C2D3F" w14:paraId="2510AFF2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331722EB" w14:textId="416121D9" w:rsidR="00F76804" w:rsidRPr="005C2D3F" w:rsidRDefault="00F76804" w:rsidP="00EE0260">
            <w:pPr>
              <w:tabs>
                <w:tab w:val="center" w:pos="1400"/>
              </w:tabs>
              <w:ind w:left="327" w:right="-79" w:hanging="189"/>
              <w:rPr>
                <w:sz w:val="30"/>
                <w:szCs w:val="30"/>
                <w:cs/>
              </w:rPr>
            </w:pPr>
            <w:r w:rsidRPr="00F7680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B65278">
              <w:rPr>
                <w:sz w:val="30"/>
                <w:szCs w:val="30"/>
                <w:cs/>
              </w:rPr>
              <w:t>กู้ยืมระยะสั้นจากกิจการที่เกี่ยวข้องกัน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A35123" w14:textId="465C5C0C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00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5C2D3F"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6C754C" w14:textId="60440682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sz w:val="30"/>
                <w:szCs w:val="30"/>
              </w:rPr>
              <w:t>940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065</w:t>
            </w:r>
          </w:p>
        </w:tc>
        <w:tc>
          <w:tcPr>
            <w:tcW w:w="198" w:type="dxa"/>
            <w:tcBorders>
              <w:left w:val="nil"/>
            </w:tcBorders>
            <w:shd w:val="clear" w:color="auto" w:fill="auto"/>
            <w:vAlign w:val="bottom"/>
          </w:tcPr>
          <w:p w14:paraId="40DCA652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E57D17" w14:textId="2CBA9460" w:rsidR="00F76804" w:rsidRPr="008E36B3" w:rsidRDefault="00F76804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DFCCB5F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612EAA1" w14:textId="0CDAF6FA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C00AA3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64FB7D" w14:textId="47418EF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sz w:val="30"/>
                <w:szCs w:val="30"/>
              </w:rPr>
              <w:t>940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065</w:t>
            </w:r>
          </w:p>
        </w:tc>
      </w:tr>
      <w:tr w:rsidR="00F76804" w:rsidRPr="005C2D3F" w14:paraId="3D55D1C8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5991D585" w14:textId="391671C6" w:rsidR="00F76804" w:rsidRPr="005C2D3F" w:rsidRDefault="00F76804" w:rsidP="00EE0260">
            <w:pPr>
              <w:tabs>
                <w:tab w:val="center" w:pos="1400"/>
              </w:tabs>
              <w:ind w:left="327" w:right="-79" w:hanging="18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</w:t>
            </w:r>
            <w:r w:rsidRPr="00716921">
              <w:rPr>
                <w:sz w:val="30"/>
                <w:szCs w:val="30"/>
                <w:cs/>
              </w:rPr>
              <w:t>สัญญา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เช่าการเงินส่วนที่ถึงกำหนดชำระภายในหนึ่งปี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B940AF" w14:textId="2D177CD1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FF34C98" w14:textId="791C2721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012</w:t>
            </w:r>
          </w:p>
        </w:tc>
        <w:tc>
          <w:tcPr>
            <w:tcW w:w="198" w:type="dxa"/>
            <w:tcBorders>
              <w:left w:val="nil"/>
            </w:tcBorders>
            <w:shd w:val="clear" w:color="auto" w:fill="auto"/>
            <w:vAlign w:val="bottom"/>
          </w:tcPr>
          <w:p w14:paraId="73CE46F2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B84A90D" w14:textId="48160896" w:rsidR="00F76804" w:rsidRPr="008E36B3" w:rsidRDefault="00F76804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B562A5F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3A43F66" w14:textId="1054360A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21116E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A6A006" w14:textId="09A9E56B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,</w:t>
            </w:r>
            <w:r w:rsidRPr="003C303F">
              <w:rPr>
                <w:sz w:val="30"/>
                <w:szCs w:val="30"/>
              </w:rPr>
              <w:t>012</w:t>
            </w:r>
          </w:p>
        </w:tc>
      </w:tr>
      <w:tr w:rsidR="00F76804" w:rsidRPr="005C2D3F" w14:paraId="2E9A28B3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39E94E0D" w14:textId="77777777" w:rsidR="00F76804" w:rsidRPr="005C2D3F" w:rsidRDefault="00F76804" w:rsidP="00BC56BB">
            <w:pPr>
              <w:ind w:left="180" w:right="-79"/>
              <w:rPr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66410E1" w14:textId="77777777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7E85E82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tcBorders>
              <w:left w:val="nil"/>
            </w:tcBorders>
            <w:shd w:val="clear" w:color="auto" w:fill="auto"/>
            <w:vAlign w:val="bottom"/>
          </w:tcPr>
          <w:p w14:paraId="787E61BD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787890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5FB5EB2D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10C0665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5E43DC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5E095E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76804" w:rsidRPr="005C2D3F" w14:paraId="71B65324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5C174D30" w14:textId="55D2EDCC" w:rsidR="00F76804" w:rsidRPr="005C2D3F" w:rsidRDefault="00F76804" w:rsidP="00BC56BB">
            <w:pPr>
              <w:ind w:right="-79"/>
              <w:rPr>
                <w:sz w:val="30"/>
                <w:szCs w:val="30"/>
                <w:cs/>
              </w:rPr>
            </w:pPr>
            <w:r w:rsidRPr="005C2D3F">
              <w:rPr>
                <w:rFonts w:hint="cs"/>
                <w:b/>
                <w:bCs/>
                <w:sz w:val="30"/>
                <w:szCs w:val="30"/>
                <w:cs/>
              </w:rPr>
              <w:t>ไม่</w:t>
            </w:r>
            <w:r w:rsidRPr="005C2D3F">
              <w:rPr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04" w:type="dxa"/>
            <w:shd w:val="clear" w:color="auto" w:fill="auto"/>
          </w:tcPr>
          <w:p w14:paraId="04F90DDF" w14:textId="77777777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shd w:val="clear" w:color="auto" w:fill="auto"/>
          </w:tcPr>
          <w:p w14:paraId="6195D8E9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4CAF45A0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B0EE2F0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05250CE6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96C82D5" w14:textId="77777777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E416D2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134C506E" w14:textId="77777777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747EA" w:rsidRPr="005C2D3F" w14:paraId="251690D7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00E7E301" w14:textId="0438B608" w:rsidR="00C747EA" w:rsidRPr="005C2D3F" w:rsidRDefault="00C747EA" w:rsidP="00C747EA">
            <w:pPr>
              <w:tabs>
                <w:tab w:val="center" w:pos="1400"/>
              </w:tabs>
              <w:ind w:left="327" w:right="-79" w:hanging="189"/>
              <w:rPr>
                <w:sz w:val="30"/>
                <w:szCs w:val="30"/>
                <w:cs/>
              </w:rPr>
            </w:pP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</w:t>
            </w:r>
            <w:r w:rsidRPr="00716921">
              <w:rPr>
                <w:sz w:val="30"/>
                <w:szCs w:val="30"/>
                <w:cs/>
              </w:rPr>
              <w:t>เช่า</w:t>
            </w:r>
            <w:r w:rsidRPr="005C2D3F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FC564F" w14:textId="2CDE478E" w:rsidR="00C747EA" w:rsidRPr="003C303F" w:rsidRDefault="00C747EA" w:rsidP="00C74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91</w:t>
            </w:r>
            <w:r>
              <w:rPr>
                <w:rFonts w:cs="Angsana New"/>
                <w:sz w:val="30"/>
                <w:szCs w:val="30"/>
                <w:lang w:bidi="th-TH"/>
              </w:rPr>
              <w:t xml:space="preserve"> - 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</w:t>
            </w:r>
            <w:r>
              <w:rPr>
                <w:rFonts w:cs="Angsana New"/>
                <w:sz w:val="30"/>
                <w:szCs w:val="30"/>
                <w:lang w:bidi="th-TH"/>
              </w:rPr>
              <w:t>.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08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7F057" w14:textId="666BEF92" w:rsidR="00C747EA" w:rsidRPr="003C303F" w:rsidRDefault="00C747EA" w:rsidP="00C747EA">
            <w:pPr>
              <w:pStyle w:val="acctfourfigures"/>
              <w:tabs>
                <w:tab w:val="clear" w:pos="765"/>
              </w:tabs>
              <w:spacing w:line="240" w:lineRule="auto"/>
              <w:ind w:right="230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" w:type="dxa"/>
            <w:tcBorders>
              <w:left w:val="nil"/>
            </w:tcBorders>
            <w:shd w:val="clear" w:color="auto" w:fill="auto"/>
            <w:vAlign w:val="bottom"/>
          </w:tcPr>
          <w:p w14:paraId="031BFE2B" w14:textId="77777777" w:rsidR="00C747EA" w:rsidRPr="008E36B3" w:rsidRDefault="00C747EA" w:rsidP="00C747E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72D0" w14:textId="55D29DD6" w:rsidR="00C747EA" w:rsidRPr="008E36B3" w:rsidRDefault="00C747EA" w:rsidP="00BA721C">
            <w:pPr>
              <w:pStyle w:val="acctfourfigures"/>
              <w:tabs>
                <w:tab w:val="clear" w:pos="765"/>
              </w:tabs>
              <w:spacing w:line="240" w:lineRule="auto"/>
              <w:ind w:right="6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344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672B826F" w14:textId="77777777" w:rsidR="00C747EA" w:rsidRPr="008E36B3" w:rsidRDefault="00C747EA" w:rsidP="00C747E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CA3F" w14:textId="0BFE06DE" w:rsidR="00C747EA" w:rsidRPr="008E36B3" w:rsidRDefault="00C747EA" w:rsidP="00C747EA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569844" w14:textId="77777777" w:rsidR="00C747EA" w:rsidRPr="008E36B3" w:rsidRDefault="00C747EA" w:rsidP="00C747EA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C708C" w14:textId="2B5A2A3F" w:rsidR="00C747EA" w:rsidRPr="003C303F" w:rsidRDefault="00C747EA" w:rsidP="00C747E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25</w:t>
            </w:r>
            <w:r>
              <w:rPr>
                <w:rFonts w:cs="Angsana New"/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344</w:t>
            </w:r>
          </w:p>
        </w:tc>
      </w:tr>
      <w:tr w:rsidR="00F76804" w:rsidRPr="005C2D3F" w14:paraId="0696CFF6" w14:textId="77777777" w:rsidTr="00BC56BB">
        <w:trPr>
          <w:cantSplit/>
          <w:trHeight w:val="345"/>
        </w:trPr>
        <w:tc>
          <w:tcPr>
            <w:tcW w:w="2781" w:type="dxa"/>
            <w:shd w:val="clear" w:color="auto" w:fill="auto"/>
          </w:tcPr>
          <w:p w14:paraId="17B2D8EC" w14:textId="17450E23" w:rsidR="00F76804" w:rsidRPr="005C2D3F" w:rsidRDefault="00C747EA" w:rsidP="00C747EA">
            <w:pPr>
              <w:ind w:right="-79"/>
              <w:rPr>
                <w:sz w:val="30"/>
                <w:szCs w:val="30"/>
                <w:cs/>
              </w:rPr>
            </w:pPr>
            <w:r w:rsidRPr="005C2D3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43388CCF" w14:textId="77777777" w:rsidR="00F76804" w:rsidRPr="003C303F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EA814" w14:textId="3D13842F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b/>
                <w:bCs/>
                <w:sz w:val="30"/>
                <w:szCs w:val="30"/>
              </w:rPr>
              <w:t>947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3C303F">
              <w:rPr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98" w:type="dxa"/>
            <w:tcBorders>
              <w:left w:val="nil"/>
            </w:tcBorders>
            <w:shd w:val="clear" w:color="auto" w:fill="auto"/>
          </w:tcPr>
          <w:p w14:paraId="75030105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2377" w14:textId="30C2DBFD" w:rsidR="00F76804" w:rsidRPr="008E36B3" w:rsidRDefault="00F76804" w:rsidP="00BC56BB">
            <w:pPr>
              <w:pStyle w:val="acctfourfigures"/>
              <w:tabs>
                <w:tab w:val="clear" w:pos="765"/>
              </w:tabs>
              <w:spacing w:line="240" w:lineRule="auto"/>
              <w:ind w:right="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25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344</w:t>
            </w:r>
          </w:p>
        </w:tc>
        <w:tc>
          <w:tcPr>
            <w:tcW w:w="198" w:type="dxa"/>
            <w:shd w:val="clear" w:color="auto" w:fill="auto"/>
          </w:tcPr>
          <w:p w14:paraId="509C4F71" w14:textId="77777777" w:rsidR="00F76804" w:rsidRPr="008E36B3" w:rsidRDefault="00F76804" w:rsidP="00BC56B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07945" w14:textId="3E7E3561" w:rsidR="00F76804" w:rsidRPr="008E36B3" w:rsidRDefault="00F76804" w:rsidP="00BC56BB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9"/>
              <w:rPr>
                <w:rFonts w:cs="Angsana New"/>
                <w:b/>
                <w:bCs/>
                <w:sz w:val="30"/>
                <w:szCs w:val="30"/>
              </w:rPr>
            </w:pPr>
            <w:r w:rsidRPr="000C67ED">
              <w:rPr>
                <w:rFonts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591008" w14:textId="77777777" w:rsidR="00F76804" w:rsidRPr="008E36B3" w:rsidRDefault="00F76804" w:rsidP="00BC56BB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-16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8ACB8" w14:textId="0AD2941F" w:rsidR="00F76804" w:rsidRPr="003C303F" w:rsidRDefault="00F76804" w:rsidP="00BC56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972</w:t>
            </w:r>
            <w:r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cs="Angsana New"/>
                <w:b/>
                <w:bCs/>
                <w:sz w:val="30"/>
                <w:szCs w:val="30"/>
                <w:lang w:bidi="th-TH"/>
              </w:rPr>
              <w:t>421</w:t>
            </w:r>
          </w:p>
        </w:tc>
      </w:tr>
    </w:tbl>
    <w:p w14:paraId="64A3F682" w14:textId="0DA8E12A" w:rsidR="00092727" w:rsidRDefault="00092727" w:rsidP="00092727"/>
    <w:p w14:paraId="1B0DB278" w14:textId="77777777" w:rsidR="00092727" w:rsidRPr="005C2D3F" w:rsidRDefault="00092727" w:rsidP="00092727">
      <w:pPr>
        <w:spacing w:line="240" w:lineRule="auto"/>
        <w:ind w:firstLine="540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7846FFF" w14:textId="77777777" w:rsidR="00092727" w:rsidRPr="005C2D3F" w:rsidRDefault="00092727" w:rsidP="00092727">
      <w:pPr>
        <w:tabs>
          <w:tab w:val="left" w:pos="540"/>
        </w:tabs>
        <w:ind w:left="540"/>
        <w:jc w:val="thaiDistribute"/>
      </w:pPr>
    </w:p>
    <w:p w14:paraId="2EC97D24" w14:textId="77777777" w:rsidR="00092727" w:rsidRDefault="00092727" w:rsidP="00092727">
      <w:pPr>
        <w:spacing w:line="240" w:lineRule="auto"/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</w:t>
      </w:r>
      <w:r>
        <w:rPr>
          <w:sz w:val="30"/>
          <w:szCs w:val="30"/>
          <w:cs/>
        </w:rPr>
        <w:t>ินตราต่างประเทศ กลุ่มบริษัท</w:t>
      </w:r>
      <w:r>
        <w:rPr>
          <w:rFonts w:hint="cs"/>
          <w:sz w:val="30"/>
          <w:szCs w:val="30"/>
          <w:cs/>
        </w:rPr>
        <w:t>จะพิจารณาทำ</w:t>
      </w:r>
      <w:r w:rsidRPr="005C2D3F">
        <w:rPr>
          <w:sz w:val="30"/>
          <w:szCs w:val="30"/>
          <w:cs/>
        </w:rPr>
        <w:t>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</w:t>
      </w:r>
      <w:r>
        <w:rPr>
          <w:sz w:val="30"/>
          <w:szCs w:val="30"/>
          <w:cs/>
        </w:rPr>
        <w:t>เงินที่เป็นเงินตราต่างประเทศ</w:t>
      </w:r>
    </w:p>
    <w:p w14:paraId="02D294BD" w14:textId="77777777" w:rsidR="00092727" w:rsidRDefault="00092727" w:rsidP="00092727">
      <w:pPr>
        <w:spacing w:line="240" w:lineRule="auto"/>
        <w:ind w:left="540"/>
        <w:jc w:val="thaiDistribute"/>
        <w:rPr>
          <w:sz w:val="30"/>
          <w:szCs w:val="30"/>
        </w:rPr>
      </w:pPr>
    </w:p>
    <w:p w14:paraId="2C1DFF61" w14:textId="63E24CB1" w:rsidR="00092727" w:rsidRDefault="00092727" w:rsidP="00092727">
      <w:pPr>
        <w:spacing w:line="240" w:lineRule="auto"/>
        <w:ind w:left="540"/>
        <w:jc w:val="thaiDistribute"/>
      </w:pPr>
    </w:p>
    <w:p w14:paraId="7BA51C35" w14:textId="08380B67" w:rsidR="002E1964" w:rsidRDefault="002E1964" w:rsidP="00092727">
      <w:pPr>
        <w:spacing w:line="240" w:lineRule="auto"/>
        <w:ind w:left="540"/>
        <w:jc w:val="thaiDistribute"/>
      </w:pPr>
    </w:p>
    <w:p w14:paraId="691A227E" w14:textId="2AAA1ED5" w:rsidR="002E1964" w:rsidRDefault="002E1964" w:rsidP="00092727">
      <w:pPr>
        <w:spacing w:line="240" w:lineRule="auto"/>
        <w:ind w:left="540"/>
        <w:jc w:val="thaiDistribute"/>
      </w:pPr>
    </w:p>
    <w:p w14:paraId="3F4F8880" w14:textId="5C344B3F" w:rsidR="002E1964" w:rsidRPr="005C2D3F" w:rsidRDefault="00EE0260" w:rsidP="00EE0260">
      <w:pPr>
        <w:spacing w:line="240" w:lineRule="auto"/>
      </w:pPr>
      <w:r>
        <w:rPr>
          <w:cs/>
        </w:rPr>
        <w:br w:type="page"/>
      </w:r>
    </w:p>
    <w:tbl>
      <w:tblPr>
        <w:tblpPr w:leftFromText="180" w:rightFromText="180" w:vertAnchor="text" w:horzAnchor="margin" w:tblpX="480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092727" w:rsidRPr="005C2D3F" w14:paraId="3DA41753" w14:textId="77777777" w:rsidTr="007D3B6E">
        <w:trPr>
          <w:cantSplit/>
          <w:tblHeader/>
        </w:trPr>
        <w:tc>
          <w:tcPr>
            <w:tcW w:w="4410" w:type="dxa"/>
            <w:shd w:val="clear" w:color="auto" w:fill="auto"/>
          </w:tcPr>
          <w:p w14:paraId="15DAFE4A" w14:textId="77777777" w:rsidR="00092727" w:rsidRPr="005C2D3F" w:rsidRDefault="00092727" w:rsidP="00092727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5A0C64" w14:textId="77777777" w:rsidR="00092727" w:rsidRPr="005C2D3F" w:rsidRDefault="00092727" w:rsidP="00092727">
            <w:pPr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29A11F2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BAF64E6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2BED2A7" w14:textId="77777777" w:rsidR="00092727" w:rsidRPr="005C2D3F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2727" w:rsidRPr="005C2D3F" w14:paraId="74756EC9" w14:textId="77777777" w:rsidTr="007D3B6E">
        <w:trPr>
          <w:cantSplit/>
          <w:tblHeader/>
        </w:trPr>
        <w:tc>
          <w:tcPr>
            <w:tcW w:w="4410" w:type="dxa"/>
            <w:shd w:val="clear" w:color="auto" w:fill="auto"/>
          </w:tcPr>
          <w:p w14:paraId="5B1FB001" w14:textId="0E10847E" w:rsidR="00092727" w:rsidRPr="005C2D3F" w:rsidRDefault="009D0BB1" w:rsidP="00EE0260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2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9B002EF" w14:textId="77777777" w:rsidR="00092727" w:rsidRPr="005C2D3F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D6C3C" w14:textId="38E8D8C5" w:rsidR="00092727" w:rsidRPr="005C2D3F" w:rsidRDefault="003C303F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DF25F" w14:textId="77777777" w:rsidR="00092727" w:rsidRPr="005C2D3F" w:rsidRDefault="00092727" w:rsidP="007D3B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7DF4E" w14:textId="7F8E9D59" w:rsidR="00092727" w:rsidRPr="005C2D3F" w:rsidRDefault="003C303F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EA767" w14:textId="77777777" w:rsidR="00092727" w:rsidRPr="005C2D3F" w:rsidRDefault="00092727" w:rsidP="007D3B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8DBD5" w14:textId="72418687" w:rsidR="00092727" w:rsidRPr="005C2D3F" w:rsidRDefault="003C303F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7643CF" w14:textId="77777777" w:rsidR="00092727" w:rsidRPr="005C2D3F" w:rsidRDefault="00092727" w:rsidP="007D3B6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43656" w14:textId="73C3CDA2" w:rsidR="00092727" w:rsidRPr="005C2D3F" w:rsidRDefault="003C303F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092727" w:rsidRPr="005C2D3F" w14:paraId="15056A30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8280470" w14:textId="55D5B170" w:rsidR="00092727" w:rsidRPr="00B06340" w:rsidRDefault="00092727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3F1A6D" w14:textId="77777777" w:rsidR="00092727" w:rsidRPr="005C2D3F" w:rsidRDefault="00092727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19E583FE" w14:textId="77777777" w:rsidR="00092727" w:rsidRPr="005C2D3F" w:rsidRDefault="00092727" w:rsidP="00E408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92727" w:rsidRPr="005C2D3F" w14:paraId="4502E22D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0BC76EC9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80" w:type="dxa"/>
            <w:shd w:val="clear" w:color="auto" w:fill="auto"/>
          </w:tcPr>
          <w:p w14:paraId="7CF1C319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D68B1E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A3F39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58F38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1458B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D658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D23EA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67BE78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289BC6B3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1AABB75C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48A60430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B6F05" w14:textId="2F6F3141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ED48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C2459" w14:textId="75E674FF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5B33FC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E63997" w14:textId="68509958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C3731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1E0467" w14:textId="54222CBD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608</w:t>
            </w:r>
          </w:p>
        </w:tc>
      </w:tr>
      <w:tr w:rsidR="00092727" w:rsidRPr="005C2D3F" w14:paraId="6AABD2C7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7B228E5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77BBFDE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8F784" w14:textId="4BEDCCA8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31,287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C4005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0DB15" w14:textId="79AABE41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18840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34CDFF" w14:textId="6E5851C3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31,287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FAC2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CC344" w14:textId="2A5B9667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661</w:t>
            </w:r>
          </w:p>
        </w:tc>
      </w:tr>
      <w:tr w:rsidR="00092727" w:rsidRPr="005C2D3F" w14:paraId="3A093B10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F688A25" w14:textId="634CCF32" w:rsidR="00092727" w:rsidRPr="005C2D3F" w:rsidRDefault="00C0033D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092727"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80" w:type="dxa"/>
            <w:shd w:val="clear" w:color="auto" w:fill="auto"/>
          </w:tcPr>
          <w:p w14:paraId="588868B5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25DB99" w14:textId="2EC3856F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62904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404D47" w14:textId="57620565" w:rsidR="00092727" w:rsidRPr="005C2D3F" w:rsidRDefault="003C303F" w:rsidP="008021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927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E179E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0F70D5" w14:textId="4653E905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12,247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687F42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E6E5C3" w14:textId="52DBAF3D" w:rsidR="00092727" w:rsidRPr="005C2D3F" w:rsidRDefault="003C303F" w:rsidP="008021A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0927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</w:t>
            </w:r>
          </w:p>
        </w:tc>
      </w:tr>
      <w:tr w:rsidR="00092727" w:rsidRPr="005C2D3F" w14:paraId="6AED3B7F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0F2BAAC2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shd w:val="clear" w:color="auto" w:fill="auto"/>
          </w:tcPr>
          <w:p w14:paraId="19429511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D76AF" w14:textId="3D5EEE73" w:rsidR="00092727" w:rsidRPr="005C2D3F" w:rsidRDefault="003F678D" w:rsidP="003F67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(1,976)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ED251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F756DA" w14:textId="77777777" w:rsidR="00092727" w:rsidRPr="005C2D3F" w:rsidRDefault="00092727" w:rsidP="008021A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BB27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ABE85" w14:textId="2C0EC575" w:rsidR="00092727" w:rsidRPr="005C2D3F" w:rsidRDefault="003F678D" w:rsidP="003F6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(1,976)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BEA1A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10D5F7" w14:textId="77777777" w:rsidR="00092727" w:rsidRPr="005C2D3F" w:rsidRDefault="00092727" w:rsidP="008021A5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727" w:rsidRPr="005C2D3F" w14:paraId="402A2F44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A105E04" w14:textId="14B59FC3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50F38210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D18C03" w14:textId="4BDE80EE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(124,690)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50DA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9B336" w14:textId="100F1D85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FCD58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8EE71" w14:textId="7F0AD931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(20,660)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040B0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7F65" w14:textId="2A90FEC9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727" w:rsidRPr="005C2D3F" w14:paraId="1FF235FE" w14:textId="77777777" w:rsidTr="007D3B6E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2D641AFF" w14:textId="77777777" w:rsidR="00092727" w:rsidRPr="005C2D3F" w:rsidRDefault="00092727" w:rsidP="00092727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C7390" w14:textId="3A020D20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(73,165)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9A4DB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4C07F" w14:textId="2EABECED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99F95" w14:textId="77777777" w:rsidR="00092727" w:rsidRPr="005C2D3F" w:rsidRDefault="00092727" w:rsidP="00092727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BC9A2" w14:textId="55385715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30FAA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CAEFF" w14:textId="28C3C6D5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92727" w:rsidRPr="005C2D3F" w14:paraId="5B794944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A0E2472" w14:textId="77777777" w:rsidR="00092727" w:rsidRPr="005C2D3F" w:rsidRDefault="00092727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B98F4B7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F0FF60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81D91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734C8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4BE854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CC014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015F6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61610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3FEE8319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6FC8D4B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31C55D0D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F774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E03B3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4D2F4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1AD53D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734BF8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358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013A6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4D17D6B4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3C282DF9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7885C4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0A803" w14:textId="30C1C3ED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238,967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2A6604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9862A5" w14:textId="059E5C7A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776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D40D0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C427B" w14:textId="4FDF27A7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111,035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F3722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C2F403" w14:textId="06DF640D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</w:tr>
      <w:tr w:rsidR="00092727" w:rsidRPr="005C2D3F" w14:paraId="4C43564E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6949966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2DCDA803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33948" w14:textId="030AC063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189,937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A94FDC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695017" w14:textId="4F4E6543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32396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D1F7D9" w14:textId="7CB9AFE5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194,371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DECDD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14BA7F" w14:textId="5B9F51BF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718</w:t>
            </w:r>
          </w:p>
        </w:tc>
      </w:tr>
      <w:tr w:rsidR="00092727" w:rsidRPr="005C2D3F" w14:paraId="1C1E4829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4E52C2B4" w14:textId="16BEB337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58046176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BBF30" w14:textId="69486DDA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55,226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26DA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66C80" w14:textId="258CE5BA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6D3E80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03595D" w14:textId="56E08363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73,732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882CB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2824F3" w14:textId="0AAEA36B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458</w:t>
            </w:r>
          </w:p>
        </w:tc>
      </w:tr>
      <w:tr w:rsidR="00092727" w:rsidRPr="005C2D3F" w14:paraId="58D69A93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0C3041E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shd w:val="clear" w:color="auto" w:fill="auto"/>
          </w:tcPr>
          <w:p w14:paraId="6481C7B7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7A8FF" w14:textId="27B7A5F6" w:rsidR="00092727" w:rsidRPr="005C2D3F" w:rsidRDefault="003F678D" w:rsidP="00105C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(22,012)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B1F98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7E5B4" w14:textId="303FEC9B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4224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93C93E" w14:textId="50CD78DC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(21,968)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9C4C5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2A0A37" w14:textId="15718C08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727" w:rsidRPr="005C2D3F" w14:paraId="4E8902A0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3BF4D4E4" w14:textId="2CEE0160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3A98005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524825" w14:textId="4E313B2E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(68,731)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6B04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C53894" w14:textId="5BC7611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88D1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E960A2" w14:textId="161B50E9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(45,039)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2CDFF2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98307D" w14:textId="5A20EA7B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727" w:rsidRPr="005C2D3F" w14:paraId="5B007098" w14:textId="77777777" w:rsidTr="007D3B6E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79369E72" w14:textId="77777777" w:rsidR="00092727" w:rsidRPr="005C2D3F" w:rsidRDefault="00092727" w:rsidP="00092727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971F3" w14:textId="03C6F94C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393,387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55EE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A5C6" w14:textId="41D31C53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853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27F4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7AE67F" w14:textId="2541120D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9661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2C90" w14:textId="22A28314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258</w:t>
            </w:r>
          </w:p>
        </w:tc>
      </w:tr>
      <w:tr w:rsidR="008021A5" w:rsidRPr="005C2D3F" w14:paraId="0D9D967F" w14:textId="77777777" w:rsidTr="007D3B6E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5E985515" w14:textId="77777777" w:rsidR="008021A5" w:rsidRPr="005C2D3F" w:rsidRDefault="008021A5" w:rsidP="00092727">
            <w:pPr>
              <w:tabs>
                <w:tab w:val="left" w:pos="6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4E843" w14:textId="77777777" w:rsidR="008021A5" w:rsidRPr="005C2D3F" w:rsidRDefault="008021A5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4F1FD0" w14:textId="77777777" w:rsidR="008021A5" w:rsidRPr="005C2D3F" w:rsidRDefault="008021A5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467BA" w14:textId="77777777" w:rsidR="008021A5" w:rsidRPr="005C2D3F" w:rsidRDefault="008021A5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8BF31C" w14:textId="77777777" w:rsidR="008021A5" w:rsidRPr="005C2D3F" w:rsidRDefault="008021A5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FA36E9" w14:textId="77777777" w:rsidR="008021A5" w:rsidRPr="005C2D3F" w:rsidRDefault="008021A5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97C42" w14:textId="77777777" w:rsidR="008021A5" w:rsidRPr="005C2D3F" w:rsidRDefault="008021A5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C0D44E" w14:textId="77777777" w:rsidR="008021A5" w:rsidRPr="005C2D3F" w:rsidRDefault="008021A5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2727" w:rsidRPr="005C2D3F" w14:paraId="413F0287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4428E4A5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80" w:type="dxa"/>
            <w:shd w:val="clear" w:color="auto" w:fill="auto"/>
          </w:tcPr>
          <w:p w14:paraId="6FD8677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06B5D8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7B097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28016F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CBF748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A7E05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2138C4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BA4D4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216AEE46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950C0A6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shd w:val="clear" w:color="auto" w:fill="auto"/>
          </w:tcPr>
          <w:p w14:paraId="19FB5E59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5F3F18" w14:textId="5D4E7B1B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(36,404)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44F7C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6A4B18" w14:textId="7BF47A65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CFCC15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D51EEB" w14:textId="1FD9982F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(36,404)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0FD652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DBD10" w14:textId="76378101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727" w:rsidRPr="005C2D3F" w14:paraId="1327272A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1E43B6A5" w14:textId="41B782C9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26C288CC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6BE13" w14:textId="5480C425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(1,385)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688B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79599" w14:textId="26FB8E1A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22BC36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9B5536" w14:textId="3FBA8595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0BA2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34E14" w14:textId="433839CC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092727" w:rsidRPr="005C2D3F" w14:paraId="509EB277" w14:textId="77777777" w:rsidTr="007D3B6E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60163E30" w14:textId="77777777" w:rsidR="00092727" w:rsidRPr="005C2D3F" w:rsidRDefault="00092727" w:rsidP="00092727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C9FA9" w14:textId="177A6355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(37,789)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609A3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C73A1" w14:textId="39A31803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CB0E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0182" w14:textId="716001E1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(36,600)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B2C5C5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A05D6" w14:textId="480F6EBE" w:rsidR="00092727" w:rsidRPr="000976A3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92727" w:rsidRPr="005C2D3F" w14:paraId="00437CF9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73316342" w14:textId="77777777" w:rsidR="00092727" w:rsidRPr="005C2D3F" w:rsidRDefault="00092727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8B9C79F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2C074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206445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B3825C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9CCE5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51EC0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996D3C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08D90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612171A2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381DFDA7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สกุลเงินปอนด์สเตอร์ลิง</w:t>
            </w:r>
          </w:p>
        </w:tc>
        <w:tc>
          <w:tcPr>
            <w:tcW w:w="180" w:type="dxa"/>
            <w:shd w:val="clear" w:color="auto" w:fill="auto"/>
          </w:tcPr>
          <w:p w14:paraId="7198B50D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66A398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9EB90A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2D7EA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6104E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0677F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34712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6CBB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74FE0870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B114B5C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4184FDC3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7E68D" w14:textId="2738A5BF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30,674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4785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29F953" w14:textId="40D730C6" w:rsidR="00092727" w:rsidRPr="005C2D3F" w:rsidRDefault="003C303F" w:rsidP="0009272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EBCD1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AE8BB2" w14:textId="4502333D" w:rsidR="00092727" w:rsidRPr="005C2D3F" w:rsidRDefault="003F678D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32097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A250AF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92727" w:rsidRPr="005C2D3F" w14:paraId="132CCA3A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09699BC" w14:textId="6DD6C603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3C94B49D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E1B36B" w14:textId="271ADB33" w:rsidR="00092727" w:rsidRPr="005C2D3F" w:rsidRDefault="003F678D" w:rsidP="003F6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ACD52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B203A" w14:textId="4EDB9B07" w:rsidR="00092727" w:rsidRPr="005C2D3F" w:rsidRDefault="003C303F" w:rsidP="008021A5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9014B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783019" w14:textId="0074775E" w:rsidR="00092727" w:rsidRPr="005C2D3F" w:rsidRDefault="003F678D" w:rsidP="003F678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9F870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1CB3DC" w14:textId="5E1616E3" w:rsidR="00092727" w:rsidRPr="00540422" w:rsidRDefault="003C303F" w:rsidP="00C37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235</w:t>
            </w:r>
          </w:p>
        </w:tc>
      </w:tr>
      <w:tr w:rsidR="00092727" w:rsidRPr="005C2D3F" w14:paraId="25D158F0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3856DB9A" w14:textId="63775620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7337630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4A0813" w14:textId="46A92D4D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(296)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4857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20E16D" w14:textId="2E25A95C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4D91C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9B7BB" w14:textId="6FC6FCF7" w:rsidR="00092727" w:rsidRPr="005C2D3F" w:rsidRDefault="003F678D" w:rsidP="003F678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CA2905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48579" w14:textId="70B489FC" w:rsidR="00092727" w:rsidRPr="00540422" w:rsidRDefault="00C371ED" w:rsidP="00C371E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404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727" w:rsidRPr="005C2D3F" w14:paraId="68DA1974" w14:textId="77777777" w:rsidTr="007D3B6E">
        <w:trPr>
          <w:cantSplit/>
        </w:trPr>
        <w:tc>
          <w:tcPr>
            <w:tcW w:w="4590" w:type="dxa"/>
            <w:gridSpan w:val="2"/>
            <w:shd w:val="clear" w:color="auto" w:fill="auto"/>
          </w:tcPr>
          <w:p w14:paraId="6B4DAAD4" w14:textId="77777777" w:rsidR="00092727" w:rsidRPr="005C2D3F" w:rsidRDefault="00092727" w:rsidP="00092727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F7756" w14:textId="7343EC01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B1DC83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53EE5" w14:textId="28B8350A" w:rsidR="00092727" w:rsidRPr="005C2D3F" w:rsidRDefault="003C303F" w:rsidP="0009272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A9E9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3164" w14:textId="5DDC7679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AB30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3DEE0" w14:textId="4434378F" w:rsidR="00092727" w:rsidRPr="005C2D3F" w:rsidRDefault="003C303F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235</w:t>
            </w:r>
          </w:p>
        </w:tc>
      </w:tr>
      <w:tr w:rsidR="00092727" w:rsidRPr="005C2D3F" w14:paraId="7CB39148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120F6E6E" w14:textId="77777777" w:rsidR="00092727" w:rsidRPr="005C2D3F" w:rsidRDefault="00092727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0C2C07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01FFFA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C6085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3AC87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8AB43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3EE7C1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4DBCB8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4D9E0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8AE" w:rsidRPr="005C2D3F" w14:paraId="18AE45F9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4C1507A7" w14:textId="77777777" w:rsidR="00E408AE" w:rsidRPr="005C2D3F" w:rsidRDefault="00E408AE" w:rsidP="00E408A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D35E3E" w14:textId="77777777" w:rsidR="00E408AE" w:rsidRPr="005C2D3F" w:rsidRDefault="00E408AE" w:rsidP="00E408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AE7140" w14:textId="1A3C6B15" w:rsidR="00E408AE" w:rsidRPr="005C2D3F" w:rsidRDefault="00E408AE" w:rsidP="00E408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63B7985" w14:textId="77777777" w:rsidR="00E408AE" w:rsidRPr="005C2D3F" w:rsidRDefault="00E408AE" w:rsidP="00E408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79E8DAE" w14:textId="79C51ED3" w:rsidR="00E408AE" w:rsidRPr="005C2D3F" w:rsidRDefault="00E408AE" w:rsidP="00E408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08AE" w:rsidRPr="005C2D3F" w14:paraId="74BE5499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23CDD19B" w14:textId="35A2D7C0" w:rsidR="00E408AE" w:rsidRPr="005C2D3F" w:rsidRDefault="007D3B6E" w:rsidP="007D3B6E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63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9EEE606" w14:textId="77777777" w:rsidR="00E408AE" w:rsidRPr="005C2D3F" w:rsidRDefault="00E408AE" w:rsidP="00E408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FB4F4B" w14:textId="7775DC05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DC54A" w14:textId="77777777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687F0" w14:textId="7F86AC04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9FD24" w14:textId="77777777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15121" w14:textId="54CE1D4D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822CFD" w14:textId="77777777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04C31E" w14:textId="0246F967" w:rsidR="00E408AE" w:rsidRPr="005C2D3F" w:rsidRDefault="00E408AE" w:rsidP="007D3B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E408AE" w:rsidRPr="005C2D3F" w14:paraId="2B7B6813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67043B32" w14:textId="50A12CF1" w:rsidR="00E408AE" w:rsidRPr="005C2D3F" w:rsidRDefault="00E408AE" w:rsidP="00092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85FE4C0" w14:textId="77777777" w:rsidR="00E408AE" w:rsidRPr="005C2D3F" w:rsidRDefault="00E408AE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3D882836" w14:textId="085E3D8E" w:rsidR="00E408AE" w:rsidRPr="005C2D3F" w:rsidRDefault="00E408AE" w:rsidP="00E408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92727" w:rsidRPr="005C2D3F" w14:paraId="3EAFA8DA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0FD98034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สกุลเงินอื่นๆ</w:t>
            </w:r>
          </w:p>
        </w:tc>
        <w:tc>
          <w:tcPr>
            <w:tcW w:w="180" w:type="dxa"/>
            <w:shd w:val="clear" w:color="auto" w:fill="auto"/>
          </w:tcPr>
          <w:p w14:paraId="261806E9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CDDF15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F3D23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D45A8D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A2CA83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FBDA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5BCD7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E63C99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62044285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73ED82FE" w14:textId="742FFF56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79C73545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538097" w14:textId="6D25BDC2" w:rsidR="00092727" w:rsidRPr="005C2D3F" w:rsidRDefault="003F678D" w:rsidP="003F678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909AF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753678" w14:textId="77777777" w:rsidR="00092727" w:rsidRPr="005C2D3F" w:rsidRDefault="00092727" w:rsidP="008021A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786C3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B9D9A2" w14:textId="7B5027FD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ED9D1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570914" w14:textId="771E336B" w:rsidR="00092727" w:rsidRPr="005C2D3F" w:rsidRDefault="003C303F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471</w:t>
            </w:r>
          </w:p>
        </w:tc>
      </w:tr>
      <w:tr w:rsidR="00092727" w:rsidRPr="005C2D3F" w14:paraId="35460A5F" w14:textId="77777777" w:rsidTr="007D3B6E">
        <w:trPr>
          <w:cantSplit/>
        </w:trPr>
        <w:tc>
          <w:tcPr>
            <w:tcW w:w="4410" w:type="dxa"/>
            <w:shd w:val="clear" w:color="auto" w:fill="auto"/>
          </w:tcPr>
          <w:p w14:paraId="5878C4B4" w14:textId="70636DCA" w:rsidR="00092727" w:rsidRPr="005C2D3F" w:rsidRDefault="00092727" w:rsidP="00C0033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2C1F05CF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2E9690" w14:textId="2E682A26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(46,518)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52ED47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6583E6" w14:textId="1336E6AB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1F6DB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0368" w14:textId="33526742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678D">
              <w:rPr>
                <w:rFonts w:asciiTheme="majorBidi" w:hAnsiTheme="majorBidi" w:cstheme="majorBidi"/>
                <w:sz w:val="30"/>
                <w:szCs w:val="30"/>
              </w:rPr>
              <w:t>(52,395)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D76A12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D24B6" w14:textId="5F6A465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727" w:rsidRPr="005C2D3F" w14:paraId="2B68225C" w14:textId="77777777" w:rsidTr="007D3B6E">
        <w:trPr>
          <w:cantSplit/>
          <w:trHeight w:val="230"/>
        </w:trPr>
        <w:tc>
          <w:tcPr>
            <w:tcW w:w="4590" w:type="dxa"/>
            <w:gridSpan w:val="2"/>
            <w:shd w:val="clear" w:color="auto" w:fill="auto"/>
          </w:tcPr>
          <w:p w14:paraId="5B08B773" w14:textId="77777777" w:rsidR="00092727" w:rsidRPr="005C2D3F" w:rsidRDefault="00092727" w:rsidP="000927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2A7EA" w14:textId="4D1B0D05" w:rsidR="00092727" w:rsidRPr="005C2D3F" w:rsidRDefault="003F678D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0C6D9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962FF" w14:textId="6772BBC5" w:rsidR="00092727" w:rsidRPr="005C2D3F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7CD9E" w14:textId="77777777" w:rsidR="00092727" w:rsidRPr="005C2D3F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7FF57" w14:textId="1A80AABA" w:rsidR="00092727" w:rsidRPr="005C2D3F" w:rsidRDefault="003F678D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(52,328)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B7762" w14:textId="77777777" w:rsidR="00092727" w:rsidRPr="005C2D3F" w:rsidRDefault="00092727" w:rsidP="00092727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FCF15" w14:textId="04307031" w:rsidR="00092727" w:rsidRPr="005C2D3F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303F"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4FAF312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3A4BD69A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5C2D3F">
        <w:rPr>
          <w:b/>
          <w:bCs/>
          <w:i/>
          <w:iCs/>
          <w:sz w:val="30"/>
          <w:szCs w:val="30"/>
        </w:rPr>
        <w:t xml:space="preserve"> </w:t>
      </w:r>
    </w:p>
    <w:p w14:paraId="0A749C5A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369EEA55" w14:textId="41C71736" w:rsidR="00092727" w:rsidRPr="005C2D3F" w:rsidRDefault="00092727" w:rsidP="001C6840">
      <w:pPr>
        <w:ind w:left="540"/>
        <w:rPr>
          <w:sz w:val="30"/>
          <w:szCs w:val="30"/>
        </w:rPr>
      </w:pPr>
      <w:r w:rsidRPr="005C2D3F">
        <w:rPr>
          <w:sz w:val="30"/>
          <w:szCs w:val="30"/>
          <w:cs/>
        </w:rPr>
        <w:t xml:space="preserve">ความเสี่ยงทางด้านสินเชื่อ </w:t>
      </w:r>
      <w:r w:rsidR="001C6840" w:rsidRPr="00891863">
        <w:rPr>
          <w:rFonts w:asciiTheme="majorBidi" w:hAnsiTheme="majorBidi" w:cstheme="majorBidi"/>
          <w:sz w:val="28"/>
          <w:szCs w:val="28"/>
          <w:cs/>
        </w:rPr>
        <w:t>คือผลขาดทุนที่อาจเกิดขึ้นจากการ</w:t>
      </w:r>
      <w:r w:rsidRPr="005C2D3F">
        <w:rPr>
          <w:sz w:val="30"/>
          <w:szCs w:val="30"/>
          <w:cs/>
        </w:rPr>
        <w:t>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09909D38" w14:textId="77777777" w:rsidR="00092727" w:rsidRPr="005C2D3F" w:rsidRDefault="00092727" w:rsidP="00092727">
      <w:pPr>
        <w:tabs>
          <w:tab w:val="left" w:pos="540"/>
          <w:tab w:val="left" w:pos="810"/>
        </w:tabs>
        <w:ind w:left="540" w:right="65"/>
        <w:jc w:val="thaiDistribute"/>
        <w:rPr>
          <w:sz w:val="20"/>
          <w:szCs w:val="20"/>
          <w:cs/>
        </w:rPr>
      </w:pPr>
    </w:p>
    <w:p w14:paraId="0BEC14C2" w14:textId="77777777" w:rsidR="00092727" w:rsidRPr="005C2D3F" w:rsidRDefault="00092727" w:rsidP="00092727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แต่ละรายการในงบแสดงฐานะการเงิน อย่างไรก็ตามเนื่องจากกลุ่มบริษัทมีฐานลูกค้าจำนวนมากฝ่ายบริหารไม่ได้คาดว่าจะเกิดผลเสียหายที่มีสาระสำคัญจากการเก็บหนี้ไม่ได้</w:t>
      </w:r>
    </w:p>
    <w:p w14:paraId="42DAC35C" w14:textId="18F75F5B" w:rsidR="00092727" w:rsidRDefault="00092727" w:rsidP="008021A5">
      <w:pPr>
        <w:spacing w:line="240" w:lineRule="auto"/>
        <w:rPr>
          <w:sz w:val="30"/>
          <w:szCs w:val="30"/>
        </w:rPr>
      </w:pPr>
    </w:p>
    <w:p w14:paraId="5D857F0E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  <w:r w:rsidRPr="005C2D3F">
        <w:rPr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56825BC" w14:textId="77777777" w:rsidR="00092727" w:rsidRPr="005C2D3F" w:rsidRDefault="00092727" w:rsidP="00092727">
      <w:pPr>
        <w:tabs>
          <w:tab w:val="left" w:pos="540"/>
        </w:tabs>
        <w:ind w:left="540"/>
        <w:jc w:val="thaiDistribute"/>
        <w:rPr>
          <w:sz w:val="22"/>
          <w:szCs w:val="22"/>
        </w:rPr>
      </w:pPr>
    </w:p>
    <w:p w14:paraId="677C7B7B" w14:textId="77777777" w:rsidR="00092727" w:rsidRDefault="00092727" w:rsidP="00092727">
      <w:pPr>
        <w:tabs>
          <w:tab w:val="left" w:pos="540"/>
          <w:tab w:val="left" w:pos="810"/>
        </w:tabs>
        <w:ind w:left="540"/>
        <w:jc w:val="thaiDistribute"/>
        <w:rPr>
          <w:sz w:val="30"/>
          <w:szCs w:val="30"/>
        </w:rPr>
      </w:pPr>
      <w:r w:rsidRPr="005C2D3F">
        <w:rPr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5C2D3F">
        <w:rPr>
          <w:sz w:val="30"/>
          <w:szCs w:val="30"/>
        </w:rPr>
        <w:br/>
      </w:r>
      <w:r w:rsidRPr="005C2D3F">
        <w:rPr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697D5C05" w14:textId="09401997" w:rsidR="00092727" w:rsidRDefault="003E0125" w:rsidP="003E0125">
      <w:pPr>
        <w:spacing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893EC04" w14:textId="77777777" w:rsidR="00092727" w:rsidRPr="0067761A" w:rsidRDefault="00092727" w:rsidP="00092727">
      <w:pPr>
        <w:pStyle w:val="block"/>
        <w:spacing w:after="0" w:line="240" w:lineRule="atLeast"/>
        <w:ind w:right="-7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67761A">
        <w:rPr>
          <w:rFonts w:cs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มูลค่าตามบัญชีและมูลค่ายุติธรรม</w:t>
      </w:r>
    </w:p>
    <w:p w14:paraId="2DD2130C" w14:textId="77777777" w:rsidR="00092727" w:rsidRPr="003334E8" w:rsidRDefault="00092727" w:rsidP="00092727">
      <w:pPr>
        <w:pStyle w:val="block"/>
        <w:spacing w:after="0" w:line="240" w:lineRule="auto"/>
        <w:ind w:right="-7"/>
        <w:jc w:val="both"/>
        <w:rPr>
          <w:rFonts w:cs="Angsana New"/>
          <w:sz w:val="30"/>
          <w:szCs w:val="30"/>
          <w:lang w:bidi="th-TH"/>
        </w:rPr>
      </w:pPr>
    </w:p>
    <w:p w14:paraId="57091CFB" w14:textId="72C80CB2" w:rsidR="00092727" w:rsidRDefault="00092727" w:rsidP="003E0125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3334E8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</w:t>
      </w:r>
      <w:r w:rsidRPr="003334E8">
        <w:rPr>
          <w:rFonts w:cs="Angsana New" w:hint="cs"/>
          <w:sz w:val="30"/>
          <w:szCs w:val="30"/>
          <w:cs/>
          <w:lang w:bidi="th-TH"/>
        </w:rPr>
        <w:t>มูล</w:t>
      </w:r>
      <w:r w:rsidR="00B62EB7">
        <w:rPr>
          <w:rFonts w:cs="Angsana New"/>
          <w:sz w:val="30"/>
          <w:szCs w:val="30"/>
          <w:cs/>
          <w:lang w:bidi="th-TH"/>
        </w:rPr>
        <w:t>ค่าด้วยมูลค่ายุติธรรม</w:t>
      </w:r>
      <w:r w:rsidRPr="003334E8">
        <w:rPr>
          <w:rFonts w:cs="Angsana New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cs="Angsana New" w:hint="cs"/>
          <w:sz w:val="30"/>
          <w:szCs w:val="30"/>
          <w:cs/>
          <w:lang w:bidi="th-TH"/>
        </w:rPr>
        <w:t>มูล</w:t>
      </w:r>
      <w:r w:rsidRPr="003334E8">
        <w:rPr>
          <w:rFonts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7F9BEDE3" w14:textId="77777777" w:rsidR="003E0125" w:rsidRPr="003334E8" w:rsidRDefault="003E0125" w:rsidP="003E0125">
      <w:pPr>
        <w:pStyle w:val="block"/>
        <w:spacing w:after="0" w:line="240" w:lineRule="atLeast"/>
        <w:ind w:left="540" w:right="-7"/>
        <w:jc w:val="thaiDistribute"/>
      </w:pPr>
    </w:p>
    <w:tbl>
      <w:tblPr>
        <w:tblpPr w:leftFromText="180" w:rightFromText="180" w:vertAnchor="text" w:horzAnchor="margin" w:tblpX="417" w:tblpY="183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1044"/>
      </w:tblGrid>
      <w:tr w:rsidR="00092727" w:rsidRPr="003334E8" w14:paraId="350E49B6" w14:textId="77777777" w:rsidTr="008021A5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13A9A3A0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846" w:type="dxa"/>
            <w:gridSpan w:val="9"/>
          </w:tcPr>
          <w:p w14:paraId="6DF6EDD0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2727" w:rsidRPr="003334E8" w14:paraId="2A6ED4E0" w14:textId="77777777" w:rsidTr="008021A5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002E9C6B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17336B6C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AACCAB4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33A3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92727" w:rsidRPr="003334E8" w14:paraId="26F4412E" w14:textId="77777777" w:rsidTr="008021A5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78E954FC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6E4FEB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FCB453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9EB8B5" w14:textId="5F80C6B3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D20C873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4DB6D5AB" w14:textId="3640DD95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A2FDE8E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14:paraId="1979DAD6" w14:textId="2715EFC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3C303F"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2CCF0EC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B437BE1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92727" w:rsidRPr="003334E8" w14:paraId="08B28547" w14:textId="77777777" w:rsidTr="008021A5">
        <w:tc>
          <w:tcPr>
            <w:tcW w:w="3510" w:type="dxa"/>
            <w:shd w:val="clear" w:color="auto" w:fill="auto"/>
          </w:tcPr>
          <w:p w14:paraId="03753E68" w14:textId="77777777" w:rsidR="00092727" w:rsidRPr="003334E8" w:rsidRDefault="00092727" w:rsidP="00092727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E7D434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FC4A01D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14:paraId="253F4E7B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2727" w:rsidRPr="003334E8" w14:paraId="29894915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43AF97EF" w14:textId="4228FF8A" w:rsidR="00092727" w:rsidRPr="003334E8" w:rsidRDefault="003C303F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="0009272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092727" w:rsidRPr="000976A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  <w:r w:rsidR="0009272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sz w:val="30"/>
                <w:szCs w:val="30"/>
              </w:rPr>
              <w:t>2562</w:t>
            </w:r>
          </w:p>
        </w:tc>
        <w:tc>
          <w:tcPr>
            <w:tcW w:w="1294" w:type="dxa"/>
          </w:tcPr>
          <w:p w14:paraId="42648CEE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7F6FE3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F420C0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990B98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35E6F48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DFFC51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3DF7D20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FD01C54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DB84FA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3334E8" w14:paraId="19FE88B3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12C57170" w14:textId="77777777" w:rsidR="00092727" w:rsidRPr="003334E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3B9DA21D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116DE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CB6FE72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4C0CF1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79955DC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7FD0BB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27780DB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D97331D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C90CC68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3334E8" w14:paraId="7D5E4248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7C89E95D" w14:textId="77777777" w:rsidR="00092727" w:rsidRPr="003A1D69" w:rsidRDefault="00092727" w:rsidP="00092727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51CA8C12" w14:textId="3E59CFB9" w:rsidR="00092727" w:rsidRPr="008E0C8B" w:rsidRDefault="00DE5985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th-TH"/>
              </w:rPr>
            </w:pPr>
            <w:r w:rsidRPr="00DE5985">
              <w:rPr>
                <w:sz w:val="30"/>
                <w:szCs w:val="30"/>
                <w:lang w:bidi="th-TH"/>
              </w:rPr>
              <w:t>4,023,331</w:t>
            </w:r>
          </w:p>
        </w:tc>
        <w:tc>
          <w:tcPr>
            <w:tcW w:w="180" w:type="dxa"/>
            <w:vAlign w:val="bottom"/>
          </w:tcPr>
          <w:p w14:paraId="626C6EF8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EA1787" w14:textId="1682C959" w:rsidR="00092727" w:rsidRPr="00A52057" w:rsidRDefault="00DE5985" w:rsidP="002E7C42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958469" w14:textId="77777777" w:rsidR="00092727" w:rsidRPr="003334E8" w:rsidRDefault="00092727" w:rsidP="0009272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A059F6A" w14:textId="600B1F53" w:rsidR="00092727" w:rsidRPr="003218B6" w:rsidRDefault="00DE5985" w:rsidP="0009272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5985">
              <w:rPr>
                <w:rFonts w:asciiTheme="majorBidi" w:hAnsiTheme="majorBidi" w:cstheme="majorBidi"/>
                <w:sz w:val="30"/>
                <w:szCs w:val="30"/>
              </w:rPr>
              <w:t>4,023,331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1753C" w14:textId="77777777" w:rsidR="00092727" w:rsidRPr="003218B6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CBB3C76" w14:textId="25BD93BD" w:rsidR="00092727" w:rsidRPr="003218B6" w:rsidRDefault="00DE5985" w:rsidP="000927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0B6784" w14:textId="77777777" w:rsidR="00092727" w:rsidRPr="003334E8" w:rsidRDefault="00092727" w:rsidP="000927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8EF51D" w14:textId="2D72D72D" w:rsidR="00092727" w:rsidRPr="003334E8" w:rsidRDefault="00DE5985" w:rsidP="00BA721C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sz w:val="30"/>
                <w:szCs w:val="30"/>
              </w:rPr>
            </w:pPr>
            <w:r w:rsidRPr="00DE5985">
              <w:rPr>
                <w:sz w:val="30"/>
                <w:szCs w:val="30"/>
              </w:rPr>
              <w:t>4,023,331</w:t>
            </w:r>
          </w:p>
        </w:tc>
      </w:tr>
      <w:tr w:rsidR="00092727" w:rsidRPr="003334E8" w14:paraId="53F0D4D9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2421C1F6" w14:textId="77777777" w:rsidR="00092727" w:rsidRPr="003334E8" w:rsidRDefault="00092727" w:rsidP="00092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E1AD34F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29487B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CE54CD" w14:textId="77777777" w:rsidR="00092727" w:rsidRPr="003334E8" w:rsidRDefault="00092727" w:rsidP="0009272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980634" w14:textId="77777777" w:rsidR="00092727" w:rsidRPr="003334E8" w:rsidRDefault="00092727" w:rsidP="0009272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932C88A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443331" w14:textId="77777777" w:rsidR="00092727" w:rsidRPr="003334E8" w:rsidRDefault="00092727" w:rsidP="000927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F6CCF91" w14:textId="77777777" w:rsidR="00092727" w:rsidRPr="003334E8" w:rsidRDefault="00092727" w:rsidP="0009272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3D5AD" w14:textId="77777777" w:rsidR="00092727" w:rsidRPr="003334E8" w:rsidRDefault="00092727" w:rsidP="000927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D092C2F" w14:textId="77777777" w:rsidR="00092727" w:rsidRPr="003334E8" w:rsidRDefault="00092727" w:rsidP="0009272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sz w:val="30"/>
                <w:szCs w:val="30"/>
              </w:rPr>
            </w:pPr>
          </w:p>
        </w:tc>
      </w:tr>
      <w:tr w:rsidR="008021A5" w:rsidRPr="003334E8" w14:paraId="4840E0D5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39A64B7B" w14:textId="65A15DDD" w:rsidR="008021A5" w:rsidRPr="003334E8" w:rsidRDefault="003C303F" w:rsidP="000927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b/>
                <w:sz w:val="30"/>
                <w:szCs w:val="30"/>
              </w:rPr>
              <w:t>31</w:t>
            </w:r>
            <w:r w:rsidR="008021A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8021A5" w:rsidRPr="000976A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  <w:r w:rsidR="008021A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3C303F">
              <w:rPr>
                <w:rFonts w:asciiTheme="majorBidi" w:hAnsiTheme="majorBidi" w:cstheme="majorBidi"/>
                <w:b/>
                <w:sz w:val="30"/>
                <w:szCs w:val="30"/>
              </w:rPr>
              <w:t>2561</w:t>
            </w:r>
          </w:p>
        </w:tc>
        <w:tc>
          <w:tcPr>
            <w:tcW w:w="1294" w:type="dxa"/>
            <w:vAlign w:val="bottom"/>
          </w:tcPr>
          <w:p w14:paraId="3BAA7A90" w14:textId="77777777" w:rsidR="008021A5" w:rsidRPr="003334E8" w:rsidRDefault="008021A5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CBEBB" w14:textId="77777777" w:rsidR="008021A5" w:rsidRPr="003334E8" w:rsidRDefault="008021A5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D9DCC4C" w14:textId="77777777" w:rsidR="008021A5" w:rsidRPr="003334E8" w:rsidRDefault="008021A5" w:rsidP="0009272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-288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B35A93" w14:textId="77777777" w:rsidR="008021A5" w:rsidRPr="003334E8" w:rsidRDefault="008021A5" w:rsidP="00092727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0A68083" w14:textId="77777777" w:rsidR="008021A5" w:rsidRPr="003334E8" w:rsidRDefault="008021A5" w:rsidP="0009272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9CE386" w14:textId="77777777" w:rsidR="008021A5" w:rsidRPr="003334E8" w:rsidRDefault="008021A5" w:rsidP="000927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3D185E3" w14:textId="77777777" w:rsidR="008021A5" w:rsidRPr="003334E8" w:rsidRDefault="008021A5" w:rsidP="00092727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0A3931" w14:textId="77777777" w:rsidR="008021A5" w:rsidRPr="003334E8" w:rsidRDefault="008021A5" w:rsidP="0009272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B4103F0" w14:textId="77777777" w:rsidR="008021A5" w:rsidRPr="003334E8" w:rsidRDefault="008021A5" w:rsidP="00092727">
            <w:pPr>
              <w:pStyle w:val="BodyText"/>
              <w:tabs>
                <w:tab w:val="decimal" w:pos="697"/>
              </w:tabs>
              <w:spacing w:after="0" w:line="240" w:lineRule="auto"/>
              <w:ind w:left="-199" w:right="11"/>
              <w:jc w:val="right"/>
              <w:rPr>
                <w:sz w:val="30"/>
                <w:szCs w:val="30"/>
              </w:rPr>
            </w:pPr>
          </w:p>
        </w:tc>
      </w:tr>
      <w:tr w:rsidR="00092727" w:rsidRPr="003334E8" w14:paraId="6542FF00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618F19A0" w14:textId="77777777" w:rsidR="00092727" w:rsidRPr="003334E8" w:rsidRDefault="00092727" w:rsidP="0009272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14:paraId="49D6F16E" w14:textId="77777777" w:rsidR="00092727" w:rsidRPr="00472EE2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F8EECA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9ED8F74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A52756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FE2F20D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6C8E1B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F9449D2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6E0D6FA" w14:textId="77777777" w:rsidR="00092727" w:rsidRPr="003334E8" w:rsidRDefault="00092727" w:rsidP="00092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AA41EEB" w14:textId="77777777" w:rsidR="00092727" w:rsidRPr="003334E8" w:rsidRDefault="00092727" w:rsidP="000927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3334E8" w14:paraId="134BFB04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563D96D7" w14:textId="77777777" w:rsidR="00092727" w:rsidRPr="003334E8" w:rsidRDefault="00092727" w:rsidP="0009272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14:paraId="13D088E7" w14:textId="0A6B456E" w:rsidR="00092727" w:rsidRPr="003218B6" w:rsidRDefault="003C303F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4220D4BE" w14:textId="77777777" w:rsidR="00092727" w:rsidRPr="003218B6" w:rsidRDefault="00092727" w:rsidP="000927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8E5A2A" w14:textId="260C8CA7" w:rsidR="00092727" w:rsidRPr="003218B6" w:rsidRDefault="003C303F" w:rsidP="00092727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7025A844" w14:textId="77777777" w:rsidR="00092727" w:rsidRPr="003218B6" w:rsidRDefault="00092727" w:rsidP="0009272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FB51C95" w14:textId="77777777" w:rsidR="00092727" w:rsidRPr="003218B6" w:rsidRDefault="00092727" w:rsidP="0009272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66A75" w14:textId="77777777" w:rsidR="00092727" w:rsidRPr="003218B6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0FEB465" w14:textId="77777777" w:rsidR="00092727" w:rsidRPr="003218B6" w:rsidRDefault="00092727" w:rsidP="000927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5B2869" w14:textId="77777777" w:rsidR="00092727" w:rsidRPr="003218B6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22A13F2" w14:textId="2C0E3348" w:rsidR="00092727" w:rsidRPr="003218B6" w:rsidRDefault="003C303F" w:rsidP="00BA721C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113</w:t>
            </w:r>
          </w:p>
        </w:tc>
      </w:tr>
      <w:tr w:rsidR="00092727" w:rsidRPr="003334E8" w14:paraId="4F5354D9" w14:textId="77777777" w:rsidTr="008021A5">
        <w:trPr>
          <w:cantSplit/>
        </w:trPr>
        <w:tc>
          <w:tcPr>
            <w:tcW w:w="3510" w:type="dxa"/>
            <w:shd w:val="clear" w:color="auto" w:fill="auto"/>
          </w:tcPr>
          <w:p w14:paraId="64E98298" w14:textId="77777777" w:rsidR="00092727" w:rsidRPr="003334E8" w:rsidRDefault="00092727" w:rsidP="0009272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6D43FF9F" w14:textId="3A4DC8F3" w:rsidR="00092727" w:rsidRPr="003218B6" w:rsidRDefault="003C303F" w:rsidP="000927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250</w:t>
            </w:r>
            <w:r w:rsidR="00092727">
              <w:rPr>
                <w:sz w:val="30"/>
                <w:szCs w:val="30"/>
              </w:rPr>
              <w:t>,</w:t>
            </w:r>
            <w:r w:rsidRPr="003C303F">
              <w:rPr>
                <w:rFonts w:cs="Angsana New"/>
                <w:sz w:val="30"/>
                <w:szCs w:val="30"/>
                <w:lang w:bidi="th-TH"/>
              </w:rPr>
              <w:t>598</w:t>
            </w:r>
          </w:p>
        </w:tc>
        <w:tc>
          <w:tcPr>
            <w:tcW w:w="180" w:type="dxa"/>
            <w:vAlign w:val="bottom"/>
          </w:tcPr>
          <w:p w14:paraId="64B26102" w14:textId="77777777" w:rsidR="00092727" w:rsidRPr="003218B6" w:rsidRDefault="00092727" w:rsidP="000927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407972" w14:textId="77777777" w:rsidR="00092727" w:rsidRPr="003218B6" w:rsidRDefault="00092727" w:rsidP="008021A5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7FDD97" w14:textId="77777777" w:rsidR="00092727" w:rsidRPr="003218B6" w:rsidRDefault="00092727" w:rsidP="0009272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2648ECB" w14:textId="343135F5" w:rsidR="00092727" w:rsidRPr="003218B6" w:rsidRDefault="003C303F" w:rsidP="00092727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092727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250</w:t>
            </w:r>
            <w:r w:rsidR="00092727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C6F0A5" w14:textId="77777777" w:rsidR="00092727" w:rsidRPr="003218B6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90A96D2" w14:textId="77777777" w:rsidR="00092727" w:rsidRPr="003218B6" w:rsidRDefault="00092727" w:rsidP="0009272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48EEEC" w14:textId="77777777" w:rsidR="00092727" w:rsidRPr="003218B6" w:rsidRDefault="00092727" w:rsidP="00092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02BE82" w14:textId="2DA9074D" w:rsidR="00092727" w:rsidRPr="003218B6" w:rsidRDefault="003C303F" w:rsidP="00092727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092727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250</w:t>
            </w:r>
            <w:r w:rsidR="00092727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598</w:t>
            </w:r>
          </w:p>
        </w:tc>
      </w:tr>
    </w:tbl>
    <w:p w14:paraId="0D60EDDC" w14:textId="77777777" w:rsidR="00092727" w:rsidRDefault="00092727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A91D4A8" w14:textId="77777777" w:rsidR="00092727" w:rsidRPr="003334E8" w:rsidRDefault="00092727" w:rsidP="0009272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279812AA" w14:textId="77777777" w:rsidR="00092727" w:rsidRPr="007E0780" w:rsidRDefault="00092727" w:rsidP="0009272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010D13D" w14:textId="77777777" w:rsidR="00092727" w:rsidRDefault="00092727" w:rsidP="0009272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334E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29A222B4" w14:textId="77777777" w:rsidR="00092727" w:rsidRDefault="00092727" w:rsidP="00092727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C1A1DA5" w14:textId="05138EF7" w:rsidR="00092727" w:rsidRPr="0009306A" w:rsidRDefault="00092727" w:rsidP="0009272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0930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มูลค่ายุติธรรมระดับ</w:t>
      </w:r>
      <w:r w:rsidR="00E52126" w:rsidRPr="0009306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3C303F" w:rsidRPr="0009306A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09306A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09306A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สำหรับตราสารทุนที่เป็นหลักทรัพย์เผื่อขายอ้างอิงจากราคาเสนอซื้อขายในตลาดที่มีสภาพคล่อง</w:t>
      </w:r>
    </w:p>
    <w:p w14:paraId="20F01D02" w14:textId="77777777" w:rsidR="00092727" w:rsidRPr="001E0D56" w:rsidRDefault="00092727" w:rsidP="00092727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69595F1" w14:textId="4D04FFDE" w:rsidR="00092727" w:rsidRDefault="00092727" w:rsidP="00092727">
      <w:pPr>
        <w:pStyle w:val="block"/>
        <w:tabs>
          <w:tab w:val="left" w:pos="567"/>
        </w:tabs>
        <w:spacing w:after="0" w:line="240" w:lineRule="auto"/>
        <w:ind w:left="540"/>
        <w:jc w:val="thaiDistribute"/>
        <w:rPr>
          <w:sz w:val="30"/>
          <w:szCs w:val="30"/>
          <w:lang w:bidi="th-TH"/>
        </w:rPr>
      </w:pPr>
      <w:r w:rsidRPr="001E0D56">
        <w:rPr>
          <w:rFonts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3C303F" w:rsidRPr="003C303F">
        <w:rPr>
          <w:rFonts w:cs="Angsana New"/>
          <w:sz w:val="30"/>
          <w:szCs w:val="30"/>
          <w:lang w:bidi="th-TH"/>
        </w:rPr>
        <w:t>2</w:t>
      </w:r>
      <w:r w:rsidRPr="001E0D56">
        <w:rPr>
          <w:sz w:val="30"/>
          <w:szCs w:val="30"/>
          <w:cs/>
          <w:lang w:bidi="th-TH"/>
        </w:rPr>
        <w:t xml:space="preserve"> </w:t>
      </w:r>
      <w:r w:rsidRPr="001E0D56">
        <w:rPr>
          <w:rFonts w:cs="Angsana New" w:hint="cs"/>
          <w:sz w:val="30"/>
          <w:szCs w:val="30"/>
          <w:cs/>
          <w:lang w:bidi="th-TH"/>
        </w:rPr>
        <w:t>สำหรับ</w:t>
      </w:r>
      <w:r w:rsidRPr="001E0D56">
        <w:rPr>
          <w:rFonts w:cs="Angsana New"/>
          <w:sz w:val="30"/>
          <w:szCs w:val="30"/>
          <w:cs/>
          <w:lang w:bidi="th-TH"/>
        </w:rPr>
        <w:t xml:space="preserve">ตราสารหนี้ที่เป็นหลักทรัพย์เผื่อขายที่ซื้อขายนอกตลาดหลักทรัพย์ อ้างอิงราคาจากนายหน้า </w:t>
      </w:r>
      <w:r w:rsidRPr="001E0D56">
        <w:rPr>
          <w:rFonts w:cs="Angsana New"/>
          <w:spacing w:val="2"/>
          <w:sz w:val="30"/>
          <w:szCs w:val="30"/>
          <w:cs/>
          <w:lang w:bidi="th-TH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</w:t>
      </w:r>
      <w:r w:rsidRPr="001E0D56">
        <w:rPr>
          <w:rFonts w:cs="Angsana New"/>
          <w:spacing w:val="4"/>
          <w:sz w:val="30"/>
          <w:szCs w:val="30"/>
          <w:cs/>
          <w:lang w:bidi="th-TH"/>
        </w:rPr>
        <w:t>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</w:t>
      </w:r>
      <w:r w:rsidRPr="001E0D56">
        <w:rPr>
          <w:rFonts w:cs="Angsana New"/>
          <w:sz w:val="30"/>
          <w:szCs w:val="30"/>
          <w:cs/>
          <w:lang w:bidi="th-TH"/>
        </w:rPr>
        <w:t>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23A60B94" w14:textId="1D707AA2" w:rsidR="00092727" w:rsidRDefault="00092727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416FC1E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5C2D3F">
        <w:rPr>
          <w:rFonts w:asciiTheme="majorBidi" w:hAnsiTheme="majorBidi" w:cstheme="majorBidi"/>
          <w:i w:val="0"/>
          <w:iCs w:val="0"/>
          <w:cs/>
        </w:rPr>
        <w:t xml:space="preserve">ภาระผูกพัน </w:t>
      </w:r>
    </w:p>
    <w:p w14:paraId="70D2CC15" w14:textId="77777777" w:rsidR="00092727" w:rsidRPr="00CA1260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5C2D3F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5C2D3F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5C2D3F" w14:paraId="1F34E4C6" w14:textId="77777777" w:rsidTr="008C5D69">
        <w:trPr>
          <w:tblHeader/>
        </w:trPr>
        <w:tc>
          <w:tcPr>
            <w:tcW w:w="1997" w:type="pct"/>
          </w:tcPr>
          <w:p w14:paraId="556EB320" w14:textId="77777777" w:rsidR="00092727" w:rsidRPr="005C2D3F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2009421D" w:rsidR="00092727" w:rsidRPr="005C2D3F" w:rsidRDefault="003C303F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B5ED428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38357704" w:rsidR="00092727" w:rsidRPr="005C2D3F" w:rsidRDefault="003C303F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14:paraId="3D40491D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4E336F56" w:rsidR="00092727" w:rsidRPr="005C2D3F" w:rsidRDefault="003C303F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04273867" w14:textId="77777777" w:rsidR="00092727" w:rsidRPr="005C2D3F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FAB71AD" w14:textId="771A384C" w:rsidR="00092727" w:rsidRPr="005C2D3F" w:rsidRDefault="003C303F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92727" w:rsidRPr="005C2D3F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5C2D3F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5C2D3F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5C2D3F" w14:paraId="0B09682E" w14:textId="77777777" w:rsidTr="008C5D69">
        <w:tc>
          <w:tcPr>
            <w:tcW w:w="1997" w:type="pct"/>
          </w:tcPr>
          <w:p w14:paraId="142D11CC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5C2D3F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5C2D3F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1890EE0F" w14:textId="77777777" w:rsidR="00092727" w:rsidRPr="005C2D3F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104AD821" w14:textId="77777777" w:rsidTr="008C5D69">
        <w:tc>
          <w:tcPr>
            <w:tcW w:w="1997" w:type="pct"/>
          </w:tcPr>
          <w:p w14:paraId="02EE5F11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17182207" w:rsidR="00092727" w:rsidRPr="005C2D3F" w:rsidRDefault="008C5D69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D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319</w:t>
            </w:r>
            <w:r w:rsidRPr="008C5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5D6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863</w:t>
            </w:r>
          </w:p>
        </w:tc>
        <w:tc>
          <w:tcPr>
            <w:tcW w:w="129" w:type="pct"/>
          </w:tcPr>
          <w:p w14:paraId="5DB14E34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2612A68D" w:rsidR="00092727" w:rsidRPr="005C2D3F" w:rsidRDefault="003C303F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299</w:t>
            </w:r>
            <w:r w:rsidR="000927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453</w:t>
            </w:r>
          </w:p>
        </w:tc>
        <w:tc>
          <w:tcPr>
            <w:tcW w:w="129" w:type="pct"/>
          </w:tcPr>
          <w:p w14:paraId="2BA9FFA6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1FF8C16A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46</w:t>
            </w:r>
            <w:r w:rsidRPr="008C5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017</w:t>
            </w:r>
          </w:p>
        </w:tc>
        <w:tc>
          <w:tcPr>
            <w:tcW w:w="129" w:type="pct"/>
          </w:tcPr>
          <w:p w14:paraId="1A8138BD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A6A6FAB" w14:textId="01AE4116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092727" w:rsidRPr="005C2D3F" w14:paraId="38567BA1" w14:textId="77777777" w:rsidTr="008C5D69">
        <w:tc>
          <w:tcPr>
            <w:tcW w:w="1997" w:type="pct"/>
          </w:tcPr>
          <w:p w14:paraId="225217C6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3BF061B5" w:rsidR="00092727" w:rsidRPr="005C2D3F" w:rsidRDefault="008C5D69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960,154</w:t>
            </w:r>
          </w:p>
        </w:tc>
        <w:tc>
          <w:tcPr>
            <w:tcW w:w="129" w:type="pct"/>
          </w:tcPr>
          <w:p w14:paraId="79F01A9D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48D27F88" w:rsidR="00092727" w:rsidRPr="005C2D3F" w:rsidRDefault="003C303F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973</w:t>
            </w:r>
            <w:r w:rsidR="00092727" w:rsidRPr="003C2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045</w:t>
            </w:r>
          </w:p>
        </w:tc>
        <w:tc>
          <w:tcPr>
            <w:tcW w:w="129" w:type="pct"/>
          </w:tcPr>
          <w:p w14:paraId="49D94DCE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4BE97912" w:rsidR="008C5D69" w:rsidRPr="008C5D69" w:rsidRDefault="008C5D69" w:rsidP="008C5D6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618</w:t>
            </w:r>
            <w:r w:rsidRPr="008C5D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897</w:t>
            </w:r>
          </w:p>
        </w:tc>
        <w:tc>
          <w:tcPr>
            <w:tcW w:w="129" w:type="pct"/>
          </w:tcPr>
          <w:p w14:paraId="56728D20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39CFB04" w14:textId="3C29DA98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8C5D69" w:rsidRPr="005C2D3F" w14:paraId="6F6849DB" w14:textId="77777777" w:rsidTr="008C5D69">
        <w:tc>
          <w:tcPr>
            <w:tcW w:w="1997" w:type="pct"/>
          </w:tcPr>
          <w:p w14:paraId="6F4829D2" w14:textId="0EE65A10" w:rsidR="008C5D69" w:rsidRPr="005C2D3F" w:rsidRDefault="008C5D69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3E79455D" w14:textId="7AFA518E" w:rsidR="008C5D69" w:rsidRPr="005C2D3F" w:rsidRDefault="008C5D69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14,859</w:t>
            </w:r>
          </w:p>
        </w:tc>
        <w:tc>
          <w:tcPr>
            <w:tcW w:w="129" w:type="pct"/>
          </w:tcPr>
          <w:p w14:paraId="4D66E62A" w14:textId="77777777" w:rsidR="008C5D69" w:rsidRPr="005C2D3F" w:rsidRDefault="008C5D69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98A9E1" w14:textId="7017A2BA" w:rsidR="008C5D69" w:rsidRPr="003C303F" w:rsidRDefault="008C5D69" w:rsidP="008C5D6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</w:tcPr>
          <w:p w14:paraId="1EBA07AA" w14:textId="77777777" w:rsidR="008C5D69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C4C006" w14:textId="60F7A086" w:rsidR="008C5D69" w:rsidRPr="008C5D69" w:rsidRDefault="008C5D69" w:rsidP="008C5D6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8C5D69">
              <w:rPr>
                <w:rFonts w:asciiTheme="majorBidi" w:hAnsiTheme="majorBidi"/>
                <w:sz w:val="30"/>
                <w:szCs w:val="30"/>
              </w:rPr>
              <w:t>,</w:t>
            </w:r>
            <w:r w:rsidRPr="008C5D69">
              <w:rPr>
                <w:rFonts w:asciiTheme="majorBidi" w:hAnsiTheme="majorBidi"/>
                <w:sz w:val="30"/>
                <w:szCs w:val="30"/>
                <w:cs/>
              </w:rPr>
              <w:t>847</w:t>
            </w:r>
          </w:p>
        </w:tc>
        <w:tc>
          <w:tcPr>
            <w:tcW w:w="129" w:type="pct"/>
          </w:tcPr>
          <w:p w14:paraId="54079A05" w14:textId="77777777" w:rsidR="008C5D69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42AC849D" w14:textId="16D63004" w:rsidR="008C5D69" w:rsidRPr="003C303F" w:rsidRDefault="008C5D69" w:rsidP="008C5D69">
            <w:pPr>
              <w:pStyle w:val="BodyText"/>
              <w:tabs>
                <w:tab w:val="decimal" w:pos="740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727" w:rsidRPr="005C2D3F" w14:paraId="5E7A49D5" w14:textId="77777777" w:rsidTr="008C5D69">
        <w:tc>
          <w:tcPr>
            <w:tcW w:w="1997" w:type="pct"/>
          </w:tcPr>
          <w:p w14:paraId="2A41A56E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644B1AF6" w:rsidR="00092727" w:rsidRPr="005C2D3F" w:rsidRDefault="008C5D69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60,319</w:t>
            </w:r>
          </w:p>
        </w:tc>
        <w:tc>
          <w:tcPr>
            <w:tcW w:w="129" w:type="pct"/>
          </w:tcPr>
          <w:p w14:paraId="0E00E15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35F04B9B" w:rsidR="00092727" w:rsidRPr="005C2D3F" w:rsidRDefault="003C303F" w:rsidP="008021A5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655</w:t>
            </w:r>
          </w:p>
        </w:tc>
        <w:tc>
          <w:tcPr>
            <w:tcW w:w="129" w:type="pct"/>
          </w:tcPr>
          <w:p w14:paraId="3B8F8735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56633B90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58,346</w:t>
            </w:r>
          </w:p>
        </w:tc>
        <w:tc>
          <w:tcPr>
            <w:tcW w:w="129" w:type="pct"/>
          </w:tcPr>
          <w:p w14:paraId="7BF97E6E" w14:textId="77777777" w:rsidR="00092727" w:rsidRPr="005C2D3F" w:rsidRDefault="00092727" w:rsidP="00092727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D74374D" w14:textId="0923FF7D" w:rsidR="00092727" w:rsidRPr="005C2D3F" w:rsidRDefault="003C303F" w:rsidP="008021A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092727" w:rsidRPr="005C2D3F" w14:paraId="26C7C466" w14:textId="77777777" w:rsidTr="008C5D69">
        <w:tc>
          <w:tcPr>
            <w:tcW w:w="1997" w:type="pct"/>
          </w:tcPr>
          <w:p w14:paraId="146F4773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5A8DF16E" w:rsidR="00092727" w:rsidRPr="005C2D3F" w:rsidRDefault="008C5D69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C5D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1,355,195</w:t>
            </w:r>
          </w:p>
        </w:tc>
        <w:tc>
          <w:tcPr>
            <w:tcW w:w="129" w:type="pct"/>
          </w:tcPr>
          <w:p w14:paraId="129BDCE4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705B9D71" w:rsidR="00092727" w:rsidRPr="005C2D3F" w:rsidRDefault="003C303F" w:rsidP="0009272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092727" w:rsidRPr="003C2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  <w:r w:rsidR="00092727" w:rsidRPr="003C2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</w:t>
            </w:r>
          </w:p>
        </w:tc>
        <w:tc>
          <w:tcPr>
            <w:tcW w:w="129" w:type="pct"/>
          </w:tcPr>
          <w:p w14:paraId="43CD4DC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2956468A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736,107</w:t>
            </w:r>
          </w:p>
        </w:tc>
        <w:tc>
          <w:tcPr>
            <w:tcW w:w="129" w:type="pct"/>
          </w:tcPr>
          <w:p w14:paraId="7C170D76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062E20BC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</w:tr>
      <w:tr w:rsidR="00092727" w:rsidRPr="005C2D3F" w14:paraId="775775F5" w14:textId="77777777" w:rsidTr="008C5D69">
        <w:trPr>
          <w:trHeight w:val="427"/>
        </w:trPr>
        <w:tc>
          <w:tcPr>
            <w:tcW w:w="1997" w:type="pct"/>
          </w:tcPr>
          <w:p w14:paraId="58C63374" w14:textId="77777777" w:rsidR="00092727" w:rsidRPr="005C2D3F" w:rsidRDefault="00092727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773165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092727" w:rsidRPr="005C2D3F" w:rsidRDefault="00092727" w:rsidP="00092727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4692586F" w14:textId="77777777" w:rsidR="00092727" w:rsidRPr="005C2D3F" w:rsidRDefault="00092727" w:rsidP="00092727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7C94EF63" w14:textId="77777777" w:rsidTr="008C5D69">
        <w:tc>
          <w:tcPr>
            <w:tcW w:w="1997" w:type="pct"/>
          </w:tcPr>
          <w:p w14:paraId="71553DD3" w14:textId="77777777" w:rsidR="00092727" w:rsidRPr="005C2D3F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36" w:type="pct"/>
          </w:tcPr>
          <w:p w14:paraId="6E31B160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6E951B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5AEF92" w14:textId="77777777" w:rsidR="00092727" w:rsidRPr="005C2D3F" w:rsidRDefault="00092727" w:rsidP="00092727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A587CE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C57ECE3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4278E78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4C914871" w14:textId="77777777" w:rsidR="00092727" w:rsidRPr="005C2D3F" w:rsidRDefault="00092727" w:rsidP="00092727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00C45CB4" w14:textId="77777777" w:rsidTr="008C5D69">
        <w:tc>
          <w:tcPr>
            <w:tcW w:w="1997" w:type="pct"/>
          </w:tcPr>
          <w:p w14:paraId="78B0AF15" w14:textId="7C3C0DB4" w:rsidR="00092727" w:rsidRPr="005C2D3F" w:rsidRDefault="00092727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DB4CF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6" w:type="pct"/>
          </w:tcPr>
          <w:p w14:paraId="2D39BE3A" w14:textId="0CBF19FC" w:rsidR="00092727" w:rsidRPr="00B27A37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44,646</w:t>
            </w:r>
          </w:p>
        </w:tc>
        <w:tc>
          <w:tcPr>
            <w:tcW w:w="129" w:type="pct"/>
          </w:tcPr>
          <w:p w14:paraId="1B438BD1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957951D" w14:textId="5056B339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802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29" w:type="pct"/>
          </w:tcPr>
          <w:p w14:paraId="00003841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37ACA5D" w14:textId="1E9BA664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27,212</w:t>
            </w:r>
          </w:p>
        </w:tc>
        <w:tc>
          <w:tcPr>
            <w:tcW w:w="129" w:type="pct"/>
          </w:tcPr>
          <w:p w14:paraId="38B226D5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58880DD" w14:textId="44994D45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802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092727" w:rsidRPr="005C2D3F" w14:paraId="5DCCB5E8" w14:textId="77777777" w:rsidTr="008C5D69">
        <w:tc>
          <w:tcPr>
            <w:tcW w:w="1997" w:type="pct"/>
          </w:tcPr>
          <w:p w14:paraId="082524A2" w14:textId="6CC20AC0" w:rsidR="00092727" w:rsidRPr="005C2D3F" w:rsidRDefault="00DB4CFB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747E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636" w:type="pct"/>
          </w:tcPr>
          <w:p w14:paraId="13FB1A05" w14:textId="153C6D0E" w:rsidR="00092727" w:rsidRPr="00B27A37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39,253</w:t>
            </w:r>
          </w:p>
        </w:tc>
        <w:tc>
          <w:tcPr>
            <w:tcW w:w="129" w:type="pct"/>
          </w:tcPr>
          <w:p w14:paraId="2321F58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D493EB" w14:textId="601804C8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02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29" w:type="pct"/>
          </w:tcPr>
          <w:p w14:paraId="3E3B8117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BD421EE" w14:textId="4EF377FF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24,221</w:t>
            </w:r>
          </w:p>
        </w:tc>
        <w:tc>
          <w:tcPr>
            <w:tcW w:w="129" w:type="pct"/>
          </w:tcPr>
          <w:p w14:paraId="64266161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F72AFBD" w14:textId="078C480B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021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092727" w:rsidRPr="005C2D3F" w14:paraId="7FFE39CD" w14:textId="77777777" w:rsidTr="008C5D69">
        <w:tc>
          <w:tcPr>
            <w:tcW w:w="1997" w:type="pct"/>
          </w:tcPr>
          <w:p w14:paraId="116B73BB" w14:textId="77777777" w:rsidR="00092727" w:rsidRPr="005C2D3F" w:rsidRDefault="00092727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243765E" w14:textId="43FA3008" w:rsidR="00092727" w:rsidRPr="00B27A37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83,899</w:t>
            </w:r>
          </w:p>
        </w:tc>
        <w:tc>
          <w:tcPr>
            <w:tcW w:w="129" w:type="pct"/>
          </w:tcPr>
          <w:p w14:paraId="5120DF25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51D76F7" w14:textId="7F897DB8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802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29" w:type="pct"/>
          </w:tcPr>
          <w:p w14:paraId="0669CA7C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389A821" w14:textId="578507F6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51,433</w:t>
            </w:r>
          </w:p>
        </w:tc>
        <w:tc>
          <w:tcPr>
            <w:tcW w:w="129" w:type="pct"/>
          </w:tcPr>
          <w:p w14:paraId="7303AC7D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EFD2195" w14:textId="5CE519B3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802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</w:tr>
      <w:tr w:rsidR="00092727" w:rsidRPr="005C2D3F" w14:paraId="07721FFF" w14:textId="77777777" w:rsidTr="008C5D69">
        <w:tc>
          <w:tcPr>
            <w:tcW w:w="1997" w:type="pct"/>
          </w:tcPr>
          <w:p w14:paraId="56FC643C" w14:textId="77777777" w:rsidR="00092727" w:rsidRPr="005C2D3F" w:rsidRDefault="00092727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B9E27E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6D245A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F187853" w14:textId="77777777" w:rsidR="00092727" w:rsidRPr="005C2D3F" w:rsidRDefault="00092727" w:rsidP="00092727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8CCC3B9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7D5332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ED677A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AA783A4" w14:textId="77777777" w:rsidR="00092727" w:rsidRPr="005C2D3F" w:rsidRDefault="00092727" w:rsidP="00092727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7B95D9AB" w14:textId="77777777" w:rsidTr="008C5D69">
        <w:tc>
          <w:tcPr>
            <w:tcW w:w="1997" w:type="pct"/>
          </w:tcPr>
          <w:p w14:paraId="40421F07" w14:textId="77777777" w:rsidR="00092727" w:rsidRPr="005C2D3F" w:rsidRDefault="00092727" w:rsidP="00092727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3059E32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092727" w:rsidRPr="005C2D3F" w:rsidRDefault="00092727" w:rsidP="00092727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C4E30A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1F46D63E" w14:textId="77777777" w:rsidR="00092727" w:rsidRPr="005C2D3F" w:rsidRDefault="00092727" w:rsidP="00092727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727" w:rsidRPr="005C2D3F" w14:paraId="0FFAC6CA" w14:textId="77777777" w:rsidTr="008C5D69">
        <w:tc>
          <w:tcPr>
            <w:tcW w:w="1997" w:type="pct"/>
          </w:tcPr>
          <w:p w14:paraId="3ECC6A76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1B103D7A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D69">
              <w:rPr>
                <w:rFonts w:asciiTheme="majorBidi" w:hAnsiTheme="majorBidi" w:cstheme="majorBidi"/>
                <w:sz w:val="30"/>
                <w:szCs w:val="30"/>
              </w:rPr>
              <w:t>68,286</w:t>
            </w:r>
          </w:p>
        </w:tc>
        <w:tc>
          <w:tcPr>
            <w:tcW w:w="129" w:type="pct"/>
          </w:tcPr>
          <w:p w14:paraId="490BB7A3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2E23C8FC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877</w:t>
            </w:r>
            <w:r w:rsidR="00092727" w:rsidRPr="00F634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29" w:type="pct"/>
          </w:tcPr>
          <w:p w14:paraId="09D3205D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63D20A02" w:rsidR="00092727" w:rsidRPr="005C2D3F" w:rsidRDefault="008C5D69" w:rsidP="00092727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489CC4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7FB2F8AB" w14:textId="77777777" w:rsidR="00092727" w:rsidRPr="005C2D3F" w:rsidRDefault="00092727" w:rsidP="008021A5">
            <w:pPr>
              <w:pStyle w:val="BodyText"/>
              <w:tabs>
                <w:tab w:val="decimal" w:pos="1244"/>
              </w:tabs>
              <w:spacing w:after="0"/>
              <w:ind w:left="-108" w:righ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7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727" w:rsidRPr="005C2D3F" w14:paraId="0681C4F6" w14:textId="77777777" w:rsidTr="008C5D69">
        <w:tc>
          <w:tcPr>
            <w:tcW w:w="1997" w:type="pct"/>
          </w:tcPr>
          <w:p w14:paraId="22A8E0DE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0BD53EDF" w:rsidR="00092727" w:rsidRPr="005C2D3F" w:rsidRDefault="00CB6C86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6C86">
              <w:rPr>
                <w:rFonts w:asciiTheme="majorBidi" w:hAnsiTheme="majorBidi" w:cstheme="majorBidi"/>
                <w:sz w:val="30"/>
                <w:szCs w:val="30"/>
              </w:rPr>
              <w:t>99,322</w:t>
            </w:r>
          </w:p>
        </w:tc>
        <w:tc>
          <w:tcPr>
            <w:tcW w:w="129" w:type="pct"/>
          </w:tcPr>
          <w:p w14:paraId="5305245B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639B43F8" w:rsidR="00092727" w:rsidRPr="00FC6318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29" w:type="pct"/>
          </w:tcPr>
          <w:p w14:paraId="3857FECA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06897ECC" w:rsidR="00092727" w:rsidRPr="005C2D3F" w:rsidRDefault="00CB6C86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C86">
              <w:rPr>
                <w:rFonts w:asciiTheme="majorBidi" w:hAnsiTheme="majorBidi" w:cstheme="majorBidi"/>
                <w:sz w:val="30"/>
                <w:szCs w:val="30"/>
              </w:rPr>
              <w:t>36,23</w:t>
            </w:r>
            <w:r w:rsidR="008C5D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13B44760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622F79C" w14:textId="5D4A701A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927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092727" w:rsidRPr="005C2D3F" w14:paraId="1ADC6994" w14:textId="77777777" w:rsidTr="008C5D69">
        <w:tc>
          <w:tcPr>
            <w:tcW w:w="1997" w:type="pct"/>
          </w:tcPr>
          <w:p w14:paraId="3B6DC811" w14:textId="77777777" w:rsidR="00092727" w:rsidRPr="005C2D3F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03F4AD50" w:rsidR="00092727" w:rsidRPr="005C2D3F" w:rsidRDefault="008C5D69" w:rsidP="008C5D69">
            <w:pPr>
              <w:pStyle w:val="BodyText"/>
              <w:tabs>
                <w:tab w:val="decimal" w:pos="1244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167,608</w:t>
            </w:r>
          </w:p>
        </w:tc>
        <w:tc>
          <w:tcPr>
            <w:tcW w:w="129" w:type="pct"/>
          </w:tcPr>
          <w:p w14:paraId="24535BC5" w14:textId="77777777" w:rsidR="00092727" w:rsidRPr="005C2D3F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3EEF492C" w:rsidR="00092727" w:rsidRPr="00FC6318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  <w:r w:rsidR="00092727" w:rsidRPr="00F63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129" w:type="pct"/>
          </w:tcPr>
          <w:p w14:paraId="332917E9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1718565F" w:rsidR="00092727" w:rsidRPr="005C2D3F" w:rsidRDefault="008C5D69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36,236</w:t>
            </w:r>
          </w:p>
        </w:tc>
        <w:tc>
          <w:tcPr>
            <w:tcW w:w="129" w:type="pct"/>
          </w:tcPr>
          <w:p w14:paraId="3A2F07FB" w14:textId="77777777" w:rsidR="00092727" w:rsidRPr="005C2D3F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30139BEB" w:rsidR="00092727" w:rsidRPr="005C2D3F" w:rsidRDefault="003C303F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0927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3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14CB0A97" w14:textId="77777777" w:rsidR="00092727" w:rsidRDefault="00092727" w:rsidP="00092727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ab/>
      </w:r>
    </w:p>
    <w:p w14:paraId="4C6202B2" w14:textId="654A2CB5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 xml:space="preserve">ณ วันที่ </w:t>
      </w:r>
      <w:r w:rsidR="003C303F" w:rsidRPr="003C303F">
        <w:rPr>
          <w:sz w:val="30"/>
          <w:szCs w:val="30"/>
        </w:rPr>
        <w:t>31</w:t>
      </w:r>
      <w:r w:rsidRPr="009A6672">
        <w:rPr>
          <w:sz w:val="30"/>
          <w:szCs w:val="30"/>
          <w:cs/>
        </w:rPr>
        <w:t xml:space="preserve"> </w:t>
      </w:r>
      <w:r w:rsidR="001A50A0">
        <w:rPr>
          <w:rFonts w:hint="cs"/>
          <w:sz w:val="30"/>
          <w:szCs w:val="30"/>
          <w:cs/>
        </w:rPr>
        <w:t>ธันวาคม</w:t>
      </w:r>
      <w:r w:rsidRPr="009A6672">
        <w:rPr>
          <w:sz w:val="30"/>
          <w:szCs w:val="30"/>
          <w:cs/>
        </w:rPr>
        <w:t xml:space="preserve"> </w:t>
      </w:r>
      <w:r w:rsidR="003C303F" w:rsidRPr="003C303F">
        <w:rPr>
          <w:sz w:val="30"/>
          <w:szCs w:val="30"/>
        </w:rPr>
        <w:t>2562</w:t>
      </w:r>
      <w:r w:rsidRPr="009A6672">
        <w:rPr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 </w:t>
      </w:r>
      <w:r w:rsidR="008C5D69" w:rsidRPr="0009191A">
        <w:rPr>
          <w:sz w:val="30"/>
          <w:szCs w:val="30"/>
        </w:rPr>
        <w:t>68.3</w:t>
      </w:r>
      <w:r w:rsidRPr="009A6672">
        <w:rPr>
          <w:sz w:val="30"/>
          <w:szCs w:val="30"/>
          <w:cs/>
        </w:rPr>
        <w:t xml:space="preserve"> ล้าน</w:t>
      </w:r>
      <w:r w:rsidRPr="008021A5">
        <w:rPr>
          <w:sz w:val="30"/>
          <w:szCs w:val="30"/>
          <w:cs/>
        </w:rPr>
        <w:t xml:space="preserve">บาท </w:t>
      </w:r>
      <w:r w:rsidRPr="008021A5">
        <w:rPr>
          <w:i/>
          <w:iCs/>
          <w:sz w:val="30"/>
          <w:szCs w:val="30"/>
          <w:cs/>
        </w:rPr>
        <w:t>(</w:t>
      </w:r>
      <w:r w:rsidR="003C303F" w:rsidRPr="003C303F">
        <w:rPr>
          <w:i/>
          <w:iCs/>
          <w:sz w:val="30"/>
          <w:szCs w:val="30"/>
        </w:rPr>
        <w:t>2561</w:t>
      </w:r>
      <w:r w:rsidRPr="008021A5">
        <w:rPr>
          <w:i/>
          <w:iCs/>
          <w:sz w:val="30"/>
          <w:szCs w:val="30"/>
          <w:cs/>
        </w:rPr>
        <w:t xml:space="preserve">: </w:t>
      </w:r>
      <w:r w:rsidR="003C303F" w:rsidRPr="003C303F">
        <w:rPr>
          <w:i/>
          <w:iCs/>
          <w:sz w:val="30"/>
          <w:szCs w:val="30"/>
        </w:rPr>
        <w:t>877</w:t>
      </w:r>
      <w:r w:rsidR="00A04A5C">
        <w:rPr>
          <w:i/>
          <w:iCs/>
          <w:sz w:val="30"/>
          <w:szCs w:val="30"/>
        </w:rPr>
        <w:t>.</w:t>
      </w:r>
      <w:r w:rsidR="003C303F" w:rsidRPr="003C303F">
        <w:rPr>
          <w:i/>
          <w:iCs/>
          <w:sz w:val="30"/>
          <w:szCs w:val="30"/>
        </w:rPr>
        <w:t>8</w:t>
      </w:r>
      <w:r w:rsidRPr="008021A5">
        <w:rPr>
          <w:i/>
          <w:iCs/>
          <w:sz w:val="30"/>
          <w:szCs w:val="30"/>
          <w:cs/>
        </w:rPr>
        <w:t xml:space="preserve"> ล้านบาท)</w:t>
      </w:r>
      <w:r w:rsidRPr="009A6672">
        <w:rPr>
          <w:sz w:val="30"/>
          <w:szCs w:val="30"/>
          <w:cs/>
        </w:rPr>
        <w:t xml:space="preserve"> </w:t>
      </w:r>
      <w:r w:rsidR="00A04A5C" w:rsidRPr="00F62193">
        <w:rPr>
          <w:rFonts w:hint="cs"/>
          <w:sz w:val="30"/>
          <w:szCs w:val="30"/>
          <w:cs/>
        </w:rPr>
        <w:t xml:space="preserve">และ </w:t>
      </w:r>
      <w:r w:rsidR="00F3016B">
        <w:rPr>
          <w:sz w:val="30"/>
          <w:szCs w:val="30"/>
          <w:cs/>
        </w:rPr>
        <w:br/>
      </w:r>
      <w:r w:rsidR="00A04A5C" w:rsidRPr="00F62193">
        <w:rPr>
          <w:rFonts w:hint="cs"/>
          <w:sz w:val="30"/>
          <w:szCs w:val="30"/>
          <w:cs/>
        </w:rPr>
        <w:t xml:space="preserve">ณ วันที่ </w:t>
      </w:r>
      <w:r w:rsidR="003C303F" w:rsidRPr="00F62193">
        <w:rPr>
          <w:sz w:val="30"/>
          <w:szCs w:val="30"/>
        </w:rPr>
        <w:t>31</w:t>
      </w:r>
      <w:r w:rsidR="00A04A5C" w:rsidRPr="00F62193">
        <w:rPr>
          <w:sz w:val="30"/>
          <w:szCs w:val="30"/>
        </w:rPr>
        <w:t xml:space="preserve"> </w:t>
      </w:r>
      <w:r w:rsidR="00A04A5C" w:rsidRPr="00F62193">
        <w:rPr>
          <w:rFonts w:hint="cs"/>
          <w:sz w:val="30"/>
          <w:szCs w:val="30"/>
          <w:cs/>
        </w:rPr>
        <w:t xml:space="preserve">ธันวาคม </w:t>
      </w:r>
      <w:r w:rsidR="003C303F" w:rsidRPr="00F62193">
        <w:rPr>
          <w:sz w:val="30"/>
          <w:szCs w:val="30"/>
        </w:rPr>
        <w:t>2562</w:t>
      </w:r>
      <w:r w:rsidR="00A04A5C" w:rsidRPr="00F62193">
        <w:rPr>
          <w:sz w:val="30"/>
          <w:szCs w:val="30"/>
        </w:rPr>
        <w:t xml:space="preserve"> </w:t>
      </w:r>
      <w:r w:rsidR="00A04A5C" w:rsidRPr="00F62193">
        <w:rPr>
          <w:rFonts w:hint="cs"/>
          <w:sz w:val="30"/>
          <w:szCs w:val="30"/>
          <w:cs/>
        </w:rPr>
        <w:t xml:space="preserve">และ </w:t>
      </w:r>
      <w:r w:rsidR="003C303F" w:rsidRPr="00F62193">
        <w:rPr>
          <w:sz w:val="30"/>
          <w:szCs w:val="30"/>
        </w:rPr>
        <w:t>2561</w:t>
      </w:r>
      <w:r w:rsidR="00A04A5C" w:rsidRPr="00F62193">
        <w:rPr>
          <w:sz w:val="30"/>
          <w:szCs w:val="30"/>
        </w:rPr>
        <w:t xml:space="preserve"> </w:t>
      </w:r>
      <w:r w:rsidR="00A04A5C" w:rsidRPr="00F62193">
        <w:rPr>
          <w:rFonts w:hint="cs"/>
          <w:sz w:val="30"/>
          <w:szCs w:val="30"/>
          <w:cs/>
        </w:rPr>
        <w:t>ในงบการเงินเฉพาะกิจการไม่มีภาระ</w:t>
      </w:r>
      <w:r w:rsidR="00A04A5C" w:rsidRPr="00F62193">
        <w:rPr>
          <w:sz w:val="30"/>
          <w:szCs w:val="30"/>
          <w:cs/>
        </w:rPr>
        <w:t>ตามเลตเตอร์ออฟเครดิตที่ยังไม่ได้ใช้</w:t>
      </w:r>
      <w:r w:rsidR="00A04A5C">
        <w:rPr>
          <w:rFonts w:hint="cs"/>
          <w:sz w:val="30"/>
          <w:szCs w:val="30"/>
          <w:cs/>
        </w:rPr>
        <w:t xml:space="preserve"> </w:t>
      </w:r>
      <w:r w:rsidRPr="009A6672">
        <w:rPr>
          <w:sz w:val="30"/>
          <w:szCs w:val="30"/>
          <w:cs/>
        </w:rPr>
        <w:t>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50F54692" w14:textId="7F1D589D" w:rsidR="00092727" w:rsidRPr="009A6672" w:rsidRDefault="00092727" w:rsidP="008021A5">
      <w:pPr>
        <w:spacing w:line="240" w:lineRule="auto"/>
        <w:rPr>
          <w:sz w:val="30"/>
          <w:szCs w:val="30"/>
        </w:rPr>
      </w:pPr>
    </w:p>
    <w:p w14:paraId="2768F693" w14:textId="77777777" w:rsidR="00092727" w:rsidRPr="008021A5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8021A5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515CCED2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3C303F" w:rsidRPr="003C303F">
        <w:rPr>
          <w:sz w:val="30"/>
          <w:szCs w:val="30"/>
        </w:rPr>
        <w:t>31</w:t>
      </w:r>
      <w:r w:rsidRPr="009A6672">
        <w:rPr>
          <w:sz w:val="30"/>
          <w:szCs w:val="30"/>
          <w:cs/>
        </w:rPr>
        <w:t xml:space="preserve"> </w:t>
      </w:r>
      <w:r w:rsidR="001A50A0">
        <w:rPr>
          <w:rFonts w:hint="cs"/>
          <w:sz w:val="30"/>
          <w:szCs w:val="30"/>
          <w:cs/>
        </w:rPr>
        <w:t>ธันวาคม</w:t>
      </w:r>
      <w:r w:rsidRPr="009A6672">
        <w:rPr>
          <w:sz w:val="30"/>
          <w:szCs w:val="30"/>
          <w:cs/>
        </w:rPr>
        <w:t xml:space="preserve"> </w:t>
      </w:r>
      <w:r w:rsidR="003C303F" w:rsidRPr="003C303F">
        <w:rPr>
          <w:sz w:val="30"/>
          <w:szCs w:val="30"/>
        </w:rPr>
        <w:t>2562</w:t>
      </w:r>
      <w:r w:rsidRPr="009A6672">
        <w:rPr>
          <w:sz w:val="30"/>
          <w:szCs w:val="30"/>
          <w:cs/>
        </w:rPr>
        <w:t xml:space="preserve"> กลุ่มบริษัทมียอดภาระผูกพัน</w:t>
      </w:r>
      <w:r w:rsidRPr="0009191A">
        <w:rPr>
          <w:sz w:val="30"/>
          <w:szCs w:val="30"/>
          <w:cs/>
        </w:rPr>
        <w:t xml:space="preserve">คงเหลือจำนวนรวม </w:t>
      </w:r>
      <w:r w:rsidR="006D7543" w:rsidRPr="0009191A">
        <w:rPr>
          <w:sz w:val="30"/>
          <w:szCs w:val="30"/>
        </w:rPr>
        <w:t>4,786.7</w:t>
      </w:r>
      <w:r w:rsidRPr="0009191A">
        <w:rPr>
          <w:sz w:val="30"/>
          <w:szCs w:val="30"/>
          <w:cs/>
        </w:rPr>
        <w:t xml:space="preserve"> ล้านบาท </w:t>
      </w:r>
      <w:r w:rsidRPr="0009191A">
        <w:rPr>
          <w:i/>
          <w:iCs/>
          <w:sz w:val="30"/>
          <w:szCs w:val="30"/>
          <w:cs/>
        </w:rPr>
        <w:t>(</w:t>
      </w:r>
      <w:r w:rsidR="003C303F" w:rsidRPr="0009191A">
        <w:rPr>
          <w:i/>
          <w:iCs/>
          <w:sz w:val="30"/>
          <w:szCs w:val="30"/>
        </w:rPr>
        <w:t>2561</w:t>
      </w:r>
      <w:r w:rsidRPr="0009191A">
        <w:rPr>
          <w:i/>
          <w:iCs/>
          <w:sz w:val="30"/>
          <w:szCs w:val="30"/>
          <w:cs/>
        </w:rPr>
        <w:t xml:space="preserve">: </w:t>
      </w:r>
      <w:r w:rsidR="003C303F" w:rsidRPr="0009191A">
        <w:rPr>
          <w:i/>
          <w:iCs/>
          <w:sz w:val="30"/>
          <w:szCs w:val="30"/>
        </w:rPr>
        <w:t>3</w:t>
      </w:r>
      <w:r w:rsidR="00A04A5C" w:rsidRPr="0009191A">
        <w:rPr>
          <w:i/>
          <w:iCs/>
          <w:sz w:val="30"/>
          <w:szCs w:val="30"/>
        </w:rPr>
        <w:t>,</w:t>
      </w:r>
      <w:r w:rsidR="003C303F" w:rsidRPr="0009191A">
        <w:rPr>
          <w:i/>
          <w:iCs/>
          <w:sz w:val="30"/>
          <w:szCs w:val="30"/>
        </w:rPr>
        <w:t>1</w:t>
      </w:r>
      <w:r w:rsidR="004C607B">
        <w:rPr>
          <w:i/>
          <w:iCs/>
          <w:sz w:val="30"/>
          <w:szCs w:val="30"/>
        </w:rPr>
        <w:t>69</w:t>
      </w:r>
      <w:r w:rsidR="00A04A5C" w:rsidRPr="0009191A">
        <w:rPr>
          <w:i/>
          <w:iCs/>
          <w:sz w:val="30"/>
          <w:szCs w:val="30"/>
        </w:rPr>
        <w:t>.</w:t>
      </w:r>
      <w:r w:rsidR="003C303F" w:rsidRPr="0009191A">
        <w:rPr>
          <w:i/>
          <w:iCs/>
          <w:sz w:val="30"/>
          <w:szCs w:val="30"/>
        </w:rPr>
        <w:t>2</w:t>
      </w:r>
      <w:r w:rsidRPr="0009191A">
        <w:rPr>
          <w:i/>
          <w:iCs/>
          <w:sz w:val="30"/>
          <w:szCs w:val="30"/>
          <w:cs/>
        </w:rPr>
        <w:t xml:space="preserve"> ล้านบาท)</w:t>
      </w:r>
      <w:r w:rsidRPr="0009191A">
        <w:rPr>
          <w:sz w:val="30"/>
          <w:szCs w:val="30"/>
          <w:cs/>
        </w:rPr>
        <w:t xml:space="preserve"> ในงบการเงินรวม และจำนวนรวม</w:t>
      </w:r>
      <w:r w:rsidR="008C5D69" w:rsidRPr="0009191A">
        <w:rPr>
          <w:rFonts w:hint="cs"/>
          <w:sz w:val="30"/>
          <w:szCs w:val="30"/>
          <w:cs/>
        </w:rPr>
        <w:t xml:space="preserve"> </w:t>
      </w:r>
      <w:r w:rsidR="008C5D69" w:rsidRPr="0009191A">
        <w:rPr>
          <w:sz w:val="30"/>
          <w:szCs w:val="30"/>
        </w:rPr>
        <w:t>4,774.6</w:t>
      </w:r>
      <w:r w:rsidRPr="0009191A">
        <w:rPr>
          <w:sz w:val="30"/>
          <w:szCs w:val="30"/>
          <w:cs/>
        </w:rPr>
        <w:t xml:space="preserve"> ล้านบาท </w:t>
      </w:r>
      <w:r w:rsidRPr="0009191A">
        <w:rPr>
          <w:i/>
          <w:iCs/>
          <w:sz w:val="30"/>
          <w:szCs w:val="30"/>
          <w:cs/>
        </w:rPr>
        <w:t>(</w:t>
      </w:r>
      <w:r w:rsidR="003C303F" w:rsidRPr="0009191A">
        <w:rPr>
          <w:i/>
          <w:iCs/>
          <w:sz w:val="30"/>
          <w:szCs w:val="30"/>
        </w:rPr>
        <w:t>2561</w:t>
      </w:r>
      <w:r w:rsidRPr="0009191A">
        <w:rPr>
          <w:i/>
          <w:iCs/>
          <w:sz w:val="30"/>
          <w:szCs w:val="30"/>
          <w:cs/>
        </w:rPr>
        <w:t xml:space="preserve">: </w:t>
      </w:r>
      <w:r w:rsidR="003C303F" w:rsidRPr="0009191A">
        <w:rPr>
          <w:i/>
          <w:iCs/>
          <w:sz w:val="30"/>
          <w:szCs w:val="30"/>
        </w:rPr>
        <w:t>4</w:t>
      </w:r>
      <w:r w:rsidR="00FD0296" w:rsidRPr="0009191A">
        <w:rPr>
          <w:i/>
          <w:iCs/>
          <w:sz w:val="30"/>
          <w:szCs w:val="30"/>
        </w:rPr>
        <w:t>,</w:t>
      </w:r>
      <w:r w:rsidR="003C303F" w:rsidRPr="0009191A">
        <w:rPr>
          <w:i/>
          <w:iCs/>
          <w:sz w:val="30"/>
          <w:szCs w:val="30"/>
        </w:rPr>
        <w:t>415</w:t>
      </w:r>
      <w:r w:rsidR="00FD0296" w:rsidRPr="0009191A">
        <w:rPr>
          <w:i/>
          <w:iCs/>
          <w:sz w:val="30"/>
          <w:szCs w:val="30"/>
        </w:rPr>
        <w:t>.</w:t>
      </w:r>
      <w:r w:rsidR="003C303F" w:rsidRPr="0009191A">
        <w:rPr>
          <w:i/>
          <w:iCs/>
          <w:sz w:val="30"/>
          <w:szCs w:val="30"/>
        </w:rPr>
        <w:t>6</w:t>
      </w:r>
      <w:r w:rsidRPr="0009191A">
        <w:rPr>
          <w:i/>
          <w:iCs/>
          <w:sz w:val="30"/>
          <w:szCs w:val="30"/>
          <w:cs/>
        </w:rPr>
        <w:t xml:space="preserve"> ล้าน</w:t>
      </w:r>
      <w:r w:rsidRPr="008021A5">
        <w:rPr>
          <w:i/>
          <w:iCs/>
          <w:sz w:val="30"/>
          <w:szCs w:val="30"/>
          <w:cs/>
        </w:rPr>
        <w:t>บาท)</w:t>
      </w:r>
      <w:r w:rsidRPr="009A6672">
        <w:rPr>
          <w:sz w:val="30"/>
          <w:szCs w:val="30"/>
          <w:cs/>
        </w:rPr>
        <w:t xml:space="preserve"> ในงบการเงินเฉพาะกิจการ</w:t>
      </w:r>
    </w:p>
    <w:p w14:paraId="31A28D43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44120B89" w14:textId="77777777" w:rsidR="00092727" w:rsidRPr="008021A5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8021A5">
        <w:rPr>
          <w:b/>
          <w:bCs/>
          <w:i/>
          <w:iCs/>
          <w:sz w:val="30"/>
          <w:szCs w:val="30"/>
          <w:cs/>
        </w:rPr>
        <w:t>สัญญารับความช่วยเหลือทางเทคนิค</w:t>
      </w:r>
    </w:p>
    <w:p w14:paraId="03514DD8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3D8B65AF" w14:textId="2C3F1F49" w:rsidR="00092727" w:rsidRPr="009A6672" w:rsidRDefault="00092727" w:rsidP="00E52126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3C303F" w:rsidRPr="003C303F">
        <w:rPr>
          <w:sz w:val="30"/>
          <w:szCs w:val="30"/>
        </w:rPr>
        <w:t>2564</w:t>
      </w:r>
      <w:r w:rsidRPr="009A6672">
        <w:rPr>
          <w:sz w:val="30"/>
          <w:szCs w:val="30"/>
          <w:cs/>
        </w:rPr>
        <w:t xml:space="preserve"> โดยกลุ่มบริษัทผูกพันที่จะจ่ายค่าธรรมเนียมวิชาการเป็นจำนวนเงิน </w:t>
      </w:r>
      <w:r w:rsidR="003C303F" w:rsidRPr="003C303F">
        <w:rPr>
          <w:sz w:val="30"/>
          <w:szCs w:val="30"/>
        </w:rPr>
        <w:t>38</w:t>
      </w:r>
      <w:r w:rsidR="00FD0296">
        <w:rPr>
          <w:sz w:val="30"/>
          <w:szCs w:val="30"/>
        </w:rPr>
        <w:t xml:space="preserve"> - </w:t>
      </w:r>
      <w:r w:rsidR="003C303F" w:rsidRPr="003C303F">
        <w:rPr>
          <w:sz w:val="30"/>
          <w:szCs w:val="30"/>
        </w:rPr>
        <w:t>40</w:t>
      </w:r>
      <w:r w:rsidRPr="009A6672">
        <w:rPr>
          <w:sz w:val="30"/>
          <w:szCs w:val="30"/>
          <w:cs/>
        </w:rPr>
        <w:t xml:space="preserve"> ล้านเยนต่อปีในงบการเงินรวม และจำนวน </w:t>
      </w:r>
      <w:r w:rsidR="003C303F" w:rsidRPr="003C303F">
        <w:rPr>
          <w:sz w:val="30"/>
          <w:szCs w:val="30"/>
        </w:rPr>
        <w:t>15</w:t>
      </w:r>
      <w:r w:rsidRPr="009A6672">
        <w:rPr>
          <w:sz w:val="30"/>
          <w:szCs w:val="30"/>
          <w:cs/>
        </w:rPr>
        <w:t xml:space="preserve"> ล้านเยนต่อปีในงบการเงินเฉพาะกิจการ</w:t>
      </w:r>
    </w:p>
    <w:p w14:paraId="27C8CFCE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DD8D485" w14:textId="77777777" w:rsidR="00092727" w:rsidRPr="00507811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07811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625DE57B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4739807E" w14:textId="709551F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="00507811">
        <w:rPr>
          <w:sz w:val="30"/>
          <w:szCs w:val="30"/>
        </w:rPr>
        <w:br/>
      </w:r>
      <w:r w:rsidRPr="009A6672">
        <w:rPr>
          <w:sz w:val="30"/>
          <w:szCs w:val="30"/>
          <w:cs/>
        </w:rPr>
        <w:t xml:space="preserve">ระยะยาว </w:t>
      </w:r>
      <w:r w:rsidR="003C303F" w:rsidRPr="003C303F">
        <w:rPr>
          <w:sz w:val="30"/>
          <w:szCs w:val="30"/>
        </w:rPr>
        <w:t>5</w:t>
      </w:r>
      <w:r w:rsidRPr="009A6672">
        <w:rPr>
          <w:sz w:val="30"/>
          <w:szCs w:val="30"/>
          <w:cs/>
        </w:rPr>
        <w:t xml:space="preserve"> ปี สัญญามีผลบังคับใช้และจะทยอยสิ้นสุดในเดือนสิงหาคม </w:t>
      </w:r>
      <w:r w:rsidR="003C303F" w:rsidRPr="003C303F">
        <w:rPr>
          <w:sz w:val="30"/>
          <w:szCs w:val="30"/>
        </w:rPr>
        <w:t>2564</w:t>
      </w:r>
      <w:r w:rsidRPr="009A6672">
        <w:rPr>
          <w:sz w:val="30"/>
          <w:szCs w:val="30"/>
          <w:cs/>
        </w:rPr>
        <w:t xml:space="preserve"> โดยบริษัทมีภาระผูกพันที่จะจ่ายค่าบริการเป็นจำนวนเงิน  </w:t>
      </w:r>
      <w:r w:rsidR="003C303F" w:rsidRPr="003C303F">
        <w:rPr>
          <w:sz w:val="30"/>
          <w:szCs w:val="30"/>
        </w:rPr>
        <w:t>8</w:t>
      </w:r>
      <w:r w:rsidRPr="009A6672">
        <w:rPr>
          <w:sz w:val="30"/>
          <w:szCs w:val="30"/>
          <w:cs/>
        </w:rPr>
        <w:t xml:space="preserve"> - </w:t>
      </w:r>
      <w:r w:rsidR="003C303F" w:rsidRPr="003C303F">
        <w:rPr>
          <w:sz w:val="30"/>
          <w:szCs w:val="30"/>
        </w:rPr>
        <w:t>11</w:t>
      </w:r>
      <w:r w:rsidRPr="009A6672">
        <w:rPr>
          <w:sz w:val="30"/>
          <w:szCs w:val="30"/>
          <w:cs/>
        </w:rPr>
        <w:t xml:space="preserve"> ล้านบาทต่อปี</w:t>
      </w:r>
    </w:p>
    <w:p w14:paraId="00F7550D" w14:textId="2B867A3D" w:rsidR="00092727" w:rsidRPr="009A6672" w:rsidRDefault="007528A6" w:rsidP="007528A6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93B5CEC" w14:textId="77777777" w:rsidR="00092727" w:rsidRPr="00507811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07811">
        <w:rPr>
          <w:b/>
          <w:bCs/>
          <w:i/>
          <w:iCs/>
          <w:sz w:val="30"/>
          <w:szCs w:val="30"/>
          <w:cs/>
        </w:rPr>
        <w:lastRenderedPageBreak/>
        <w:t>สัญญาซื้อก๊าซธรรมชาติ</w:t>
      </w:r>
    </w:p>
    <w:p w14:paraId="45686E13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253AC69" w14:textId="164FA9B1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 xml:space="preserve">บริษัทย่อยได้ทำสัญญาซื้อก๊าซธรรมชาติเหลวกับบริษัทในประเทศแห่งหนึ่ง ซึ่งเป็นสัญญาระยะยาว </w:t>
      </w:r>
      <w:r w:rsidR="003C303F" w:rsidRPr="003C303F">
        <w:rPr>
          <w:sz w:val="30"/>
          <w:szCs w:val="30"/>
        </w:rPr>
        <w:t>2</w:t>
      </w:r>
      <w:r w:rsidRPr="009A6672">
        <w:rPr>
          <w:sz w:val="30"/>
          <w:szCs w:val="30"/>
          <w:cs/>
        </w:rPr>
        <w:t xml:space="preserve"> ปี สัญญามีผลบังคับใช้และจะทยอยสิ้นสุดในเดือนธันวาคม </w:t>
      </w:r>
      <w:r w:rsidR="003C303F" w:rsidRPr="003C303F">
        <w:rPr>
          <w:sz w:val="30"/>
          <w:szCs w:val="30"/>
        </w:rPr>
        <w:t>2563</w:t>
      </w:r>
      <w:r w:rsidRPr="009A6672">
        <w:rPr>
          <w:sz w:val="30"/>
          <w:szCs w:val="30"/>
          <w:cs/>
        </w:rPr>
        <w:t xml:space="preserve"> โดยบริษัทย่อยตกลงซื้อก๊าซธรรมชาติตามระยะเวลาและเงื่อนไขต่างๆ ที่ระบุในสัญญา</w:t>
      </w:r>
    </w:p>
    <w:p w14:paraId="6F0A2C5B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745494B1" w14:textId="77777777" w:rsidR="00092727" w:rsidRPr="00507811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07811">
        <w:rPr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507811">
        <w:rPr>
          <w:b/>
          <w:bCs/>
          <w:i/>
          <w:iCs/>
          <w:sz w:val="30"/>
          <w:szCs w:val="30"/>
        </w:rPr>
        <w:t>GPS)</w:t>
      </w:r>
    </w:p>
    <w:p w14:paraId="6BD95165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0B147CB7" w14:textId="376A5BDE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>บริษัทย่อยได้ทำสัญญาเช่าอุปกรณ์รับสัญญาณ (</w:t>
      </w:r>
      <w:r w:rsidRPr="009A6672">
        <w:rPr>
          <w:sz w:val="30"/>
          <w:szCs w:val="30"/>
        </w:rPr>
        <w:t xml:space="preserve">GPS) </w:t>
      </w:r>
      <w:r w:rsidRPr="009A6672">
        <w:rPr>
          <w:sz w:val="30"/>
          <w:szCs w:val="30"/>
          <w:cs/>
        </w:rPr>
        <w:t xml:space="preserve">กับบริษัทในประเทศแห่งหนึ่ง ซึ่งเป็นสัญญาระยะยาว </w:t>
      </w:r>
      <w:r w:rsidR="003C303F" w:rsidRPr="003C303F">
        <w:rPr>
          <w:sz w:val="30"/>
          <w:szCs w:val="30"/>
        </w:rPr>
        <w:t>3</w:t>
      </w:r>
      <w:r w:rsidRPr="009A6672">
        <w:rPr>
          <w:sz w:val="30"/>
          <w:szCs w:val="30"/>
          <w:cs/>
        </w:rPr>
        <w:t xml:space="preserve"> ปีสัญญามีผลบังคับใช้และจะทยอยสิ้นสุดในเดือนกรกฎาคม </w:t>
      </w:r>
      <w:r w:rsidR="003C303F" w:rsidRPr="003C303F">
        <w:rPr>
          <w:sz w:val="30"/>
          <w:szCs w:val="30"/>
        </w:rPr>
        <w:t>2563</w:t>
      </w:r>
      <w:r w:rsidRPr="009A6672">
        <w:rPr>
          <w:sz w:val="30"/>
          <w:szCs w:val="30"/>
          <w:cs/>
        </w:rPr>
        <w:t xml:space="preserve"> โดยบริษัทตกลงจะจ่ายค่าเช่าตามระยะเวลาและเงื่อนไขต่างๆ ที่ระบุในสัญญา</w:t>
      </w:r>
    </w:p>
    <w:p w14:paraId="1930B63E" w14:textId="610C3792" w:rsidR="00092727" w:rsidRDefault="00092727" w:rsidP="00507811">
      <w:pPr>
        <w:spacing w:line="240" w:lineRule="auto"/>
        <w:rPr>
          <w:sz w:val="30"/>
          <w:szCs w:val="30"/>
        </w:rPr>
      </w:pPr>
    </w:p>
    <w:p w14:paraId="3B97DD65" w14:textId="77777777" w:rsidR="00092727" w:rsidRPr="00507811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507811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77777777" w:rsidR="00092727" w:rsidRPr="009A6672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A6672">
        <w:rPr>
          <w:sz w:val="30"/>
          <w:szCs w:val="30"/>
          <w:cs/>
        </w:rPr>
        <w:t xml:space="preserve"> </w:t>
      </w:r>
    </w:p>
    <w:p w14:paraId="675E40F9" w14:textId="78B4FFB4" w:rsidR="00092727" w:rsidRDefault="00092727" w:rsidP="00092727">
      <w:pPr>
        <w:spacing w:line="240" w:lineRule="auto"/>
        <w:ind w:left="540" w:right="-45"/>
        <w:jc w:val="thaiDistribute"/>
        <w:rPr>
          <w:snapToGrid w:val="0"/>
          <w:sz w:val="30"/>
          <w:szCs w:val="30"/>
          <w:lang w:eastAsia="th-TH"/>
        </w:rPr>
      </w:pPr>
      <w:r w:rsidRPr="009A6672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3C303F" w:rsidRPr="003C303F">
        <w:rPr>
          <w:sz w:val="30"/>
          <w:szCs w:val="30"/>
        </w:rPr>
        <w:t>48</w:t>
      </w:r>
      <w:r w:rsidRPr="009A6672">
        <w:rPr>
          <w:sz w:val="30"/>
          <w:szCs w:val="30"/>
          <w:cs/>
        </w:rPr>
        <w:t xml:space="preserve"> ปี </w:t>
      </w:r>
      <w:r w:rsidR="003C303F" w:rsidRPr="003C303F">
        <w:rPr>
          <w:sz w:val="30"/>
          <w:szCs w:val="30"/>
        </w:rPr>
        <w:t>7</w:t>
      </w:r>
      <w:r w:rsidRPr="009A6672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3C303F" w:rsidRPr="003C303F">
        <w:rPr>
          <w:sz w:val="30"/>
          <w:szCs w:val="30"/>
        </w:rPr>
        <w:t>2610</w:t>
      </w:r>
      <w:r w:rsidRPr="009A6672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3C303F" w:rsidRPr="003C303F">
        <w:rPr>
          <w:sz w:val="30"/>
          <w:szCs w:val="30"/>
        </w:rPr>
        <w:t>0</w:t>
      </w:r>
      <w:r w:rsidRPr="009A6672">
        <w:rPr>
          <w:sz w:val="30"/>
          <w:szCs w:val="30"/>
          <w:cs/>
        </w:rPr>
        <w:t>.</w:t>
      </w:r>
      <w:r w:rsidR="003C303F" w:rsidRPr="003C303F">
        <w:rPr>
          <w:sz w:val="30"/>
          <w:szCs w:val="30"/>
        </w:rPr>
        <w:t>01</w:t>
      </w:r>
      <w:r w:rsidRPr="009A6672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3A8533D3" w14:textId="77777777" w:rsidR="00507811" w:rsidRDefault="00507811" w:rsidP="00092727">
      <w:pPr>
        <w:spacing w:line="240" w:lineRule="auto"/>
        <w:ind w:left="540" w:right="-45"/>
        <w:jc w:val="thaiDistribute"/>
        <w:rPr>
          <w:snapToGrid w:val="0"/>
          <w:sz w:val="30"/>
          <w:szCs w:val="30"/>
          <w:cs/>
          <w:lang w:eastAsia="th-TH"/>
        </w:rPr>
      </w:pPr>
    </w:p>
    <w:p w14:paraId="25EF7A08" w14:textId="77777777" w:rsidR="00092727" w:rsidRPr="005C2D3F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5C2D3F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77777777" w:rsidR="00092727" w:rsidRPr="00F52DAD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cs/>
        </w:rPr>
      </w:pPr>
    </w:p>
    <w:p w14:paraId="20BFFB96" w14:textId="2C5AA49C" w:rsidR="00092727" w:rsidRPr="00CE6190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CE6190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3C303F" w:rsidRPr="00CE6190">
        <w:rPr>
          <w:rFonts w:asciiTheme="majorBidi" w:hAnsiTheme="majorBidi"/>
          <w:sz w:val="30"/>
          <w:szCs w:val="30"/>
        </w:rPr>
        <w:t>28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E6190">
        <w:rPr>
          <w:rFonts w:asciiTheme="majorBidi" w:hAnsiTheme="majorBidi" w:hint="cs"/>
          <w:sz w:val="30"/>
          <w:szCs w:val="30"/>
          <w:cs/>
        </w:rPr>
        <w:t>กรกฎาคม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3C303F" w:rsidRPr="00CE6190">
        <w:rPr>
          <w:rFonts w:asciiTheme="majorBidi" w:hAnsiTheme="majorBidi" w:hint="cs"/>
          <w:sz w:val="30"/>
          <w:szCs w:val="30"/>
        </w:rPr>
        <w:t>2560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3C303F" w:rsidRPr="00CE6190">
        <w:rPr>
          <w:rFonts w:asciiTheme="majorBidi" w:hAnsiTheme="majorBidi"/>
          <w:sz w:val="30"/>
          <w:szCs w:val="30"/>
        </w:rPr>
        <w:t>2561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CE6190">
        <w:rPr>
          <w:rFonts w:asciiTheme="majorBidi" w:hAnsiTheme="majorBidi" w:hint="cs"/>
          <w:sz w:val="30"/>
          <w:szCs w:val="30"/>
          <w:cs/>
        </w:rPr>
        <w:t xml:space="preserve"> </w:t>
      </w:r>
      <w:r w:rsidR="003C303F" w:rsidRPr="00CE6190">
        <w:rPr>
          <w:rFonts w:asciiTheme="majorBidi" w:hAnsiTheme="majorBidi"/>
          <w:sz w:val="30"/>
          <w:szCs w:val="30"/>
        </w:rPr>
        <w:t>11</w:t>
      </w:r>
      <w:r w:rsidRPr="00CE6190">
        <w:rPr>
          <w:rFonts w:asciiTheme="majorBidi" w:hAnsiTheme="majorBidi"/>
          <w:sz w:val="30"/>
          <w:szCs w:val="30"/>
        </w:rPr>
        <w:t>.</w:t>
      </w:r>
      <w:r w:rsidR="003C303F" w:rsidRPr="00CE6190">
        <w:rPr>
          <w:rFonts w:asciiTheme="majorBidi" w:hAnsiTheme="majorBidi"/>
          <w:sz w:val="30"/>
          <w:szCs w:val="30"/>
        </w:rPr>
        <w:t>0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3C303F" w:rsidRPr="00CE6190">
        <w:rPr>
          <w:rFonts w:asciiTheme="majorBidi" w:hAnsiTheme="majorBidi"/>
          <w:sz w:val="30"/>
          <w:szCs w:val="30"/>
        </w:rPr>
        <w:t>1</w:t>
      </w:r>
      <w:r w:rsidRPr="00CE6190">
        <w:rPr>
          <w:rFonts w:asciiTheme="majorBidi" w:hAnsiTheme="majorBidi"/>
          <w:sz w:val="30"/>
          <w:szCs w:val="30"/>
        </w:rPr>
        <w:t>.</w:t>
      </w:r>
      <w:r w:rsidR="003C303F" w:rsidRPr="00CE6190">
        <w:rPr>
          <w:rFonts w:asciiTheme="majorBidi" w:hAnsiTheme="majorBidi"/>
          <w:sz w:val="30"/>
          <w:szCs w:val="30"/>
        </w:rPr>
        <w:t>5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C303F" w:rsidRPr="00CE6190">
        <w:rPr>
          <w:rFonts w:asciiTheme="majorBidi" w:hAnsiTheme="majorBidi" w:hint="cs"/>
          <w:sz w:val="30"/>
          <w:szCs w:val="30"/>
        </w:rPr>
        <w:t>49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3C303F" w:rsidRPr="00CE6190">
        <w:rPr>
          <w:rFonts w:asciiTheme="majorBidi" w:hAnsiTheme="majorBidi" w:hint="cs"/>
          <w:sz w:val="30"/>
          <w:szCs w:val="30"/>
        </w:rPr>
        <w:t>3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อย่างไรก็ตามฝ่ายบริหารของบริษัท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CE6190">
        <w:rPr>
          <w:rFonts w:asciiTheme="majorBidi" w:hAnsiTheme="majorBidi"/>
          <w:sz w:val="30"/>
          <w:szCs w:val="30"/>
          <w:cs/>
          <w:lang w:val="th-TH"/>
        </w:rPr>
        <w:t>ประเมิน</w:t>
      </w:r>
      <w:r w:rsidRPr="00CE6190">
        <w:rPr>
          <w:rFonts w:asciiTheme="majorBidi" w:hAnsiTheme="majorBidi" w:hint="cs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3C303F" w:rsidRPr="00CE6190">
        <w:rPr>
          <w:rFonts w:asciiTheme="majorBidi" w:hAnsiTheme="majorBidi"/>
          <w:sz w:val="30"/>
          <w:szCs w:val="30"/>
        </w:rPr>
        <w:t>24</w:t>
      </w:r>
      <w:r w:rsidRPr="00CE6190">
        <w:rPr>
          <w:rFonts w:asciiTheme="majorBidi" w:hAnsiTheme="majorBidi"/>
          <w:sz w:val="30"/>
          <w:szCs w:val="30"/>
        </w:rPr>
        <w:t>.</w:t>
      </w:r>
      <w:r w:rsidR="003C303F" w:rsidRPr="00CE6190">
        <w:rPr>
          <w:rFonts w:asciiTheme="majorBidi" w:hAnsiTheme="majorBidi"/>
          <w:sz w:val="30"/>
          <w:szCs w:val="30"/>
        </w:rPr>
        <w:t>0</w:t>
      </w:r>
      <w:r w:rsidRPr="00CE6190">
        <w:rPr>
          <w:rFonts w:asciiTheme="majorBidi" w:hAnsiTheme="majorBidi"/>
          <w:sz w:val="30"/>
          <w:szCs w:val="30"/>
        </w:rPr>
        <w:t xml:space="preserve"> </w:t>
      </w:r>
      <w:r w:rsidRPr="00CE619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39DC0A0" w14:textId="35F3B7C8" w:rsidR="00092727" w:rsidRPr="00154446" w:rsidRDefault="007528A6" w:rsidP="007528A6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  <w:r>
        <w:rPr>
          <w:rFonts w:asciiTheme="majorBidi" w:hAnsiTheme="majorBidi"/>
          <w:spacing w:val="-4"/>
          <w:sz w:val="30"/>
          <w:szCs w:val="30"/>
          <w:cs/>
          <w:lang w:val="th-TH"/>
        </w:rPr>
        <w:br w:type="page"/>
      </w:r>
    </w:p>
    <w:p w14:paraId="6C02361A" w14:textId="263ECC09" w:rsidR="00092727" w:rsidRPr="00CE6190" w:rsidRDefault="00092727" w:rsidP="00092727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3121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3C303F" w:rsidRPr="000B3121">
        <w:rPr>
          <w:rFonts w:asciiTheme="majorBidi" w:hAnsiTheme="majorBidi"/>
          <w:sz w:val="30"/>
          <w:szCs w:val="30"/>
        </w:rPr>
        <w:t>2561</w:t>
      </w:r>
      <w:r w:rsidRPr="000B3121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3C303F" w:rsidRPr="000B3121">
        <w:rPr>
          <w:rFonts w:asciiTheme="majorBidi" w:hAnsiTheme="majorBidi"/>
          <w:sz w:val="30"/>
          <w:szCs w:val="30"/>
        </w:rPr>
        <w:t>150</w:t>
      </w:r>
      <w:r w:rsidRPr="000B3121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0B3121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 ชดใช้ค่าเสียหายในฐานละเมิดและผิดสัญญาเป็นจำนวน </w:t>
      </w:r>
      <w:r w:rsidR="003C303F" w:rsidRPr="000B3121">
        <w:rPr>
          <w:rFonts w:asciiTheme="majorBidi" w:hAnsiTheme="majorBidi"/>
          <w:sz w:val="30"/>
          <w:szCs w:val="30"/>
        </w:rPr>
        <w:t>2</w:t>
      </w:r>
      <w:r w:rsidRPr="000B3121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3C303F" w:rsidRPr="000B3121">
        <w:rPr>
          <w:rFonts w:asciiTheme="majorBidi" w:hAnsiTheme="majorBidi"/>
          <w:sz w:val="30"/>
          <w:szCs w:val="30"/>
        </w:rPr>
        <w:t>2561</w:t>
      </w:r>
      <w:r w:rsidRPr="000B3121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3C303F" w:rsidRPr="000B3121">
        <w:rPr>
          <w:rFonts w:asciiTheme="majorBidi" w:hAnsiTheme="majorBidi"/>
          <w:sz w:val="30"/>
          <w:szCs w:val="30"/>
        </w:rPr>
        <w:t>228</w:t>
      </w:r>
      <w:r w:rsidRPr="000B3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2149BE">
        <w:rPr>
          <w:rFonts w:asciiTheme="majorBidi" w:hAnsiTheme="majorBidi"/>
          <w:sz w:val="30"/>
          <w:szCs w:val="30"/>
        </w:rPr>
        <w:t xml:space="preserve"> </w:t>
      </w:r>
      <w:r w:rsidR="002149BE" w:rsidRPr="007678E6">
        <w:rPr>
          <w:rFonts w:asciiTheme="majorBidi" w:hAnsiTheme="majorBidi"/>
          <w:sz w:val="30"/>
          <w:szCs w:val="30"/>
          <w:cs/>
        </w:rPr>
        <w:t xml:space="preserve">ต่อมาในเดือนธันวาคม </w:t>
      </w:r>
      <w:r w:rsidR="002149BE" w:rsidRPr="007678E6">
        <w:rPr>
          <w:rFonts w:asciiTheme="majorBidi" w:hAnsiTheme="majorBidi"/>
          <w:sz w:val="30"/>
          <w:szCs w:val="30"/>
        </w:rPr>
        <w:t xml:space="preserve">2562 </w:t>
      </w:r>
      <w:r w:rsidR="002149BE" w:rsidRPr="007678E6">
        <w:rPr>
          <w:rFonts w:asciiTheme="majorBidi" w:hAnsiTheme="majorBidi"/>
          <w:sz w:val="30"/>
          <w:szCs w:val="30"/>
          <w:cs/>
        </w:rPr>
        <w:t>ศาลชั้นต้นได้พิพากษายกฟ้อง ปัจจุบันโจทก์ขอขยายระยะเวลาอุทธรณ์ออกไป</w:t>
      </w:r>
      <w:r w:rsidR="002149BE">
        <w:rPr>
          <w:rFonts w:asciiTheme="majorBidi" w:hAnsiTheme="majorBidi"/>
          <w:sz w:val="30"/>
          <w:szCs w:val="30"/>
        </w:rPr>
        <w:t xml:space="preserve"> </w:t>
      </w:r>
      <w:r w:rsidR="002149BE" w:rsidRPr="007678E6">
        <w:rPr>
          <w:rFonts w:asciiTheme="majorBidi" w:hAnsiTheme="majorBidi"/>
          <w:sz w:val="30"/>
          <w:szCs w:val="30"/>
          <w:cs/>
        </w:rPr>
        <w:t>ทั้งนี้ฝ่ายบริหารของบริษัท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  <w:r w:rsidRPr="000B3121">
        <w:rPr>
          <w:rFonts w:asciiTheme="majorBidi" w:hAnsiTheme="majorBidi"/>
          <w:sz w:val="30"/>
          <w:szCs w:val="30"/>
          <w:cs/>
        </w:rPr>
        <w:t xml:space="preserve"> </w:t>
      </w:r>
    </w:p>
    <w:p w14:paraId="678A7684" w14:textId="61DE3E95" w:rsidR="00092727" w:rsidRPr="00B64974" w:rsidRDefault="00092727" w:rsidP="00507811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4608D1E7" w14:textId="77777777" w:rsidR="00092727" w:rsidRPr="008F28E2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B64974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1E08E7B5" w14:textId="77777777" w:rsidR="008F28E2" w:rsidRPr="00B64974" w:rsidRDefault="008F28E2" w:rsidP="008F28E2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78BCE403" w14:textId="76C56CD5" w:rsidR="00E24FFB" w:rsidRPr="002149BE" w:rsidRDefault="00E24FFB" w:rsidP="00E24FFB">
      <w:pPr>
        <w:pStyle w:val="block"/>
        <w:spacing w:after="0" w:line="240" w:lineRule="atLeast"/>
        <w:jc w:val="thaiDistribute"/>
        <w:rPr>
          <w:rFonts w:cs="Angsana New"/>
          <w:spacing w:val="2"/>
          <w:sz w:val="30"/>
          <w:szCs w:val="30"/>
          <w:lang w:bidi="th-TH"/>
        </w:rPr>
      </w:pPr>
      <w:bookmarkStart w:id="4" w:name="_Hlk26821859"/>
      <w:r w:rsidRPr="002149BE">
        <w:rPr>
          <w:rFonts w:cs="Angsana New" w:hint="cs"/>
          <w:spacing w:val="2"/>
          <w:sz w:val="30"/>
          <w:szCs w:val="30"/>
          <w:cs/>
          <w:lang w:bidi="th-TH"/>
        </w:rPr>
        <w:t xml:space="preserve">ในเดือนมกราคม </w:t>
      </w:r>
      <w:r w:rsidRPr="002149BE">
        <w:rPr>
          <w:rFonts w:cs="Angsana New"/>
          <w:spacing w:val="2"/>
          <w:sz w:val="30"/>
          <w:szCs w:val="30"/>
          <w:lang w:bidi="th-TH"/>
        </w:rPr>
        <w:t xml:space="preserve">2563 </w:t>
      </w:r>
      <w:r w:rsidRPr="002149BE">
        <w:rPr>
          <w:rFonts w:cs="Angsana New"/>
          <w:spacing w:val="2"/>
          <w:sz w:val="30"/>
          <w:szCs w:val="30"/>
          <w:cs/>
          <w:lang w:bidi="th-TH"/>
        </w:rPr>
        <w:t>กลุ่มบริษัทได้ลงทุนใน</w:t>
      </w:r>
      <w:r w:rsidR="008F28E2" w:rsidRPr="002149BE">
        <w:rPr>
          <w:rFonts w:cs="Angsana New" w:hint="cs"/>
          <w:spacing w:val="2"/>
          <w:sz w:val="30"/>
          <w:szCs w:val="30"/>
          <w:cs/>
          <w:lang w:bidi="th-TH"/>
        </w:rPr>
        <w:t>บริษัท</w:t>
      </w:r>
      <w:r w:rsidRPr="002149BE">
        <w:rPr>
          <w:rFonts w:cs="Angsana New"/>
          <w:spacing w:val="2"/>
          <w:sz w:val="30"/>
          <w:szCs w:val="30"/>
          <w:cs/>
          <w:lang w:bidi="th-TH"/>
        </w:rPr>
        <w:t xml:space="preserve"> ดังนี้</w:t>
      </w:r>
    </w:p>
    <w:p w14:paraId="3CADFCB9" w14:textId="77777777" w:rsidR="007C08EC" w:rsidRPr="002149BE" w:rsidRDefault="007C08EC" w:rsidP="00E24FFB">
      <w:pPr>
        <w:pStyle w:val="block"/>
        <w:spacing w:after="0" w:line="240" w:lineRule="atLeast"/>
        <w:jc w:val="thaiDistribute"/>
        <w:rPr>
          <w:rFonts w:cs="Angsana New"/>
          <w:spacing w:val="2"/>
          <w:sz w:val="30"/>
          <w:szCs w:val="30"/>
          <w:lang w:bidi="th-TH"/>
        </w:rPr>
      </w:pPr>
    </w:p>
    <w:p w14:paraId="0F7BF5D3" w14:textId="02391A76" w:rsidR="00073A83" w:rsidRPr="002149BE" w:rsidRDefault="00E24FFB" w:rsidP="002149BE">
      <w:pPr>
        <w:pStyle w:val="block"/>
        <w:numPr>
          <w:ilvl w:val="0"/>
          <w:numId w:val="22"/>
        </w:numPr>
        <w:tabs>
          <w:tab w:val="num" w:pos="1349"/>
        </w:tabs>
        <w:spacing w:after="0" w:line="240" w:lineRule="atLeast"/>
        <w:ind w:left="720" w:hanging="153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บริษัทย่อยแห</w:t>
      </w:r>
      <w:r w:rsidR="00F75A5E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่งหนึ่งได้เพิ่มเงินลงทุนใน</w:t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</w:t>
      </w:r>
      <w:r w:rsidRPr="002149BE">
        <w:rPr>
          <w:rFonts w:asciiTheme="majorBidi" w:hAnsiTheme="majorBidi"/>
          <w:spacing w:val="-4"/>
          <w:sz w:val="30"/>
          <w:szCs w:val="30"/>
        </w:rPr>
        <w:t xml:space="preserve">Basecamp Brews Ltd </w:t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จำนวน </w:t>
      </w:r>
      <w:r w:rsidR="000A4B75" w:rsidRPr="002149BE">
        <w:rPr>
          <w:rFonts w:asciiTheme="majorBidi" w:hAnsiTheme="majorBidi"/>
          <w:spacing w:val="-4"/>
          <w:sz w:val="30"/>
          <w:szCs w:val="30"/>
          <w:lang w:bidi="th-TH"/>
        </w:rPr>
        <w:t>2</w:t>
      </w:r>
      <w:r w:rsidRPr="002149BE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ล้านปอนด์สเตอร์ลิง ซึ่งคิดเป็นร้อยละ </w:t>
      </w:r>
      <w:r w:rsidRPr="002149BE">
        <w:rPr>
          <w:rFonts w:asciiTheme="majorBidi" w:hAnsiTheme="majorBidi"/>
          <w:spacing w:val="-4"/>
          <w:sz w:val="30"/>
          <w:szCs w:val="30"/>
        </w:rPr>
        <w:t xml:space="preserve">4 </w:t>
      </w:r>
      <w:r w:rsidR="002149BE">
        <w:rPr>
          <w:rFonts w:asciiTheme="majorBidi" w:hAnsiTheme="majorBidi"/>
          <w:spacing w:val="-4"/>
          <w:sz w:val="30"/>
          <w:szCs w:val="30"/>
          <w:cs/>
        </w:rPr>
        <w:br/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ของทุนที่ออกและชำระแล้ว ทำให้</w:t>
      </w:r>
      <w:r w:rsidR="00F75A5E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กลุ่มบริษัทมีส่วนได้เสียใน</w:t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</w:t>
      </w:r>
      <w:r w:rsidRPr="002149BE">
        <w:rPr>
          <w:rFonts w:asciiTheme="majorBidi" w:hAnsiTheme="majorBidi"/>
          <w:spacing w:val="-4"/>
          <w:sz w:val="30"/>
          <w:szCs w:val="30"/>
        </w:rPr>
        <w:t xml:space="preserve">Basecamp Brews Ltd </w:t>
      </w:r>
      <w:r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เป็นร้อยละ </w:t>
      </w:r>
      <w:r w:rsidRPr="002149BE">
        <w:rPr>
          <w:rFonts w:asciiTheme="majorBidi" w:hAnsiTheme="majorBidi"/>
          <w:spacing w:val="-4"/>
          <w:sz w:val="30"/>
          <w:szCs w:val="30"/>
        </w:rPr>
        <w:t>26</w:t>
      </w:r>
    </w:p>
    <w:p w14:paraId="79C51873" w14:textId="77777777" w:rsidR="007C08EC" w:rsidRPr="002149BE" w:rsidRDefault="007C08EC" w:rsidP="007C08EC">
      <w:pPr>
        <w:pStyle w:val="block"/>
        <w:spacing w:after="0" w:line="240" w:lineRule="atLeast"/>
        <w:ind w:left="907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</w:p>
    <w:p w14:paraId="3C7BAAAF" w14:textId="3051E2A2" w:rsidR="006D3F87" w:rsidRPr="002149BE" w:rsidRDefault="008F28E2" w:rsidP="002149BE">
      <w:pPr>
        <w:pStyle w:val="block"/>
        <w:numPr>
          <w:ilvl w:val="0"/>
          <w:numId w:val="22"/>
        </w:numPr>
        <w:tabs>
          <w:tab w:val="num" w:pos="1349"/>
        </w:tabs>
        <w:spacing w:after="0" w:line="240" w:lineRule="atLeast"/>
        <w:ind w:left="720" w:hanging="153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บริษัทได้</w:t>
      </w:r>
      <w:r w:rsidR="006C3134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ซื้อเงินลงทุน</w:t>
      </w:r>
      <w:r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ใน</w:t>
      </w:r>
      <w:r w:rsidR="006D3F87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บริษัท คาลพิส โอสถสภา จำกัด</w:t>
      </w:r>
      <w:r w:rsidR="006D3F87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</w:t>
      </w:r>
      <w:r w:rsidR="00A85FE2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อีกร้อยละ </w:t>
      </w:r>
      <w:r w:rsidR="00A85FE2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>60</w:t>
      </w:r>
      <w:r w:rsidR="00A85FE2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 </w:t>
      </w:r>
      <w:r w:rsidR="002149BE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โดย</w:t>
      </w:r>
      <w:r w:rsidR="002149BE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จ่ายเงินค่าหุ้นและเงินกู้ยืมระหว่างบริษัทสำหรับการลงทุนดังกล่าวเป็นจำนวนเงินรวม 270 ล้านบาท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และอาจมีการปรับปรุงราคา</w:t>
      </w:r>
      <w:r w:rsidR="009F015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ซื้อ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หลังจากได้รับมูลค่า</w:t>
      </w:r>
      <w:r w:rsidR="002149BE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br/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ตามบัญชี ณ สิ้นปี </w:t>
      </w:r>
      <w:r w:rsidR="008C649F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>2562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 ที่</w:t>
      </w:r>
      <w:r w:rsidR="003E7AE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รับรอง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โดยผู้สอบบัญชีแล้ว</w:t>
      </w:r>
      <w:r w:rsidR="00073A83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 </w:t>
      </w:r>
      <w:r w:rsidR="003E7AE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ภาย</w:t>
      </w:r>
      <w:r w:rsidR="00073A83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หลังจากการซื้อเงินลงทุน</w:t>
      </w:r>
      <w:r w:rsidR="006D5CC5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ดังกล่</w:t>
      </w:r>
      <w:r w:rsidR="003E7AE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าว </w:t>
      </w:r>
      <w:r w:rsidR="00073A83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ทำให้</w:t>
      </w:r>
      <w:r w:rsidR="003E7AE9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สัดส่วนเงินลงทุนของบริษัทเปลี่ยนจากร้อยละ </w:t>
      </w:r>
      <w:r w:rsidR="003E7AE9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40 </w:t>
      </w:r>
      <w:r w:rsidR="003E7AE9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เป็นร้อยละ </w:t>
      </w:r>
      <w:r w:rsidR="003E7AE9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>100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 </w:t>
      </w:r>
      <w:r w:rsidR="003E7AE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และเปลี่ยน</w:t>
      </w:r>
      <w:r w:rsidR="000A4B75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สถานะจากเงินลงทุนใน</w:t>
      </w:r>
      <w:r w:rsidR="00073A83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การร่วมค้าเป็น</w:t>
      </w:r>
      <w:r w:rsidR="000A4B75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เงินลงทุน</w:t>
      </w:r>
      <w:r w:rsidR="008C649F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ใน</w:t>
      </w:r>
      <w:r w:rsidR="003E7AE9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บริษัทย่อย</w:t>
      </w:r>
      <w:r w:rsidR="00073A83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</w:t>
      </w:r>
      <w:r w:rsidR="00073A83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ทั้งนี้เป็นไปตามมติที่ประชุมคณะกรรมการของบริษัท เมื่อวันที่ </w:t>
      </w:r>
      <w:r w:rsidR="000A4B75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10 </w:t>
      </w:r>
      <w:r w:rsidR="000A4B75" w:rsidRPr="002149BE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ตุลาคม</w:t>
      </w:r>
      <w:r w:rsidR="00073A83" w:rsidRPr="002149BE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</w:t>
      </w:r>
      <w:r w:rsidR="00073A83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>256</w:t>
      </w:r>
      <w:r w:rsidR="000A4B75" w:rsidRPr="002149BE">
        <w:rPr>
          <w:rFonts w:asciiTheme="majorBidi" w:hAnsiTheme="majorBidi" w:cs="Angsana New"/>
          <w:spacing w:val="-4"/>
          <w:sz w:val="30"/>
          <w:szCs w:val="30"/>
          <w:lang w:bidi="th-TH"/>
        </w:rPr>
        <w:t>2</w:t>
      </w:r>
    </w:p>
    <w:p w14:paraId="7743164D" w14:textId="77777777" w:rsidR="00E24FFB" w:rsidRPr="000B3121" w:rsidRDefault="00E24FFB" w:rsidP="00E24FFB">
      <w:pPr>
        <w:pStyle w:val="block"/>
        <w:spacing w:after="0" w:line="240" w:lineRule="atLeast"/>
        <w:ind w:left="442"/>
        <w:jc w:val="thaiDistribute"/>
        <w:rPr>
          <w:rFonts w:asciiTheme="majorBidi" w:hAnsiTheme="majorBidi"/>
          <w:spacing w:val="-4"/>
          <w:sz w:val="30"/>
          <w:szCs w:val="30"/>
          <w:highlight w:val="cyan"/>
        </w:rPr>
      </w:pPr>
    </w:p>
    <w:p w14:paraId="3F1949FD" w14:textId="043963C6" w:rsidR="003C36E1" w:rsidRDefault="00091F6A" w:rsidP="00126130">
      <w:pPr>
        <w:pStyle w:val="block"/>
        <w:tabs>
          <w:tab w:val="num" w:pos="782"/>
        </w:tabs>
        <w:spacing w:after="0" w:line="240" w:lineRule="atLeast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ในการประชุมคณะกรรมการของบริษัทเมื่อ</w:t>
      </w:r>
      <w:r w:rsidRPr="0058324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วันที่ </w:t>
      </w:r>
      <w:r w:rsidR="00822633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26 </w:t>
      </w:r>
      <w:r w:rsidR="00822633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กุมภาพันธ์ </w:t>
      </w:r>
      <w:r w:rsidR="00822633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2563 </w:t>
      </w:r>
      <w:r w:rsidR="00822633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822633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2562 </w:t>
      </w:r>
      <w:r w:rsidR="00822633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ในอัตราหุ้นละ </w:t>
      </w:r>
      <w:r w:rsidR="00183A4B">
        <w:rPr>
          <w:rFonts w:asciiTheme="majorBidi" w:hAnsiTheme="majorBidi" w:cstheme="majorBidi"/>
          <w:spacing w:val="-4"/>
          <w:sz w:val="30"/>
          <w:szCs w:val="30"/>
          <w:lang w:bidi="th-TH"/>
        </w:rPr>
        <w:t>1.0</w:t>
      </w:r>
      <w:r w:rsidR="00822633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0 </w:t>
      </w:r>
      <w:r w:rsidR="00822633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 เป็นจำนวนเงินรวม</w:t>
      </w:r>
      <w:r w:rsidR="003C36E1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ประมาณ</w:t>
      </w:r>
      <w:r w:rsidR="003C36E1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183A4B">
        <w:rPr>
          <w:rFonts w:asciiTheme="majorBidi" w:hAnsiTheme="majorBidi" w:cstheme="majorBidi"/>
          <w:spacing w:val="-4"/>
          <w:sz w:val="30"/>
          <w:szCs w:val="30"/>
          <w:lang w:bidi="th-TH"/>
        </w:rPr>
        <w:t>3,003.75</w:t>
      </w:r>
      <w:r w:rsidR="00822633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822633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ล้านบาท</w:t>
      </w:r>
      <w:r w:rsidR="00680AC1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80AC1" w:rsidRPr="0058324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ทั้งนี้บริษัทได้จ่ายเงินปันผลระหว่างกาล</w:t>
      </w:r>
      <w:r w:rsidR="00680AC1" w:rsidRPr="0058324B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ให้แก่ผู้ถือหุ้นแล้วในเดือนกันยายน 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2562 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ในอัตราหุ้นละ 0.3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5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บาท รวมเป็นจำนวนเงินทั้งสิ้น 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1,051.31</w:t>
      </w:r>
      <w:r w:rsidR="00680AC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</w:t>
      </w:r>
      <w:r w:rsidR="00226129" w:rsidRPr="0058324B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บาท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</w:t>
      </w:r>
      <w:r w:rsidR="00680AC1" w:rsidRPr="0058324B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คงเหลือ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เงินปันผลที่จะต้องจ่ายเพิ่มอีกอัตรา</w:t>
      </w:r>
      <w:r w:rsidR="00BF2498">
        <w:rPr>
          <w:rFonts w:asciiTheme="majorBidi" w:hAnsiTheme="majorBidi" w:cs="Angsana New"/>
          <w:spacing w:val="-4"/>
          <w:sz w:val="30"/>
          <w:szCs w:val="30"/>
          <w:lang w:bidi="th-TH"/>
        </w:rPr>
        <w:br/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หุ้นละ 0.</w:t>
      </w:r>
      <w:r w:rsidR="00183A4B">
        <w:rPr>
          <w:rFonts w:asciiTheme="majorBidi" w:hAnsiTheme="majorBidi" w:cs="Angsana New"/>
          <w:spacing w:val="-4"/>
          <w:sz w:val="30"/>
          <w:szCs w:val="30"/>
          <w:lang w:bidi="th-TH"/>
        </w:rPr>
        <w:t>6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5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บาท รวมเป็นจำนวนเงินทั้งสิ้น</w:t>
      </w:r>
      <w:r w:rsidR="003C36E1" w:rsidRPr="0058324B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ประมาณ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1</w:t>
      </w:r>
      <w:r w:rsidR="003C36E1" w:rsidRPr="0058324B">
        <w:rPr>
          <w:rFonts w:asciiTheme="majorBidi" w:hAnsiTheme="majorBidi" w:cstheme="majorBidi"/>
          <w:spacing w:val="-4"/>
          <w:sz w:val="30"/>
          <w:szCs w:val="30"/>
          <w:lang w:bidi="th-TH"/>
        </w:rPr>
        <w:t>,</w:t>
      </w:r>
      <w:r w:rsidR="00183A4B">
        <w:rPr>
          <w:rFonts w:asciiTheme="majorBidi" w:hAnsiTheme="majorBidi" w:cs="Angsana New"/>
          <w:spacing w:val="-4"/>
          <w:sz w:val="30"/>
          <w:szCs w:val="30"/>
          <w:lang w:bidi="th-TH"/>
        </w:rPr>
        <w:t>952.44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ล้านบาท </w:t>
      </w:r>
      <w:bookmarkStart w:id="5" w:name="_GoBack"/>
      <w:bookmarkEnd w:id="5"/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โดยมีกำหนดการจ่ายเงินปันผลให้กับผู้ถือหุ้นในวันที่ 2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8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พฤษภาคม 256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3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</w:t>
      </w:r>
      <w:r w:rsidR="00BF2498">
        <w:rPr>
          <w:rFonts w:asciiTheme="majorBidi" w:hAnsiTheme="majorBidi" w:cs="Angsana New"/>
          <w:spacing w:val="-4"/>
          <w:sz w:val="30"/>
          <w:szCs w:val="30"/>
          <w:lang w:bidi="th-TH"/>
        </w:rPr>
        <w:br/>
      </w:r>
      <w:r w:rsidR="0058324B" w:rsidRPr="0058324B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ประจำปี </w:t>
      </w:r>
      <w:r w:rsidR="0058324B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2563 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ของบริษัทในวันที่ </w:t>
      </w:r>
      <w:r w:rsidR="0058324B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29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เมษายน 256</w:t>
      </w:r>
      <w:r w:rsidR="003C36E1" w:rsidRPr="0058324B">
        <w:rPr>
          <w:rFonts w:asciiTheme="majorBidi" w:hAnsiTheme="majorBidi" w:cs="Angsana New"/>
          <w:spacing w:val="-4"/>
          <w:sz w:val="30"/>
          <w:szCs w:val="30"/>
          <w:lang w:bidi="th-TH"/>
        </w:rPr>
        <w:t>3</w:t>
      </w:r>
    </w:p>
    <w:p w14:paraId="2268322D" w14:textId="0F414A09" w:rsidR="00126130" w:rsidRPr="000B3121" w:rsidRDefault="00822633" w:rsidP="00126130">
      <w:pPr>
        <w:pStyle w:val="block"/>
        <w:tabs>
          <w:tab w:val="num" w:pos="782"/>
        </w:tabs>
        <w:spacing w:after="0" w:line="240" w:lineRule="atLeast"/>
        <w:jc w:val="thaiDistribute"/>
        <w:rPr>
          <w:rFonts w:asciiTheme="majorBidi" w:hAnsiTheme="majorBidi"/>
          <w:spacing w:val="-4"/>
          <w:sz w:val="30"/>
          <w:szCs w:val="30"/>
          <w:highlight w:val="cyan"/>
        </w:rPr>
      </w:pPr>
      <w:r>
        <w:rPr>
          <w:rFonts w:asciiTheme="majorBidi" w:hAnsiTheme="majorBidi" w:cstheme="majorBidi" w:hint="cs"/>
          <w:spacing w:val="-4"/>
          <w:sz w:val="30"/>
          <w:szCs w:val="30"/>
          <w:highlight w:val="yellow"/>
          <w:cs/>
          <w:lang w:bidi="th-TH"/>
        </w:rPr>
        <w:t xml:space="preserve"> </w:t>
      </w:r>
    </w:p>
    <w:bookmarkEnd w:id="4"/>
    <w:p w14:paraId="5D479DE7" w14:textId="1F819969" w:rsidR="00507811" w:rsidRDefault="00126130" w:rsidP="00092727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/>
          <w:spacing w:val="-4"/>
          <w:sz w:val="30"/>
          <w:szCs w:val="30"/>
        </w:rPr>
        <w:br w:type="page"/>
      </w:r>
    </w:p>
    <w:p w14:paraId="665118EB" w14:textId="77777777" w:rsidR="00092727" w:rsidRPr="00B27A37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bookmarkStart w:id="6" w:name="_Hlk32335774"/>
      <w:r w:rsidRPr="00B27A37">
        <w:rPr>
          <w:rFonts w:hint="cs"/>
          <w:i w:val="0"/>
          <w:iCs w:val="0"/>
          <w:cs/>
        </w:rPr>
        <w:lastRenderedPageBreak/>
        <w:t>มาตรฐานการรายงานทางการเงินที่ยังไม่ได้ใช้</w:t>
      </w:r>
    </w:p>
    <w:p w14:paraId="5035E3E2" w14:textId="77777777" w:rsidR="00092727" w:rsidRDefault="00092727" w:rsidP="00092727">
      <w:pPr>
        <w:tabs>
          <w:tab w:val="left" w:pos="540"/>
        </w:tabs>
        <w:spacing w:line="240" w:lineRule="auto"/>
        <w:ind w:left="539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44040" w14:textId="31B709CA" w:rsidR="00092727" w:rsidRPr="003E13FA" w:rsidRDefault="00092727" w:rsidP="00092727">
      <w:pPr>
        <w:pStyle w:val="block"/>
        <w:spacing w:after="0" w:line="240" w:lineRule="atLeast"/>
        <w:ind w:left="540"/>
        <w:jc w:val="thaiDistribute"/>
        <w:rPr>
          <w:rFonts w:cs="Angsana New"/>
          <w:i/>
          <w:iCs/>
          <w:color w:val="0000FF"/>
          <w:spacing w:val="2"/>
          <w:sz w:val="30"/>
          <w:szCs w:val="30"/>
          <w:shd w:val="clear" w:color="auto" w:fill="E0E0E0"/>
        </w:rPr>
      </w:pPr>
      <w:r w:rsidRPr="003E13FA">
        <w:rPr>
          <w:rFonts w:cs="Angsana New"/>
          <w:spacing w:val="2"/>
          <w:sz w:val="30"/>
          <w:szCs w:val="30"/>
          <w:cs/>
          <w:lang w:bidi="th-TH"/>
        </w:rPr>
        <w:t>มาตรฐานการรายงานทางการเงิน</w:t>
      </w:r>
      <w:r w:rsidRPr="003E13FA">
        <w:rPr>
          <w:rFonts w:cs="Angsana New" w:hint="cs"/>
          <w:spacing w:val="2"/>
          <w:sz w:val="30"/>
          <w:szCs w:val="30"/>
          <w:cs/>
          <w:lang w:bidi="th-TH"/>
        </w:rPr>
        <w:t>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3E13FA">
        <w:rPr>
          <w:rFonts w:cs="Angsana New"/>
          <w:spacing w:val="2"/>
          <w:sz w:val="30"/>
          <w:szCs w:val="30"/>
          <w:lang w:bidi="th-TH"/>
        </w:rPr>
        <w:t xml:space="preserve"> </w:t>
      </w:r>
      <w:r>
        <w:rPr>
          <w:rFonts w:cs="Angsana New"/>
          <w:spacing w:val="2"/>
          <w:sz w:val="30"/>
          <w:szCs w:val="30"/>
          <w:lang w:bidi="th-TH"/>
        </w:rPr>
        <w:br/>
      </w:r>
      <w:r w:rsidR="00975DB8">
        <w:rPr>
          <w:rFonts w:cs="Angsana New" w:hint="cs"/>
          <w:spacing w:val="2"/>
          <w:sz w:val="30"/>
          <w:szCs w:val="30"/>
          <w:cs/>
          <w:lang w:bidi="th-TH"/>
        </w:rPr>
        <w:t>และจะมีผลบังคับใช้กับงบการเงิน</w:t>
      </w:r>
      <w:r w:rsidRPr="003E13FA">
        <w:rPr>
          <w:rFonts w:cs="Angsana New"/>
          <w:spacing w:val="2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3E13FA">
        <w:rPr>
          <w:rFonts w:cs="Angsana New" w:hint="cs"/>
          <w:spacing w:val="2"/>
          <w:sz w:val="30"/>
          <w:szCs w:val="30"/>
          <w:cs/>
          <w:lang w:bidi="th-TH"/>
        </w:rPr>
        <w:t xml:space="preserve">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1</w:t>
      </w:r>
      <w:r w:rsidRPr="003E13FA">
        <w:rPr>
          <w:rFonts w:cs="Angsana New"/>
          <w:spacing w:val="2"/>
          <w:sz w:val="30"/>
          <w:szCs w:val="30"/>
          <w:cs/>
          <w:lang w:bidi="th-TH"/>
        </w:rPr>
        <w:t xml:space="preserve"> มกราคม </w:t>
      </w:r>
      <w:r w:rsidR="003C303F" w:rsidRPr="003C303F">
        <w:rPr>
          <w:rFonts w:cs="Angsana New"/>
          <w:spacing w:val="2"/>
          <w:sz w:val="30"/>
          <w:szCs w:val="30"/>
          <w:lang w:bidi="th-TH"/>
        </w:rPr>
        <w:t>2563</w:t>
      </w:r>
      <w:r w:rsidRPr="00643208">
        <w:rPr>
          <w:rFonts w:cs="Angsana New"/>
          <w:spacing w:val="2"/>
          <w:sz w:val="30"/>
          <w:szCs w:val="30"/>
          <w:lang w:bidi="th-TH"/>
        </w:rPr>
        <w:t xml:space="preserve"> </w:t>
      </w:r>
      <w:r w:rsidRPr="00643208">
        <w:rPr>
          <w:rFonts w:cs="Angsana New" w:hint="cs"/>
          <w:spacing w:val="2"/>
          <w:sz w:val="30"/>
          <w:szCs w:val="30"/>
          <w:cs/>
          <w:lang w:bidi="th-TH"/>
        </w:rPr>
        <w:t>มีดังต่อไปนี้</w:t>
      </w:r>
      <w:r w:rsidRPr="003E13FA">
        <w:rPr>
          <w:rFonts w:cs="Angsana New"/>
          <w:spacing w:val="2"/>
          <w:sz w:val="30"/>
          <w:szCs w:val="30"/>
          <w:lang w:bidi="th-TH"/>
        </w:rPr>
        <w:t xml:space="preserve"> </w:t>
      </w:r>
    </w:p>
    <w:p w14:paraId="0CD1A75A" w14:textId="77777777" w:rsidR="00092727" w:rsidRPr="00530B61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6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955"/>
      </w:tblGrid>
      <w:tr w:rsidR="00092727" w:rsidRPr="00530B61" w14:paraId="45D3EEB1" w14:textId="77777777" w:rsidTr="009D354D">
        <w:trPr>
          <w:tblHeader/>
        </w:trPr>
        <w:tc>
          <w:tcPr>
            <w:tcW w:w="4680" w:type="dxa"/>
            <w:vAlign w:val="bottom"/>
          </w:tcPr>
          <w:p w14:paraId="620DE1D7" w14:textId="77777777" w:rsidR="00092727" w:rsidRPr="00530B61" w:rsidRDefault="00092727" w:rsidP="00092727">
            <w:pPr>
              <w:spacing w:line="240" w:lineRule="auto"/>
              <w:jc w:val="center"/>
              <w:rPr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499DCD25" w14:textId="77777777" w:rsidR="00092727" w:rsidRPr="00530B61" w:rsidRDefault="00092727" w:rsidP="00092727">
            <w:pPr>
              <w:spacing w:line="240" w:lineRule="auto"/>
              <w:ind w:right="-13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530B61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92727" w:rsidRPr="00530B61" w14:paraId="20996F6A" w14:textId="77777777" w:rsidTr="009D354D">
        <w:tc>
          <w:tcPr>
            <w:tcW w:w="4680" w:type="dxa"/>
          </w:tcPr>
          <w:p w14:paraId="6E78C581" w14:textId="26FC02F2" w:rsidR="00092727" w:rsidRPr="00530B61" w:rsidRDefault="00092727" w:rsidP="00092727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530B61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C303F" w:rsidRPr="003C303F">
              <w:rPr>
                <w:rFonts w:eastAsia="Calibri"/>
                <w:sz w:val="30"/>
                <w:szCs w:val="30"/>
              </w:rPr>
              <w:t>7</w:t>
            </w:r>
            <w:r w:rsidRPr="00530B61">
              <w:rPr>
                <w:rFonts w:eastAsia="Calibri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2A3DD176" w14:textId="77777777" w:rsidR="00092727" w:rsidRPr="00530B61" w:rsidRDefault="00092727" w:rsidP="00092727">
            <w:pPr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92727" w:rsidRPr="00530B61" w14:paraId="48469F1A" w14:textId="77777777" w:rsidTr="009D354D">
        <w:tc>
          <w:tcPr>
            <w:tcW w:w="4680" w:type="dxa"/>
          </w:tcPr>
          <w:p w14:paraId="3953FD4A" w14:textId="6FBDFD73" w:rsidR="00092727" w:rsidRPr="00530B61" w:rsidRDefault="00092727" w:rsidP="00092727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C303F" w:rsidRPr="003C303F">
              <w:rPr>
                <w:sz w:val="30"/>
                <w:szCs w:val="30"/>
              </w:rPr>
              <w:t>9</w:t>
            </w:r>
            <w:r w:rsidRPr="00530B61">
              <w:rPr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6628DA2B" w14:textId="77777777" w:rsidR="00092727" w:rsidRPr="00530B61" w:rsidRDefault="00092727" w:rsidP="00092727">
            <w:pPr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2727" w:rsidRPr="00530B61" w14:paraId="0AAC89F3" w14:textId="77777777" w:rsidTr="009D354D">
        <w:tc>
          <w:tcPr>
            <w:tcW w:w="4680" w:type="dxa"/>
          </w:tcPr>
          <w:p w14:paraId="58528F78" w14:textId="3DE07C7B" w:rsidR="00092727" w:rsidRPr="00530B61" w:rsidRDefault="00092727" w:rsidP="00092727">
            <w:pPr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530B61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C303F" w:rsidRPr="003C303F">
              <w:rPr>
                <w:rFonts w:eastAsia="Calibr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7256E56D" w14:textId="77777777" w:rsidR="00092727" w:rsidRPr="00530B61" w:rsidRDefault="00092727" w:rsidP="00092727">
            <w:pPr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530B61">
              <w:rPr>
                <w:rFonts w:eastAsia="Calibri" w:hint="cs"/>
                <w:sz w:val="30"/>
                <w:szCs w:val="30"/>
                <w:cs/>
              </w:rPr>
              <w:t>สัญญาเช่า</w:t>
            </w:r>
            <w:r w:rsidRPr="00530B61">
              <w:rPr>
                <w:rFonts w:eastAsia="Calibri"/>
                <w:sz w:val="30"/>
                <w:szCs w:val="30"/>
              </w:rPr>
              <w:t xml:space="preserve"> </w:t>
            </w:r>
          </w:p>
        </w:tc>
      </w:tr>
      <w:tr w:rsidR="00092727" w:rsidRPr="00530B61" w14:paraId="049E9804" w14:textId="77777777" w:rsidTr="009D354D">
        <w:tc>
          <w:tcPr>
            <w:tcW w:w="4680" w:type="dxa"/>
          </w:tcPr>
          <w:p w14:paraId="1834F2CA" w14:textId="658DC3E2" w:rsidR="00092727" w:rsidRPr="00530B61" w:rsidRDefault="00092727" w:rsidP="00092727">
            <w:pPr>
              <w:spacing w:line="240" w:lineRule="auto"/>
              <w:ind w:left="162" w:hanging="162"/>
              <w:jc w:val="thaiDistribute"/>
              <w:rPr>
                <w:rFonts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530B61">
              <w:rPr>
                <w:rFonts w:cstheme="minorBidi" w:hint="cs"/>
                <w:sz w:val="30"/>
                <w:szCs w:val="30"/>
                <w:cs/>
              </w:rPr>
              <w:t xml:space="preserve"> </w:t>
            </w:r>
            <w:r w:rsidRPr="00530B61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="003C303F" w:rsidRPr="003C303F">
              <w:rPr>
                <w:sz w:val="30"/>
                <w:szCs w:val="30"/>
              </w:rPr>
              <w:t>32</w:t>
            </w:r>
            <w:r w:rsidRPr="00530B61">
              <w:rPr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4252FC1C" w14:textId="77777777" w:rsidR="00092727" w:rsidRPr="00530B61" w:rsidRDefault="00092727" w:rsidP="00092727">
            <w:pPr>
              <w:spacing w:line="240" w:lineRule="auto"/>
              <w:jc w:val="thaiDistribute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092727" w:rsidRPr="00530B61" w14:paraId="42818BA9" w14:textId="77777777" w:rsidTr="009D354D">
        <w:tc>
          <w:tcPr>
            <w:tcW w:w="4680" w:type="dxa"/>
          </w:tcPr>
          <w:p w14:paraId="533A7CC3" w14:textId="6CCAE391" w:rsidR="00092727" w:rsidRPr="00530B61" w:rsidRDefault="00092727" w:rsidP="00092727">
            <w:pPr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3C303F" w:rsidRPr="003C303F">
              <w:rPr>
                <w:sz w:val="30"/>
                <w:szCs w:val="30"/>
              </w:rPr>
              <w:t>16</w:t>
            </w:r>
            <w:r w:rsidRPr="00530B61">
              <w:rPr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05D11E3C" w14:textId="77777777" w:rsidR="00092727" w:rsidRPr="00530B61" w:rsidRDefault="00092727" w:rsidP="00092727">
            <w:pPr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92727" w:rsidRPr="00530B61" w14:paraId="586150B0" w14:textId="77777777" w:rsidTr="009D354D">
        <w:tc>
          <w:tcPr>
            <w:tcW w:w="4680" w:type="dxa"/>
          </w:tcPr>
          <w:p w14:paraId="7ED79E25" w14:textId="35B3799F" w:rsidR="00092727" w:rsidRPr="00530B61" w:rsidRDefault="00092727" w:rsidP="00092727">
            <w:pPr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3C303F" w:rsidRPr="003C303F">
              <w:rPr>
                <w:sz w:val="30"/>
                <w:szCs w:val="30"/>
              </w:rPr>
              <w:t>19</w:t>
            </w:r>
            <w:r w:rsidRPr="00530B61">
              <w:rPr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14:paraId="30DAE3C9" w14:textId="77777777" w:rsidR="00092727" w:rsidRPr="00530B61" w:rsidRDefault="00092727" w:rsidP="00092727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530B61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615265" w14:textId="77777777" w:rsidR="00092727" w:rsidRPr="00530B61" w:rsidRDefault="00092727" w:rsidP="00092727">
      <w:pPr>
        <w:ind w:left="540"/>
        <w:jc w:val="thaiDistribute"/>
        <w:rPr>
          <w:shd w:val="clear" w:color="auto" w:fill="D9D9D9" w:themeFill="background1" w:themeFillShade="D9"/>
        </w:rPr>
      </w:pPr>
    </w:p>
    <w:p w14:paraId="38A2BA18" w14:textId="76E18876" w:rsidR="00092727" w:rsidRDefault="00092727" w:rsidP="00092727">
      <w:pPr>
        <w:ind w:left="540"/>
        <w:jc w:val="thaiDistribute"/>
        <w:rPr>
          <w:i/>
          <w:iCs/>
          <w:sz w:val="30"/>
          <w:szCs w:val="30"/>
        </w:rPr>
      </w:pPr>
      <w:r w:rsidRPr="00530B61">
        <w:rPr>
          <w:i/>
          <w:iCs/>
          <w:sz w:val="30"/>
          <w:szCs w:val="30"/>
        </w:rPr>
        <w:t xml:space="preserve">* </w:t>
      </w:r>
      <w:r w:rsidRPr="00530B61">
        <w:rPr>
          <w:i/>
          <w:iCs/>
          <w:sz w:val="30"/>
          <w:szCs w:val="30"/>
          <w:cs/>
        </w:rPr>
        <w:t>มาตรฐานการรายงานทาง</w:t>
      </w:r>
      <w:r w:rsidRPr="00643208">
        <w:rPr>
          <w:i/>
          <w:iCs/>
          <w:sz w:val="30"/>
          <w:szCs w:val="30"/>
          <w:cs/>
        </w:rPr>
        <w:t>การเงิน</w:t>
      </w:r>
      <w:r w:rsidRPr="00643208">
        <w:rPr>
          <w:rFonts w:hint="cs"/>
          <w:i/>
          <w:iCs/>
          <w:sz w:val="30"/>
          <w:szCs w:val="30"/>
          <w:cs/>
        </w:rPr>
        <w:t>ที่เกี่ยวข้องกับเ</w:t>
      </w:r>
      <w:r w:rsidRPr="00643208">
        <w:rPr>
          <w:i/>
          <w:iCs/>
          <w:sz w:val="30"/>
          <w:szCs w:val="30"/>
          <w:cs/>
        </w:rPr>
        <w:t>ครื่องมือทางการเงิน</w:t>
      </w:r>
    </w:p>
    <w:p w14:paraId="453D1293" w14:textId="77777777" w:rsidR="00126130" w:rsidRDefault="00126130" w:rsidP="00092727">
      <w:pPr>
        <w:ind w:left="540"/>
        <w:jc w:val="thaiDistribute"/>
        <w:rPr>
          <w:i/>
          <w:iCs/>
          <w:sz w:val="30"/>
          <w:szCs w:val="30"/>
        </w:rPr>
      </w:pPr>
    </w:p>
    <w:p w14:paraId="60969A14" w14:textId="7D25D29D" w:rsidR="005C64A6" w:rsidRPr="00105CCC" w:rsidRDefault="00FC575D" w:rsidP="00726D60">
      <w:pPr>
        <w:numPr>
          <w:ilvl w:val="1"/>
          <w:numId w:val="34"/>
        </w:numPr>
        <w:tabs>
          <w:tab w:val="left" w:pos="227"/>
          <w:tab w:val="left" w:pos="454"/>
          <w:tab w:val="left" w:pos="680"/>
          <w:tab w:val="left" w:pos="1161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 w:hanging="414"/>
        <w:contextualSpacing/>
        <w:jc w:val="thaiDistribute"/>
        <w:rPr>
          <w:b/>
          <w:bCs/>
          <w:i/>
          <w:iCs/>
          <w:color w:val="000000"/>
          <w:sz w:val="30"/>
          <w:szCs w:val="30"/>
          <w:cs/>
        </w:rPr>
      </w:pPr>
      <w:r>
        <w:rPr>
          <w:b/>
          <w:bCs/>
          <w:i/>
          <w:iCs/>
          <w:color w:val="000000"/>
          <w:sz w:val="30"/>
          <w:szCs w:val="30"/>
        </w:rPr>
        <w:t xml:space="preserve"> </w:t>
      </w:r>
      <w:r w:rsidR="005C64A6" w:rsidRPr="00105CCC">
        <w:rPr>
          <w:rFonts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CA1D692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color w:val="000000"/>
        </w:rPr>
      </w:pPr>
    </w:p>
    <w:p w14:paraId="37B168B2" w14:textId="450D6DC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</w:t>
      </w:r>
      <w:r w:rsidRPr="00D6670B">
        <w:rPr>
          <w:rFonts w:hint="cs"/>
          <w:sz w:val="30"/>
          <w:szCs w:val="30"/>
          <w:cs/>
        </w:rPr>
        <w:t>ผลกระทบจากการ</w:t>
      </w:r>
      <w:r w:rsidRPr="00105CCC">
        <w:rPr>
          <w:rFonts w:hint="cs"/>
          <w:sz w:val="30"/>
          <w:szCs w:val="30"/>
          <w:cs/>
        </w:rPr>
        <w:t>ถือปฏิบัติตามมาตรฐานการรายงานทางการเงินที่เกี่ยวข้องกับเครื่องมือทางการเงิน มี</w:t>
      </w:r>
      <w:r w:rsidRPr="00D6670B">
        <w:rPr>
          <w:rFonts w:hint="cs"/>
          <w:sz w:val="30"/>
          <w:szCs w:val="30"/>
          <w:cs/>
        </w:rPr>
        <w:t xml:space="preserve">ดังนี้ </w:t>
      </w:r>
    </w:p>
    <w:p w14:paraId="2C0A3D59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</w:pPr>
    </w:p>
    <w:p w14:paraId="1FE03A27" w14:textId="77777777" w:rsidR="005C64A6" w:rsidRPr="00105CCC" w:rsidRDefault="005C64A6" w:rsidP="00C428FF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7823B432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0CC4CDB1" w14:textId="38DF0D9D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(“TFRS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”) </w:t>
      </w:r>
      <w:r w:rsidRPr="00105CCC">
        <w:rPr>
          <w:rFonts w:hint="cs"/>
          <w:sz w:val="30"/>
          <w:szCs w:val="30"/>
          <w:cs/>
        </w:rPr>
        <w:t xml:space="preserve">จัดประเภทสินทรัพย์ทางการเงินเป็น </w:t>
      </w:r>
      <w:r w:rsidR="003C303F" w:rsidRPr="00105CCC">
        <w:rPr>
          <w:rFonts w:hint="cs"/>
          <w:sz w:val="30"/>
          <w:szCs w:val="30"/>
        </w:rPr>
        <w:t>3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</w:t>
      </w:r>
      <w:r w:rsidRPr="00105CCC">
        <w:rPr>
          <w:rFonts w:hint="cs"/>
          <w:sz w:val="30"/>
          <w:szCs w:val="30"/>
          <w:cs/>
        </w:rPr>
        <w:lastRenderedPageBreak/>
        <w:t xml:space="preserve">ฉบับที่ </w:t>
      </w:r>
      <w:r w:rsidR="003C303F" w:rsidRPr="00105CCC">
        <w:rPr>
          <w:rFonts w:hint="cs"/>
          <w:sz w:val="30"/>
          <w:szCs w:val="30"/>
        </w:rPr>
        <w:t>105</w:t>
      </w:r>
      <w:r w:rsidRPr="00105CCC">
        <w:rPr>
          <w:rFonts w:hint="cs"/>
          <w:sz w:val="30"/>
          <w:szCs w:val="30"/>
          <w:cs/>
        </w:rPr>
        <w:t xml:space="preserve"> โดยการจัดประเภทตาม </w:t>
      </w:r>
      <w:r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>จะเป็นไปตามลักษณะของกระแสเงินสดของสินทรัพย์</w:t>
      </w:r>
      <w:r w:rsidR="00E52126" w:rsidRPr="00105CCC">
        <w:rPr>
          <w:sz w:val="30"/>
          <w:szCs w:val="30"/>
          <w:cs/>
        </w:rPr>
        <w:br/>
      </w:r>
      <w:r w:rsidRPr="00105CCC">
        <w:rPr>
          <w:rFonts w:hint="cs"/>
          <w:sz w:val="30"/>
          <w:szCs w:val="30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</w:p>
    <w:p w14:paraId="7513A596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54B01700" w14:textId="7291B744" w:rsidR="005C64A6" w:rsidRPr="00763C76" w:rsidRDefault="005C64A6" w:rsidP="00763C76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sz w:val="30"/>
          <w:szCs w:val="30"/>
        </w:rPr>
      </w:pPr>
      <w:r w:rsidRPr="00763C76">
        <w:rPr>
          <w:rFonts w:hint="cs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026F3C30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0064A11C" w14:textId="6819F656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ตาม</w:t>
      </w:r>
      <w:r w:rsidRPr="00105CCC">
        <w:rPr>
          <w:rFonts w:hint="cs"/>
          <w:sz w:val="30"/>
          <w:szCs w:val="30"/>
        </w:rPr>
        <w:t xml:space="preserve"> 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14:paraId="2F854DF9" w14:textId="77777777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280D06AB" w14:textId="0ED9A2BB" w:rsidR="005C64A6" w:rsidRPr="00105CCC" w:rsidRDefault="005C64A6" w:rsidP="00C428FF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6C5A710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37A6DB97" w14:textId="36DF41A5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17431456" w14:textId="77777777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036FF0FA" w14:textId="1C022CF4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</w:t>
      </w:r>
      <w:r w:rsidR="003E0125">
        <w:rPr>
          <w:sz w:val="30"/>
          <w:szCs w:val="30"/>
          <w:cs/>
        </w:rPr>
        <w:br/>
      </w:r>
      <w:r w:rsidRPr="00105CCC">
        <w:rPr>
          <w:rFonts w:hint="cs"/>
          <w:sz w:val="30"/>
          <w:szCs w:val="30"/>
          <w:cs/>
        </w:rPr>
        <w:t xml:space="preserve">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14:paraId="787C501A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cs/>
        </w:rPr>
      </w:pPr>
    </w:p>
    <w:p w14:paraId="5419F8DE" w14:textId="3930E54C" w:rsidR="005C64A6" w:rsidRPr="00105CCC" w:rsidRDefault="005C64A6" w:rsidP="00C428FF">
      <w:pPr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การจัดประเภทรายการหนี้สินทางการเงิน</w:t>
      </w:r>
    </w:p>
    <w:p w14:paraId="036D4D92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13458341" w14:textId="344E0ECE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3C303F" w:rsidRPr="00105CCC">
        <w:rPr>
          <w:rFonts w:hint="cs"/>
          <w:sz w:val="30"/>
          <w:szCs w:val="30"/>
        </w:rPr>
        <w:t>2</w:t>
      </w:r>
      <w:r w:rsidRPr="00105CCC">
        <w:rPr>
          <w:rFonts w:hint="cs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6CC90457" w14:textId="77777777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</w:pPr>
    </w:p>
    <w:p w14:paraId="76B8727E" w14:textId="23D97232" w:rsidR="005C64A6" w:rsidRPr="00105CCC" w:rsidRDefault="005C64A6" w:rsidP="005C64A6">
      <w:pPr>
        <w:tabs>
          <w:tab w:val="left" w:pos="227"/>
          <w:tab w:val="left" w:pos="454"/>
          <w:tab w:val="left" w:pos="6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105CCC">
        <w:rPr>
          <w:rFonts w:hint="cs"/>
          <w:sz w:val="30"/>
          <w:szCs w:val="30"/>
          <w:cs/>
        </w:rPr>
        <w:t>ตาม</w:t>
      </w:r>
      <w:r w:rsidRPr="00105CCC">
        <w:rPr>
          <w:rFonts w:hint="cs"/>
          <w:sz w:val="30"/>
          <w:szCs w:val="30"/>
        </w:rPr>
        <w:t xml:space="preserve"> TFRS </w:t>
      </w:r>
      <w:r w:rsidR="003C303F" w:rsidRPr="00105CCC">
        <w:rPr>
          <w:rFonts w:hint="cs"/>
          <w:sz w:val="30"/>
          <w:szCs w:val="30"/>
        </w:rPr>
        <w:t>9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14:paraId="1D0D3367" w14:textId="77777777" w:rsidR="005C64A6" w:rsidRPr="00105CCC" w:rsidRDefault="005C64A6" w:rsidP="00C428FF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160" w:line="240" w:lineRule="auto"/>
        <w:ind w:left="162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1E79B1FD" w14:textId="77777777" w:rsidR="005C64A6" w:rsidRPr="00105CCC" w:rsidRDefault="005C64A6" w:rsidP="00C428FF">
      <w:pPr>
        <w:numPr>
          <w:ilvl w:val="0"/>
          <w:numId w:val="36"/>
        </w:numPr>
        <w:tabs>
          <w:tab w:val="left" w:pos="227"/>
          <w:tab w:val="left" w:pos="454"/>
          <w:tab w:val="left" w:pos="68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160" w:line="240" w:lineRule="auto"/>
        <w:ind w:left="1620"/>
        <w:contextualSpacing/>
        <w:jc w:val="thaiDistribute"/>
        <w:rPr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14:paraId="4C563875" w14:textId="22C0B1A7" w:rsidR="005C64A6" w:rsidRPr="00105CCC" w:rsidRDefault="00126130" w:rsidP="00126130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2B784D7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105CCC">
        <w:rPr>
          <w:rFonts w:hint="cs"/>
          <w:i/>
          <w:iCs/>
          <w:color w:val="000000"/>
          <w:sz w:val="30"/>
          <w:szCs w:val="30"/>
          <w:cs/>
        </w:rPr>
        <w:lastRenderedPageBreak/>
        <w:t>การปฏิบัติในช่วงเปลี่ยนแปลง</w:t>
      </w:r>
    </w:p>
    <w:p w14:paraId="7D864338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color w:val="0000FF"/>
          <w:shd w:val="clear" w:color="auto" w:fill="E0E0E0"/>
        </w:rPr>
      </w:pPr>
    </w:p>
    <w:p w14:paraId="22CDA49F" w14:textId="074ADDC6" w:rsidR="005C64A6" w:rsidRPr="00105CCC" w:rsidRDefault="005C64A6" w:rsidP="00726D6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b/>
          <w:bCs/>
          <w:color w:val="0000FF"/>
          <w:sz w:val="30"/>
          <w:szCs w:val="30"/>
        </w:rPr>
      </w:pPr>
      <w:r w:rsidRPr="00105CCC">
        <w:rPr>
          <w:rFonts w:hint="cs"/>
          <w:color w:val="000000"/>
          <w:sz w:val="30"/>
          <w:szCs w:val="30"/>
          <w:cs/>
        </w:rPr>
        <w:t>กลุ่มบริษัท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</w:t>
      </w:r>
      <w:r w:rsidRPr="00726D60">
        <w:rPr>
          <w:rFonts w:hint="cs"/>
          <w:sz w:val="30"/>
          <w:szCs w:val="30"/>
          <w:cs/>
        </w:rPr>
        <w:t>องค์ประกอบ</w:t>
      </w:r>
      <w:r w:rsidRPr="00105CCC">
        <w:rPr>
          <w:rFonts w:hint="cs"/>
          <w:color w:val="000000"/>
          <w:sz w:val="30"/>
          <w:szCs w:val="30"/>
          <w:cs/>
        </w:rPr>
        <w:t>อื่นในส่วนของผู้ถือหุ้น ณ วันที่</w:t>
      </w:r>
      <w:r w:rsidRPr="00105CCC">
        <w:rPr>
          <w:rFonts w:hint="cs"/>
          <w:color w:val="000000"/>
          <w:sz w:val="30"/>
          <w:szCs w:val="30"/>
        </w:rPr>
        <w:t xml:space="preserve"> </w:t>
      </w:r>
      <w:r w:rsidR="003C303F" w:rsidRPr="00105CCC">
        <w:rPr>
          <w:rFonts w:hint="cs"/>
          <w:color w:val="000000"/>
          <w:sz w:val="30"/>
          <w:szCs w:val="30"/>
        </w:rPr>
        <w:t>1</w:t>
      </w:r>
      <w:r w:rsidRPr="00105CCC">
        <w:rPr>
          <w:rFonts w:hint="cs"/>
          <w:color w:val="000000"/>
          <w:sz w:val="30"/>
          <w:szCs w:val="30"/>
        </w:rPr>
        <w:t xml:space="preserve"> </w:t>
      </w:r>
      <w:r w:rsidRPr="00105CCC">
        <w:rPr>
          <w:rFonts w:hint="cs"/>
          <w:color w:val="000000"/>
          <w:sz w:val="30"/>
          <w:szCs w:val="30"/>
          <w:cs/>
        </w:rPr>
        <w:t xml:space="preserve">มกราคม </w:t>
      </w:r>
      <w:r w:rsidR="003C303F" w:rsidRPr="00105CCC">
        <w:rPr>
          <w:rFonts w:hint="cs"/>
          <w:color w:val="000000"/>
          <w:sz w:val="30"/>
          <w:szCs w:val="30"/>
        </w:rPr>
        <w:t>2563</w:t>
      </w:r>
      <w:r w:rsidRPr="00105CCC">
        <w:rPr>
          <w:rFonts w:hint="cs"/>
          <w:color w:val="000000"/>
          <w:sz w:val="30"/>
          <w:szCs w:val="30"/>
        </w:rPr>
        <w:t xml:space="preserve"> </w:t>
      </w:r>
      <w:r w:rsidRPr="00105CCC">
        <w:rPr>
          <w:rFonts w:hint="cs"/>
          <w:color w:val="000000"/>
          <w:sz w:val="30"/>
          <w:szCs w:val="30"/>
          <w:cs/>
        </w:rPr>
        <w:t>ส่งผลให้กลุ่ม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105CCC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4631232E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color w:val="000000"/>
        </w:rPr>
      </w:pPr>
    </w:p>
    <w:p w14:paraId="661F771F" w14:textId="2376673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color w:val="000000"/>
          <w:sz w:val="30"/>
          <w:szCs w:val="30"/>
          <w:cs/>
        </w:rPr>
      </w:pPr>
      <w:bookmarkStart w:id="7" w:name="_Hlk32573279"/>
      <w:r w:rsidRPr="00105CCC">
        <w:rPr>
          <w:rFonts w:hint="cs"/>
          <w:color w:val="000000"/>
          <w:sz w:val="30"/>
          <w:szCs w:val="30"/>
          <w:cs/>
        </w:rPr>
        <w:t>การถือ</w:t>
      </w:r>
      <w:r w:rsidRPr="002149BE">
        <w:rPr>
          <w:rFonts w:hint="cs"/>
          <w:color w:val="000000"/>
          <w:sz w:val="30"/>
          <w:szCs w:val="30"/>
          <w:cs/>
        </w:rPr>
        <w:t>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</w:t>
      </w:r>
      <w:r w:rsidR="00590524" w:rsidRPr="002149BE">
        <w:rPr>
          <w:rFonts w:hint="cs"/>
          <w:color w:val="000000"/>
          <w:sz w:val="30"/>
          <w:szCs w:val="30"/>
          <w:cs/>
        </w:rPr>
        <w:t xml:space="preserve"> </w:t>
      </w:r>
      <w:r w:rsidR="00427504" w:rsidRPr="002149BE">
        <w:rPr>
          <w:color w:val="000000"/>
          <w:sz w:val="30"/>
          <w:szCs w:val="30"/>
          <w:cs/>
        </w:rPr>
        <w:br/>
      </w:r>
      <w:r w:rsidR="00590524" w:rsidRPr="002149BE">
        <w:rPr>
          <w:rFonts w:hint="cs"/>
          <w:color w:val="000000"/>
          <w:sz w:val="30"/>
          <w:szCs w:val="30"/>
          <w:cs/>
        </w:rPr>
        <w:t>จะส่งผลให้งบแสดงฐานะการเงิน</w:t>
      </w:r>
      <w:r w:rsidR="00427504" w:rsidRPr="002149BE">
        <w:rPr>
          <w:rFonts w:hint="cs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="00590524" w:rsidRPr="002149BE">
        <w:rPr>
          <w:rFonts w:hint="cs"/>
          <w:color w:val="000000"/>
          <w:sz w:val="30"/>
          <w:szCs w:val="30"/>
          <w:cs/>
        </w:rPr>
        <w:t xml:space="preserve"> ณ วันที่ </w:t>
      </w:r>
      <w:r w:rsidR="00590524" w:rsidRPr="002149BE">
        <w:rPr>
          <w:color w:val="000000"/>
          <w:sz w:val="30"/>
          <w:szCs w:val="30"/>
        </w:rPr>
        <w:t xml:space="preserve">1 </w:t>
      </w:r>
      <w:r w:rsidR="00590524" w:rsidRPr="002149BE">
        <w:rPr>
          <w:rFonts w:hint="cs"/>
          <w:color w:val="000000"/>
          <w:sz w:val="30"/>
          <w:szCs w:val="30"/>
          <w:cs/>
        </w:rPr>
        <w:t xml:space="preserve">มกราคม </w:t>
      </w:r>
      <w:r w:rsidR="00590524" w:rsidRPr="002149BE">
        <w:rPr>
          <w:color w:val="000000"/>
          <w:sz w:val="30"/>
          <w:szCs w:val="30"/>
        </w:rPr>
        <w:t xml:space="preserve">2563 </w:t>
      </w:r>
      <w:r w:rsidR="00590524" w:rsidRPr="002149BE">
        <w:rPr>
          <w:rFonts w:hint="cs"/>
          <w:color w:val="000000"/>
          <w:sz w:val="30"/>
          <w:szCs w:val="30"/>
          <w:cs/>
        </w:rPr>
        <w:t>แสดง</w:t>
      </w:r>
      <w:r w:rsidR="00002B6A" w:rsidRPr="002149BE">
        <w:rPr>
          <w:rFonts w:hint="cs"/>
          <w:color w:val="000000"/>
          <w:sz w:val="30"/>
          <w:szCs w:val="30"/>
          <w:cs/>
        </w:rPr>
        <w:t>รายการ</w:t>
      </w:r>
      <w:r w:rsidR="00590524" w:rsidRPr="002149BE">
        <w:rPr>
          <w:rFonts w:hint="cs"/>
          <w:color w:val="000000"/>
          <w:sz w:val="30"/>
          <w:szCs w:val="30"/>
          <w:cs/>
        </w:rPr>
        <w:t>เงินลงทุนระยะยาวอื่น</w:t>
      </w:r>
      <w:r w:rsidR="00427504" w:rsidRPr="002149BE">
        <w:rPr>
          <w:rFonts w:hint="cs"/>
          <w:color w:val="000000"/>
          <w:sz w:val="30"/>
          <w:szCs w:val="30"/>
          <w:cs/>
        </w:rPr>
        <w:t xml:space="preserve"> </w:t>
      </w:r>
      <w:r w:rsidR="00590524" w:rsidRPr="002149BE">
        <w:rPr>
          <w:rFonts w:hint="cs"/>
          <w:color w:val="000000"/>
          <w:sz w:val="30"/>
          <w:szCs w:val="30"/>
          <w:cs/>
        </w:rPr>
        <w:t>หนี้สินภาษีเงินได้รอการตัดบัญชี และองค์ประกอบอื่นในส่วนของผู้ถือหุ้นเพิ่มขึ้น</w:t>
      </w:r>
    </w:p>
    <w:bookmarkEnd w:id="7"/>
    <w:p w14:paraId="6C484200" w14:textId="556C22A4" w:rsidR="00FC575D" w:rsidRDefault="00FC575D">
      <w:pPr>
        <w:spacing w:line="240" w:lineRule="auto"/>
        <w:rPr>
          <w:b/>
          <w:bCs/>
          <w:i/>
          <w:iCs/>
          <w:color w:val="000000"/>
          <w:sz w:val="30"/>
          <w:szCs w:val="30"/>
        </w:rPr>
      </w:pPr>
    </w:p>
    <w:p w14:paraId="203E7B9F" w14:textId="1E84102E" w:rsidR="005C64A6" w:rsidRPr="00105CCC" w:rsidRDefault="005C64A6" w:rsidP="00726D60">
      <w:pPr>
        <w:numPr>
          <w:ilvl w:val="1"/>
          <w:numId w:val="34"/>
        </w:numPr>
        <w:tabs>
          <w:tab w:val="left" w:pos="227"/>
          <w:tab w:val="left" w:pos="454"/>
          <w:tab w:val="left" w:pos="680"/>
          <w:tab w:val="left" w:pos="1161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 w:hanging="414"/>
        <w:contextualSpacing/>
        <w:jc w:val="thaiDistribute"/>
        <w:rPr>
          <w:b/>
          <w:bCs/>
          <w:i/>
          <w:iCs/>
          <w:color w:val="000000"/>
          <w:sz w:val="30"/>
          <w:szCs w:val="30"/>
        </w:rPr>
      </w:pPr>
      <w:r w:rsidRPr="00105CCC">
        <w:rPr>
          <w:rFonts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3C303F" w:rsidRPr="00105CCC">
        <w:rPr>
          <w:rFonts w:hint="cs"/>
          <w:b/>
          <w:bCs/>
          <w:i/>
          <w:iCs/>
          <w:color w:val="000000"/>
          <w:sz w:val="30"/>
          <w:szCs w:val="30"/>
        </w:rPr>
        <w:t>16</w:t>
      </w:r>
      <w:r w:rsidRPr="00105CCC">
        <w:rPr>
          <w:rFonts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8194D18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  <w:cs/>
        </w:rPr>
      </w:pPr>
    </w:p>
    <w:p w14:paraId="1DAF4C64" w14:textId="076CB5AA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color w:val="000000"/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3C303F" w:rsidRPr="00105CCC">
        <w:rPr>
          <w:rFonts w:hint="cs"/>
          <w:sz w:val="30"/>
          <w:szCs w:val="30"/>
        </w:rPr>
        <w:t>16</w:t>
      </w:r>
      <w:r w:rsidRPr="00105CCC">
        <w:rPr>
          <w:rFonts w:hint="cs"/>
          <w:sz w:val="30"/>
          <w:szCs w:val="30"/>
          <w:cs/>
        </w:rPr>
        <w:t xml:space="preserve"> </w:t>
      </w:r>
      <w:r w:rsidRPr="00105CCC">
        <w:rPr>
          <w:rFonts w:hint="cs"/>
          <w:sz w:val="30"/>
          <w:szCs w:val="30"/>
        </w:rPr>
        <w:t xml:space="preserve">(“TFRS </w:t>
      </w:r>
      <w:r w:rsidR="003C303F" w:rsidRPr="00105CCC">
        <w:rPr>
          <w:rFonts w:hint="cs"/>
          <w:sz w:val="30"/>
          <w:szCs w:val="30"/>
        </w:rPr>
        <w:t>16</w:t>
      </w:r>
      <w:r w:rsidRPr="00105CCC">
        <w:rPr>
          <w:rFonts w:hint="cs"/>
          <w:sz w:val="30"/>
          <w:szCs w:val="30"/>
        </w:rPr>
        <w:t xml:space="preserve">”) </w:t>
      </w:r>
      <w:r w:rsidRPr="00105CCC">
        <w:rPr>
          <w:rFonts w:hint="cs"/>
          <w:sz w:val="30"/>
          <w:szCs w:val="30"/>
          <w:cs/>
        </w:rPr>
        <w:t>ได้นำเสนอวิธีการ</w:t>
      </w:r>
      <w:r w:rsidRPr="00105CCC">
        <w:rPr>
          <w:rFonts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</w:t>
      </w:r>
      <w:r w:rsidRPr="00105CCC">
        <w:rPr>
          <w:rFonts w:hint="cs"/>
          <w:sz w:val="30"/>
          <w:szCs w:val="30"/>
          <w:cs/>
        </w:rPr>
        <w:t xml:space="preserve">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105CCC">
        <w:rPr>
          <w:rFonts w:hint="cs"/>
          <w:sz w:val="30"/>
          <w:szCs w:val="30"/>
        </w:rPr>
        <w:t xml:space="preserve"> </w:t>
      </w:r>
      <w:r w:rsidRPr="00105CCC">
        <w:rPr>
          <w:rFonts w:hint="cs"/>
          <w:sz w:val="30"/>
          <w:szCs w:val="30"/>
          <w:cs/>
        </w:rPr>
        <w:t xml:space="preserve"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14:paraId="6912546B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Calibri"/>
        </w:rPr>
      </w:pPr>
    </w:p>
    <w:p w14:paraId="7F3D80A2" w14:textId="7AC0778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Calibri"/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ปัจจุบัน</w:t>
      </w:r>
      <w:r w:rsidR="00976733" w:rsidRPr="00105CCC">
        <w:rPr>
          <w:rFonts w:hint="cs"/>
          <w:sz w:val="30"/>
          <w:szCs w:val="30"/>
          <w:cs/>
        </w:rPr>
        <w:t>กลุ่มบริษัท</w:t>
      </w:r>
      <w:r w:rsidRPr="00105CCC">
        <w:rPr>
          <w:rFonts w:hint="cs"/>
          <w:sz w:val="30"/>
          <w:szCs w:val="30"/>
          <w:cs/>
        </w:rPr>
        <w:t>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105CCC">
        <w:rPr>
          <w:rFonts w:hint="cs"/>
          <w:sz w:val="30"/>
          <w:szCs w:val="30"/>
        </w:rPr>
        <w:t xml:space="preserve"> TFRS</w:t>
      </w:r>
      <w:r w:rsidRPr="00105CCC">
        <w:rPr>
          <w:rFonts w:hint="cs"/>
          <w:sz w:val="30"/>
          <w:szCs w:val="30"/>
          <w:cs/>
        </w:rPr>
        <w:t xml:space="preserve"> </w:t>
      </w:r>
      <w:r w:rsidR="003C303F" w:rsidRPr="00105CCC">
        <w:rPr>
          <w:rFonts w:hint="cs"/>
          <w:sz w:val="30"/>
          <w:szCs w:val="30"/>
        </w:rPr>
        <w:t>16</w:t>
      </w:r>
      <w:r w:rsidRPr="00105CCC">
        <w:rPr>
          <w:rFonts w:hint="cs"/>
          <w:sz w:val="30"/>
          <w:szCs w:val="30"/>
        </w:rPr>
        <w:t xml:space="preserve"> </w:t>
      </w:r>
      <w:r w:rsidR="00976733" w:rsidRPr="00105CCC">
        <w:rPr>
          <w:sz w:val="30"/>
          <w:szCs w:val="30"/>
        </w:rPr>
        <w:t xml:space="preserve">          </w:t>
      </w:r>
      <w:r w:rsidR="00976733" w:rsidRPr="00105CCC">
        <w:rPr>
          <w:rFonts w:hint="cs"/>
          <w:sz w:val="30"/>
          <w:szCs w:val="30"/>
          <w:cs/>
        </w:rPr>
        <w:t>กลุ่มบริษัท</w:t>
      </w:r>
      <w:r w:rsidRPr="00105CCC">
        <w:rPr>
          <w:rFonts w:hint="cs"/>
          <w:sz w:val="30"/>
          <w:szCs w:val="30"/>
          <w:cs/>
        </w:rPr>
        <w:t>จะรับรู้สินทรัพย์สิทธิการใช้และหนี้สินตามสัญญาเช่าสำหรับสัญญาเช่าดำเนินงานของ</w:t>
      </w:r>
      <w:r w:rsidR="00976733" w:rsidRPr="00105CCC">
        <w:rPr>
          <w:rFonts w:hint="cs"/>
          <w:sz w:val="30"/>
          <w:szCs w:val="30"/>
          <w:cs/>
        </w:rPr>
        <w:t>กลุ่มบริษัท</w:t>
      </w:r>
      <w:r w:rsidRPr="00105CCC">
        <w:rPr>
          <w:rFonts w:hint="cs"/>
          <w:sz w:val="30"/>
          <w:szCs w:val="30"/>
          <w:cs/>
        </w:rPr>
        <w:t xml:space="preserve"> ตามที่เปิดเผยใน</w:t>
      </w:r>
      <w:r w:rsidRPr="00AA630B">
        <w:rPr>
          <w:rFonts w:hint="cs"/>
          <w:sz w:val="30"/>
          <w:szCs w:val="30"/>
          <w:cs/>
        </w:rPr>
        <w:t xml:space="preserve">หมายเหตุข้อ </w:t>
      </w:r>
      <w:r w:rsidR="00976733" w:rsidRPr="00AA630B">
        <w:rPr>
          <w:rFonts w:hint="cs"/>
          <w:sz w:val="30"/>
          <w:szCs w:val="30"/>
        </w:rPr>
        <w:t>3</w:t>
      </w:r>
      <w:r w:rsidR="00AA630B" w:rsidRPr="00AA630B">
        <w:rPr>
          <w:sz w:val="30"/>
          <w:szCs w:val="30"/>
        </w:rPr>
        <w:t>2</w:t>
      </w:r>
      <w:r w:rsidRPr="00AA630B">
        <w:rPr>
          <w:rFonts w:hint="cs"/>
          <w:sz w:val="30"/>
          <w:szCs w:val="30"/>
          <w:cs/>
        </w:rPr>
        <w:t xml:space="preserve"> ส่งผลให้</w:t>
      </w:r>
      <w:r w:rsidRPr="00105CCC">
        <w:rPr>
          <w:rFonts w:hint="cs"/>
          <w:sz w:val="30"/>
          <w:szCs w:val="30"/>
          <w:cs/>
        </w:rPr>
        <w:t>ลักษณะของค่าใช้จ่ายที่เกี่ยวข้องกับสัญญาเช่าดังกล่าวเปลี่ยนแปลงไป</w:t>
      </w:r>
      <w:r w:rsidR="00976733" w:rsidRPr="00105CCC">
        <w:rPr>
          <w:sz w:val="30"/>
          <w:szCs w:val="30"/>
        </w:rPr>
        <w:t xml:space="preserve">             </w:t>
      </w:r>
      <w:r w:rsidRPr="00105CCC">
        <w:rPr>
          <w:rFonts w:hint="cs"/>
          <w:sz w:val="30"/>
          <w:szCs w:val="30"/>
          <w:cs/>
        </w:rPr>
        <w:t>โดย</w:t>
      </w:r>
      <w:r w:rsidR="00976733" w:rsidRPr="00105CCC">
        <w:rPr>
          <w:rFonts w:hint="cs"/>
          <w:sz w:val="30"/>
          <w:szCs w:val="30"/>
          <w:cs/>
        </w:rPr>
        <w:t>กลุ่มบริษัท</w:t>
      </w:r>
      <w:r w:rsidRPr="00105CCC">
        <w:rPr>
          <w:rFonts w:hint="cs"/>
          <w:sz w:val="30"/>
          <w:szCs w:val="30"/>
          <w:cs/>
        </w:rPr>
        <w:t>จะรับรู้ค่าเสื่อมราคาของ</w:t>
      </w:r>
      <w:r w:rsidRPr="00105CCC">
        <w:rPr>
          <w:rFonts w:eastAsia="Calibri" w:hint="cs"/>
          <w:sz w:val="30"/>
          <w:szCs w:val="30"/>
          <w:cs/>
        </w:rPr>
        <w:t xml:space="preserve">สินทรัพย์สิทธิการใช้และดอกเบี้ยจ่ายของหนี้สินตามสัญญาเช่า </w:t>
      </w:r>
    </w:p>
    <w:p w14:paraId="4D7947CC" w14:textId="40C441BD" w:rsidR="005C64A6" w:rsidRPr="00105CCC" w:rsidRDefault="00126130" w:rsidP="00126130">
      <w:pPr>
        <w:spacing w:line="240" w:lineRule="auto"/>
        <w:rPr>
          <w:cs/>
        </w:rPr>
      </w:pPr>
      <w:r>
        <w:br w:type="page"/>
      </w:r>
    </w:p>
    <w:p w14:paraId="6CEE58D3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olor w:val="000000"/>
          <w:sz w:val="30"/>
          <w:szCs w:val="30"/>
          <w:cs/>
        </w:rPr>
      </w:pPr>
      <w:r w:rsidRPr="00105CCC">
        <w:rPr>
          <w:rFonts w:hint="cs"/>
          <w:i/>
          <w:iCs/>
          <w:color w:val="000000"/>
          <w:sz w:val="30"/>
          <w:szCs w:val="30"/>
          <w:cs/>
        </w:rPr>
        <w:lastRenderedPageBreak/>
        <w:t>การปฏิบัติในช่วงเปลี่ยนแปลง</w:t>
      </w:r>
    </w:p>
    <w:p w14:paraId="5223FD84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color w:val="000000"/>
          <w:shd w:val="clear" w:color="auto" w:fill="D9D9D9"/>
          <w:cs/>
        </w:rPr>
      </w:pPr>
    </w:p>
    <w:p w14:paraId="49C18792" w14:textId="7FF42A20" w:rsidR="005C64A6" w:rsidRPr="00105CCC" w:rsidRDefault="00976733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color w:val="000000"/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กลุ่มบริษัท</w:t>
      </w:r>
      <w:r w:rsidR="005C64A6" w:rsidRPr="00105CCC">
        <w:rPr>
          <w:rFonts w:hint="cs"/>
          <w:sz w:val="30"/>
          <w:szCs w:val="30"/>
          <w:cs/>
        </w:rPr>
        <w:t xml:space="preserve">จะถือปฏิบัติตาม </w:t>
      </w:r>
      <w:r w:rsidR="005C64A6"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16</w:t>
      </w:r>
      <w:r w:rsidR="005C64A6" w:rsidRPr="00105CCC">
        <w:rPr>
          <w:rFonts w:hint="cs"/>
          <w:sz w:val="30"/>
          <w:szCs w:val="30"/>
        </w:rPr>
        <w:t xml:space="preserve"> </w:t>
      </w:r>
      <w:r w:rsidR="005C64A6" w:rsidRPr="00105CCC">
        <w:rPr>
          <w:rFonts w:hint="cs"/>
          <w:sz w:val="30"/>
          <w:szCs w:val="30"/>
          <w:cs/>
        </w:rPr>
        <w:t xml:space="preserve">เป็นครั้งแรก ณ วันที่ </w:t>
      </w:r>
      <w:r w:rsidR="003C303F" w:rsidRPr="00105CCC">
        <w:rPr>
          <w:rFonts w:hint="cs"/>
          <w:sz w:val="30"/>
          <w:szCs w:val="30"/>
        </w:rPr>
        <w:t>1</w:t>
      </w:r>
      <w:r w:rsidR="005C64A6" w:rsidRPr="00105CCC">
        <w:rPr>
          <w:rFonts w:hint="cs"/>
          <w:sz w:val="30"/>
          <w:szCs w:val="30"/>
          <w:cs/>
        </w:rPr>
        <w:t xml:space="preserve"> มกราคม </w:t>
      </w:r>
      <w:r w:rsidR="003C303F" w:rsidRPr="00105CCC">
        <w:rPr>
          <w:rFonts w:hint="cs"/>
          <w:sz w:val="30"/>
          <w:szCs w:val="30"/>
        </w:rPr>
        <w:t>2563</w:t>
      </w:r>
      <w:r w:rsidR="005C64A6" w:rsidRPr="00105CCC">
        <w:rPr>
          <w:rFonts w:hint="cs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="005C64A6" w:rsidRPr="00105CCC">
        <w:rPr>
          <w:rFonts w:hint="cs"/>
          <w:sz w:val="30"/>
          <w:szCs w:val="30"/>
        </w:rPr>
        <w:t xml:space="preserve">TFRS </w:t>
      </w:r>
      <w:r w:rsidR="003C303F" w:rsidRPr="00105CCC">
        <w:rPr>
          <w:rFonts w:hint="cs"/>
          <w:sz w:val="30"/>
          <w:szCs w:val="30"/>
        </w:rPr>
        <w:t>16</w:t>
      </w:r>
      <w:r w:rsidR="005C64A6" w:rsidRPr="00105CCC">
        <w:rPr>
          <w:rFonts w:hint="cs"/>
          <w:sz w:val="30"/>
          <w:szCs w:val="30"/>
        </w:rPr>
        <w:t xml:space="preserve"> </w:t>
      </w:r>
      <w:r w:rsidR="005C64A6" w:rsidRPr="00105CCC">
        <w:rPr>
          <w:rFonts w:hint="cs"/>
          <w:sz w:val="30"/>
          <w:szCs w:val="30"/>
          <w:cs/>
        </w:rPr>
        <w:t>จะปรับปรุงกับยอดยกมาของกำไรสะสม ณ วันที่</w:t>
      </w:r>
      <w:r w:rsidR="005C64A6" w:rsidRPr="00105CCC">
        <w:rPr>
          <w:rFonts w:hint="cs"/>
          <w:sz w:val="30"/>
          <w:szCs w:val="30"/>
        </w:rPr>
        <w:t xml:space="preserve"> </w:t>
      </w:r>
      <w:r w:rsidR="003C303F" w:rsidRPr="00105CCC">
        <w:rPr>
          <w:rFonts w:hint="cs"/>
          <w:sz w:val="30"/>
          <w:szCs w:val="30"/>
        </w:rPr>
        <w:t>1</w:t>
      </w:r>
      <w:r w:rsidR="005C64A6" w:rsidRPr="00105CCC">
        <w:rPr>
          <w:rFonts w:hint="cs"/>
          <w:sz w:val="30"/>
          <w:szCs w:val="30"/>
        </w:rPr>
        <w:t xml:space="preserve"> </w:t>
      </w:r>
      <w:r w:rsidR="005C64A6" w:rsidRPr="00105CCC">
        <w:rPr>
          <w:rFonts w:hint="cs"/>
          <w:sz w:val="30"/>
          <w:szCs w:val="30"/>
          <w:cs/>
        </w:rPr>
        <w:t xml:space="preserve">มกราคม </w:t>
      </w:r>
      <w:r w:rsidR="003C303F" w:rsidRPr="00105CCC">
        <w:rPr>
          <w:rFonts w:hint="cs"/>
          <w:sz w:val="30"/>
          <w:szCs w:val="30"/>
        </w:rPr>
        <w:t>2563</w:t>
      </w:r>
      <w:r w:rsidR="005C64A6" w:rsidRPr="00105CCC">
        <w:rPr>
          <w:rFonts w:hint="cs"/>
          <w:color w:val="000000"/>
          <w:sz w:val="30"/>
          <w:szCs w:val="30"/>
        </w:rPr>
        <w:t xml:space="preserve"> </w:t>
      </w:r>
      <w:r w:rsidR="005C64A6" w:rsidRPr="00105CCC">
        <w:rPr>
          <w:rFonts w:hint="cs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14:paraId="207AC4FB" w14:textId="77777777" w:rsidR="005C64A6" w:rsidRPr="00105CCC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olor w:val="0000FF"/>
          <w:shd w:val="clear" w:color="auto" w:fill="E0E0E0"/>
        </w:rPr>
      </w:pPr>
    </w:p>
    <w:p w14:paraId="20E39BF7" w14:textId="251D4886" w:rsidR="005C64A6" w:rsidRPr="00EB26BE" w:rsidRDefault="005C64A6" w:rsidP="005C64A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  <w:sz w:val="30"/>
          <w:szCs w:val="30"/>
        </w:rPr>
      </w:pPr>
      <w:r w:rsidRPr="00105CCC">
        <w:rPr>
          <w:rFonts w:hint="cs"/>
          <w:sz w:val="30"/>
          <w:szCs w:val="30"/>
          <w:cs/>
        </w:rPr>
        <w:t>กลุ่มบริษัท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</w:t>
      </w:r>
      <w:r w:rsidRPr="00105CCC">
        <w:rPr>
          <w:rFonts w:hint="cs"/>
          <w:color w:val="000000"/>
          <w:sz w:val="30"/>
          <w:szCs w:val="30"/>
          <w:cs/>
        </w:rPr>
        <w:t xml:space="preserve"> โดยจะนำ </w:t>
      </w:r>
      <w:r w:rsidRPr="00105CCC">
        <w:rPr>
          <w:rFonts w:hint="cs"/>
          <w:color w:val="000000"/>
          <w:sz w:val="30"/>
          <w:szCs w:val="30"/>
        </w:rPr>
        <w:t>TFRS</w:t>
      </w:r>
      <w:r w:rsidRPr="00105CCC">
        <w:rPr>
          <w:rFonts w:hint="cs"/>
          <w:color w:val="000000"/>
          <w:sz w:val="30"/>
          <w:szCs w:val="30"/>
          <w:cs/>
        </w:rPr>
        <w:t xml:space="preserve"> </w:t>
      </w:r>
      <w:r w:rsidR="003C303F" w:rsidRPr="00105CCC">
        <w:rPr>
          <w:rFonts w:hint="cs"/>
          <w:color w:val="000000"/>
          <w:sz w:val="30"/>
          <w:szCs w:val="30"/>
        </w:rPr>
        <w:t>16</w:t>
      </w:r>
      <w:r w:rsidRPr="00105CCC">
        <w:rPr>
          <w:rFonts w:hint="cs"/>
          <w:color w:val="000000"/>
          <w:sz w:val="30"/>
          <w:szCs w:val="30"/>
        </w:rPr>
        <w:t xml:space="preserve"> </w:t>
      </w:r>
      <w:r w:rsidRPr="00105CCC">
        <w:rPr>
          <w:rFonts w:hint="cs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3C303F" w:rsidRPr="00105CCC">
        <w:rPr>
          <w:rFonts w:hint="cs"/>
          <w:color w:val="000000"/>
          <w:sz w:val="30"/>
          <w:szCs w:val="30"/>
        </w:rPr>
        <w:t>1</w:t>
      </w:r>
      <w:r w:rsidRPr="00105CCC">
        <w:rPr>
          <w:rFonts w:hint="cs"/>
          <w:color w:val="000000"/>
          <w:sz w:val="30"/>
          <w:szCs w:val="30"/>
          <w:cs/>
        </w:rPr>
        <w:t xml:space="preserve"> มกราคม </w:t>
      </w:r>
      <w:r w:rsidR="003C303F" w:rsidRPr="00105CCC">
        <w:rPr>
          <w:rFonts w:hint="cs"/>
          <w:color w:val="000000"/>
          <w:sz w:val="30"/>
          <w:szCs w:val="30"/>
        </w:rPr>
        <w:t>2563</w:t>
      </w:r>
      <w:r w:rsidRPr="00105CCC">
        <w:rPr>
          <w:rFonts w:hint="cs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="003C303F" w:rsidRPr="00105CCC">
        <w:rPr>
          <w:rFonts w:hint="cs"/>
          <w:color w:val="000000"/>
          <w:sz w:val="30"/>
          <w:szCs w:val="30"/>
        </w:rPr>
        <w:t>17</w:t>
      </w:r>
      <w:r w:rsidRPr="00105CCC">
        <w:rPr>
          <w:rFonts w:hint="cs"/>
          <w:color w:val="000000"/>
          <w:sz w:val="30"/>
          <w:szCs w:val="30"/>
        </w:rPr>
        <w:t xml:space="preserve"> </w:t>
      </w:r>
      <w:r w:rsidRPr="00105CCC">
        <w:rPr>
          <w:rFonts w:hint="cs"/>
          <w:color w:val="000000"/>
          <w:sz w:val="30"/>
          <w:szCs w:val="30"/>
          <w:cs/>
        </w:rPr>
        <w:t>และการ</w:t>
      </w:r>
      <w:r w:rsidRPr="00EB26BE">
        <w:rPr>
          <w:rFonts w:hint="cs"/>
          <w:color w:val="000000"/>
          <w:sz w:val="30"/>
          <w:szCs w:val="30"/>
          <w:cs/>
        </w:rPr>
        <w:t xml:space="preserve">ตีความมาตรฐานการรายงานทางการเงิน ฉบับที่ </w:t>
      </w:r>
      <w:r w:rsidR="003C303F" w:rsidRPr="00EB26BE">
        <w:rPr>
          <w:rFonts w:hint="cs"/>
          <w:color w:val="000000"/>
          <w:sz w:val="30"/>
          <w:szCs w:val="30"/>
        </w:rPr>
        <w:t>4</w:t>
      </w:r>
      <w:r w:rsidRPr="00EB26BE">
        <w:rPr>
          <w:rFonts w:hint="cs"/>
          <w:color w:val="000000"/>
          <w:sz w:val="30"/>
          <w:szCs w:val="30"/>
          <w:cs/>
        </w:rPr>
        <w:t xml:space="preserve"> </w:t>
      </w:r>
    </w:p>
    <w:p w14:paraId="65AAB663" w14:textId="441AC754" w:rsidR="00976733" w:rsidRPr="00EB26BE" w:rsidRDefault="00976733">
      <w:pPr>
        <w:spacing w:line="240" w:lineRule="auto"/>
        <w:rPr>
          <w:color w:val="000000"/>
          <w:sz w:val="30"/>
          <w:szCs w:val="30"/>
          <w:cs/>
        </w:rPr>
      </w:pPr>
    </w:p>
    <w:p w14:paraId="60970C60" w14:textId="0C972D68" w:rsidR="005C64A6" w:rsidRPr="00EB26BE" w:rsidRDefault="005C64A6" w:rsidP="0059052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color w:val="0000FF"/>
          <w:cs/>
        </w:rPr>
      </w:pPr>
      <w:bookmarkStart w:id="8" w:name="_Hlk32573361"/>
      <w:r w:rsidRPr="00EB26BE">
        <w:rPr>
          <w:rFonts w:hint="cs"/>
          <w:color w:val="000000"/>
          <w:sz w:val="30"/>
          <w:szCs w:val="30"/>
          <w:cs/>
        </w:rPr>
        <w:t>การถือปฏิบัติตาม</w:t>
      </w:r>
      <w:r w:rsidRPr="00EB26BE">
        <w:rPr>
          <w:rFonts w:hint="cs"/>
          <w:color w:val="000000"/>
          <w:sz w:val="30"/>
          <w:szCs w:val="30"/>
        </w:rPr>
        <w:t xml:space="preserve"> TFRS </w:t>
      </w:r>
      <w:r w:rsidR="003C303F" w:rsidRPr="00EB26BE">
        <w:rPr>
          <w:rFonts w:hint="cs"/>
          <w:color w:val="000000"/>
          <w:sz w:val="30"/>
          <w:szCs w:val="30"/>
        </w:rPr>
        <w:t>16</w:t>
      </w:r>
      <w:r w:rsidRPr="00EB26BE">
        <w:rPr>
          <w:rFonts w:hint="cs"/>
          <w:color w:val="000000"/>
          <w:sz w:val="30"/>
          <w:szCs w:val="30"/>
        </w:rPr>
        <w:t xml:space="preserve"> </w:t>
      </w:r>
      <w:r w:rsidRPr="00EB26BE">
        <w:rPr>
          <w:rFonts w:hint="cs"/>
          <w:color w:val="000000"/>
          <w:sz w:val="30"/>
          <w:szCs w:val="30"/>
          <w:cs/>
        </w:rPr>
        <w:t>เป็นครั้ง</w:t>
      </w:r>
      <w:r w:rsidRPr="002149BE">
        <w:rPr>
          <w:rFonts w:hint="cs"/>
          <w:color w:val="000000"/>
          <w:sz w:val="30"/>
          <w:szCs w:val="30"/>
          <w:cs/>
        </w:rPr>
        <w:t xml:space="preserve">แรกต่องบการเงิน </w:t>
      </w:r>
      <w:r w:rsidR="00590524" w:rsidRPr="002149BE">
        <w:rPr>
          <w:rFonts w:hint="cs"/>
          <w:color w:val="000000"/>
          <w:sz w:val="30"/>
          <w:szCs w:val="30"/>
          <w:cs/>
        </w:rPr>
        <w:t>จะส่งผลให้งบแสดงฐานะการเงิน</w:t>
      </w:r>
      <w:r w:rsidR="00427504" w:rsidRPr="002149BE">
        <w:rPr>
          <w:rFonts w:hint="cs"/>
          <w:color w:val="000000"/>
          <w:sz w:val="30"/>
          <w:szCs w:val="30"/>
          <w:cs/>
        </w:rPr>
        <w:t>รวม</w:t>
      </w:r>
      <w:r w:rsidR="00590524" w:rsidRPr="002149BE">
        <w:rPr>
          <w:rFonts w:hint="cs"/>
          <w:color w:val="000000"/>
          <w:sz w:val="30"/>
          <w:szCs w:val="30"/>
          <w:cs/>
        </w:rPr>
        <w:t xml:space="preserve"> ณ วันที่ </w:t>
      </w:r>
      <w:r w:rsidR="00590524" w:rsidRPr="002149BE">
        <w:rPr>
          <w:color w:val="000000"/>
          <w:sz w:val="30"/>
          <w:szCs w:val="30"/>
        </w:rPr>
        <w:t xml:space="preserve">1 </w:t>
      </w:r>
      <w:r w:rsidR="00590524" w:rsidRPr="002149BE">
        <w:rPr>
          <w:rFonts w:hint="cs"/>
          <w:color w:val="000000"/>
          <w:sz w:val="30"/>
          <w:szCs w:val="30"/>
          <w:cs/>
        </w:rPr>
        <w:t xml:space="preserve">มกราคม </w:t>
      </w:r>
      <w:r w:rsidR="00590524" w:rsidRPr="002149BE">
        <w:rPr>
          <w:color w:val="000000"/>
          <w:sz w:val="30"/>
          <w:szCs w:val="30"/>
        </w:rPr>
        <w:t xml:space="preserve">2563 </w:t>
      </w:r>
      <w:r w:rsidR="00590524" w:rsidRPr="002149BE">
        <w:rPr>
          <w:rFonts w:hint="cs"/>
          <w:color w:val="000000"/>
          <w:sz w:val="30"/>
          <w:szCs w:val="30"/>
          <w:cs/>
        </w:rPr>
        <w:t>แสดง</w:t>
      </w:r>
      <w:r w:rsidR="00002B6A" w:rsidRPr="002149BE">
        <w:rPr>
          <w:rFonts w:hint="cs"/>
          <w:color w:val="000000"/>
          <w:sz w:val="30"/>
          <w:szCs w:val="30"/>
          <w:cs/>
        </w:rPr>
        <w:t>รายการ</w:t>
      </w:r>
      <w:r w:rsidR="0059052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ลูกหนี้</w:t>
      </w:r>
      <w:r w:rsidR="0059052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="0059052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ลด</w:t>
      </w:r>
      <w:r w:rsidR="0059052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ลง </w:t>
      </w:r>
      <w:r w:rsidR="0059052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ที่ดิน อาคารและอุปกรณ์</w:t>
      </w:r>
      <w:r w:rsidR="00A42039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59052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หนี้สินตามสัญญาเช่าเพิ่มขึ้น</w:t>
      </w:r>
      <w:r w:rsidR="0059052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="00590524" w:rsidRPr="002149BE">
        <w:rPr>
          <w:rFonts w:asciiTheme="majorBidi" w:hAnsiTheme="majorBidi"/>
          <w:color w:val="000000"/>
          <w:sz w:val="30"/>
          <w:szCs w:val="30"/>
          <w:cs/>
        </w:rPr>
        <w:t>องค์ประกอบอื่นในส่วนของผู้ถือหุ้น</w:t>
      </w:r>
      <w:r w:rsidR="0059052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ลดลง</w:t>
      </w:r>
      <w:r w:rsidR="0042750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และงบแสดงฐานะการเงินเฉพาะกิจการ ณ วันที่ </w:t>
      </w:r>
      <w:r w:rsidR="00427504" w:rsidRPr="002149BE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="0042750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มกราคม </w:t>
      </w:r>
      <w:r w:rsidR="00427504" w:rsidRPr="002149BE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42750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>แสดงรายการ</w:t>
      </w:r>
      <w:r w:rsidR="0042750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ที่ดิน อาคารและอุปกรณ์</w:t>
      </w:r>
      <w:r w:rsidR="00427504" w:rsidRPr="002149BE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427504" w:rsidRPr="002149BE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หนี้สินตามสัญญาเช่าเพิ่มขึ้น</w:t>
      </w:r>
    </w:p>
    <w:bookmarkEnd w:id="6"/>
    <w:bookmarkEnd w:id="8"/>
    <w:p w14:paraId="6F5E577B" w14:textId="77777777" w:rsidR="00092727" w:rsidRPr="005C64A6" w:rsidRDefault="00092727" w:rsidP="005C64A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rPr>
          <w:rFonts w:asciiTheme="majorBidi" w:hAnsiTheme="majorBidi" w:cstheme="majorBidi"/>
          <w:cs/>
        </w:rPr>
      </w:pPr>
    </w:p>
    <w:sectPr w:rsidR="00092727" w:rsidRPr="005C64A6" w:rsidSect="000B3121">
      <w:headerReference w:type="default" r:id="rId24"/>
      <w:pgSz w:w="11909" w:h="16834" w:code="9"/>
      <w:pgMar w:top="1151" w:right="1111" w:bottom="1151" w:left="1145" w:header="720" w:footer="652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A2E97" w14:textId="77777777" w:rsidR="000B7379" w:rsidRDefault="000B7379">
      <w:r>
        <w:separator/>
      </w:r>
    </w:p>
  </w:endnote>
  <w:endnote w:type="continuationSeparator" w:id="0">
    <w:p w14:paraId="0DD5AAFA" w14:textId="77777777" w:rsidR="000B7379" w:rsidRDefault="000B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77777777" w:rsidR="00D224C9" w:rsidRPr="008B3B01" w:rsidRDefault="00D224C9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35CC4" w14:textId="77777777" w:rsidR="00D224C9" w:rsidRPr="00173BD7" w:rsidRDefault="00D224C9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129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D224C9" w:rsidRPr="00175C2C" w:rsidRDefault="00D224C9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77777777" w:rsidR="00D224C9" w:rsidRPr="008B3B01" w:rsidRDefault="00D224C9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67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16BFF" w14:textId="77777777" w:rsidR="00D224C9" w:rsidRPr="00FB5D89" w:rsidRDefault="00D224C9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010C65C2" w:rsidR="00D224C9" w:rsidRPr="00960645" w:rsidRDefault="00D224C9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CA2368">
      <w:rPr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14:paraId="4307856B" w14:textId="77777777" w:rsidR="00D224C9" w:rsidRPr="004E4BE4" w:rsidRDefault="00D224C9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77777777" w:rsidR="00D224C9" w:rsidRPr="00B248A7" w:rsidRDefault="00D224C9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69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77777777" w:rsidR="00D224C9" w:rsidRDefault="00D224C9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08EC">
          <w:rPr>
            <w:rFonts w:asciiTheme="majorBidi" w:hAnsiTheme="majorBidi" w:cstheme="majorBidi"/>
            <w:noProof/>
            <w:sz w:val="30"/>
            <w:szCs w:val="30"/>
            <w:cs/>
          </w:rPr>
          <w:t>80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96103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FF07911" w14:textId="77777777" w:rsidR="00D224C9" w:rsidRDefault="00D224C9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08EC">
          <w:rPr>
            <w:rFonts w:asciiTheme="majorBidi" w:hAnsiTheme="majorBidi" w:cstheme="majorBidi"/>
            <w:noProof/>
            <w:sz w:val="30"/>
            <w:szCs w:val="30"/>
            <w:cs/>
          </w:rPr>
          <w:t>81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77777777" w:rsidR="00D224C9" w:rsidRDefault="00D224C9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08EC">
          <w:rPr>
            <w:rFonts w:asciiTheme="majorBidi" w:hAnsiTheme="majorBidi" w:cstheme="majorBidi"/>
            <w:noProof/>
            <w:sz w:val="30"/>
            <w:szCs w:val="30"/>
            <w:cs/>
          </w:rPr>
          <w:t>86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77777777" w:rsidR="00D224C9" w:rsidRDefault="00D224C9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08EC">
          <w:rPr>
            <w:rFonts w:asciiTheme="majorBidi" w:hAnsiTheme="majorBidi" w:cstheme="majorBidi"/>
            <w:noProof/>
            <w:sz w:val="30"/>
            <w:szCs w:val="30"/>
            <w:cs/>
          </w:rPr>
          <w:t>93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6A431" w14:textId="77777777" w:rsidR="00D224C9" w:rsidRPr="00BD4322" w:rsidRDefault="00D224C9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101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D224C9" w:rsidRDefault="00D224C9" w:rsidP="007D6C10">
    <w:pPr>
      <w:pStyle w:val="Footer"/>
      <w:ind w:right="360"/>
      <w:rPr>
        <w:rFonts w:cs="Cordia New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DDC9A" w14:textId="77777777" w:rsidR="000B7379" w:rsidRDefault="000B7379">
      <w:r>
        <w:separator/>
      </w:r>
    </w:p>
  </w:footnote>
  <w:footnote w:type="continuationSeparator" w:id="0">
    <w:p w14:paraId="09D72818" w14:textId="77777777" w:rsidR="000B7379" w:rsidRDefault="000B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DC460" w14:textId="77777777" w:rsidR="00D224C9" w:rsidRDefault="00D224C9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D224C9" w:rsidRDefault="00D224C9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42ED87F4" w:rsidR="00D224C9" w:rsidRDefault="00D224C9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2562</w:t>
    </w:r>
  </w:p>
  <w:p w14:paraId="1D479AA8" w14:textId="77777777" w:rsidR="00D224C9" w:rsidRPr="007720F6" w:rsidRDefault="00D224C9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BCCD" w14:textId="77777777" w:rsidR="00D224C9" w:rsidRDefault="00D22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8B4FE" w14:textId="77777777" w:rsidR="00D224C9" w:rsidRPr="003C763B" w:rsidRDefault="00D224C9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D224C9" w:rsidRPr="003C763B" w:rsidRDefault="00D224C9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D224C9" w:rsidRDefault="00D224C9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D224C9" w:rsidRDefault="00D22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F480" w14:textId="3710E281" w:rsidR="00D224C9" w:rsidRDefault="00D224C9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D224C9" w:rsidRDefault="00D224C9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28FE0A8C" w:rsidR="00D224C9" w:rsidRDefault="00D224C9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2562</w:t>
    </w:r>
  </w:p>
  <w:p w14:paraId="51734490" w14:textId="77777777" w:rsidR="00D224C9" w:rsidRDefault="00D224C9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A67E" w14:textId="77777777" w:rsidR="00D224C9" w:rsidRDefault="00D224C9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D224C9" w:rsidRDefault="00D224C9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4778E9C9" w:rsidR="00D224C9" w:rsidRDefault="00D224C9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2562</w:t>
    </w:r>
  </w:p>
  <w:p w14:paraId="7F4ECA79" w14:textId="77777777" w:rsidR="00D224C9" w:rsidRPr="004A13B6" w:rsidRDefault="00D224C9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9D22" w14:textId="3EB818C8" w:rsidR="00D224C9" w:rsidRDefault="00D224C9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D224C9" w:rsidRDefault="00D224C9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64F1DDBF" w:rsidR="00D224C9" w:rsidRPr="008445C4" w:rsidRDefault="00D224C9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2562</w:t>
    </w:r>
  </w:p>
  <w:p w14:paraId="7D0467C5" w14:textId="77777777" w:rsidR="00D224C9" w:rsidRPr="002E7AE7" w:rsidRDefault="00D224C9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45960" w14:textId="77777777" w:rsidR="00D224C9" w:rsidRDefault="00D224C9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D224C9" w:rsidRDefault="00D224C9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1A0498FB" w:rsidR="00D224C9" w:rsidRPr="008445C4" w:rsidRDefault="00D224C9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2562</w:t>
    </w:r>
  </w:p>
  <w:p w14:paraId="1C6E2FF4" w14:textId="77777777" w:rsidR="00D224C9" w:rsidRPr="002E7AE7" w:rsidRDefault="00D224C9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F8C42A"/>
    <w:lvl w:ilvl="0" w:tplc="F8BAB38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B136F62E"/>
    <w:lvl w:ilvl="0" w:tplc="C78CD1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thaiLetters"/>
      <w:lvlText w:val="(%2)"/>
      <w:lvlJc w:val="left"/>
      <w:pPr>
        <w:tabs>
          <w:tab w:val="num" w:pos="6264"/>
        </w:tabs>
        <w:ind w:left="626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D8511E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A25FA2"/>
    <w:multiLevelType w:val="hybridMultilevel"/>
    <w:tmpl w:val="D080548C"/>
    <w:lvl w:ilvl="0" w:tplc="CE6A425C">
      <w:start w:val="1"/>
      <w:numFmt w:val="thaiLetters"/>
      <w:lvlText w:val="(%1)"/>
      <w:lvlJc w:val="left"/>
      <w:pPr>
        <w:ind w:left="630" w:hanging="360"/>
      </w:pPr>
      <w:rPr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7"/>
  </w:num>
  <w:num w:numId="5">
    <w:abstractNumId w:val="38"/>
  </w:num>
  <w:num w:numId="6">
    <w:abstractNumId w:val="18"/>
  </w:num>
  <w:num w:numId="7">
    <w:abstractNumId w:val="9"/>
  </w:num>
  <w:num w:numId="8">
    <w:abstractNumId w:val="14"/>
  </w:num>
  <w:num w:numId="9">
    <w:abstractNumId w:val="32"/>
  </w:num>
  <w:num w:numId="10">
    <w:abstractNumId w:val="25"/>
  </w:num>
  <w:num w:numId="11">
    <w:abstractNumId w:val="31"/>
  </w:num>
  <w:num w:numId="12">
    <w:abstractNumId w:val="17"/>
  </w:num>
  <w:num w:numId="13">
    <w:abstractNumId w:val="22"/>
  </w:num>
  <w:num w:numId="14">
    <w:abstractNumId w:val="34"/>
  </w:num>
  <w:num w:numId="15">
    <w:abstractNumId w:val="36"/>
  </w:num>
  <w:num w:numId="16">
    <w:abstractNumId w:val="2"/>
  </w:num>
  <w:num w:numId="17">
    <w:abstractNumId w:val="26"/>
  </w:num>
  <w:num w:numId="18">
    <w:abstractNumId w:val="28"/>
  </w:num>
  <w:num w:numId="19">
    <w:abstractNumId w:val="24"/>
  </w:num>
  <w:num w:numId="20">
    <w:abstractNumId w:val="10"/>
  </w:num>
  <w:num w:numId="21">
    <w:abstractNumId w:val="15"/>
  </w:num>
  <w:num w:numId="22">
    <w:abstractNumId w:val="39"/>
  </w:num>
  <w:num w:numId="23">
    <w:abstractNumId w:val="5"/>
  </w:num>
  <w:num w:numId="24">
    <w:abstractNumId w:val="35"/>
  </w:num>
  <w:num w:numId="25">
    <w:abstractNumId w:val="1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1"/>
  </w:num>
  <w:num w:numId="32">
    <w:abstractNumId w:val="33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3"/>
  </w:num>
  <w:num w:numId="42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E17"/>
    <w:rsid w:val="00005FFC"/>
    <w:rsid w:val="00006146"/>
    <w:rsid w:val="0000652B"/>
    <w:rsid w:val="0000660C"/>
    <w:rsid w:val="00006A83"/>
    <w:rsid w:val="00006B50"/>
    <w:rsid w:val="000079CB"/>
    <w:rsid w:val="00007AA1"/>
    <w:rsid w:val="00007EA1"/>
    <w:rsid w:val="00007EC2"/>
    <w:rsid w:val="00010028"/>
    <w:rsid w:val="0001084E"/>
    <w:rsid w:val="00010FF6"/>
    <w:rsid w:val="00011788"/>
    <w:rsid w:val="00011CA8"/>
    <w:rsid w:val="00012928"/>
    <w:rsid w:val="00012ED5"/>
    <w:rsid w:val="000132DE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C51"/>
    <w:rsid w:val="0001736A"/>
    <w:rsid w:val="00017470"/>
    <w:rsid w:val="0001788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6B4"/>
    <w:rsid w:val="00021798"/>
    <w:rsid w:val="000218A5"/>
    <w:rsid w:val="00021A78"/>
    <w:rsid w:val="00021C38"/>
    <w:rsid w:val="000232DC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207B"/>
    <w:rsid w:val="000322E7"/>
    <w:rsid w:val="00033089"/>
    <w:rsid w:val="000330A9"/>
    <w:rsid w:val="000334CC"/>
    <w:rsid w:val="000334EE"/>
    <w:rsid w:val="000338F5"/>
    <w:rsid w:val="00033B9A"/>
    <w:rsid w:val="00033DEA"/>
    <w:rsid w:val="00033E92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73C"/>
    <w:rsid w:val="00041A0D"/>
    <w:rsid w:val="0004220D"/>
    <w:rsid w:val="00042261"/>
    <w:rsid w:val="00042507"/>
    <w:rsid w:val="00042A7B"/>
    <w:rsid w:val="00042C1F"/>
    <w:rsid w:val="00042C9C"/>
    <w:rsid w:val="00042F65"/>
    <w:rsid w:val="00043011"/>
    <w:rsid w:val="00043119"/>
    <w:rsid w:val="00043179"/>
    <w:rsid w:val="00043295"/>
    <w:rsid w:val="00043B58"/>
    <w:rsid w:val="00043C9F"/>
    <w:rsid w:val="00043CB6"/>
    <w:rsid w:val="00043EA8"/>
    <w:rsid w:val="000440F0"/>
    <w:rsid w:val="00044809"/>
    <w:rsid w:val="000449E0"/>
    <w:rsid w:val="00044A6D"/>
    <w:rsid w:val="00044E16"/>
    <w:rsid w:val="00045791"/>
    <w:rsid w:val="00045930"/>
    <w:rsid w:val="0004634C"/>
    <w:rsid w:val="000464E3"/>
    <w:rsid w:val="00046701"/>
    <w:rsid w:val="0004699B"/>
    <w:rsid w:val="00046B1B"/>
    <w:rsid w:val="00046F7C"/>
    <w:rsid w:val="000470C8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668"/>
    <w:rsid w:val="00051881"/>
    <w:rsid w:val="00051894"/>
    <w:rsid w:val="00051895"/>
    <w:rsid w:val="00051B33"/>
    <w:rsid w:val="00051DA9"/>
    <w:rsid w:val="00051E7F"/>
    <w:rsid w:val="000524FC"/>
    <w:rsid w:val="00052B75"/>
    <w:rsid w:val="00052C5E"/>
    <w:rsid w:val="00052E1F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E2F"/>
    <w:rsid w:val="00055163"/>
    <w:rsid w:val="000552A3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60038"/>
    <w:rsid w:val="000603FD"/>
    <w:rsid w:val="00060B09"/>
    <w:rsid w:val="00060CB6"/>
    <w:rsid w:val="0006162C"/>
    <w:rsid w:val="000618AB"/>
    <w:rsid w:val="000618DF"/>
    <w:rsid w:val="00061D18"/>
    <w:rsid w:val="00062010"/>
    <w:rsid w:val="00062517"/>
    <w:rsid w:val="00062E20"/>
    <w:rsid w:val="00063625"/>
    <w:rsid w:val="00063857"/>
    <w:rsid w:val="00063951"/>
    <w:rsid w:val="00064138"/>
    <w:rsid w:val="00064564"/>
    <w:rsid w:val="0006562E"/>
    <w:rsid w:val="0006601B"/>
    <w:rsid w:val="000664BF"/>
    <w:rsid w:val="00066560"/>
    <w:rsid w:val="00066B2A"/>
    <w:rsid w:val="0006705C"/>
    <w:rsid w:val="00067076"/>
    <w:rsid w:val="0006784C"/>
    <w:rsid w:val="00067EBE"/>
    <w:rsid w:val="000706F9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500"/>
    <w:rsid w:val="00075A3E"/>
    <w:rsid w:val="00075D62"/>
    <w:rsid w:val="00076141"/>
    <w:rsid w:val="00076449"/>
    <w:rsid w:val="000764AC"/>
    <w:rsid w:val="00076573"/>
    <w:rsid w:val="00076628"/>
    <w:rsid w:val="0007666F"/>
    <w:rsid w:val="00076BA1"/>
    <w:rsid w:val="00077472"/>
    <w:rsid w:val="000775F0"/>
    <w:rsid w:val="00077A6A"/>
    <w:rsid w:val="00077ABF"/>
    <w:rsid w:val="00077CE8"/>
    <w:rsid w:val="000800A6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200A"/>
    <w:rsid w:val="000820A0"/>
    <w:rsid w:val="00082EB4"/>
    <w:rsid w:val="000833D7"/>
    <w:rsid w:val="000834D2"/>
    <w:rsid w:val="0008386D"/>
    <w:rsid w:val="00083875"/>
    <w:rsid w:val="00083DFB"/>
    <w:rsid w:val="00083DFC"/>
    <w:rsid w:val="00083FAD"/>
    <w:rsid w:val="00084FB4"/>
    <w:rsid w:val="000851CA"/>
    <w:rsid w:val="0008521D"/>
    <w:rsid w:val="0008533F"/>
    <w:rsid w:val="000853FC"/>
    <w:rsid w:val="0008560A"/>
    <w:rsid w:val="00085A86"/>
    <w:rsid w:val="00085E1F"/>
    <w:rsid w:val="00086899"/>
    <w:rsid w:val="0008717A"/>
    <w:rsid w:val="000878EA"/>
    <w:rsid w:val="00087AAD"/>
    <w:rsid w:val="00087EBE"/>
    <w:rsid w:val="000903FD"/>
    <w:rsid w:val="00090A6D"/>
    <w:rsid w:val="00090C14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306A"/>
    <w:rsid w:val="00093130"/>
    <w:rsid w:val="00093269"/>
    <w:rsid w:val="00093F4A"/>
    <w:rsid w:val="0009417A"/>
    <w:rsid w:val="0009420B"/>
    <w:rsid w:val="0009446C"/>
    <w:rsid w:val="000946E7"/>
    <w:rsid w:val="000954B8"/>
    <w:rsid w:val="000959B0"/>
    <w:rsid w:val="00095AFE"/>
    <w:rsid w:val="00095DC5"/>
    <w:rsid w:val="0009641D"/>
    <w:rsid w:val="00097044"/>
    <w:rsid w:val="000976A3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C0"/>
    <w:rsid w:val="000A2DD3"/>
    <w:rsid w:val="000A2E2F"/>
    <w:rsid w:val="000A2EDA"/>
    <w:rsid w:val="000A3136"/>
    <w:rsid w:val="000A3897"/>
    <w:rsid w:val="000A390C"/>
    <w:rsid w:val="000A4494"/>
    <w:rsid w:val="000A44EF"/>
    <w:rsid w:val="000A4B75"/>
    <w:rsid w:val="000A4C01"/>
    <w:rsid w:val="000A5066"/>
    <w:rsid w:val="000A5812"/>
    <w:rsid w:val="000A5A30"/>
    <w:rsid w:val="000A5D3B"/>
    <w:rsid w:val="000A5EC6"/>
    <w:rsid w:val="000A61AC"/>
    <w:rsid w:val="000A6333"/>
    <w:rsid w:val="000A676A"/>
    <w:rsid w:val="000A72A6"/>
    <w:rsid w:val="000A761C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95E"/>
    <w:rsid w:val="000B2E84"/>
    <w:rsid w:val="000B3121"/>
    <w:rsid w:val="000B325F"/>
    <w:rsid w:val="000B33EA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7105"/>
    <w:rsid w:val="000B7379"/>
    <w:rsid w:val="000B7506"/>
    <w:rsid w:val="000B78C3"/>
    <w:rsid w:val="000B79E8"/>
    <w:rsid w:val="000C057E"/>
    <w:rsid w:val="000C07AF"/>
    <w:rsid w:val="000C0AE8"/>
    <w:rsid w:val="000C0CAE"/>
    <w:rsid w:val="000C0E24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F95"/>
    <w:rsid w:val="000C3FCC"/>
    <w:rsid w:val="000C4934"/>
    <w:rsid w:val="000C51DD"/>
    <w:rsid w:val="000C5AA4"/>
    <w:rsid w:val="000C62BA"/>
    <w:rsid w:val="000C6474"/>
    <w:rsid w:val="000C6769"/>
    <w:rsid w:val="000C67ED"/>
    <w:rsid w:val="000C6F5E"/>
    <w:rsid w:val="000C72C5"/>
    <w:rsid w:val="000C765B"/>
    <w:rsid w:val="000C7943"/>
    <w:rsid w:val="000C7AE8"/>
    <w:rsid w:val="000C7C77"/>
    <w:rsid w:val="000C7DE3"/>
    <w:rsid w:val="000C7F22"/>
    <w:rsid w:val="000D03D5"/>
    <w:rsid w:val="000D045F"/>
    <w:rsid w:val="000D0A86"/>
    <w:rsid w:val="000D0B68"/>
    <w:rsid w:val="000D0C69"/>
    <w:rsid w:val="000D0D2C"/>
    <w:rsid w:val="000D10B7"/>
    <w:rsid w:val="000D17AF"/>
    <w:rsid w:val="000D1A97"/>
    <w:rsid w:val="000D1DD0"/>
    <w:rsid w:val="000D1E32"/>
    <w:rsid w:val="000D21AA"/>
    <w:rsid w:val="000D25F2"/>
    <w:rsid w:val="000D2649"/>
    <w:rsid w:val="000D2AB0"/>
    <w:rsid w:val="000D365E"/>
    <w:rsid w:val="000D383F"/>
    <w:rsid w:val="000D3C09"/>
    <w:rsid w:val="000D3F72"/>
    <w:rsid w:val="000D403E"/>
    <w:rsid w:val="000D42E0"/>
    <w:rsid w:val="000D456F"/>
    <w:rsid w:val="000D45E9"/>
    <w:rsid w:val="000D48B1"/>
    <w:rsid w:val="000D4941"/>
    <w:rsid w:val="000D4E83"/>
    <w:rsid w:val="000D5366"/>
    <w:rsid w:val="000D5D15"/>
    <w:rsid w:val="000D5D7E"/>
    <w:rsid w:val="000D6790"/>
    <w:rsid w:val="000D67D6"/>
    <w:rsid w:val="000D67EC"/>
    <w:rsid w:val="000D69D5"/>
    <w:rsid w:val="000D69E8"/>
    <w:rsid w:val="000D6C30"/>
    <w:rsid w:val="000D6F20"/>
    <w:rsid w:val="000D7151"/>
    <w:rsid w:val="000D723C"/>
    <w:rsid w:val="000D763B"/>
    <w:rsid w:val="000D77E2"/>
    <w:rsid w:val="000D78A7"/>
    <w:rsid w:val="000D7A67"/>
    <w:rsid w:val="000D7AC8"/>
    <w:rsid w:val="000D7B9C"/>
    <w:rsid w:val="000D7E18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965"/>
    <w:rsid w:val="000E2AF9"/>
    <w:rsid w:val="000E3B9F"/>
    <w:rsid w:val="000E40ED"/>
    <w:rsid w:val="000E4E42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A36"/>
    <w:rsid w:val="000F1D86"/>
    <w:rsid w:val="000F1FAD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C"/>
    <w:rsid w:val="000F6BF2"/>
    <w:rsid w:val="000F7B70"/>
    <w:rsid w:val="00100030"/>
    <w:rsid w:val="00100BB5"/>
    <w:rsid w:val="00100D04"/>
    <w:rsid w:val="00100D99"/>
    <w:rsid w:val="00101474"/>
    <w:rsid w:val="00101A01"/>
    <w:rsid w:val="00101A3E"/>
    <w:rsid w:val="00101C18"/>
    <w:rsid w:val="00101F01"/>
    <w:rsid w:val="001020E5"/>
    <w:rsid w:val="0010298D"/>
    <w:rsid w:val="00103626"/>
    <w:rsid w:val="00103719"/>
    <w:rsid w:val="00103C9B"/>
    <w:rsid w:val="00103E82"/>
    <w:rsid w:val="00103F88"/>
    <w:rsid w:val="0010461E"/>
    <w:rsid w:val="001046DD"/>
    <w:rsid w:val="00105023"/>
    <w:rsid w:val="001050AE"/>
    <w:rsid w:val="00105641"/>
    <w:rsid w:val="001057D1"/>
    <w:rsid w:val="00105949"/>
    <w:rsid w:val="00105CCC"/>
    <w:rsid w:val="0010619D"/>
    <w:rsid w:val="001063B9"/>
    <w:rsid w:val="001069CB"/>
    <w:rsid w:val="00107610"/>
    <w:rsid w:val="0010770C"/>
    <w:rsid w:val="001079B3"/>
    <w:rsid w:val="00107B24"/>
    <w:rsid w:val="00107B58"/>
    <w:rsid w:val="00107CF1"/>
    <w:rsid w:val="00110337"/>
    <w:rsid w:val="00110470"/>
    <w:rsid w:val="00110A19"/>
    <w:rsid w:val="00110E96"/>
    <w:rsid w:val="0011138D"/>
    <w:rsid w:val="001116DC"/>
    <w:rsid w:val="00111AB5"/>
    <w:rsid w:val="00111BAD"/>
    <w:rsid w:val="00111CBE"/>
    <w:rsid w:val="00111F08"/>
    <w:rsid w:val="001124A5"/>
    <w:rsid w:val="00112930"/>
    <w:rsid w:val="00112966"/>
    <w:rsid w:val="00112BCD"/>
    <w:rsid w:val="0011305B"/>
    <w:rsid w:val="001130FC"/>
    <w:rsid w:val="001134CD"/>
    <w:rsid w:val="001135CD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C05"/>
    <w:rsid w:val="00116C11"/>
    <w:rsid w:val="0011703F"/>
    <w:rsid w:val="001170F3"/>
    <w:rsid w:val="0011755B"/>
    <w:rsid w:val="00117627"/>
    <w:rsid w:val="001176FE"/>
    <w:rsid w:val="00117BAE"/>
    <w:rsid w:val="00117EC8"/>
    <w:rsid w:val="00120194"/>
    <w:rsid w:val="001204BC"/>
    <w:rsid w:val="001207AD"/>
    <w:rsid w:val="001208AA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30FF"/>
    <w:rsid w:val="00123291"/>
    <w:rsid w:val="00123505"/>
    <w:rsid w:val="00123921"/>
    <w:rsid w:val="00123956"/>
    <w:rsid w:val="00123BC8"/>
    <w:rsid w:val="00123ED8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8"/>
    <w:rsid w:val="00126F0A"/>
    <w:rsid w:val="00127119"/>
    <w:rsid w:val="001271BA"/>
    <w:rsid w:val="00127807"/>
    <w:rsid w:val="00127DBD"/>
    <w:rsid w:val="0013025C"/>
    <w:rsid w:val="0013037B"/>
    <w:rsid w:val="00130844"/>
    <w:rsid w:val="00130BFF"/>
    <w:rsid w:val="00131807"/>
    <w:rsid w:val="00131B01"/>
    <w:rsid w:val="00131E71"/>
    <w:rsid w:val="00132D92"/>
    <w:rsid w:val="00132EFB"/>
    <w:rsid w:val="001332D2"/>
    <w:rsid w:val="001334B7"/>
    <w:rsid w:val="00133658"/>
    <w:rsid w:val="001338CF"/>
    <w:rsid w:val="00133A26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89F"/>
    <w:rsid w:val="00140E32"/>
    <w:rsid w:val="00140E35"/>
    <w:rsid w:val="00140F0D"/>
    <w:rsid w:val="0014139B"/>
    <w:rsid w:val="00141850"/>
    <w:rsid w:val="00141DDA"/>
    <w:rsid w:val="00141F2E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434D"/>
    <w:rsid w:val="00144834"/>
    <w:rsid w:val="001449DD"/>
    <w:rsid w:val="00144AAB"/>
    <w:rsid w:val="00144D7A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71EE"/>
    <w:rsid w:val="001473FB"/>
    <w:rsid w:val="001477B3"/>
    <w:rsid w:val="00147F34"/>
    <w:rsid w:val="001505C5"/>
    <w:rsid w:val="00150A9C"/>
    <w:rsid w:val="00150B1F"/>
    <w:rsid w:val="00150FF5"/>
    <w:rsid w:val="00151427"/>
    <w:rsid w:val="001514A4"/>
    <w:rsid w:val="001517F7"/>
    <w:rsid w:val="001522DF"/>
    <w:rsid w:val="001524B5"/>
    <w:rsid w:val="00152A7F"/>
    <w:rsid w:val="00152A88"/>
    <w:rsid w:val="00152CD0"/>
    <w:rsid w:val="00152D60"/>
    <w:rsid w:val="00152FF0"/>
    <w:rsid w:val="00153060"/>
    <w:rsid w:val="00153093"/>
    <w:rsid w:val="001534F9"/>
    <w:rsid w:val="0015367D"/>
    <w:rsid w:val="00154136"/>
    <w:rsid w:val="00154B84"/>
    <w:rsid w:val="00155A7C"/>
    <w:rsid w:val="001562A0"/>
    <w:rsid w:val="0015637E"/>
    <w:rsid w:val="001563BF"/>
    <w:rsid w:val="0015640F"/>
    <w:rsid w:val="001566D2"/>
    <w:rsid w:val="00156D47"/>
    <w:rsid w:val="001570A7"/>
    <w:rsid w:val="001571B9"/>
    <w:rsid w:val="001573C2"/>
    <w:rsid w:val="00157892"/>
    <w:rsid w:val="00157E4A"/>
    <w:rsid w:val="00157F00"/>
    <w:rsid w:val="0016059F"/>
    <w:rsid w:val="001606CB"/>
    <w:rsid w:val="00160731"/>
    <w:rsid w:val="00160D50"/>
    <w:rsid w:val="00161166"/>
    <w:rsid w:val="00161449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BDB"/>
    <w:rsid w:val="00163DF1"/>
    <w:rsid w:val="00164208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7541"/>
    <w:rsid w:val="001675F5"/>
    <w:rsid w:val="0016762F"/>
    <w:rsid w:val="001676F4"/>
    <w:rsid w:val="00167A56"/>
    <w:rsid w:val="00167BCC"/>
    <w:rsid w:val="00167C12"/>
    <w:rsid w:val="00167ECA"/>
    <w:rsid w:val="00170019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E1"/>
    <w:rsid w:val="001820B8"/>
    <w:rsid w:val="00182124"/>
    <w:rsid w:val="00182FA6"/>
    <w:rsid w:val="001832BE"/>
    <w:rsid w:val="001838C1"/>
    <w:rsid w:val="00183A4B"/>
    <w:rsid w:val="00183EE9"/>
    <w:rsid w:val="00184349"/>
    <w:rsid w:val="0018449C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929"/>
    <w:rsid w:val="00191AA6"/>
    <w:rsid w:val="00192CA6"/>
    <w:rsid w:val="001932D5"/>
    <w:rsid w:val="001934F2"/>
    <w:rsid w:val="00193823"/>
    <w:rsid w:val="00193B3F"/>
    <w:rsid w:val="00193F89"/>
    <w:rsid w:val="00194358"/>
    <w:rsid w:val="00194420"/>
    <w:rsid w:val="00194DEE"/>
    <w:rsid w:val="00194EAF"/>
    <w:rsid w:val="00194FFC"/>
    <w:rsid w:val="001958DD"/>
    <w:rsid w:val="00196433"/>
    <w:rsid w:val="00196958"/>
    <w:rsid w:val="00196AB8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69"/>
    <w:rsid w:val="001A50A0"/>
    <w:rsid w:val="001A5118"/>
    <w:rsid w:val="001A511D"/>
    <w:rsid w:val="001A54F1"/>
    <w:rsid w:val="001A572A"/>
    <w:rsid w:val="001A615D"/>
    <w:rsid w:val="001A6734"/>
    <w:rsid w:val="001A67DA"/>
    <w:rsid w:val="001A6E0A"/>
    <w:rsid w:val="001A7023"/>
    <w:rsid w:val="001A7027"/>
    <w:rsid w:val="001A727A"/>
    <w:rsid w:val="001A76E1"/>
    <w:rsid w:val="001A794B"/>
    <w:rsid w:val="001B00CC"/>
    <w:rsid w:val="001B05B2"/>
    <w:rsid w:val="001B065A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611"/>
    <w:rsid w:val="001B27EC"/>
    <w:rsid w:val="001B3269"/>
    <w:rsid w:val="001B32B4"/>
    <w:rsid w:val="001B330C"/>
    <w:rsid w:val="001B3A78"/>
    <w:rsid w:val="001B3FF7"/>
    <w:rsid w:val="001B4122"/>
    <w:rsid w:val="001B41A6"/>
    <w:rsid w:val="001B4502"/>
    <w:rsid w:val="001B4EB9"/>
    <w:rsid w:val="001B53E2"/>
    <w:rsid w:val="001B5676"/>
    <w:rsid w:val="001B56EF"/>
    <w:rsid w:val="001B674B"/>
    <w:rsid w:val="001B6894"/>
    <w:rsid w:val="001B69CE"/>
    <w:rsid w:val="001B6CD5"/>
    <w:rsid w:val="001B6D7B"/>
    <w:rsid w:val="001B7A36"/>
    <w:rsid w:val="001B7ACD"/>
    <w:rsid w:val="001B7F6A"/>
    <w:rsid w:val="001C0058"/>
    <w:rsid w:val="001C028D"/>
    <w:rsid w:val="001C0EBD"/>
    <w:rsid w:val="001C117A"/>
    <w:rsid w:val="001C16E1"/>
    <w:rsid w:val="001C172D"/>
    <w:rsid w:val="001C22EB"/>
    <w:rsid w:val="001C2344"/>
    <w:rsid w:val="001C2529"/>
    <w:rsid w:val="001C2919"/>
    <w:rsid w:val="001C29B3"/>
    <w:rsid w:val="001C2A86"/>
    <w:rsid w:val="001C2FC9"/>
    <w:rsid w:val="001C32AC"/>
    <w:rsid w:val="001C333F"/>
    <w:rsid w:val="001C43D5"/>
    <w:rsid w:val="001C46A3"/>
    <w:rsid w:val="001C4A28"/>
    <w:rsid w:val="001C5199"/>
    <w:rsid w:val="001C51B5"/>
    <w:rsid w:val="001C5766"/>
    <w:rsid w:val="001C66E6"/>
    <w:rsid w:val="001C6840"/>
    <w:rsid w:val="001C697F"/>
    <w:rsid w:val="001C6A87"/>
    <w:rsid w:val="001C6C81"/>
    <w:rsid w:val="001C6CCA"/>
    <w:rsid w:val="001C6DAB"/>
    <w:rsid w:val="001C6EE6"/>
    <w:rsid w:val="001C7628"/>
    <w:rsid w:val="001C786D"/>
    <w:rsid w:val="001C7D2B"/>
    <w:rsid w:val="001C7E6C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DE2"/>
    <w:rsid w:val="001D613E"/>
    <w:rsid w:val="001D6305"/>
    <w:rsid w:val="001D68C1"/>
    <w:rsid w:val="001D6E5A"/>
    <w:rsid w:val="001D6FE9"/>
    <w:rsid w:val="001D7886"/>
    <w:rsid w:val="001D7992"/>
    <w:rsid w:val="001D7FC3"/>
    <w:rsid w:val="001E0244"/>
    <w:rsid w:val="001E02AB"/>
    <w:rsid w:val="001E0734"/>
    <w:rsid w:val="001E0A4D"/>
    <w:rsid w:val="001E0BB1"/>
    <w:rsid w:val="001E0C5C"/>
    <w:rsid w:val="001E0D56"/>
    <w:rsid w:val="001E0E2C"/>
    <w:rsid w:val="001E1112"/>
    <w:rsid w:val="001E1271"/>
    <w:rsid w:val="001E13A5"/>
    <w:rsid w:val="001E152B"/>
    <w:rsid w:val="001E184D"/>
    <w:rsid w:val="001E20CF"/>
    <w:rsid w:val="001E2C2F"/>
    <w:rsid w:val="001E2FDE"/>
    <w:rsid w:val="001E30D3"/>
    <w:rsid w:val="001E30E5"/>
    <w:rsid w:val="001E3719"/>
    <w:rsid w:val="001E4833"/>
    <w:rsid w:val="001E5E6D"/>
    <w:rsid w:val="001E5EBA"/>
    <w:rsid w:val="001E61E5"/>
    <w:rsid w:val="001E65BB"/>
    <w:rsid w:val="001E66F1"/>
    <w:rsid w:val="001E679E"/>
    <w:rsid w:val="001E6974"/>
    <w:rsid w:val="001E78A0"/>
    <w:rsid w:val="001E7ACD"/>
    <w:rsid w:val="001E7C20"/>
    <w:rsid w:val="001F02FD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F55"/>
    <w:rsid w:val="001F3887"/>
    <w:rsid w:val="001F4307"/>
    <w:rsid w:val="001F437D"/>
    <w:rsid w:val="001F43B5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D31"/>
    <w:rsid w:val="001F6F26"/>
    <w:rsid w:val="001F6F8B"/>
    <w:rsid w:val="001F703E"/>
    <w:rsid w:val="001F7112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BB3"/>
    <w:rsid w:val="00203C65"/>
    <w:rsid w:val="00204188"/>
    <w:rsid w:val="00204957"/>
    <w:rsid w:val="002049F0"/>
    <w:rsid w:val="00204A2D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24D"/>
    <w:rsid w:val="00206281"/>
    <w:rsid w:val="002063EE"/>
    <w:rsid w:val="002066BA"/>
    <w:rsid w:val="00206B2A"/>
    <w:rsid w:val="00206CC9"/>
    <w:rsid w:val="00206DA3"/>
    <w:rsid w:val="00207586"/>
    <w:rsid w:val="00207C4D"/>
    <w:rsid w:val="00210020"/>
    <w:rsid w:val="0021005B"/>
    <w:rsid w:val="0021074D"/>
    <w:rsid w:val="002109BF"/>
    <w:rsid w:val="00210E72"/>
    <w:rsid w:val="0021120B"/>
    <w:rsid w:val="00211C23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9A5"/>
    <w:rsid w:val="002149BE"/>
    <w:rsid w:val="00214ABA"/>
    <w:rsid w:val="00214B0D"/>
    <w:rsid w:val="002154AE"/>
    <w:rsid w:val="002156F9"/>
    <w:rsid w:val="0021583C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CC2"/>
    <w:rsid w:val="0022022F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755"/>
    <w:rsid w:val="00222AE2"/>
    <w:rsid w:val="00222DE5"/>
    <w:rsid w:val="002231ED"/>
    <w:rsid w:val="002233A4"/>
    <w:rsid w:val="002233D7"/>
    <w:rsid w:val="00223804"/>
    <w:rsid w:val="0022381E"/>
    <w:rsid w:val="00223B88"/>
    <w:rsid w:val="00223BC8"/>
    <w:rsid w:val="002247C6"/>
    <w:rsid w:val="002248A3"/>
    <w:rsid w:val="00224ED8"/>
    <w:rsid w:val="00224F9B"/>
    <w:rsid w:val="0022533E"/>
    <w:rsid w:val="002256E1"/>
    <w:rsid w:val="002257A1"/>
    <w:rsid w:val="00225ED4"/>
    <w:rsid w:val="0022605C"/>
    <w:rsid w:val="00226129"/>
    <w:rsid w:val="002268F6"/>
    <w:rsid w:val="00226B73"/>
    <w:rsid w:val="00226F22"/>
    <w:rsid w:val="00226F90"/>
    <w:rsid w:val="00227190"/>
    <w:rsid w:val="002273E1"/>
    <w:rsid w:val="0022757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6F9"/>
    <w:rsid w:val="002339B4"/>
    <w:rsid w:val="0023413C"/>
    <w:rsid w:val="0023435E"/>
    <w:rsid w:val="00234B3E"/>
    <w:rsid w:val="00234EC5"/>
    <w:rsid w:val="002353C5"/>
    <w:rsid w:val="002357B2"/>
    <w:rsid w:val="002360D2"/>
    <w:rsid w:val="00236848"/>
    <w:rsid w:val="00236B72"/>
    <w:rsid w:val="00236D82"/>
    <w:rsid w:val="00237209"/>
    <w:rsid w:val="0023735A"/>
    <w:rsid w:val="0023764F"/>
    <w:rsid w:val="00237937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8DF"/>
    <w:rsid w:val="00242BEF"/>
    <w:rsid w:val="00242CFD"/>
    <w:rsid w:val="0024352F"/>
    <w:rsid w:val="00243678"/>
    <w:rsid w:val="00244AAC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0E4"/>
    <w:rsid w:val="002472A4"/>
    <w:rsid w:val="00247436"/>
    <w:rsid w:val="00247AF4"/>
    <w:rsid w:val="00247AFA"/>
    <w:rsid w:val="00247BB1"/>
    <w:rsid w:val="00247EE8"/>
    <w:rsid w:val="0025005F"/>
    <w:rsid w:val="00250097"/>
    <w:rsid w:val="00250287"/>
    <w:rsid w:val="002503CA"/>
    <w:rsid w:val="00250635"/>
    <w:rsid w:val="00250C1C"/>
    <w:rsid w:val="00250E42"/>
    <w:rsid w:val="00251055"/>
    <w:rsid w:val="00251765"/>
    <w:rsid w:val="00251830"/>
    <w:rsid w:val="00251EC4"/>
    <w:rsid w:val="00252239"/>
    <w:rsid w:val="00252575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39A"/>
    <w:rsid w:val="002543BF"/>
    <w:rsid w:val="002548D8"/>
    <w:rsid w:val="00254CE1"/>
    <w:rsid w:val="00254D87"/>
    <w:rsid w:val="00254F88"/>
    <w:rsid w:val="00255501"/>
    <w:rsid w:val="002560D5"/>
    <w:rsid w:val="0025676E"/>
    <w:rsid w:val="00256FE4"/>
    <w:rsid w:val="00257267"/>
    <w:rsid w:val="0025739F"/>
    <w:rsid w:val="00257A5B"/>
    <w:rsid w:val="00257BFF"/>
    <w:rsid w:val="00257FE7"/>
    <w:rsid w:val="00260058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249"/>
    <w:rsid w:val="002627DC"/>
    <w:rsid w:val="00262D36"/>
    <w:rsid w:val="00262F8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E0F"/>
    <w:rsid w:val="002655BA"/>
    <w:rsid w:val="0026570A"/>
    <w:rsid w:val="00265FAF"/>
    <w:rsid w:val="0026628C"/>
    <w:rsid w:val="002668D7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EFE"/>
    <w:rsid w:val="00276388"/>
    <w:rsid w:val="002764D7"/>
    <w:rsid w:val="0027663D"/>
    <w:rsid w:val="00276A70"/>
    <w:rsid w:val="00276A79"/>
    <w:rsid w:val="00276B0D"/>
    <w:rsid w:val="00276F83"/>
    <w:rsid w:val="0027760F"/>
    <w:rsid w:val="002779A8"/>
    <w:rsid w:val="0028066B"/>
    <w:rsid w:val="002807BA"/>
    <w:rsid w:val="00281090"/>
    <w:rsid w:val="002812ED"/>
    <w:rsid w:val="0028130B"/>
    <w:rsid w:val="0028199B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528C"/>
    <w:rsid w:val="002853B5"/>
    <w:rsid w:val="0028597E"/>
    <w:rsid w:val="00285B4A"/>
    <w:rsid w:val="00285D63"/>
    <w:rsid w:val="00285EFC"/>
    <w:rsid w:val="00286611"/>
    <w:rsid w:val="00286CA3"/>
    <w:rsid w:val="00286FA8"/>
    <w:rsid w:val="0028718D"/>
    <w:rsid w:val="0028739F"/>
    <w:rsid w:val="0028783F"/>
    <w:rsid w:val="00287924"/>
    <w:rsid w:val="00287C93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9B"/>
    <w:rsid w:val="00292289"/>
    <w:rsid w:val="002922E7"/>
    <w:rsid w:val="00292966"/>
    <w:rsid w:val="002930DE"/>
    <w:rsid w:val="00293573"/>
    <w:rsid w:val="00293603"/>
    <w:rsid w:val="00293AFE"/>
    <w:rsid w:val="00293B14"/>
    <w:rsid w:val="00293CE6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8C7"/>
    <w:rsid w:val="00296C37"/>
    <w:rsid w:val="00296CF1"/>
    <w:rsid w:val="00296D73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B4C"/>
    <w:rsid w:val="002A2EA7"/>
    <w:rsid w:val="002A2FEC"/>
    <w:rsid w:val="002A30B3"/>
    <w:rsid w:val="002A343D"/>
    <w:rsid w:val="002A3ED2"/>
    <w:rsid w:val="002A3F13"/>
    <w:rsid w:val="002A40F5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400D"/>
    <w:rsid w:val="002B421F"/>
    <w:rsid w:val="002B4816"/>
    <w:rsid w:val="002B4A22"/>
    <w:rsid w:val="002B4CB5"/>
    <w:rsid w:val="002B52B8"/>
    <w:rsid w:val="002B541E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34E"/>
    <w:rsid w:val="002B7475"/>
    <w:rsid w:val="002B753A"/>
    <w:rsid w:val="002B77D7"/>
    <w:rsid w:val="002C0030"/>
    <w:rsid w:val="002C0174"/>
    <w:rsid w:val="002C044E"/>
    <w:rsid w:val="002C04F0"/>
    <w:rsid w:val="002C0D06"/>
    <w:rsid w:val="002C0DC6"/>
    <w:rsid w:val="002C0E87"/>
    <w:rsid w:val="002C0EC1"/>
    <w:rsid w:val="002C0F04"/>
    <w:rsid w:val="002C10D3"/>
    <w:rsid w:val="002C124E"/>
    <w:rsid w:val="002C29EF"/>
    <w:rsid w:val="002C2D97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DA1"/>
    <w:rsid w:val="002D436B"/>
    <w:rsid w:val="002D4A00"/>
    <w:rsid w:val="002D4AE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1C"/>
    <w:rsid w:val="002E5DFF"/>
    <w:rsid w:val="002E63CD"/>
    <w:rsid w:val="002E64CE"/>
    <w:rsid w:val="002E64F5"/>
    <w:rsid w:val="002E652E"/>
    <w:rsid w:val="002E65CB"/>
    <w:rsid w:val="002E6ACD"/>
    <w:rsid w:val="002E6FB8"/>
    <w:rsid w:val="002E710E"/>
    <w:rsid w:val="002E725A"/>
    <w:rsid w:val="002E7569"/>
    <w:rsid w:val="002E762A"/>
    <w:rsid w:val="002E7AE7"/>
    <w:rsid w:val="002E7BC0"/>
    <w:rsid w:val="002E7BEB"/>
    <w:rsid w:val="002E7C42"/>
    <w:rsid w:val="002F02AF"/>
    <w:rsid w:val="002F02F2"/>
    <w:rsid w:val="002F0CB9"/>
    <w:rsid w:val="002F0E95"/>
    <w:rsid w:val="002F1138"/>
    <w:rsid w:val="002F11F8"/>
    <w:rsid w:val="002F15A8"/>
    <w:rsid w:val="002F16A2"/>
    <w:rsid w:val="002F1966"/>
    <w:rsid w:val="002F1BAC"/>
    <w:rsid w:val="002F2271"/>
    <w:rsid w:val="002F24D3"/>
    <w:rsid w:val="002F2592"/>
    <w:rsid w:val="002F2843"/>
    <w:rsid w:val="002F2B73"/>
    <w:rsid w:val="002F33FF"/>
    <w:rsid w:val="002F3796"/>
    <w:rsid w:val="002F3817"/>
    <w:rsid w:val="002F38C3"/>
    <w:rsid w:val="002F3996"/>
    <w:rsid w:val="002F42BC"/>
    <w:rsid w:val="002F4676"/>
    <w:rsid w:val="002F49C5"/>
    <w:rsid w:val="002F4FCF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630"/>
    <w:rsid w:val="002F7C17"/>
    <w:rsid w:val="002F7DDC"/>
    <w:rsid w:val="002F7E5A"/>
    <w:rsid w:val="003003FA"/>
    <w:rsid w:val="003004BE"/>
    <w:rsid w:val="00300815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EE"/>
    <w:rsid w:val="003047B6"/>
    <w:rsid w:val="00304C08"/>
    <w:rsid w:val="00304EFD"/>
    <w:rsid w:val="00305728"/>
    <w:rsid w:val="0030589F"/>
    <w:rsid w:val="00305977"/>
    <w:rsid w:val="00305A0E"/>
    <w:rsid w:val="00306173"/>
    <w:rsid w:val="003063C2"/>
    <w:rsid w:val="00306746"/>
    <w:rsid w:val="00306B5A"/>
    <w:rsid w:val="00307115"/>
    <w:rsid w:val="0030738D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513"/>
    <w:rsid w:val="00312F15"/>
    <w:rsid w:val="00313566"/>
    <w:rsid w:val="003139B8"/>
    <w:rsid w:val="00314348"/>
    <w:rsid w:val="003144B5"/>
    <w:rsid w:val="0031454D"/>
    <w:rsid w:val="0031469B"/>
    <w:rsid w:val="00315044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A28"/>
    <w:rsid w:val="00316C49"/>
    <w:rsid w:val="00316C56"/>
    <w:rsid w:val="00316C7D"/>
    <w:rsid w:val="003170E1"/>
    <w:rsid w:val="003172C3"/>
    <w:rsid w:val="00317530"/>
    <w:rsid w:val="003202F3"/>
    <w:rsid w:val="00320A81"/>
    <w:rsid w:val="0032110B"/>
    <w:rsid w:val="003212D5"/>
    <w:rsid w:val="00321467"/>
    <w:rsid w:val="00321643"/>
    <w:rsid w:val="00321D96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60FB"/>
    <w:rsid w:val="0032630E"/>
    <w:rsid w:val="0032634A"/>
    <w:rsid w:val="00326610"/>
    <w:rsid w:val="00326BFA"/>
    <w:rsid w:val="00326C81"/>
    <w:rsid w:val="00326EAD"/>
    <w:rsid w:val="003272B4"/>
    <w:rsid w:val="00327324"/>
    <w:rsid w:val="00327C50"/>
    <w:rsid w:val="0033025E"/>
    <w:rsid w:val="003303AD"/>
    <w:rsid w:val="003308FD"/>
    <w:rsid w:val="00330B90"/>
    <w:rsid w:val="00330EA8"/>
    <w:rsid w:val="00331241"/>
    <w:rsid w:val="0033231E"/>
    <w:rsid w:val="00332412"/>
    <w:rsid w:val="00332483"/>
    <w:rsid w:val="0033273D"/>
    <w:rsid w:val="003334E3"/>
    <w:rsid w:val="00333E4A"/>
    <w:rsid w:val="0033460E"/>
    <w:rsid w:val="003348F1"/>
    <w:rsid w:val="003352B3"/>
    <w:rsid w:val="003357A0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B20"/>
    <w:rsid w:val="00341EAF"/>
    <w:rsid w:val="0034254A"/>
    <w:rsid w:val="003425C0"/>
    <w:rsid w:val="003425D2"/>
    <w:rsid w:val="00343433"/>
    <w:rsid w:val="00343441"/>
    <w:rsid w:val="003434C3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50001"/>
    <w:rsid w:val="003502D9"/>
    <w:rsid w:val="00350722"/>
    <w:rsid w:val="00350856"/>
    <w:rsid w:val="00350CB1"/>
    <w:rsid w:val="00350D5B"/>
    <w:rsid w:val="00351188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BBA"/>
    <w:rsid w:val="00357C59"/>
    <w:rsid w:val="003602F2"/>
    <w:rsid w:val="003604C2"/>
    <w:rsid w:val="0036063A"/>
    <w:rsid w:val="00360924"/>
    <w:rsid w:val="00360B56"/>
    <w:rsid w:val="00360E4D"/>
    <w:rsid w:val="003614D3"/>
    <w:rsid w:val="00361A91"/>
    <w:rsid w:val="00361B16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D58"/>
    <w:rsid w:val="0037114F"/>
    <w:rsid w:val="0037188C"/>
    <w:rsid w:val="00371A81"/>
    <w:rsid w:val="00371BC3"/>
    <w:rsid w:val="00371E9D"/>
    <w:rsid w:val="00372095"/>
    <w:rsid w:val="003724EC"/>
    <w:rsid w:val="00372BF5"/>
    <w:rsid w:val="003732F3"/>
    <w:rsid w:val="003739A3"/>
    <w:rsid w:val="00374538"/>
    <w:rsid w:val="003745FE"/>
    <w:rsid w:val="0037465B"/>
    <w:rsid w:val="003749E6"/>
    <w:rsid w:val="00374A62"/>
    <w:rsid w:val="00374FF0"/>
    <w:rsid w:val="0037514C"/>
    <w:rsid w:val="00375ECA"/>
    <w:rsid w:val="00376525"/>
    <w:rsid w:val="00376769"/>
    <w:rsid w:val="00376829"/>
    <w:rsid w:val="003769BF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543"/>
    <w:rsid w:val="00383F9C"/>
    <w:rsid w:val="00384622"/>
    <w:rsid w:val="00384659"/>
    <w:rsid w:val="003846F4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5D9"/>
    <w:rsid w:val="003868BD"/>
    <w:rsid w:val="003869F8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3E9"/>
    <w:rsid w:val="003913FC"/>
    <w:rsid w:val="003915CE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572"/>
    <w:rsid w:val="00393D11"/>
    <w:rsid w:val="003941EB"/>
    <w:rsid w:val="0039433F"/>
    <w:rsid w:val="003943CF"/>
    <w:rsid w:val="003948BB"/>
    <w:rsid w:val="00394920"/>
    <w:rsid w:val="00394E32"/>
    <w:rsid w:val="00394E43"/>
    <w:rsid w:val="00394E81"/>
    <w:rsid w:val="00394EBC"/>
    <w:rsid w:val="0039501A"/>
    <w:rsid w:val="00395021"/>
    <w:rsid w:val="00395A44"/>
    <w:rsid w:val="00396176"/>
    <w:rsid w:val="003962AC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2D7"/>
    <w:rsid w:val="003A17AB"/>
    <w:rsid w:val="003A1986"/>
    <w:rsid w:val="003A1B2D"/>
    <w:rsid w:val="003A1D69"/>
    <w:rsid w:val="003A1E59"/>
    <w:rsid w:val="003A230C"/>
    <w:rsid w:val="003A24FB"/>
    <w:rsid w:val="003A26DF"/>
    <w:rsid w:val="003A26FD"/>
    <w:rsid w:val="003A2A6D"/>
    <w:rsid w:val="003A2BF5"/>
    <w:rsid w:val="003A2DC9"/>
    <w:rsid w:val="003A2EF4"/>
    <w:rsid w:val="003A311A"/>
    <w:rsid w:val="003A3334"/>
    <w:rsid w:val="003A3414"/>
    <w:rsid w:val="003A3604"/>
    <w:rsid w:val="003A379B"/>
    <w:rsid w:val="003A39BA"/>
    <w:rsid w:val="003A3D7B"/>
    <w:rsid w:val="003A3E7A"/>
    <w:rsid w:val="003A40C6"/>
    <w:rsid w:val="003A4251"/>
    <w:rsid w:val="003A4875"/>
    <w:rsid w:val="003A48C0"/>
    <w:rsid w:val="003A4AC4"/>
    <w:rsid w:val="003A4ACE"/>
    <w:rsid w:val="003A4D26"/>
    <w:rsid w:val="003A52B4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F78"/>
    <w:rsid w:val="003A7F92"/>
    <w:rsid w:val="003A7FD8"/>
    <w:rsid w:val="003B03B6"/>
    <w:rsid w:val="003B0489"/>
    <w:rsid w:val="003B1C46"/>
    <w:rsid w:val="003B1D7A"/>
    <w:rsid w:val="003B1ED6"/>
    <w:rsid w:val="003B2BA8"/>
    <w:rsid w:val="003B335E"/>
    <w:rsid w:val="003B343D"/>
    <w:rsid w:val="003B351B"/>
    <w:rsid w:val="003B37D3"/>
    <w:rsid w:val="003B3903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635"/>
    <w:rsid w:val="003B67F7"/>
    <w:rsid w:val="003B6CE9"/>
    <w:rsid w:val="003B6E6F"/>
    <w:rsid w:val="003B7052"/>
    <w:rsid w:val="003B7285"/>
    <w:rsid w:val="003B72D3"/>
    <w:rsid w:val="003B7AB8"/>
    <w:rsid w:val="003C020C"/>
    <w:rsid w:val="003C0569"/>
    <w:rsid w:val="003C1027"/>
    <w:rsid w:val="003C11DE"/>
    <w:rsid w:val="003C1444"/>
    <w:rsid w:val="003C1C0D"/>
    <w:rsid w:val="003C1F74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F56"/>
    <w:rsid w:val="003C40B7"/>
    <w:rsid w:val="003C461C"/>
    <w:rsid w:val="003C4947"/>
    <w:rsid w:val="003C548E"/>
    <w:rsid w:val="003C5B25"/>
    <w:rsid w:val="003C65B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7827"/>
    <w:rsid w:val="003D7DD3"/>
    <w:rsid w:val="003D7E72"/>
    <w:rsid w:val="003E0125"/>
    <w:rsid w:val="003E0131"/>
    <w:rsid w:val="003E0152"/>
    <w:rsid w:val="003E019C"/>
    <w:rsid w:val="003E17D3"/>
    <w:rsid w:val="003E1946"/>
    <w:rsid w:val="003E19E9"/>
    <w:rsid w:val="003E1AB3"/>
    <w:rsid w:val="003E2DE1"/>
    <w:rsid w:val="003E30E5"/>
    <w:rsid w:val="003E3752"/>
    <w:rsid w:val="003E3A59"/>
    <w:rsid w:val="003E3AA4"/>
    <w:rsid w:val="003E3EFC"/>
    <w:rsid w:val="003E4F17"/>
    <w:rsid w:val="003E5015"/>
    <w:rsid w:val="003E519A"/>
    <w:rsid w:val="003E530D"/>
    <w:rsid w:val="003E53D6"/>
    <w:rsid w:val="003E5438"/>
    <w:rsid w:val="003E5ADF"/>
    <w:rsid w:val="003E6005"/>
    <w:rsid w:val="003E62FC"/>
    <w:rsid w:val="003E6310"/>
    <w:rsid w:val="003E6BC6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C51"/>
    <w:rsid w:val="003F0C98"/>
    <w:rsid w:val="003F0F71"/>
    <w:rsid w:val="003F1671"/>
    <w:rsid w:val="003F1815"/>
    <w:rsid w:val="003F1C1E"/>
    <w:rsid w:val="003F1E69"/>
    <w:rsid w:val="003F23A3"/>
    <w:rsid w:val="003F2601"/>
    <w:rsid w:val="003F395A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25B4"/>
    <w:rsid w:val="004027C3"/>
    <w:rsid w:val="00402C5C"/>
    <w:rsid w:val="0040343D"/>
    <w:rsid w:val="004035FA"/>
    <w:rsid w:val="00404093"/>
    <w:rsid w:val="00404188"/>
    <w:rsid w:val="004042D7"/>
    <w:rsid w:val="004046DD"/>
    <w:rsid w:val="004049C2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F78"/>
    <w:rsid w:val="00407138"/>
    <w:rsid w:val="0040777C"/>
    <w:rsid w:val="00407C2A"/>
    <w:rsid w:val="004100C7"/>
    <w:rsid w:val="0041011E"/>
    <w:rsid w:val="004101EB"/>
    <w:rsid w:val="00410A95"/>
    <w:rsid w:val="00410B92"/>
    <w:rsid w:val="00410BF0"/>
    <w:rsid w:val="00410D15"/>
    <w:rsid w:val="00410EC6"/>
    <w:rsid w:val="004122F1"/>
    <w:rsid w:val="004125D8"/>
    <w:rsid w:val="0041266B"/>
    <w:rsid w:val="0041267B"/>
    <w:rsid w:val="004132A4"/>
    <w:rsid w:val="0041359D"/>
    <w:rsid w:val="00413833"/>
    <w:rsid w:val="004138C4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60C4"/>
    <w:rsid w:val="00416331"/>
    <w:rsid w:val="004163F1"/>
    <w:rsid w:val="00416928"/>
    <w:rsid w:val="00416A08"/>
    <w:rsid w:val="00416B9C"/>
    <w:rsid w:val="00416C07"/>
    <w:rsid w:val="00416CDC"/>
    <w:rsid w:val="00416DC4"/>
    <w:rsid w:val="00416FB4"/>
    <w:rsid w:val="00416FDA"/>
    <w:rsid w:val="004171FF"/>
    <w:rsid w:val="0041727A"/>
    <w:rsid w:val="004177BF"/>
    <w:rsid w:val="00417A99"/>
    <w:rsid w:val="00417F3E"/>
    <w:rsid w:val="004201EE"/>
    <w:rsid w:val="00420C0A"/>
    <w:rsid w:val="004217B6"/>
    <w:rsid w:val="004219B8"/>
    <w:rsid w:val="00421B39"/>
    <w:rsid w:val="00421C07"/>
    <w:rsid w:val="00421FA4"/>
    <w:rsid w:val="00422911"/>
    <w:rsid w:val="00422D85"/>
    <w:rsid w:val="00422E91"/>
    <w:rsid w:val="004234FE"/>
    <w:rsid w:val="004237BF"/>
    <w:rsid w:val="00423918"/>
    <w:rsid w:val="00423991"/>
    <w:rsid w:val="0042414A"/>
    <w:rsid w:val="004245FE"/>
    <w:rsid w:val="004246A8"/>
    <w:rsid w:val="00424925"/>
    <w:rsid w:val="00424B45"/>
    <w:rsid w:val="004254CE"/>
    <w:rsid w:val="00425523"/>
    <w:rsid w:val="0042559E"/>
    <w:rsid w:val="00425923"/>
    <w:rsid w:val="004259FB"/>
    <w:rsid w:val="00425B06"/>
    <w:rsid w:val="00425D62"/>
    <w:rsid w:val="0042603F"/>
    <w:rsid w:val="004260F7"/>
    <w:rsid w:val="004263E0"/>
    <w:rsid w:val="00427345"/>
    <w:rsid w:val="00427504"/>
    <w:rsid w:val="004275A6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D52"/>
    <w:rsid w:val="00431D9D"/>
    <w:rsid w:val="00431E68"/>
    <w:rsid w:val="0043262D"/>
    <w:rsid w:val="0043302E"/>
    <w:rsid w:val="0043316D"/>
    <w:rsid w:val="0043344A"/>
    <w:rsid w:val="004335A6"/>
    <w:rsid w:val="00433840"/>
    <w:rsid w:val="00433B74"/>
    <w:rsid w:val="00433D7C"/>
    <w:rsid w:val="00433E9C"/>
    <w:rsid w:val="00433FD8"/>
    <w:rsid w:val="0043411E"/>
    <w:rsid w:val="0043435A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F08"/>
    <w:rsid w:val="004422AC"/>
    <w:rsid w:val="004422F2"/>
    <w:rsid w:val="004424A7"/>
    <w:rsid w:val="0044294D"/>
    <w:rsid w:val="00442DCA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CB7"/>
    <w:rsid w:val="00446569"/>
    <w:rsid w:val="004469A0"/>
    <w:rsid w:val="00446B42"/>
    <w:rsid w:val="00446B55"/>
    <w:rsid w:val="00446C25"/>
    <w:rsid w:val="00447074"/>
    <w:rsid w:val="004471CB"/>
    <w:rsid w:val="00447C5B"/>
    <w:rsid w:val="00447EC5"/>
    <w:rsid w:val="00447ED8"/>
    <w:rsid w:val="004501F2"/>
    <w:rsid w:val="004503D1"/>
    <w:rsid w:val="0045062B"/>
    <w:rsid w:val="00450A8B"/>
    <w:rsid w:val="00450F04"/>
    <w:rsid w:val="004515AA"/>
    <w:rsid w:val="0045190D"/>
    <w:rsid w:val="00451F58"/>
    <w:rsid w:val="0045259E"/>
    <w:rsid w:val="00452F48"/>
    <w:rsid w:val="00453730"/>
    <w:rsid w:val="00453813"/>
    <w:rsid w:val="004547CC"/>
    <w:rsid w:val="00454898"/>
    <w:rsid w:val="00454C4A"/>
    <w:rsid w:val="004550E4"/>
    <w:rsid w:val="00455364"/>
    <w:rsid w:val="00455C48"/>
    <w:rsid w:val="00455FE4"/>
    <w:rsid w:val="0045643D"/>
    <w:rsid w:val="004565AC"/>
    <w:rsid w:val="00456669"/>
    <w:rsid w:val="00456A02"/>
    <w:rsid w:val="004571D3"/>
    <w:rsid w:val="004572A1"/>
    <w:rsid w:val="004603FD"/>
    <w:rsid w:val="00460645"/>
    <w:rsid w:val="00460956"/>
    <w:rsid w:val="00460AE6"/>
    <w:rsid w:val="00460D0B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556"/>
    <w:rsid w:val="00463A46"/>
    <w:rsid w:val="00463DF0"/>
    <w:rsid w:val="004640A7"/>
    <w:rsid w:val="004642B8"/>
    <w:rsid w:val="004643B3"/>
    <w:rsid w:val="004649F1"/>
    <w:rsid w:val="00464A20"/>
    <w:rsid w:val="00465C6C"/>
    <w:rsid w:val="004661F7"/>
    <w:rsid w:val="004664E7"/>
    <w:rsid w:val="00466D3D"/>
    <w:rsid w:val="00466E0E"/>
    <w:rsid w:val="00466EE0"/>
    <w:rsid w:val="00467100"/>
    <w:rsid w:val="0046738C"/>
    <w:rsid w:val="00467644"/>
    <w:rsid w:val="0046781F"/>
    <w:rsid w:val="00467A4B"/>
    <w:rsid w:val="00467B02"/>
    <w:rsid w:val="00467CAA"/>
    <w:rsid w:val="00467DA4"/>
    <w:rsid w:val="00467FBA"/>
    <w:rsid w:val="00470253"/>
    <w:rsid w:val="00470871"/>
    <w:rsid w:val="00470D5F"/>
    <w:rsid w:val="00470F5E"/>
    <w:rsid w:val="00471C4A"/>
    <w:rsid w:val="00471DE6"/>
    <w:rsid w:val="00472220"/>
    <w:rsid w:val="004722D3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C79"/>
    <w:rsid w:val="00473ED1"/>
    <w:rsid w:val="004744E7"/>
    <w:rsid w:val="0047502F"/>
    <w:rsid w:val="00475212"/>
    <w:rsid w:val="004757C4"/>
    <w:rsid w:val="004757ED"/>
    <w:rsid w:val="0047586F"/>
    <w:rsid w:val="00475B6A"/>
    <w:rsid w:val="00475CA9"/>
    <w:rsid w:val="00475F91"/>
    <w:rsid w:val="00476246"/>
    <w:rsid w:val="0047656E"/>
    <w:rsid w:val="00476872"/>
    <w:rsid w:val="004769AD"/>
    <w:rsid w:val="00476C57"/>
    <w:rsid w:val="00476F60"/>
    <w:rsid w:val="004771C0"/>
    <w:rsid w:val="00477482"/>
    <w:rsid w:val="00477B6D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B82"/>
    <w:rsid w:val="0048215D"/>
    <w:rsid w:val="00483106"/>
    <w:rsid w:val="004834F1"/>
    <w:rsid w:val="004837CE"/>
    <w:rsid w:val="004837CF"/>
    <w:rsid w:val="0048431C"/>
    <w:rsid w:val="00484840"/>
    <w:rsid w:val="004857D2"/>
    <w:rsid w:val="00486264"/>
    <w:rsid w:val="00486343"/>
    <w:rsid w:val="004867BB"/>
    <w:rsid w:val="00486B95"/>
    <w:rsid w:val="004876D2"/>
    <w:rsid w:val="00487C6A"/>
    <w:rsid w:val="00490066"/>
    <w:rsid w:val="00490081"/>
    <w:rsid w:val="004901E7"/>
    <w:rsid w:val="004902A7"/>
    <w:rsid w:val="00490521"/>
    <w:rsid w:val="00490B7B"/>
    <w:rsid w:val="00490B97"/>
    <w:rsid w:val="00490C63"/>
    <w:rsid w:val="00491201"/>
    <w:rsid w:val="0049129C"/>
    <w:rsid w:val="00491B2F"/>
    <w:rsid w:val="0049208A"/>
    <w:rsid w:val="004922FB"/>
    <w:rsid w:val="00492539"/>
    <w:rsid w:val="00492566"/>
    <w:rsid w:val="004927F6"/>
    <w:rsid w:val="004928C1"/>
    <w:rsid w:val="00492D9F"/>
    <w:rsid w:val="00493283"/>
    <w:rsid w:val="004935A1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614E"/>
    <w:rsid w:val="00496211"/>
    <w:rsid w:val="004962BD"/>
    <w:rsid w:val="0049651E"/>
    <w:rsid w:val="004967D9"/>
    <w:rsid w:val="00496877"/>
    <w:rsid w:val="004969D6"/>
    <w:rsid w:val="00496BBD"/>
    <w:rsid w:val="00496DD7"/>
    <w:rsid w:val="00496DF0"/>
    <w:rsid w:val="00496E8C"/>
    <w:rsid w:val="004970A0"/>
    <w:rsid w:val="004970F0"/>
    <w:rsid w:val="00497217"/>
    <w:rsid w:val="004973F5"/>
    <w:rsid w:val="00497598"/>
    <w:rsid w:val="004978DB"/>
    <w:rsid w:val="00497987"/>
    <w:rsid w:val="004979F0"/>
    <w:rsid w:val="00497DC6"/>
    <w:rsid w:val="00497EC5"/>
    <w:rsid w:val="004A008F"/>
    <w:rsid w:val="004A0624"/>
    <w:rsid w:val="004A0742"/>
    <w:rsid w:val="004A0CCF"/>
    <w:rsid w:val="004A0FC9"/>
    <w:rsid w:val="004A13B6"/>
    <w:rsid w:val="004A1472"/>
    <w:rsid w:val="004A1A29"/>
    <w:rsid w:val="004A1F03"/>
    <w:rsid w:val="004A26DD"/>
    <w:rsid w:val="004A2AF9"/>
    <w:rsid w:val="004A33D9"/>
    <w:rsid w:val="004A3452"/>
    <w:rsid w:val="004A355C"/>
    <w:rsid w:val="004A35FF"/>
    <w:rsid w:val="004A360F"/>
    <w:rsid w:val="004A3C77"/>
    <w:rsid w:val="004A4296"/>
    <w:rsid w:val="004A45D1"/>
    <w:rsid w:val="004A5173"/>
    <w:rsid w:val="004A5204"/>
    <w:rsid w:val="004A52A3"/>
    <w:rsid w:val="004A5772"/>
    <w:rsid w:val="004A6117"/>
    <w:rsid w:val="004A68BC"/>
    <w:rsid w:val="004A6AF0"/>
    <w:rsid w:val="004A6ECF"/>
    <w:rsid w:val="004A722E"/>
    <w:rsid w:val="004A7D1F"/>
    <w:rsid w:val="004A7E90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342E"/>
    <w:rsid w:val="004B3473"/>
    <w:rsid w:val="004B37F6"/>
    <w:rsid w:val="004B3BBC"/>
    <w:rsid w:val="004B421B"/>
    <w:rsid w:val="004B42CE"/>
    <w:rsid w:val="004B4308"/>
    <w:rsid w:val="004B4768"/>
    <w:rsid w:val="004B47B4"/>
    <w:rsid w:val="004B47C2"/>
    <w:rsid w:val="004B4B4F"/>
    <w:rsid w:val="004B4ED6"/>
    <w:rsid w:val="004B50A2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F07"/>
    <w:rsid w:val="004B75A2"/>
    <w:rsid w:val="004B76A2"/>
    <w:rsid w:val="004B7D29"/>
    <w:rsid w:val="004B7F77"/>
    <w:rsid w:val="004C008C"/>
    <w:rsid w:val="004C01B1"/>
    <w:rsid w:val="004C01F2"/>
    <w:rsid w:val="004C0529"/>
    <w:rsid w:val="004C0733"/>
    <w:rsid w:val="004C0CD3"/>
    <w:rsid w:val="004C0CED"/>
    <w:rsid w:val="004C1015"/>
    <w:rsid w:val="004C14A8"/>
    <w:rsid w:val="004C2225"/>
    <w:rsid w:val="004C22D9"/>
    <w:rsid w:val="004C231D"/>
    <w:rsid w:val="004C24EB"/>
    <w:rsid w:val="004C29FE"/>
    <w:rsid w:val="004C2BBF"/>
    <w:rsid w:val="004C3172"/>
    <w:rsid w:val="004C31A1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6011"/>
    <w:rsid w:val="004C607B"/>
    <w:rsid w:val="004C6233"/>
    <w:rsid w:val="004C63E8"/>
    <w:rsid w:val="004C6B6A"/>
    <w:rsid w:val="004C6CC4"/>
    <w:rsid w:val="004C6CCA"/>
    <w:rsid w:val="004C6E64"/>
    <w:rsid w:val="004C7439"/>
    <w:rsid w:val="004C7620"/>
    <w:rsid w:val="004C7CC9"/>
    <w:rsid w:val="004D02E7"/>
    <w:rsid w:val="004D09F2"/>
    <w:rsid w:val="004D0CE9"/>
    <w:rsid w:val="004D10A2"/>
    <w:rsid w:val="004D14FF"/>
    <w:rsid w:val="004D1886"/>
    <w:rsid w:val="004D1991"/>
    <w:rsid w:val="004D1A13"/>
    <w:rsid w:val="004D1BDD"/>
    <w:rsid w:val="004D1EC1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467D"/>
    <w:rsid w:val="004D49B3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E017F"/>
    <w:rsid w:val="004E0213"/>
    <w:rsid w:val="004E08A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BF0"/>
    <w:rsid w:val="004E2C94"/>
    <w:rsid w:val="004E300D"/>
    <w:rsid w:val="004E31B6"/>
    <w:rsid w:val="004E3211"/>
    <w:rsid w:val="004E35AA"/>
    <w:rsid w:val="004E3660"/>
    <w:rsid w:val="004E3C1E"/>
    <w:rsid w:val="004E3F71"/>
    <w:rsid w:val="004E424B"/>
    <w:rsid w:val="004E4381"/>
    <w:rsid w:val="004E448F"/>
    <w:rsid w:val="004E4B4B"/>
    <w:rsid w:val="004E4DC3"/>
    <w:rsid w:val="004E4E06"/>
    <w:rsid w:val="004E4ED8"/>
    <w:rsid w:val="004E4FAE"/>
    <w:rsid w:val="004E5227"/>
    <w:rsid w:val="004E55CB"/>
    <w:rsid w:val="004E55EC"/>
    <w:rsid w:val="004E59F9"/>
    <w:rsid w:val="004E5AE1"/>
    <w:rsid w:val="004E5F3B"/>
    <w:rsid w:val="004E6A81"/>
    <w:rsid w:val="004E6BDE"/>
    <w:rsid w:val="004E6FE1"/>
    <w:rsid w:val="004E70B3"/>
    <w:rsid w:val="004E71FD"/>
    <w:rsid w:val="004E75B1"/>
    <w:rsid w:val="004F02C5"/>
    <w:rsid w:val="004F052F"/>
    <w:rsid w:val="004F06E0"/>
    <w:rsid w:val="004F07A2"/>
    <w:rsid w:val="004F0DAC"/>
    <w:rsid w:val="004F0EF3"/>
    <w:rsid w:val="004F1207"/>
    <w:rsid w:val="004F13CB"/>
    <w:rsid w:val="004F1F54"/>
    <w:rsid w:val="004F21D3"/>
    <w:rsid w:val="004F22B2"/>
    <w:rsid w:val="004F2A34"/>
    <w:rsid w:val="004F2AB6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40D"/>
    <w:rsid w:val="004F663F"/>
    <w:rsid w:val="004F665D"/>
    <w:rsid w:val="004F6AB1"/>
    <w:rsid w:val="004F730B"/>
    <w:rsid w:val="004F7675"/>
    <w:rsid w:val="004F7EA3"/>
    <w:rsid w:val="005000CD"/>
    <w:rsid w:val="00500C68"/>
    <w:rsid w:val="00500DF2"/>
    <w:rsid w:val="00500E6A"/>
    <w:rsid w:val="005013E6"/>
    <w:rsid w:val="00501A62"/>
    <w:rsid w:val="00501ED6"/>
    <w:rsid w:val="0050261D"/>
    <w:rsid w:val="00502798"/>
    <w:rsid w:val="005027E4"/>
    <w:rsid w:val="00502807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314"/>
    <w:rsid w:val="0050560E"/>
    <w:rsid w:val="0050638C"/>
    <w:rsid w:val="00506667"/>
    <w:rsid w:val="005068A4"/>
    <w:rsid w:val="005071D3"/>
    <w:rsid w:val="005074C9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C0C"/>
    <w:rsid w:val="00512D3E"/>
    <w:rsid w:val="00512F23"/>
    <w:rsid w:val="00512F3F"/>
    <w:rsid w:val="00513433"/>
    <w:rsid w:val="005142EE"/>
    <w:rsid w:val="00514A75"/>
    <w:rsid w:val="00515459"/>
    <w:rsid w:val="00515477"/>
    <w:rsid w:val="00515945"/>
    <w:rsid w:val="00515DA8"/>
    <w:rsid w:val="0051619C"/>
    <w:rsid w:val="00516279"/>
    <w:rsid w:val="00516307"/>
    <w:rsid w:val="0051678E"/>
    <w:rsid w:val="00516A75"/>
    <w:rsid w:val="0051775E"/>
    <w:rsid w:val="00517DA1"/>
    <w:rsid w:val="00517F61"/>
    <w:rsid w:val="00520346"/>
    <w:rsid w:val="005205F7"/>
    <w:rsid w:val="00520755"/>
    <w:rsid w:val="00520965"/>
    <w:rsid w:val="00520A3F"/>
    <w:rsid w:val="005211C3"/>
    <w:rsid w:val="0052125B"/>
    <w:rsid w:val="00521DE4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40"/>
    <w:rsid w:val="0052413F"/>
    <w:rsid w:val="00524337"/>
    <w:rsid w:val="005244D0"/>
    <w:rsid w:val="0052454E"/>
    <w:rsid w:val="00524731"/>
    <w:rsid w:val="00524813"/>
    <w:rsid w:val="00525432"/>
    <w:rsid w:val="0052571A"/>
    <w:rsid w:val="00525D1E"/>
    <w:rsid w:val="005261B8"/>
    <w:rsid w:val="0052629B"/>
    <w:rsid w:val="00526AB5"/>
    <w:rsid w:val="00526BEA"/>
    <w:rsid w:val="00526BFE"/>
    <w:rsid w:val="00527DBC"/>
    <w:rsid w:val="00527EFC"/>
    <w:rsid w:val="0053010F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FC1"/>
    <w:rsid w:val="005331C3"/>
    <w:rsid w:val="0053334F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4EF"/>
    <w:rsid w:val="00535928"/>
    <w:rsid w:val="00535C6B"/>
    <w:rsid w:val="00535F35"/>
    <w:rsid w:val="0053615A"/>
    <w:rsid w:val="00536220"/>
    <w:rsid w:val="00536C3D"/>
    <w:rsid w:val="005375A7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2F3"/>
    <w:rsid w:val="0054289B"/>
    <w:rsid w:val="00542B35"/>
    <w:rsid w:val="00542B60"/>
    <w:rsid w:val="00542DD6"/>
    <w:rsid w:val="005434CD"/>
    <w:rsid w:val="00543626"/>
    <w:rsid w:val="0054367F"/>
    <w:rsid w:val="005439C7"/>
    <w:rsid w:val="00543EFE"/>
    <w:rsid w:val="00543F49"/>
    <w:rsid w:val="005444FB"/>
    <w:rsid w:val="00544599"/>
    <w:rsid w:val="005445EF"/>
    <w:rsid w:val="0054485C"/>
    <w:rsid w:val="005449DE"/>
    <w:rsid w:val="00544A0F"/>
    <w:rsid w:val="00544D89"/>
    <w:rsid w:val="00544E8C"/>
    <w:rsid w:val="00545AEE"/>
    <w:rsid w:val="00545B1E"/>
    <w:rsid w:val="00545B7B"/>
    <w:rsid w:val="00545E09"/>
    <w:rsid w:val="005462C4"/>
    <w:rsid w:val="00546865"/>
    <w:rsid w:val="00546A9D"/>
    <w:rsid w:val="00546B12"/>
    <w:rsid w:val="00546C04"/>
    <w:rsid w:val="00546C59"/>
    <w:rsid w:val="00546F39"/>
    <w:rsid w:val="0054714B"/>
    <w:rsid w:val="0054771F"/>
    <w:rsid w:val="005479AD"/>
    <w:rsid w:val="00547A83"/>
    <w:rsid w:val="00547EAB"/>
    <w:rsid w:val="005501A5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22F8"/>
    <w:rsid w:val="00552458"/>
    <w:rsid w:val="00552633"/>
    <w:rsid w:val="005526CF"/>
    <w:rsid w:val="0055275E"/>
    <w:rsid w:val="00552B21"/>
    <w:rsid w:val="00552D3E"/>
    <w:rsid w:val="00553244"/>
    <w:rsid w:val="005538CD"/>
    <w:rsid w:val="0055420D"/>
    <w:rsid w:val="005545EB"/>
    <w:rsid w:val="005546DF"/>
    <w:rsid w:val="00554717"/>
    <w:rsid w:val="00555332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D90"/>
    <w:rsid w:val="005630DE"/>
    <w:rsid w:val="00563350"/>
    <w:rsid w:val="00563696"/>
    <w:rsid w:val="005637E9"/>
    <w:rsid w:val="00563CCA"/>
    <w:rsid w:val="00563E4D"/>
    <w:rsid w:val="00564942"/>
    <w:rsid w:val="005655DC"/>
    <w:rsid w:val="00565B9E"/>
    <w:rsid w:val="00565E2D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9DE"/>
    <w:rsid w:val="00570BDA"/>
    <w:rsid w:val="00571050"/>
    <w:rsid w:val="005712A7"/>
    <w:rsid w:val="0057166E"/>
    <w:rsid w:val="0057182F"/>
    <w:rsid w:val="00571DDA"/>
    <w:rsid w:val="005728B4"/>
    <w:rsid w:val="00572AE2"/>
    <w:rsid w:val="00572D4E"/>
    <w:rsid w:val="00572D9A"/>
    <w:rsid w:val="0057327B"/>
    <w:rsid w:val="00573524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ABD"/>
    <w:rsid w:val="00576BC3"/>
    <w:rsid w:val="0057715B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C83"/>
    <w:rsid w:val="00580FD4"/>
    <w:rsid w:val="00581652"/>
    <w:rsid w:val="0058174E"/>
    <w:rsid w:val="00581A78"/>
    <w:rsid w:val="00581F11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390"/>
    <w:rsid w:val="00585612"/>
    <w:rsid w:val="00585699"/>
    <w:rsid w:val="00585862"/>
    <w:rsid w:val="0058689F"/>
    <w:rsid w:val="0058694F"/>
    <w:rsid w:val="00587092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851"/>
    <w:rsid w:val="00595916"/>
    <w:rsid w:val="0059601A"/>
    <w:rsid w:val="005964D7"/>
    <w:rsid w:val="005965A1"/>
    <w:rsid w:val="00596783"/>
    <w:rsid w:val="005968BB"/>
    <w:rsid w:val="00596DD1"/>
    <w:rsid w:val="005972D4"/>
    <w:rsid w:val="00597CF2"/>
    <w:rsid w:val="005A0070"/>
    <w:rsid w:val="005A0132"/>
    <w:rsid w:val="005A01B2"/>
    <w:rsid w:val="005A03B6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ED3"/>
    <w:rsid w:val="005A71DD"/>
    <w:rsid w:val="005A7572"/>
    <w:rsid w:val="005A79C8"/>
    <w:rsid w:val="005A7C71"/>
    <w:rsid w:val="005A7D19"/>
    <w:rsid w:val="005A7DCD"/>
    <w:rsid w:val="005B018C"/>
    <w:rsid w:val="005B0312"/>
    <w:rsid w:val="005B0A46"/>
    <w:rsid w:val="005B0EA3"/>
    <w:rsid w:val="005B1131"/>
    <w:rsid w:val="005B1470"/>
    <w:rsid w:val="005B154D"/>
    <w:rsid w:val="005B1878"/>
    <w:rsid w:val="005B1AF6"/>
    <w:rsid w:val="005B1F2D"/>
    <w:rsid w:val="005B20DC"/>
    <w:rsid w:val="005B276F"/>
    <w:rsid w:val="005B29D2"/>
    <w:rsid w:val="005B303C"/>
    <w:rsid w:val="005B30C8"/>
    <w:rsid w:val="005B3610"/>
    <w:rsid w:val="005B36BB"/>
    <w:rsid w:val="005B373C"/>
    <w:rsid w:val="005B3C00"/>
    <w:rsid w:val="005B3E25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21"/>
    <w:rsid w:val="005B7195"/>
    <w:rsid w:val="005B7DD8"/>
    <w:rsid w:val="005C058F"/>
    <w:rsid w:val="005C071B"/>
    <w:rsid w:val="005C0798"/>
    <w:rsid w:val="005C0C9A"/>
    <w:rsid w:val="005C18C2"/>
    <w:rsid w:val="005C1AD8"/>
    <w:rsid w:val="005C1C1B"/>
    <w:rsid w:val="005C1E11"/>
    <w:rsid w:val="005C22D1"/>
    <w:rsid w:val="005C23FD"/>
    <w:rsid w:val="005C2999"/>
    <w:rsid w:val="005C2BB6"/>
    <w:rsid w:val="005C2D3F"/>
    <w:rsid w:val="005C398C"/>
    <w:rsid w:val="005C4453"/>
    <w:rsid w:val="005C475B"/>
    <w:rsid w:val="005C4F64"/>
    <w:rsid w:val="005C5196"/>
    <w:rsid w:val="005C551D"/>
    <w:rsid w:val="005C571B"/>
    <w:rsid w:val="005C5C7A"/>
    <w:rsid w:val="005C5F82"/>
    <w:rsid w:val="005C6103"/>
    <w:rsid w:val="005C612F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D0159"/>
    <w:rsid w:val="005D0190"/>
    <w:rsid w:val="005D02F6"/>
    <w:rsid w:val="005D03BA"/>
    <w:rsid w:val="005D05DB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7A3"/>
    <w:rsid w:val="005D394A"/>
    <w:rsid w:val="005D4846"/>
    <w:rsid w:val="005D4852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721"/>
    <w:rsid w:val="005D79FD"/>
    <w:rsid w:val="005D7A92"/>
    <w:rsid w:val="005D7FE7"/>
    <w:rsid w:val="005E01E6"/>
    <w:rsid w:val="005E0314"/>
    <w:rsid w:val="005E03EA"/>
    <w:rsid w:val="005E0518"/>
    <w:rsid w:val="005E0799"/>
    <w:rsid w:val="005E07C2"/>
    <w:rsid w:val="005E084B"/>
    <w:rsid w:val="005E0905"/>
    <w:rsid w:val="005E1226"/>
    <w:rsid w:val="005E1914"/>
    <w:rsid w:val="005E1D2F"/>
    <w:rsid w:val="005E1D7C"/>
    <w:rsid w:val="005E2188"/>
    <w:rsid w:val="005E2775"/>
    <w:rsid w:val="005E309D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871"/>
    <w:rsid w:val="005F0A30"/>
    <w:rsid w:val="005F0D93"/>
    <w:rsid w:val="005F0F5F"/>
    <w:rsid w:val="005F1054"/>
    <w:rsid w:val="005F1095"/>
    <w:rsid w:val="005F10B5"/>
    <w:rsid w:val="005F1350"/>
    <w:rsid w:val="005F13A4"/>
    <w:rsid w:val="005F1888"/>
    <w:rsid w:val="005F1CBC"/>
    <w:rsid w:val="005F1FF9"/>
    <w:rsid w:val="005F2545"/>
    <w:rsid w:val="005F2604"/>
    <w:rsid w:val="005F27EB"/>
    <w:rsid w:val="005F2939"/>
    <w:rsid w:val="005F2985"/>
    <w:rsid w:val="005F3ADB"/>
    <w:rsid w:val="005F3D5F"/>
    <w:rsid w:val="005F4009"/>
    <w:rsid w:val="005F401C"/>
    <w:rsid w:val="005F4B02"/>
    <w:rsid w:val="005F4CFA"/>
    <w:rsid w:val="005F4EAA"/>
    <w:rsid w:val="005F4F10"/>
    <w:rsid w:val="005F5443"/>
    <w:rsid w:val="005F592E"/>
    <w:rsid w:val="005F6AC8"/>
    <w:rsid w:val="005F6B96"/>
    <w:rsid w:val="005F6F09"/>
    <w:rsid w:val="005F6F91"/>
    <w:rsid w:val="005F7A9F"/>
    <w:rsid w:val="005F7E2B"/>
    <w:rsid w:val="005F7F4D"/>
    <w:rsid w:val="006000E7"/>
    <w:rsid w:val="006005D3"/>
    <w:rsid w:val="0060061C"/>
    <w:rsid w:val="0060073E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7D"/>
    <w:rsid w:val="0060273B"/>
    <w:rsid w:val="00602A82"/>
    <w:rsid w:val="00603068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69F"/>
    <w:rsid w:val="006067E3"/>
    <w:rsid w:val="00606883"/>
    <w:rsid w:val="00606988"/>
    <w:rsid w:val="00606B76"/>
    <w:rsid w:val="006074B6"/>
    <w:rsid w:val="0061079D"/>
    <w:rsid w:val="00610E0F"/>
    <w:rsid w:val="006115B2"/>
    <w:rsid w:val="006121BB"/>
    <w:rsid w:val="006122C0"/>
    <w:rsid w:val="00612997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D5C"/>
    <w:rsid w:val="00621E1B"/>
    <w:rsid w:val="00621EC3"/>
    <w:rsid w:val="0062241D"/>
    <w:rsid w:val="006227F1"/>
    <w:rsid w:val="00622D20"/>
    <w:rsid w:val="00623620"/>
    <w:rsid w:val="00623933"/>
    <w:rsid w:val="00623AD0"/>
    <w:rsid w:val="00623C69"/>
    <w:rsid w:val="00623F98"/>
    <w:rsid w:val="006240DD"/>
    <w:rsid w:val="00624177"/>
    <w:rsid w:val="00624371"/>
    <w:rsid w:val="006243F5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70AA"/>
    <w:rsid w:val="006271B8"/>
    <w:rsid w:val="00627239"/>
    <w:rsid w:val="00627D10"/>
    <w:rsid w:val="00627E52"/>
    <w:rsid w:val="0063017F"/>
    <w:rsid w:val="006303D2"/>
    <w:rsid w:val="0063068E"/>
    <w:rsid w:val="00630C55"/>
    <w:rsid w:val="006313C2"/>
    <w:rsid w:val="00631A04"/>
    <w:rsid w:val="00631CF8"/>
    <w:rsid w:val="00631D8F"/>
    <w:rsid w:val="00631FCF"/>
    <w:rsid w:val="00632298"/>
    <w:rsid w:val="00632647"/>
    <w:rsid w:val="00632ADD"/>
    <w:rsid w:val="00632CA3"/>
    <w:rsid w:val="00632CC8"/>
    <w:rsid w:val="00632EAE"/>
    <w:rsid w:val="00633538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9D7"/>
    <w:rsid w:val="00634C3F"/>
    <w:rsid w:val="00635158"/>
    <w:rsid w:val="00635210"/>
    <w:rsid w:val="00636083"/>
    <w:rsid w:val="006368C0"/>
    <w:rsid w:val="0063692B"/>
    <w:rsid w:val="006369B4"/>
    <w:rsid w:val="00636B70"/>
    <w:rsid w:val="00637167"/>
    <w:rsid w:val="00637D62"/>
    <w:rsid w:val="00637E16"/>
    <w:rsid w:val="00640394"/>
    <w:rsid w:val="00640943"/>
    <w:rsid w:val="00640C2B"/>
    <w:rsid w:val="00641143"/>
    <w:rsid w:val="0064187C"/>
    <w:rsid w:val="006418E7"/>
    <w:rsid w:val="00641BA1"/>
    <w:rsid w:val="00641CE7"/>
    <w:rsid w:val="0064201A"/>
    <w:rsid w:val="00642235"/>
    <w:rsid w:val="00642569"/>
    <w:rsid w:val="00642824"/>
    <w:rsid w:val="006428E8"/>
    <w:rsid w:val="006428F5"/>
    <w:rsid w:val="006432AD"/>
    <w:rsid w:val="00643479"/>
    <w:rsid w:val="00643502"/>
    <w:rsid w:val="00643556"/>
    <w:rsid w:val="00643A4D"/>
    <w:rsid w:val="00643EB2"/>
    <w:rsid w:val="00644193"/>
    <w:rsid w:val="00644704"/>
    <w:rsid w:val="00644AA4"/>
    <w:rsid w:val="00644AFD"/>
    <w:rsid w:val="006457E6"/>
    <w:rsid w:val="00645F53"/>
    <w:rsid w:val="0064607E"/>
    <w:rsid w:val="00646B99"/>
    <w:rsid w:val="00646DC6"/>
    <w:rsid w:val="00647137"/>
    <w:rsid w:val="0064796E"/>
    <w:rsid w:val="00647DC2"/>
    <w:rsid w:val="006501E4"/>
    <w:rsid w:val="00650BC9"/>
    <w:rsid w:val="00651110"/>
    <w:rsid w:val="0065150C"/>
    <w:rsid w:val="00651A65"/>
    <w:rsid w:val="006524A9"/>
    <w:rsid w:val="00652D71"/>
    <w:rsid w:val="00652D80"/>
    <w:rsid w:val="0065313A"/>
    <w:rsid w:val="00653146"/>
    <w:rsid w:val="00653379"/>
    <w:rsid w:val="006536F8"/>
    <w:rsid w:val="00653D41"/>
    <w:rsid w:val="006547DB"/>
    <w:rsid w:val="006549CC"/>
    <w:rsid w:val="00654AA7"/>
    <w:rsid w:val="00654DF1"/>
    <w:rsid w:val="00654DF4"/>
    <w:rsid w:val="00655B71"/>
    <w:rsid w:val="00655D9B"/>
    <w:rsid w:val="006561A0"/>
    <w:rsid w:val="00656219"/>
    <w:rsid w:val="00656234"/>
    <w:rsid w:val="00656298"/>
    <w:rsid w:val="00656856"/>
    <w:rsid w:val="00656C19"/>
    <w:rsid w:val="006570D8"/>
    <w:rsid w:val="0065715C"/>
    <w:rsid w:val="00657458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FB4"/>
    <w:rsid w:val="00665322"/>
    <w:rsid w:val="0066533D"/>
    <w:rsid w:val="00665AD3"/>
    <w:rsid w:val="00665C0C"/>
    <w:rsid w:val="00665FD1"/>
    <w:rsid w:val="0066601E"/>
    <w:rsid w:val="00666410"/>
    <w:rsid w:val="00666DF2"/>
    <w:rsid w:val="0066700C"/>
    <w:rsid w:val="006672C1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6AD"/>
    <w:rsid w:val="00672DA6"/>
    <w:rsid w:val="00673F03"/>
    <w:rsid w:val="006746E2"/>
    <w:rsid w:val="00674801"/>
    <w:rsid w:val="00674FD6"/>
    <w:rsid w:val="006752A3"/>
    <w:rsid w:val="00675A89"/>
    <w:rsid w:val="00675CD5"/>
    <w:rsid w:val="00675E54"/>
    <w:rsid w:val="006765B0"/>
    <w:rsid w:val="006768F9"/>
    <w:rsid w:val="00676B4A"/>
    <w:rsid w:val="00676B8F"/>
    <w:rsid w:val="00676E1D"/>
    <w:rsid w:val="006772A5"/>
    <w:rsid w:val="0067761A"/>
    <w:rsid w:val="00677879"/>
    <w:rsid w:val="00677997"/>
    <w:rsid w:val="006779A6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AC1"/>
    <w:rsid w:val="00680D19"/>
    <w:rsid w:val="0068109D"/>
    <w:rsid w:val="00681152"/>
    <w:rsid w:val="0068129A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C13"/>
    <w:rsid w:val="00685F4E"/>
    <w:rsid w:val="00685FF0"/>
    <w:rsid w:val="0068613F"/>
    <w:rsid w:val="0068636D"/>
    <w:rsid w:val="006863EB"/>
    <w:rsid w:val="00686406"/>
    <w:rsid w:val="0068645D"/>
    <w:rsid w:val="0068655F"/>
    <w:rsid w:val="00686F7D"/>
    <w:rsid w:val="00687143"/>
    <w:rsid w:val="006876D8"/>
    <w:rsid w:val="006877E6"/>
    <w:rsid w:val="00687A14"/>
    <w:rsid w:val="00687FE2"/>
    <w:rsid w:val="00690159"/>
    <w:rsid w:val="0069060D"/>
    <w:rsid w:val="00690FA5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A5"/>
    <w:rsid w:val="00693A3A"/>
    <w:rsid w:val="00694096"/>
    <w:rsid w:val="00695159"/>
    <w:rsid w:val="0069515B"/>
    <w:rsid w:val="006956B9"/>
    <w:rsid w:val="00695808"/>
    <w:rsid w:val="006965F9"/>
    <w:rsid w:val="00696A2A"/>
    <w:rsid w:val="00696D19"/>
    <w:rsid w:val="006971A3"/>
    <w:rsid w:val="00697E0D"/>
    <w:rsid w:val="00697F53"/>
    <w:rsid w:val="006A007E"/>
    <w:rsid w:val="006A0440"/>
    <w:rsid w:val="006A05A4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92B"/>
    <w:rsid w:val="006A4969"/>
    <w:rsid w:val="006A4E09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D6"/>
    <w:rsid w:val="006B02A3"/>
    <w:rsid w:val="006B0303"/>
    <w:rsid w:val="006B04E8"/>
    <w:rsid w:val="006B084D"/>
    <w:rsid w:val="006B0B86"/>
    <w:rsid w:val="006B0E70"/>
    <w:rsid w:val="006B105B"/>
    <w:rsid w:val="006B1C25"/>
    <w:rsid w:val="006B1D80"/>
    <w:rsid w:val="006B23A0"/>
    <w:rsid w:val="006B246F"/>
    <w:rsid w:val="006B264A"/>
    <w:rsid w:val="006B2D2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600E"/>
    <w:rsid w:val="006B64C9"/>
    <w:rsid w:val="006B64D1"/>
    <w:rsid w:val="006B6D6D"/>
    <w:rsid w:val="006B702D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DBC"/>
    <w:rsid w:val="006D35B8"/>
    <w:rsid w:val="006D395A"/>
    <w:rsid w:val="006D3A5F"/>
    <w:rsid w:val="006D3E4E"/>
    <w:rsid w:val="006D3F87"/>
    <w:rsid w:val="006D3FBB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42"/>
    <w:rsid w:val="006D5C88"/>
    <w:rsid w:val="006D5CC5"/>
    <w:rsid w:val="006D67B6"/>
    <w:rsid w:val="006D6D30"/>
    <w:rsid w:val="006D7543"/>
    <w:rsid w:val="006D7738"/>
    <w:rsid w:val="006D7CD5"/>
    <w:rsid w:val="006E0056"/>
    <w:rsid w:val="006E0278"/>
    <w:rsid w:val="006E04B3"/>
    <w:rsid w:val="006E0A18"/>
    <w:rsid w:val="006E0CAD"/>
    <w:rsid w:val="006E18EF"/>
    <w:rsid w:val="006E1AE0"/>
    <w:rsid w:val="006E20C3"/>
    <w:rsid w:val="006E20D6"/>
    <w:rsid w:val="006E2138"/>
    <w:rsid w:val="006E391D"/>
    <w:rsid w:val="006E3BA7"/>
    <w:rsid w:val="006E3ED8"/>
    <w:rsid w:val="006E42B0"/>
    <w:rsid w:val="006E43F6"/>
    <w:rsid w:val="006E4657"/>
    <w:rsid w:val="006E50E1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F01"/>
    <w:rsid w:val="006F1229"/>
    <w:rsid w:val="006F1444"/>
    <w:rsid w:val="006F1481"/>
    <w:rsid w:val="006F2052"/>
    <w:rsid w:val="006F2565"/>
    <w:rsid w:val="006F2791"/>
    <w:rsid w:val="006F297D"/>
    <w:rsid w:val="006F2DC2"/>
    <w:rsid w:val="006F3222"/>
    <w:rsid w:val="006F3513"/>
    <w:rsid w:val="006F3562"/>
    <w:rsid w:val="006F3D94"/>
    <w:rsid w:val="006F3E4F"/>
    <w:rsid w:val="006F3F4E"/>
    <w:rsid w:val="006F3FB9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53A"/>
    <w:rsid w:val="006F65A6"/>
    <w:rsid w:val="006F6703"/>
    <w:rsid w:val="006F69DB"/>
    <w:rsid w:val="006F6CC6"/>
    <w:rsid w:val="006F6E25"/>
    <w:rsid w:val="006F73D6"/>
    <w:rsid w:val="006F7781"/>
    <w:rsid w:val="006F7D20"/>
    <w:rsid w:val="006F7EF9"/>
    <w:rsid w:val="006F7F16"/>
    <w:rsid w:val="007001B6"/>
    <w:rsid w:val="00700950"/>
    <w:rsid w:val="00700ADA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EB2"/>
    <w:rsid w:val="00703FE7"/>
    <w:rsid w:val="00704222"/>
    <w:rsid w:val="00704677"/>
    <w:rsid w:val="00705022"/>
    <w:rsid w:val="007051E8"/>
    <w:rsid w:val="00705323"/>
    <w:rsid w:val="007056F9"/>
    <w:rsid w:val="0070576A"/>
    <w:rsid w:val="00705B62"/>
    <w:rsid w:val="00705F2F"/>
    <w:rsid w:val="007065CB"/>
    <w:rsid w:val="00706931"/>
    <w:rsid w:val="00706E2D"/>
    <w:rsid w:val="007075E8"/>
    <w:rsid w:val="00707AEE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AA2"/>
    <w:rsid w:val="00712E6F"/>
    <w:rsid w:val="00713234"/>
    <w:rsid w:val="007133DE"/>
    <w:rsid w:val="0071356E"/>
    <w:rsid w:val="007138AC"/>
    <w:rsid w:val="007138CA"/>
    <w:rsid w:val="00713A5C"/>
    <w:rsid w:val="00714CEE"/>
    <w:rsid w:val="007150A2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C5C"/>
    <w:rsid w:val="007202C3"/>
    <w:rsid w:val="007204D3"/>
    <w:rsid w:val="007205DF"/>
    <w:rsid w:val="00720B80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4B3E"/>
    <w:rsid w:val="00724FA0"/>
    <w:rsid w:val="007251B3"/>
    <w:rsid w:val="007252D7"/>
    <w:rsid w:val="0072556F"/>
    <w:rsid w:val="00725682"/>
    <w:rsid w:val="00725A86"/>
    <w:rsid w:val="007264A6"/>
    <w:rsid w:val="00726BC9"/>
    <w:rsid w:val="00726D60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72D"/>
    <w:rsid w:val="00731087"/>
    <w:rsid w:val="0073134C"/>
    <w:rsid w:val="007313FC"/>
    <w:rsid w:val="0073144A"/>
    <w:rsid w:val="00731902"/>
    <w:rsid w:val="00731905"/>
    <w:rsid w:val="00732326"/>
    <w:rsid w:val="0073265D"/>
    <w:rsid w:val="007332CC"/>
    <w:rsid w:val="00733329"/>
    <w:rsid w:val="0073364A"/>
    <w:rsid w:val="00733BDC"/>
    <w:rsid w:val="00733F2D"/>
    <w:rsid w:val="0073493F"/>
    <w:rsid w:val="00734D28"/>
    <w:rsid w:val="00734E4D"/>
    <w:rsid w:val="0073506F"/>
    <w:rsid w:val="00736227"/>
    <w:rsid w:val="00736666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78F"/>
    <w:rsid w:val="00740A76"/>
    <w:rsid w:val="00740CF7"/>
    <w:rsid w:val="00741555"/>
    <w:rsid w:val="00741603"/>
    <w:rsid w:val="00741B5F"/>
    <w:rsid w:val="00741DFB"/>
    <w:rsid w:val="007423C5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692"/>
    <w:rsid w:val="0074483D"/>
    <w:rsid w:val="007448FE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658"/>
    <w:rsid w:val="007500EB"/>
    <w:rsid w:val="007500F2"/>
    <w:rsid w:val="00750456"/>
    <w:rsid w:val="00750549"/>
    <w:rsid w:val="0075077D"/>
    <w:rsid w:val="00750A49"/>
    <w:rsid w:val="00750C28"/>
    <w:rsid w:val="0075145E"/>
    <w:rsid w:val="00751B74"/>
    <w:rsid w:val="00751DED"/>
    <w:rsid w:val="00752286"/>
    <w:rsid w:val="0075229F"/>
    <w:rsid w:val="007522C4"/>
    <w:rsid w:val="00752516"/>
    <w:rsid w:val="007525E1"/>
    <w:rsid w:val="007528A6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D7"/>
    <w:rsid w:val="0075455A"/>
    <w:rsid w:val="0075495E"/>
    <w:rsid w:val="00754EC6"/>
    <w:rsid w:val="00755181"/>
    <w:rsid w:val="00755412"/>
    <w:rsid w:val="0075542C"/>
    <w:rsid w:val="007556F4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139F"/>
    <w:rsid w:val="007617A2"/>
    <w:rsid w:val="007618C4"/>
    <w:rsid w:val="00761D73"/>
    <w:rsid w:val="00761E9A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9BA"/>
    <w:rsid w:val="0076526D"/>
    <w:rsid w:val="007653A3"/>
    <w:rsid w:val="007653F6"/>
    <w:rsid w:val="00765542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94E"/>
    <w:rsid w:val="00772BE3"/>
    <w:rsid w:val="00772DD5"/>
    <w:rsid w:val="00773086"/>
    <w:rsid w:val="0077336A"/>
    <w:rsid w:val="007735AA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A59"/>
    <w:rsid w:val="00774B86"/>
    <w:rsid w:val="00774BD0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38D"/>
    <w:rsid w:val="007804D3"/>
    <w:rsid w:val="00780767"/>
    <w:rsid w:val="00780ABC"/>
    <w:rsid w:val="00780B61"/>
    <w:rsid w:val="0078127D"/>
    <w:rsid w:val="00781565"/>
    <w:rsid w:val="0078166B"/>
    <w:rsid w:val="007816D3"/>
    <w:rsid w:val="00781719"/>
    <w:rsid w:val="007817BC"/>
    <w:rsid w:val="00781C6F"/>
    <w:rsid w:val="00781CCA"/>
    <w:rsid w:val="00782174"/>
    <w:rsid w:val="007824AD"/>
    <w:rsid w:val="00782541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9CC"/>
    <w:rsid w:val="00784D45"/>
    <w:rsid w:val="00784DE2"/>
    <w:rsid w:val="00784DF4"/>
    <w:rsid w:val="00784E37"/>
    <w:rsid w:val="007856DB"/>
    <w:rsid w:val="00785730"/>
    <w:rsid w:val="00785739"/>
    <w:rsid w:val="00786A69"/>
    <w:rsid w:val="00786BED"/>
    <w:rsid w:val="00786F37"/>
    <w:rsid w:val="00786FD8"/>
    <w:rsid w:val="00787C93"/>
    <w:rsid w:val="00787E85"/>
    <w:rsid w:val="007903DB"/>
    <w:rsid w:val="0079051A"/>
    <w:rsid w:val="007909D7"/>
    <w:rsid w:val="00790A3A"/>
    <w:rsid w:val="00790E60"/>
    <w:rsid w:val="0079111E"/>
    <w:rsid w:val="007916D6"/>
    <w:rsid w:val="00791718"/>
    <w:rsid w:val="0079172E"/>
    <w:rsid w:val="007918B3"/>
    <w:rsid w:val="00791C40"/>
    <w:rsid w:val="00791D41"/>
    <w:rsid w:val="00791D9D"/>
    <w:rsid w:val="00792025"/>
    <w:rsid w:val="0079271D"/>
    <w:rsid w:val="0079312E"/>
    <w:rsid w:val="00793181"/>
    <w:rsid w:val="0079319D"/>
    <w:rsid w:val="007936EC"/>
    <w:rsid w:val="00793786"/>
    <w:rsid w:val="00793BA8"/>
    <w:rsid w:val="00793D2E"/>
    <w:rsid w:val="00793EA2"/>
    <w:rsid w:val="00793EEB"/>
    <w:rsid w:val="00793FA2"/>
    <w:rsid w:val="00793FFD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B86"/>
    <w:rsid w:val="00796E93"/>
    <w:rsid w:val="00797A0D"/>
    <w:rsid w:val="00797C66"/>
    <w:rsid w:val="007A0114"/>
    <w:rsid w:val="007A0293"/>
    <w:rsid w:val="007A0B20"/>
    <w:rsid w:val="007A0EDF"/>
    <w:rsid w:val="007A115A"/>
    <w:rsid w:val="007A11B1"/>
    <w:rsid w:val="007A1C72"/>
    <w:rsid w:val="007A1DB2"/>
    <w:rsid w:val="007A21E5"/>
    <w:rsid w:val="007A2567"/>
    <w:rsid w:val="007A271E"/>
    <w:rsid w:val="007A2F8F"/>
    <w:rsid w:val="007A315C"/>
    <w:rsid w:val="007A3243"/>
    <w:rsid w:val="007A3285"/>
    <w:rsid w:val="007A39A6"/>
    <w:rsid w:val="007A3C18"/>
    <w:rsid w:val="007A4540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679"/>
    <w:rsid w:val="007B1B07"/>
    <w:rsid w:val="007B1C68"/>
    <w:rsid w:val="007B225A"/>
    <w:rsid w:val="007B3505"/>
    <w:rsid w:val="007B35F5"/>
    <w:rsid w:val="007B3626"/>
    <w:rsid w:val="007B3713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FF4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D04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55D"/>
    <w:rsid w:val="007C4945"/>
    <w:rsid w:val="007C4D6A"/>
    <w:rsid w:val="007C5163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9E3"/>
    <w:rsid w:val="007D4EB5"/>
    <w:rsid w:val="007D5354"/>
    <w:rsid w:val="007D54C5"/>
    <w:rsid w:val="007D5CC5"/>
    <w:rsid w:val="007D5E61"/>
    <w:rsid w:val="007D693D"/>
    <w:rsid w:val="007D6C10"/>
    <w:rsid w:val="007D6E7F"/>
    <w:rsid w:val="007D70C6"/>
    <w:rsid w:val="007D7AF0"/>
    <w:rsid w:val="007D7DA5"/>
    <w:rsid w:val="007D7FBA"/>
    <w:rsid w:val="007E003D"/>
    <w:rsid w:val="007E0BE9"/>
    <w:rsid w:val="007E111B"/>
    <w:rsid w:val="007E1167"/>
    <w:rsid w:val="007E126D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212"/>
    <w:rsid w:val="007E3725"/>
    <w:rsid w:val="007E3D3E"/>
    <w:rsid w:val="007E4329"/>
    <w:rsid w:val="007E434B"/>
    <w:rsid w:val="007E46D1"/>
    <w:rsid w:val="007E488D"/>
    <w:rsid w:val="007E48A1"/>
    <w:rsid w:val="007E4D79"/>
    <w:rsid w:val="007E4F24"/>
    <w:rsid w:val="007E521E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40D"/>
    <w:rsid w:val="007E75BA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310C"/>
    <w:rsid w:val="007F350D"/>
    <w:rsid w:val="007F35AB"/>
    <w:rsid w:val="007F3685"/>
    <w:rsid w:val="007F38BC"/>
    <w:rsid w:val="007F3CD8"/>
    <w:rsid w:val="007F3DE5"/>
    <w:rsid w:val="007F3E22"/>
    <w:rsid w:val="007F42D7"/>
    <w:rsid w:val="007F47F3"/>
    <w:rsid w:val="007F490F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74C"/>
    <w:rsid w:val="007F7C49"/>
    <w:rsid w:val="007F7D4B"/>
    <w:rsid w:val="007F7DE3"/>
    <w:rsid w:val="007F7FDE"/>
    <w:rsid w:val="00800464"/>
    <w:rsid w:val="0080124F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5138"/>
    <w:rsid w:val="00805D3D"/>
    <w:rsid w:val="00805F44"/>
    <w:rsid w:val="00805FC6"/>
    <w:rsid w:val="00806054"/>
    <w:rsid w:val="0080670F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88C"/>
    <w:rsid w:val="00812A79"/>
    <w:rsid w:val="00812CE6"/>
    <w:rsid w:val="00812E5A"/>
    <w:rsid w:val="0081335D"/>
    <w:rsid w:val="008133F0"/>
    <w:rsid w:val="00813410"/>
    <w:rsid w:val="008137B4"/>
    <w:rsid w:val="00813DB6"/>
    <w:rsid w:val="008140F0"/>
    <w:rsid w:val="00814117"/>
    <w:rsid w:val="0081429B"/>
    <w:rsid w:val="008145E3"/>
    <w:rsid w:val="00814742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975"/>
    <w:rsid w:val="008209E5"/>
    <w:rsid w:val="00820A65"/>
    <w:rsid w:val="00820E0E"/>
    <w:rsid w:val="0082102E"/>
    <w:rsid w:val="0082188D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B89"/>
    <w:rsid w:val="00825CBE"/>
    <w:rsid w:val="008266EC"/>
    <w:rsid w:val="0082681D"/>
    <w:rsid w:val="00826E80"/>
    <w:rsid w:val="00826EDB"/>
    <w:rsid w:val="00827AD6"/>
    <w:rsid w:val="00827DA0"/>
    <w:rsid w:val="00830146"/>
    <w:rsid w:val="00830482"/>
    <w:rsid w:val="00830A9C"/>
    <w:rsid w:val="00830AA3"/>
    <w:rsid w:val="00830D17"/>
    <w:rsid w:val="00830FE8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A37"/>
    <w:rsid w:val="00834B38"/>
    <w:rsid w:val="00835447"/>
    <w:rsid w:val="00835DFC"/>
    <w:rsid w:val="00836341"/>
    <w:rsid w:val="0083637B"/>
    <w:rsid w:val="00836643"/>
    <w:rsid w:val="0083670A"/>
    <w:rsid w:val="00836B4D"/>
    <w:rsid w:val="00836D3A"/>
    <w:rsid w:val="008370E9"/>
    <w:rsid w:val="00837154"/>
    <w:rsid w:val="00837644"/>
    <w:rsid w:val="00837B1C"/>
    <w:rsid w:val="00840431"/>
    <w:rsid w:val="008404FC"/>
    <w:rsid w:val="0084065B"/>
    <w:rsid w:val="008409D6"/>
    <w:rsid w:val="00840A83"/>
    <w:rsid w:val="00840D5A"/>
    <w:rsid w:val="00841943"/>
    <w:rsid w:val="00841EE1"/>
    <w:rsid w:val="008421A9"/>
    <w:rsid w:val="00842459"/>
    <w:rsid w:val="008428BD"/>
    <w:rsid w:val="008429A1"/>
    <w:rsid w:val="00843305"/>
    <w:rsid w:val="008436BE"/>
    <w:rsid w:val="0084426A"/>
    <w:rsid w:val="008445C4"/>
    <w:rsid w:val="0084480D"/>
    <w:rsid w:val="008448BF"/>
    <w:rsid w:val="00844DBF"/>
    <w:rsid w:val="00844F99"/>
    <w:rsid w:val="00845B3F"/>
    <w:rsid w:val="00845E65"/>
    <w:rsid w:val="00845FFA"/>
    <w:rsid w:val="0084617A"/>
    <w:rsid w:val="00846288"/>
    <w:rsid w:val="00846429"/>
    <w:rsid w:val="008464AF"/>
    <w:rsid w:val="00846D1F"/>
    <w:rsid w:val="00847386"/>
    <w:rsid w:val="00847A4E"/>
    <w:rsid w:val="00847E83"/>
    <w:rsid w:val="008508B3"/>
    <w:rsid w:val="008525D3"/>
    <w:rsid w:val="00852607"/>
    <w:rsid w:val="00852B08"/>
    <w:rsid w:val="00852DDE"/>
    <w:rsid w:val="00852F8F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F4"/>
    <w:rsid w:val="00856EFA"/>
    <w:rsid w:val="0085774A"/>
    <w:rsid w:val="00857A5C"/>
    <w:rsid w:val="00857FF5"/>
    <w:rsid w:val="008600C8"/>
    <w:rsid w:val="0086031B"/>
    <w:rsid w:val="00860A11"/>
    <w:rsid w:val="00860C21"/>
    <w:rsid w:val="00860FEC"/>
    <w:rsid w:val="00861472"/>
    <w:rsid w:val="0086176C"/>
    <w:rsid w:val="00861B70"/>
    <w:rsid w:val="00861EA1"/>
    <w:rsid w:val="00862B15"/>
    <w:rsid w:val="00862FDE"/>
    <w:rsid w:val="008632C9"/>
    <w:rsid w:val="0086335B"/>
    <w:rsid w:val="008633DC"/>
    <w:rsid w:val="0086382D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D41"/>
    <w:rsid w:val="00866654"/>
    <w:rsid w:val="008667AB"/>
    <w:rsid w:val="00866BAC"/>
    <w:rsid w:val="00867369"/>
    <w:rsid w:val="0086776D"/>
    <w:rsid w:val="00867EDB"/>
    <w:rsid w:val="00867F2A"/>
    <w:rsid w:val="008702B3"/>
    <w:rsid w:val="008706BB"/>
    <w:rsid w:val="00870752"/>
    <w:rsid w:val="00870D9E"/>
    <w:rsid w:val="00870F2D"/>
    <w:rsid w:val="00871231"/>
    <w:rsid w:val="008714D8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205D"/>
    <w:rsid w:val="008822BD"/>
    <w:rsid w:val="0088268B"/>
    <w:rsid w:val="0088278F"/>
    <w:rsid w:val="00882882"/>
    <w:rsid w:val="00882E22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E15"/>
    <w:rsid w:val="00890E9B"/>
    <w:rsid w:val="00891466"/>
    <w:rsid w:val="00891477"/>
    <w:rsid w:val="00891B8B"/>
    <w:rsid w:val="00891C89"/>
    <w:rsid w:val="00891DC4"/>
    <w:rsid w:val="00891FEF"/>
    <w:rsid w:val="00892276"/>
    <w:rsid w:val="008927D7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553"/>
    <w:rsid w:val="00894A9F"/>
    <w:rsid w:val="00894C31"/>
    <w:rsid w:val="00895018"/>
    <w:rsid w:val="00895463"/>
    <w:rsid w:val="00895550"/>
    <w:rsid w:val="008956CE"/>
    <w:rsid w:val="008959C7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713"/>
    <w:rsid w:val="008A0792"/>
    <w:rsid w:val="008A0944"/>
    <w:rsid w:val="008A09A8"/>
    <w:rsid w:val="008A0A4C"/>
    <w:rsid w:val="008A0E3D"/>
    <w:rsid w:val="008A22E2"/>
    <w:rsid w:val="008A24EC"/>
    <w:rsid w:val="008A26B7"/>
    <w:rsid w:val="008A29C9"/>
    <w:rsid w:val="008A2ABE"/>
    <w:rsid w:val="008A2C7D"/>
    <w:rsid w:val="008A3175"/>
    <w:rsid w:val="008A31E2"/>
    <w:rsid w:val="008A3AAE"/>
    <w:rsid w:val="008A3C97"/>
    <w:rsid w:val="008A48EC"/>
    <w:rsid w:val="008A4D1C"/>
    <w:rsid w:val="008A4F73"/>
    <w:rsid w:val="008A5B7B"/>
    <w:rsid w:val="008A5CAF"/>
    <w:rsid w:val="008A5EE5"/>
    <w:rsid w:val="008A6366"/>
    <w:rsid w:val="008A63FE"/>
    <w:rsid w:val="008A6573"/>
    <w:rsid w:val="008A6E2F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ADC"/>
    <w:rsid w:val="008B2E4D"/>
    <w:rsid w:val="008B31B7"/>
    <w:rsid w:val="008B336D"/>
    <w:rsid w:val="008B341D"/>
    <w:rsid w:val="008B3AD4"/>
    <w:rsid w:val="008B3B01"/>
    <w:rsid w:val="008B3D94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DFF"/>
    <w:rsid w:val="008B61D6"/>
    <w:rsid w:val="008B6470"/>
    <w:rsid w:val="008B65D5"/>
    <w:rsid w:val="008B6E87"/>
    <w:rsid w:val="008B6EFF"/>
    <w:rsid w:val="008B7050"/>
    <w:rsid w:val="008B70B5"/>
    <w:rsid w:val="008B71AB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22FA"/>
    <w:rsid w:val="008C2333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413"/>
    <w:rsid w:val="008D2447"/>
    <w:rsid w:val="008D2572"/>
    <w:rsid w:val="008D2790"/>
    <w:rsid w:val="008D2E3F"/>
    <w:rsid w:val="008D2F4D"/>
    <w:rsid w:val="008D3050"/>
    <w:rsid w:val="008D3A68"/>
    <w:rsid w:val="008D4355"/>
    <w:rsid w:val="008D45D2"/>
    <w:rsid w:val="008D4C16"/>
    <w:rsid w:val="008D4D15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B1D"/>
    <w:rsid w:val="008E0BE6"/>
    <w:rsid w:val="008E0E67"/>
    <w:rsid w:val="008E0EB4"/>
    <w:rsid w:val="008E119A"/>
    <w:rsid w:val="008E1392"/>
    <w:rsid w:val="008E1E6F"/>
    <w:rsid w:val="008E1E79"/>
    <w:rsid w:val="008E21E0"/>
    <w:rsid w:val="008E2434"/>
    <w:rsid w:val="008E2843"/>
    <w:rsid w:val="008E2E93"/>
    <w:rsid w:val="008E2F9B"/>
    <w:rsid w:val="008E314B"/>
    <w:rsid w:val="008E320C"/>
    <w:rsid w:val="008E349A"/>
    <w:rsid w:val="008E34F6"/>
    <w:rsid w:val="008E36B3"/>
    <w:rsid w:val="008E3F63"/>
    <w:rsid w:val="008E416A"/>
    <w:rsid w:val="008E4445"/>
    <w:rsid w:val="008E45BE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F02B1"/>
    <w:rsid w:val="008F07A2"/>
    <w:rsid w:val="008F07D0"/>
    <w:rsid w:val="008F0962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40A3"/>
    <w:rsid w:val="008F435E"/>
    <w:rsid w:val="008F47B8"/>
    <w:rsid w:val="008F4C65"/>
    <w:rsid w:val="008F50D4"/>
    <w:rsid w:val="008F6742"/>
    <w:rsid w:val="008F68C9"/>
    <w:rsid w:val="008F6ACD"/>
    <w:rsid w:val="008F6BB1"/>
    <w:rsid w:val="008F6E3E"/>
    <w:rsid w:val="008F7379"/>
    <w:rsid w:val="008F7945"/>
    <w:rsid w:val="008F7F26"/>
    <w:rsid w:val="00900350"/>
    <w:rsid w:val="00900608"/>
    <w:rsid w:val="00900637"/>
    <w:rsid w:val="00900BB9"/>
    <w:rsid w:val="00900C5D"/>
    <w:rsid w:val="009014DB"/>
    <w:rsid w:val="00901604"/>
    <w:rsid w:val="0090173F"/>
    <w:rsid w:val="00901A1D"/>
    <w:rsid w:val="0090227B"/>
    <w:rsid w:val="0090283F"/>
    <w:rsid w:val="00902C92"/>
    <w:rsid w:val="00902E5D"/>
    <w:rsid w:val="00902E5F"/>
    <w:rsid w:val="00902FD1"/>
    <w:rsid w:val="00902FF1"/>
    <w:rsid w:val="00903629"/>
    <w:rsid w:val="0090378C"/>
    <w:rsid w:val="009037D2"/>
    <w:rsid w:val="00903E52"/>
    <w:rsid w:val="00903EF7"/>
    <w:rsid w:val="009040AA"/>
    <w:rsid w:val="00904308"/>
    <w:rsid w:val="009047D8"/>
    <w:rsid w:val="00904BFE"/>
    <w:rsid w:val="00904EDA"/>
    <w:rsid w:val="0090589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AEB"/>
    <w:rsid w:val="009110E9"/>
    <w:rsid w:val="009111D9"/>
    <w:rsid w:val="009117F9"/>
    <w:rsid w:val="00911B56"/>
    <w:rsid w:val="009121D7"/>
    <w:rsid w:val="00912213"/>
    <w:rsid w:val="00912771"/>
    <w:rsid w:val="00912A0A"/>
    <w:rsid w:val="00912A2C"/>
    <w:rsid w:val="00912CA9"/>
    <w:rsid w:val="009131BE"/>
    <w:rsid w:val="0091366A"/>
    <w:rsid w:val="009138A7"/>
    <w:rsid w:val="009138F6"/>
    <w:rsid w:val="009139E4"/>
    <w:rsid w:val="00913BDD"/>
    <w:rsid w:val="009141F6"/>
    <w:rsid w:val="00914D5E"/>
    <w:rsid w:val="00915113"/>
    <w:rsid w:val="00915A0F"/>
    <w:rsid w:val="00916450"/>
    <w:rsid w:val="0091650B"/>
    <w:rsid w:val="009169B5"/>
    <w:rsid w:val="00917046"/>
    <w:rsid w:val="00917423"/>
    <w:rsid w:val="00917444"/>
    <w:rsid w:val="00917466"/>
    <w:rsid w:val="00917CD0"/>
    <w:rsid w:val="00917D3F"/>
    <w:rsid w:val="009206F3"/>
    <w:rsid w:val="00920CCC"/>
    <w:rsid w:val="00920D02"/>
    <w:rsid w:val="00920E01"/>
    <w:rsid w:val="00920E47"/>
    <w:rsid w:val="00920EF2"/>
    <w:rsid w:val="00920FEC"/>
    <w:rsid w:val="0092149D"/>
    <w:rsid w:val="00921510"/>
    <w:rsid w:val="009216E9"/>
    <w:rsid w:val="00921FA6"/>
    <w:rsid w:val="00922342"/>
    <w:rsid w:val="00922762"/>
    <w:rsid w:val="00922CA4"/>
    <w:rsid w:val="00922DA5"/>
    <w:rsid w:val="00922DDD"/>
    <w:rsid w:val="00922F7F"/>
    <w:rsid w:val="00923396"/>
    <w:rsid w:val="009234E7"/>
    <w:rsid w:val="0092357C"/>
    <w:rsid w:val="00923610"/>
    <w:rsid w:val="009241EE"/>
    <w:rsid w:val="00924A90"/>
    <w:rsid w:val="00924B3B"/>
    <w:rsid w:val="00924D06"/>
    <w:rsid w:val="00924D2B"/>
    <w:rsid w:val="00924FC8"/>
    <w:rsid w:val="00925452"/>
    <w:rsid w:val="009255AF"/>
    <w:rsid w:val="00925B7F"/>
    <w:rsid w:val="00925C6A"/>
    <w:rsid w:val="00925E5D"/>
    <w:rsid w:val="009261FB"/>
    <w:rsid w:val="009266AE"/>
    <w:rsid w:val="00926B10"/>
    <w:rsid w:val="00926CB3"/>
    <w:rsid w:val="00926CDE"/>
    <w:rsid w:val="009272E4"/>
    <w:rsid w:val="0092787B"/>
    <w:rsid w:val="00927FFE"/>
    <w:rsid w:val="00930069"/>
    <w:rsid w:val="0093024C"/>
    <w:rsid w:val="009302C5"/>
    <w:rsid w:val="00930348"/>
    <w:rsid w:val="0093060D"/>
    <w:rsid w:val="00930B3D"/>
    <w:rsid w:val="009311C3"/>
    <w:rsid w:val="009312A8"/>
    <w:rsid w:val="009312EC"/>
    <w:rsid w:val="0093137A"/>
    <w:rsid w:val="0093143A"/>
    <w:rsid w:val="009316A3"/>
    <w:rsid w:val="00931773"/>
    <w:rsid w:val="00932479"/>
    <w:rsid w:val="00932528"/>
    <w:rsid w:val="00932571"/>
    <w:rsid w:val="009326A5"/>
    <w:rsid w:val="00932B54"/>
    <w:rsid w:val="00932BBC"/>
    <w:rsid w:val="00932C1D"/>
    <w:rsid w:val="00933117"/>
    <w:rsid w:val="00933200"/>
    <w:rsid w:val="009333AF"/>
    <w:rsid w:val="00933416"/>
    <w:rsid w:val="00933C9F"/>
    <w:rsid w:val="00933D99"/>
    <w:rsid w:val="0093446C"/>
    <w:rsid w:val="00934498"/>
    <w:rsid w:val="009346EB"/>
    <w:rsid w:val="009355DA"/>
    <w:rsid w:val="00935B1C"/>
    <w:rsid w:val="00935D0C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A2"/>
    <w:rsid w:val="00941D5C"/>
    <w:rsid w:val="009424C4"/>
    <w:rsid w:val="0094255A"/>
    <w:rsid w:val="00942791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F8F"/>
    <w:rsid w:val="009461B2"/>
    <w:rsid w:val="0094648A"/>
    <w:rsid w:val="0094686F"/>
    <w:rsid w:val="00946D00"/>
    <w:rsid w:val="00946D80"/>
    <w:rsid w:val="00946E87"/>
    <w:rsid w:val="00946FF1"/>
    <w:rsid w:val="0094724E"/>
    <w:rsid w:val="00947BCB"/>
    <w:rsid w:val="00947C98"/>
    <w:rsid w:val="00950484"/>
    <w:rsid w:val="0095072E"/>
    <w:rsid w:val="00950C1C"/>
    <w:rsid w:val="00951097"/>
    <w:rsid w:val="009510CA"/>
    <w:rsid w:val="009515EE"/>
    <w:rsid w:val="00951708"/>
    <w:rsid w:val="00951867"/>
    <w:rsid w:val="00951B79"/>
    <w:rsid w:val="00951BC0"/>
    <w:rsid w:val="009520AA"/>
    <w:rsid w:val="009521AB"/>
    <w:rsid w:val="0095300E"/>
    <w:rsid w:val="00954621"/>
    <w:rsid w:val="00954EDC"/>
    <w:rsid w:val="00954EFD"/>
    <w:rsid w:val="009550BB"/>
    <w:rsid w:val="00955330"/>
    <w:rsid w:val="009554B1"/>
    <w:rsid w:val="00955640"/>
    <w:rsid w:val="00955759"/>
    <w:rsid w:val="00955DBF"/>
    <w:rsid w:val="00956278"/>
    <w:rsid w:val="009562E3"/>
    <w:rsid w:val="00956385"/>
    <w:rsid w:val="0095664A"/>
    <w:rsid w:val="009570AE"/>
    <w:rsid w:val="00957772"/>
    <w:rsid w:val="00957E3B"/>
    <w:rsid w:val="00957ECB"/>
    <w:rsid w:val="00960005"/>
    <w:rsid w:val="009600DB"/>
    <w:rsid w:val="009605D6"/>
    <w:rsid w:val="009606F5"/>
    <w:rsid w:val="00960701"/>
    <w:rsid w:val="00960A87"/>
    <w:rsid w:val="00960C89"/>
    <w:rsid w:val="009612F3"/>
    <w:rsid w:val="0096151E"/>
    <w:rsid w:val="00961FA5"/>
    <w:rsid w:val="009621F4"/>
    <w:rsid w:val="009626D3"/>
    <w:rsid w:val="0096283E"/>
    <w:rsid w:val="00962ADF"/>
    <w:rsid w:val="00962B9E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8D4"/>
    <w:rsid w:val="0096490D"/>
    <w:rsid w:val="00964939"/>
    <w:rsid w:val="00964984"/>
    <w:rsid w:val="00964B8F"/>
    <w:rsid w:val="00965239"/>
    <w:rsid w:val="0096566D"/>
    <w:rsid w:val="00965AA1"/>
    <w:rsid w:val="00965C28"/>
    <w:rsid w:val="00965CBB"/>
    <w:rsid w:val="00967095"/>
    <w:rsid w:val="009671EA"/>
    <w:rsid w:val="009676F7"/>
    <w:rsid w:val="00970846"/>
    <w:rsid w:val="00970D57"/>
    <w:rsid w:val="009716FB"/>
    <w:rsid w:val="0097170D"/>
    <w:rsid w:val="00972459"/>
    <w:rsid w:val="009727B6"/>
    <w:rsid w:val="00972D2C"/>
    <w:rsid w:val="00972F4F"/>
    <w:rsid w:val="00972FB2"/>
    <w:rsid w:val="009734A4"/>
    <w:rsid w:val="009734CD"/>
    <w:rsid w:val="009739BA"/>
    <w:rsid w:val="00973BD2"/>
    <w:rsid w:val="009743A4"/>
    <w:rsid w:val="00974697"/>
    <w:rsid w:val="00975DB8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C83"/>
    <w:rsid w:val="00981012"/>
    <w:rsid w:val="00981140"/>
    <w:rsid w:val="00981399"/>
    <w:rsid w:val="009813E8"/>
    <w:rsid w:val="009814EC"/>
    <w:rsid w:val="00981583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5AB"/>
    <w:rsid w:val="00984BBF"/>
    <w:rsid w:val="00984CA5"/>
    <w:rsid w:val="00984DA4"/>
    <w:rsid w:val="009853AF"/>
    <w:rsid w:val="009853BF"/>
    <w:rsid w:val="00985457"/>
    <w:rsid w:val="009856B9"/>
    <w:rsid w:val="00985964"/>
    <w:rsid w:val="00985AA6"/>
    <w:rsid w:val="00985BD2"/>
    <w:rsid w:val="00985F6E"/>
    <w:rsid w:val="00986210"/>
    <w:rsid w:val="0098654D"/>
    <w:rsid w:val="00986762"/>
    <w:rsid w:val="0098711A"/>
    <w:rsid w:val="00987249"/>
    <w:rsid w:val="00987282"/>
    <w:rsid w:val="009875DA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10CB"/>
    <w:rsid w:val="00991297"/>
    <w:rsid w:val="0099146D"/>
    <w:rsid w:val="009916B5"/>
    <w:rsid w:val="00991A40"/>
    <w:rsid w:val="00991DBC"/>
    <w:rsid w:val="00991EAA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AC7"/>
    <w:rsid w:val="00997CED"/>
    <w:rsid w:val="00997FCD"/>
    <w:rsid w:val="009A04EF"/>
    <w:rsid w:val="009A0534"/>
    <w:rsid w:val="009A0858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C97"/>
    <w:rsid w:val="009A2FA8"/>
    <w:rsid w:val="009A3237"/>
    <w:rsid w:val="009A33B3"/>
    <w:rsid w:val="009A3732"/>
    <w:rsid w:val="009A3D2B"/>
    <w:rsid w:val="009A3F47"/>
    <w:rsid w:val="009A4065"/>
    <w:rsid w:val="009A41F2"/>
    <w:rsid w:val="009A4523"/>
    <w:rsid w:val="009A45F9"/>
    <w:rsid w:val="009A4624"/>
    <w:rsid w:val="009A4D44"/>
    <w:rsid w:val="009A4E26"/>
    <w:rsid w:val="009A53CC"/>
    <w:rsid w:val="009A54E1"/>
    <w:rsid w:val="009A5764"/>
    <w:rsid w:val="009A57F0"/>
    <w:rsid w:val="009A5F1E"/>
    <w:rsid w:val="009A64D9"/>
    <w:rsid w:val="009A667D"/>
    <w:rsid w:val="009A6C87"/>
    <w:rsid w:val="009A70F1"/>
    <w:rsid w:val="009A7331"/>
    <w:rsid w:val="009A755C"/>
    <w:rsid w:val="009A76F3"/>
    <w:rsid w:val="009A7EEB"/>
    <w:rsid w:val="009B0570"/>
    <w:rsid w:val="009B0880"/>
    <w:rsid w:val="009B097A"/>
    <w:rsid w:val="009B09E3"/>
    <w:rsid w:val="009B0D0C"/>
    <w:rsid w:val="009B146B"/>
    <w:rsid w:val="009B15DC"/>
    <w:rsid w:val="009B16FE"/>
    <w:rsid w:val="009B187A"/>
    <w:rsid w:val="009B1FC8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4A1"/>
    <w:rsid w:val="009B450E"/>
    <w:rsid w:val="009B46DF"/>
    <w:rsid w:val="009B4A5F"/>
    <w:rsid w:val="009B4CBA"/>
    <w:rsid w:val="009B4F95"/>
    <w:rsid w:val="009B57E4"/>
    <w:rsid w:val="009B67A0"/>
    <w:rsid w:val="009B69B6"/>
    <w:rsid w:val="009B6A2F"/>
    <w:rsid w:val="009B7303"/>
    <w:rsid w:val="009B76AC"/>
    <w:rsid w:val="009B7753"/>
    <w:rsid w:val="009B78DC"/>
    <w:rsid w:val="009B7E7C"/>
    <w:rsid w:val="009C01DA"/>
    <w:rsid w:val="009C034A"/>
    <w:rsid w:val="009C04B0"/>
    <w:rsid w:val="009C0ECB"/>
    <w:rsid w:val="009C0F24"/>
    <w:rsid w:val="009C1374"/>
    <w:rsid w:val="009C138F"/>
    <w:rsid w:val="009C160A"/>
    <w:rsid w:val="009C166A"/>
    <w:rsid w:val="009C1767"/>
    <w:rsid w:val="009C1BC3"/>
    <w:rsid w:val="009C22F8"/>
    <w:rsid w:val="009C27FC"/>
    <w:rsid w:val="009C2B82"/>
    <w:rsid w:val="009C307B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E2A"/>
    <w:rsid w:val="009D12EA"/>
    <w:rsid w:val="009D1826"/>
    <w:rsid w:val="009D1C08"/>
    <w:rsid w:val="009D2193"/>
    <w:rsid w:val="009D2433"/>
    <w:rsid w:val="009D2C77"/>
    <w:rsid w:val="009D3165"/>
    <w:rsid w:val="009D354D"/>
    <w:rsid w:val="009D38D2"/>
    <w:rsid w:val="009D3D40"/>
    <w:rsid w:val="009D3F85"/>
    <w:rsid w:val="009D3FBD"/>
    <w:rsid w:val="009D46DB"/>
    <w:rsid w:val="009D49D9"/>
    <w:rsid w:val="009D4B3A"/>
    <w:rsid w:val="009D5655"/>
    <w:rsid w:val="009D57D1"/>
    <w:rsid w:val="009D595F"/>
    <w:rsid w:val="009D596A"/>
    <w:rsid w:val="009D5ABE"/>
    <w:rsid w:val="009D5B87"/>
    <w:rsid w:val="009D5D29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3245"/>
    <w:rsid w:val="009E350B"/>
    <w:rsid w:val="009E35C3"/>
    <w:rsid w:val="009E38C9"/>
    <w:rsid w:val="009E3A79"/>
    <w:rsid w:val="009E3A7B"/>
    <w:rsid w:val="009E3BB1"/>
    <w:rsid w:val="009E4483"/>
    <w:rsid w:val="009E4577"/>
    <w:rsid w:val="009E509F"/>
    <w:rsid w:val="009E51CB"/>
    <w:rsid w:val="009E5380"/>
    <w:rsid w:val="009E591A"/>
    <w:rsid w:val="009E5D7F"/>
    <w:rsid w:val="009E5F4E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3F5"/>
    <w:rsid w:val="009F0C49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AB8"/>
    <w:rsid w:val="009F3ABD"/>
    <w:rsid w:val="009F4495"/>
    <w:rsid w:val="009F465A"/>
    <w:rsid w:val="009F473A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A0"/>
    <w:rsid w:val="009F79B0"/>
    <w:rsid w:val="009F7A25"/>
    <w:rsid w:val="009F7D7A"/>
    <w:rsid w:val="009F7FF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65A"/>
    <w:rsid w:val="00A11987"/>
    <w:rsid w:val="00A11CE9"/>
    <w:rsid w:val="00A12126"/>
    <w:rsid w:val="00A12377"/>
    <w:rsid w:val="00A1247B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F36"/>
    <w:rsid w:val="00A14FB7"/>
    <w:rsid w:val="00A15FAE"/>
    <w:rsid w:val="00A161BB"/>
    <w:rsid w:val="00A165FD"/>
    <w:rsid w:val="00A16DBB"/>
    <w:rsid w:val="00A1746E"/>
    <w:rsid w:val="00A17917"/>
    <w:rsid w:val="00A2024E"/>
    <w:rsid w:val="00A203DE"/>
    <w:rsid w:val="00A2084D"/>
    <w:rsid w:val="00A20CB7"/>
    <w:rsid w:val="00A20E1E"/>
    <w:rsid w:val="00A219FD"/>
    <w:rsid w:val="00A22163"/>
    <w:rsid w:val="00A22364"/>
    <w:rsid w:val="00A225F4"/>
    <w:rsid w:val="00A22AF7"/>
    <w:rsid w:val="00A232E4"/>
    <w:rsid w:val="00A23406"/>
    <w:rsid w:val="00A23463"/>
    <w:rsid w:val="00A237F0"/>
    <w:rsid w:val="00A238D7"/>
    <w:rsid w:val="00A248E1"/>
    <w:rsid w:val="00A249F5"/>
    <w:rsid w:val="00A24BC4"/>
    <w:rsid w:val="00A25162"/>
    <w:rsid w:val="00A2540E"/>
    <w:rsid w:val="00A25586"/>
    <w:rsid w:val="00A2559C"/>
    <w:rsid w:val="00A2599B"/>
    <w:rsid w:val="00A25C45"/>
    <w:rsid w:val="00A25C75"/>
    <w:rsid w:val="00A25DD7"/>
    <w:rsid w:val="00A260BF"/>
    <w:rsid w:val="00A26758"/>
    <w:rsid w:val="00A26DAC"/>
    <w:rsid w:val="00A272A3"/>
    <w:rsid w:val="00A27CA0"/>
    <w:rsid w:val="00A27EF0"/>
    <w:rsid w:val="00A3022F"/>
    <w:rsid w:val="00A3028C"/>
    <w:rsid w:val="00A30680"/>
    <w:rsid w:val="00A307AE"/>
    <w:rsid w:val="00A30AB0"/>
    <w:rsid w:val="00A31072"/>
    <w:rsid w:val="00A3137E"/>
    <w:rsid w:val="00A318C8"/>
    <w:rsid w:val="00A323F3"/>
    <w:rsid w:val="00A325B0"/>
    <w:rsid w:val="00A3296A"/>
    <w:rsid w:val="00A32ED9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9BF"/>
    <w:rsid w:val="00A35E27"/>
    <w:rsid w:val="00A36527"/>
    <w:rsid w:val="00A36C75"/>
    <w:rsid w:val="00A36E1A"/>
    <w:rsid w:val="00A37149"/>
    <w:rsid w:val="00A3745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929"/>
    <w:rsid w:val="00A41E7C"/>
    <w:rsid w:val="00A41E83"/>
    <w:rsid w:val="00A42039"/>
    <w:rsid w:val="00A424A5"/>
    <w:rsid w:val="00A424A7"/>
    <w:rsid w:val="00A4255E"/>
    <w:rsid w:val="00A42E4C"/>
    <w:rsid w:val="00A4311C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8F5"/>
    <w:rsid w:val="00A4592A"/>
    <w:rsid w:val="00A45B55"/>
    <w:rsid w:val="00A45ED9"/>
    <w:rsid w:val="00A4620B"/>
    <w:rsid w:val="00A46304"/>
    <w:rsid w:val="00A4670E"/>
    <w:rsid w:val="00A46F2E"/>
    <w:rsid w:val="00A473AF"/>
    <w:rsid w:val="00A473D3"/>
    <w:rsid w:val="00A4799A"/>
    <w:rsid w:val="00A47B08"/>
    <w:rsid w:val="00A47CC0"/>
    <w:rsid w:val="00A47F31"/>
    <w:rsid w:val="00A507A0"/>
    <w:rsid w:val="00A50E7A"/>
    <w:rsid w:val="00A5105C"/>
    <w:rsid w:val="00A5147C"/>
    <w:rsid w:val="00A516D9"/>
    <w:rsid w:val="00A516FB"/>
    <w:rsid w:val="00A51B45"/>
    <w:rsid w:val="00A52057"/>
    <w:rsid w:val="00A52293"/>
    <w:rsid w:val="00A52612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698A"/>
    <w:rsid w:val="00A569F9"/>
    <w:rsid w:val="00A57297"/>
    <w:rsid w:val="00A57634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A0"/>
    <w:rsid w:val="00A619BD"/>
    <w:rsid w:val="00A619E4"/>
    <w:rsid w:val="00A61A58"/>
    <w:rsid w:val="00A620E2"/>
    <w:rsid w:val="00A627F6"/>
    <w:rsid w:val="00A62D8C"/>
    <w:rsid w:val="00A63444"/>
    <w:rsid w:val="00A636A8"/>
    <w:rsid w:val="00A638BB"/>
    <w:rsid w:val="00A641EA"/>
    <w:rsid w:val="00A6468F"/>
    <w:rsid w:val="00A6482D"/>
    <w:rsid w:val="00A64A30"/>
    <w:rsid w:val="00A64BB1"/>
    <w:rsid w:val="00A64E64"/>
    <w:rsid w:val="00A64E8B"/>
    <w:rsid w:val="00A65055"/>
    <w:rsid w:val="00A65087"/>
    <w:rsid w:val="00A65219"/>
    <w:rsid w:val="00A6563E"/>
    <w:rsid w:val="00A6569F"/>
    <w:rsid w:val="00A656DE"/>
    <w:rsid w:val="00A66192"/>
    <w:rsid w:val="00A664E5"/>
    <w:rsid w:val="00A66BF5"/>
    <w:rsid w:val="00A66DBE"/>
    <w:rsid w:val="00A67536"/>
    <w:rsid w:val="00A6784C"/>
    <w:rsid w:val="00A67D09"/>
    <w:rsid w:val="00A70066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BD"/>
    <w:rsid w:val="00A738D4"/>
    <w:rsid w:val="00A73BCA"/>
    <w:rsid w:val="00A73C1B"/>
    <w:rsid w:val="00A73EC2"/>
    <w:rsid w:val="00A74208"/>
    <w:rsid w:val="00A74607"/>
    <w:rsid w:val="00A74A94"/>
    <w:rsid w:val="00A74B89"/>
    <w:rsid w:val="00A75587"/>
    <w:rsid w:val="00A75615"/>
    <w:rsid w:val="00A766D1"/>
    <w:rsid w:val="00A76831"/>
    <w:rsid w:val="00A769A9"/>
    <w:rsid w:val="00A76A5B"/>
    <w:rsid w:val="00A76B18"/>
    <w:rsid w:val="00A76B85"/>
    <w:rsid w:val="00A77573"/>
    <w:rsid w:val="00A776FA"/>
    <w:rsid w:val="00A77D10"/>
    <w:rsid w:val="00A80483"/>
    <w:rsid w:val="00A80F9C"/>
    <w:rsid w:val="00A812B1"/>
    <w:rsid w:val="00A813B9"/>
    <w:rsid w:val="00A817D4"/>
    <w:rsid w:val="00A81D48"/>
    <w:rsid w:val="00A81F79"/>
    <w:rsid w:val="00A8268F"/>
    <w:rsid w:val="00A828B7"/>
    <w:rsid w:val="00A829A2"/>
    <w:rsid w:val="00A837FB"/>
    <w:rsid w:val="00A84B30"/>
    <w:rsid w:val="00A84B7E"/>
    <w:rsid w:val="00A84B93"/>
    <w:rsid w:val="00A84C0B"/>
    <w:rsid w:val="00A84E2C"/>
    <w:rsid w:val="00A85742"/>
    <w:rsid w:val="00A85A4E"/>
    <w:rsid w:val="00A85F7F"/>
    <w:rsid w:val="00A85FE2"/>
    <w:rsid w:val="00A86193"/>
    <w:rsid w:val="00A863A0"/>
    <w:rsid w:val="00A8667E"/>
    <w:rsid w:val="00A868C8"/>
    <w:rsid w:val="00A86A27"/>
    <w:rsid w:val="00A86B63"/>
    <w:rsid w:val="00A86DA3"/>
    <w:rsid w:val="00A86E03"/>
    <w:rsid w:val="00A86F0D"/>
    <w:rsid w:val="00A87023"/>
    <w:rsid w:val="00A87255"/>
    <w:rsid w:val="00A8780F"/>
    <w:rsid w:val="00A87825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2076"/>
    <w:rsid w:val="00A92211"/>
    <w:rsid w:val="00A92498"/>
    <w:rsid w:val="00A9292C"/>
    <w:rsid w:val="00A92BBA"/>
    <w:rsid w:val="00A92CBA"/>
    <w:rsid w:val="00A93263"/>
    <w:rsid w:val="00A932C3"/>
    <w:rsid w:val="00A9370B"/>
    <w:rsid w:val="00A93E5E"/>
    <w:rsid w:val="00A94485"/>
    <w:rsid w:val="00A94904"/>
    <w:rsid w:val="00A94CFE"/>
    <w:rsid w:val="00A94FFE"/>
    <w:rsid w:val="00A950ED"/>
    <w:rsid w:val="00A951CB"/>
    <w:rsid w:val="00A9581C"/>
    <w:rsid w:val="00A95E10"/>
    <w:rsid w:val="00A95F62"/>
    <w:rsid w:val="00A9612D"/>
    <w:rsid w:val="00A962E0"/>
    <w:rsid w:val="00A96701"/>
    <w:rsid w:val="00A96998"/>
    <w:rsid w:val="00A97415"/>
    <w:rsid w:val="00A9741F"/>
    <w:rsid w:val="00A974AA"/>
    <w:rsid w:val="00A97C88"/>
    <w:rsid w:val="00AA043E"/>
    <w:rsid w:val="00AA0832"/>
    <w:rsid w:val="00AA0CA4"/>
    <w:rsid w:val="00AA0EBA"/>
    <w:rsid w:val="00AA141C"/>
    <w:rsid w:val="00AA15E8"/>
    <w:rsid w:val="00AA1EA6"/>
    <w:rsid w:val="00AA26AC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51F3"/>
    <w:rsid w:val="00AA5749"/>
    <w:rsid w:val="00AA594A"/>
    <w:rsid w:val="00AA5D68"/>
    <w:rsid w:val="00AA60B4"/>
    <w:rsid w:val="00AA630B"/>
    <w:rsid w:val="00AA669E"/>
    <w:rsid w:val="00AA66B1"/>
    <w:rsid w:val="00AA688F"/>
    <w:rsid w:val="00AA68F5"/>
    <w:rsid w:val="00AA7855"/>
    <w:rsid w:val="00AA7F94"/>
    <w:rsid w:val="00AB04B4"/>
    <w:rsid w:val="00AB06F1"/>
    <w:rsid w:val="00AB0873"/>
    <w:rsid w:val="00AB0BE1"/>
    <w:rsid w:val="00AB112E"/>
    <w:rsid w:val="00AB114B"/>
    <w:rsid w:val="00AB1593"/>
    <w:rsid w:val="00AB1648"/>
    <w:rsid w:val="00AB187B"/>
    <w:rsid w:val="00AB1D0B"/>
    <w:rsid w:val="00AB2A77"/>
    <w:rsid w:val="00AB2C12"/>
    <w:rsid w:val="00AB2C70"/>
    <w:rsid w:val="00AB2F9B"/>
    <w:rsid w:val="00AB2FB2"/>
    <w:rsid w:val="00AB334E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702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C2C"/>
    <w:rsid w:val="00AC0D64"/>
    <w:rsid w:val="00AC12ED"/>
    <w:rsid w:val="00AC1740"/>
    <w:rsid w:val="00AC177B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E2F"/>
    <w:rsid w:val="00AC4E86"/>
    <w:rsid w:val="00AC5773"/>
    <w:rsid w:val="00AC5B57"/>
    <w:rsid w:val="00AC62C0"/>
    <w:rsid w:val="00AC62D4"/>
    <w:rsid w:val="00AC640C"/>
    <w:rsid w:val="00AC6666"/>
    <w:rsid w:val="00AC67CB"/>
    <w:rsid w:val="00AC7826"/>
    <w:rsid w:val="00AC79F7"/>
    <w:rsid w:val="00AC7DC8"/>
    <w:rsid w:val="00AD00F5"/>
    <w:rsid w:val="00AD0162"/>
    <w:rsid w:val="00AD088B"/>
    <w:rsid w:val="00AD08D5"/>
    <w:rsid w:val="00AD0B63"/>
    <w:rsid w:val="00AD13B6"/>
    <w:rsid w:val="00AD1853"/>
    <w:rsid w:val="00AD196F"/>
    <w:rsid w:val="00AD1D1C"/>
    <w:rsid w:val="00AD1DA7"/>
    <w:rsid w:val="00AD1DB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9BB"/>
    <w:rsid w:val="00AD5DC7"/>
    <w:rsid w:val="00AD6380"/>
    <w:rsid w:val="00AD6844"/>
    <w:rsid w:val="00AD696C"/>
    <w:rsid w:val="00AD69CC"/>
    <w:rsid w:val="00AD6ADD"/>
    <w:rsid w:val="00AD6CFE"/>
    <w:rsid w:val="00AD74FA"/>
    <w:rsid w:val="00AD75A3"/>
    <w:rsid w:val="00AD7662"/>
    <w:rsid w:val="00AD7805"/>
    <w:rsid w:val="00AD790B"/>
    <w:rsid w:val="00AD7985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F79"/>
    <w:rsid w:val="00AE0F8D"/>
    <w:rsid w:val="00AE15B4"/>
    <w:rsid w:val="00AE15E5"/>
    <w:rsid w:val="00AE1706"/>
    <w:rsid w:val="00AE1945"/>
    <w:rsid w:val="00AE19D8"/>
    <w:rsid w:val="00AE1BDB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FA5"/>
    <w:rsid w:val="00AE4210"/>
    <w:rsid w:val="00AE4357"/>
    <w:rsid w:val="00AE44A6"/>
    <w:rsid w:val="00AE4520"/>
    <w:rsid w:val="00AE4B41"/>
    <w:rsid w:val="00AE4E22"/>
    <w:rsid w:val="00AE5681"/>
    <w:rsid w:val="00AE5834"/>
    <w:rsid w:val="00AE6701"/>
    <w:rsid w:val="00AE67EF"/>
    <w:rsid w:val="00AE69E3"/>
    <w:rsid w:val="00AE6B04"/>
    <w:rsid w:val="00AE6B12"/>
    <w:rsid w:val="00AE6C0A"/>
    <w:rsid w:val="00AE6DCA"/>
    <w:rsid w:val="00AE6FD9"/>
    <w:rsid w:val="00AE7047"/>
    <w:rsid w:val="00AF0CAD"/>
    <w:rsid w:val="00AF0D0F"/>
    <w:rsid w:val="00AF1C35"/>
    <w:rsid w:val="00AF1FEC"/>
    <w:rsid w:val="00AF20FA"/>
    <w:rsid w:val="00AF234A"/>
    <w:rsid w:val="00AF26FA"/>
    <w:rsid w:val="00AF2783"/>
    <w:rsid w:val="00AF2BFF"/>
    <w:rsid w:val="00AF3010"/>
    <w:rsid w:val="00AF33C8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DD9"/>
    <w:rsid w:val="00AF7673"/>
    <w:rsid w:val="00AF79EA"/>
    <w:rsid w:val="00AF7C50"/>
    <w:rsid w:val="00AF7C5D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83"/>
    <w:rsid w:val="00B047A1"/>
    <w:rsid w:val="00B04A08"/>
    <w:rsid w:val="00B05327"/>
    <w:rsid w:val="00B0557E"/>
    <w:rsid w:val="00B05986"/>
    <w:rsid w:val="00B05A97"/>
    <w:rsid w:val="00B06340"/>
    <w:rsid w:val="00B06628"/>
    <w:rsid w:val="00B06713"/>
    <w:rsid w:val="00B06830"/>
    <w:rsid w:val="00B069CA"/>
    <w:rsid w:val="00B07090"/>
    <w:rsid w:val="00B072AD"/>
    <w:rsid w:val="00B07558"/>
    <w:rsid w:val="00B07646"/>
    <w:rsid w:val="00B1007B"/>
    <w:rsid w:val="00B10897"/>
    <w:rsid w:val="00B109AD"/>
    <w:rsid w:val="00B10B35"/>
    <w:rsid w:val="00B10ED4"/>
    <w:rsid w:val="00B11164"/>
    <w:rsid w:val="00B1126A"/>
    <w:rsid w:val="00B11322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AB8"/>
    <w:rsid w:val="00B14E98"/>
    <w:rsid w:val="00B15326"/>
    <w:rsid w:val="00B158B9"/>
    <w:rsid w:val="00B15AF1"/>
    <w:rsid w:val="00B15CCE"/>
    <w:rsid w:val="00B15D55"/>
    <w:rsid w:val="00B1626B"/>
    <w:rsid w:val="00B1633E"/>
    <w:rsid w:val="00B163BE"/>
    <w:rsid w:val="00B165FF"/>
    <w:rsid w:val="00B16744"/>
    <w:rsid w:val="00B16827"/>
    <w:rsid w:val="00B1717F"/>
    <w:rsid w:val="00B17529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164D"/>
    <w:rsid w:val="00B2192F"/>
    <w:rsid w:val="00B21BD8"/>
    <w:rsid w:val="00B22000"/>
    <w:rsid w:val="00B229A4"/>
    <w:rsid w:val="00B22D28"/>
    <w:rsid w:val="00B22EAB"/>
    <w:rsid w:val="00B23137"/>
    <w:rsid w:val="00B23243"/>
    <w:rsid w:val="00B234A8"/>
    <w:rsid w:val="00B2361B"/>
    <w:rsid w:val="00B2387D"/>
    <w:rsid w:val="00B23F40"/>
    <w:rsid w:val="00B24802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51A"/>
    <w:rsid w:val="00B27A37"/>
    <w:rsid w:val="00B27CA7"/>
    <w:rsid w:val="00B27D78"/>
    <w:rsid w:val="00B3027A"/>
    <w:rsid w:val="00B30284"/>
    <w:rsid w:val="00B302B5"/>
    <w:rsid w:val="00B304A3"/>
    <w:rsid w:val="00B30B3C"/>
    <w:rsid w:val="00B30D73"/>
    <w:rsid w:val="00B30DE5"/>
    <w:rsid w:val="00B30EC6"/>
    <w:rsid w:val="00B3180E"/>
    <w:rsid w:val="00B31C98"/>
    <w:rsid w:val="00B31F1E"/>
    <w:rsid w:val="00B321B0"/>
    <w:rsid w:val="00B32586"/>
    <w:rsid w:val="00B32A39"/>
    <w:rsid w:val="00B331D5"/>
    <w:rsid w:val="00B336F1"/>
    <w:rsid w:val="00B337D9"/>
    <w:rsid w:val="00B33FD2"/>
    <w:rsid w:val="00B342B3"/>
    <w:rsid w:val="00B34450"/>
    <w:rsid w:val="00B34913"/>
    <w:rsid w:val="00B34C64"/>
    <w:rsid w:val="00B34E54"/>
    <w:rsid w:val="00B353B1"/>
    <w:rsid w:val="00B35850"/>
    <w:rsid w:val="00B361C2"/>
    <w:rsid w:val="00B361EC"/>
    <w:rsid w:val="00B3631F"/>
    <w:rsid w:val="00B363EF"/>
    <w:rsid w:val="00B364AA"/>
    <w:rsid w:val="00B365E7"/>
    <w:rsid w:val="00B367AD"/>
    <w:rsid w:val="00B367E2"/>
    <w:rsid w:val="00B36866"/>
    <w:rsid w:val="00B36928"/>
    <w:rsid w:val="00B36BFA"/>
    <w:rsid w:val="00B36CAC"/>
    <w:rsid w:val="00B36D3F"/>
    <w:rsid w:val="00B36EDC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64D"/>
    <w:rsid w:val="00B42DF6"/>
    <w:rsid w:val="00B4374C"/>
    <w:rsid w:val="00B43F19"/>
    <w:rsid w:val="00B43FC7"/>
    <w:rsid w:val="00B4402B"/>
    <w:rsid w:val="00B441FD"/>
    <w:rsid w:val="00B44695"/>
    <w:rsid w:val="00B44796"/>
    <w:rsid w:val="00B44A82"/>
    <w:rsid w:val="00B44F20"/>
    <w:rsid w:val="00B45AEA"/>
    <w:rsid w:val="00B45AF3"/>
    <w:rsid w:val="00B45C58"/>
    <w:rsid w:val="00B461E6"/>
    <w:rsid w:val="00B464BC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64F"/>
    <w:rsid w:val="00B50250"/>
    <w:rsid w:val="00B5041C"/>
    <w:rsid w:val="00B5056D"/>
    <w:rsid w:val="00B5072A"/>
    <w:rsid w:val="00B5078A"/>
    <w:rsid w:val="00B50A2C"/>
    <w:rsid w:val="00B50A40"/>
    <w:rsid w:val="00B51039"/>
    <w:rsid w:val="00B510F9"/>
    <w:rsid w:val="00B51339"/>
    <w:rsid w:val="00B5150E"/>
    <w:rsid w:val="00B51D73"/>
    <w:rsid w:val="00B52030"/>
    <w:rsid w:val="00B53156"/>
    <w:rsid w:val="00B5342C"/>
    <w:rsid w:val="00B53822"/>
    <w:rsid w:val="00B53851"/>
    <w:rsid w:val="00B539DC"/>
    <w:rsid w:val="00B54AB0"/>
    <w:rsid w:val="00B54C3E"/>
    <w:rsid w:val="00B54DD9"/>
    <w:rsid w:val="00B554F6"/>
    <w:rsid w:val="00B56153"/>
    <w:rsid w:val="00B5650C"/>
    <w:rsid w:val="00B5679B"/>
    <w:rsid w:val="00B56C35"/>
    <w:rsid w:val="00B575BC"/>
    <w:rsid w:val="00B578AA"/>
    <w:rsid w:val="00B5796D"/>
    <w:rsid w:val="00B57A82"/>
    <w:rsid w:val="00B57E2A"/>
    <w:rsid w:val="00B57E38"/>
    <w:rsid w:val="00B600A5"/>
    <w:rsid w:val="00B6085C"/>
    <w:rsid w:val="00B613F9"/>
    <w:rsid w:val="00B6227D"/>
    <w:rsid w:val="00B625B9"/>
    <w:rsid w:val="00B62742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C97"/>
    <w:rsid w:val="00B63E31"/>
    <w:rsid w:val="00B640AA"/>
    <w:rsid w:val="00B64208"/>
    <w:rsid w:val="00B6437A"/>
    <w:rsid w:val="00B646B4"/>
    <w:rsid w:val="00B64816"/>
    <w:rsid w:val="00B64899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B53"/>
    <w:rsid w:val="00B67D8D"/>
    <w:rsid w:val="00B67DFA"/>
    <w:rsid w:val="00B67E8F"/>
    <w:rsid w:val="00B70095"/>
    <w:rsid w:val="00B700A4"/>
    <w:rsid w:val="00B70440"/>
    <w:rsid w:val="00B70724"/>
    <w:rsid w:val="00B70C0E"/>
    <w:rsid w:val="00B70CD8"/>
    <w:rsid w:val="00B71439"/>
    <w:rsid w:val="00B715CA"/>
    <w:rsid w:val="00B71750"/>
    <w:rsid w:val="00B71768"/>
    <w:rsid w:val="00B720B8"/>
    <w:rsid w:val="00B724F0"/>
    <w:rsid w:val="00B72A31"/>
    <w:rsid w:val="00B72D07"/>
    <w:rsid w:val="00B73031"/>
    <w:rsid w:val="00B7308C"/>
    <w:rsid w:val="00B73219"/>
    <w:rsid w:val="00B73A1C"/>
    <w:rsid w:val="00B73F2B"/>
    <w:rsid w:val="00B742A6"/>
    <w:rsid w:val="00B74406"/>
    <w:rsid w:val="00B753B1"/>
    <w:rsid w:val="00B7540A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9BA"/>
    <w:rsid w:val="00B809C8"/>
    <w:rsid w:val="00B809EB"/>
    <w:rsid w:val="00B80A8F"/>
    <w:rsid w:val="00B80FC6"/>
    <w:rsid w:val="00B81236"/>
    <w:rsid w:val="00B81830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402D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6897"/>
    <w:rsid w:val="00B86F3F"/>
    <w:rsid w:val="00B86F75"/>
    <w:rsid w:val="00B871FF"/>
    <w:rsid w:val="00B87233"/>
    <w:rsid w:val="00B87324"/>
    <w:rsid w:val="00B8750B"/>
    <w:rsid w:val="00B875B0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A01"/>
    <w:rsid w:val="00B9269E"/>
    <w:rsid w:val="00B92935"/>
    <w:rsid w:val="00B92F7E"/>
    <w:rsid w:val="00B93009"/>
    <w:rsid w:val="00B93C75"/>
    <w:rsid w:val="00B93CAB"/>
    <w:rsid w:val="00B941B2"/>
    <w:rsid w:val="00B941F4"/>
    <w:rsid w:val="00B94802"/>
    <w:rsid w:val="00B94E94"/>
    <w:rsid w:val="00B9524D"/>
    <w:rsid w:val="00B9526F"/>
    <w:rsid w:val="00B95455"/>
    <w:rsid w:val="00B955D4"/>
    <w:rsid w:val="00B95977"/>
    <w:rsid w:val="00B95C09"/>
    <w:rsid w:val="00B9611F"/>
    <w:rsid w:val="00B96303"/>
    <w:rsid w:val="00B97042"/>
    <w:rsid w:val="00B97413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D89"/>
    <w:rsid w:val="00BA1E2E"/>
    <w:rsid w:val="00BA218B"/>
    <w:rsid w:val="00BA2518"/>
    <w:rsid w:val="00BA25D5"/>
    <w:rsid w:val="00BA2A7A"/>
    <w:rsid w:val="00BA35DD"/>
    <w:rsid w:val="00BA3AA6"/>
    <w:rsid w:val="00BA416B"/>
    <w:rsid w:val="00BA4187"/>
    <w:rsid w:val="00BA4441"/>
    <w:rsid w:val="00BA472D"/>
    <w:rsid w:val="00BA4BA3"/>
    <w:rsid w:val="00BA4BF5"/>
    <w:rsid w:val="00BA4C4A"/>
    <w:rsid w:val="00BA5004"/>
    <w:rsid w:val="00BA507E"/>
    <w:rsid w:val="00BA5455"/>
    <w:rsid w:val="00BA5BE7"/>
    <w:rsid w:val="00BA5D0D"/>
    <w:rsid w:val="00BA5D3E"/>
    <w:rsid w:val="00BA6607"/>
    <w:rsid w:val="00BA67BC"/>
    <w:rsid w:val="00BA6A6F"/>
    <w:rsid w:val="00BA6B4E"/>
    <w:rsid w:val="00BA6EE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D01"/>
    <w:rsid w:val="00BB10DC"/>
    <w:rsid w:val="00BB1B6D"/>
    <w:rsid w:val="00BB1D2F"/>
    <w:rsid w:val="00BB1DE0"/>
    <w:rsid w:val="00BB1E58"/>
    <w:rsid w:val="00BB2494"/>
    <w:rsid w:val="00BB25FD"/>
    <w:rsid w:val="00BB26B2"/>
    <w:rsid w:val="00BB28FB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FD"/>
    <w:rsid w:val="00BB53C2"/>
    <w:rsid w:val="00BB5488"/>
    <w:rsid w:val="00BB5530"/>
    <w:rsid w:val="00BB5AF1"/>
    <w:rsid w:val="00BB5C06"/>
    <w:rsid w:val="00BB608E"/>
    <w:rsid w:val="00BB668B"/>
    <w:rsid w:val="00BB6E5D"/>
    <w:rsid w:val="00BB7024"/>
    <w:rsid w:val="00BB70BB"/>
    <w:rsid w:val="00BB7324"/>
    <w:rsid w:val="00BB7C20"/>
    <w:rsid w:val="00BB7E34"/>
    <w:rsid w:val="00BB7EB5"/>
    <w:rsid w:val="00BB7FE7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4EA"/>
    <w:rsid w:val="00BC67CA"/>
    <w:rsid w:val="00BC6FA6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68"/>
    <w:rsid w:val="00BD0970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2D2"/>
    <w:rsid w:val="00BD3866"/>
    <w:rsid w:val="00BD4322"/>
    <w:rsid w:val="00BD458E"/>
    <w:rsid w:val="00BD4BE8"/>
    <w:rsid w:val="00BD52E5"/>
    <w:rsid w:val="00BD55C1"/>
    <w:rsid w:val="00BD6032"/>
    <w:rsid w:val="00BD6098"/>
    <w:rsid w:val="00BD61BF"/>
    <w:rsid w:val="00BD6AC0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A2C"/>
    <w:rsid w:val="00BE1B75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482"/>
    <w:rsid w:val="00BE5952"/>
    <w:rsid w:val="00BE59C3"/>
    <w:rsid w:val="00BE6263"/>
    <w:rsid w:val="00BE68FE"/>
    <w:rsid w:val="00BE7CEB"/>
    <w:rsid w:val="00BE7E97"/>
    <w:rsid w:val="00BE7EC7"/>
    <w:rsid w:val="00BE7F2B"/>
    <w:rsid w:val="00BF0294"/>
    <w:rsid w:val="00BF0392"/>
    <w:rsid w:val="00BF0575"/>
    <w:rsid w:val="00BF05C3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88"/>
    <w:rsid w:val="00BF204A"/>
    <w:rsid w:val="00BF2498"/>
    <w:rsid w:val="00BF24CC"/>
    <w:rsid w:val="00BF24E3"/>
    <w:rsid w:val="00BF267E"/>
    <w:rsid w:val="00BF2906"/>
    <w:rsid w:val="00BF30AB"/>
    <w:rsid w:val="00BF32DF"/>
    <w:rsid w:val="00BF3309"/>
    <w:rsid w:val="00BF39EE"/>
    <w:rsid w:val="00BF3B0D"/>
    <w:rsid w:val="00BF3D89"/>
    <w:rsid w:val="00BF42FA"/>
    <w:rsid w:val="00BF47A4"/>
    <w:rsid w:val="00BF484B"/>
    <w:rsid w:val="00BF4995"/>
    <w:rsid w:val="00BF4E60"/>
    <w:rsid w:val="00BF4FA0"/>
    <w:rsid w:val="00BF5A15"/>
    <w:rsid w:val="00BF5BD5"/>
    <w:rsid w:val="00BF5FF8"/>
    <w:rsid w:val="00BF6100"/>
    <w:rsid w:val="00BF6408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E12"/>
    <w:rsid w:val="00C00FDE"/>
    <w:rsid w:val="00C017A2"/>
    <w:rsid w:val="00C01B13"/>
    <w:rsid w:val="00C0243B"/>
    <w:rsid w:val="00C02785"/>
    <w:rsid w:val="00C02A73"/>
    <w:rsid w:val="00C030DE"/>
    <w:rsid w:val="00C03329"/>
    <w:rsid w:val="00C03463"/>
    <w:rsid w:val="00C03B06"/>
    <w:rsid w:val="00C03B92"/>
    <w:rsid w:val="00C03C2A"/>
    <w:rsid w:val="00C03EA5"/>
    <w:rsid w:val="00C03FEB"/>
    <w:rsid w:val="00C048D7"/>
    <w:rsid w:val="00C04ED5"/>
    <w:rsid w:val="00C04F9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D9E"/>
    <w:rsid w:val="00C070AE"/>
    <w:rsid w:val="00C07416"/>
    <w:rsid w:val="00C075B5"/>
    <w:rsid w:val="00C0767E"/>
    <w:rsid w:val="00C07949"/>
    <w:rsid w:val="00C07C94"/>
    <w:rsid w:val="00C100F2"/>
    <w:rsid w:val="00C100FF"/>
    <w:rsid w:val="00C101BE"/>
    <w:rsid w:val="00C106A3"/>
    <w:rsid w:val="00C106FC"/>
    <w:rsid w:val="00C10FF8"/>
    <w:rsid w:val="00C110F6"/>
    <w:rsid w:val="00C11108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9DC"/>
    <w:rsid w:val="00C139F3"/>
    <w:rsid w:val="00C1421F"/>
    <w:rsid w:val="00C1436B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B88"/>
    <w:rsid w:val="00C17D95"/>
    <w:rsid w:val="00C20068"/>
    <w:rsid w:val="00C2011E"/>
    <w:rsid w:val="00C2037B"/>
    <w:rsid w:val="00C2067F"/>
    <w:rsid w:val="00C20774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2B9A"/>
    <w:rsid w:val="00C23950"/>
    <w:rsid w:val="00C2397B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C76"/>
    <w:rsid w:val="00C310CA"/>
    <w:rsid w:val="00C3140C"/>
    <w:rsid w:val="00C3144C"/>
    <w:rsid w:val="00C31526"/>
    <w:rsid w:val="00C3178E"/>
    <w:rsid w:val="00C3189D"/>
    <w:rsid w:val="00C31A5A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5287"/>
    <w:rsid w:val="00C35510"/>
    <w:rsid w:val="00C3574E"/>
    <w:rsid w:val="00C35955"/>
    <w:rsid w:val="00C35F6C"/>
    <w:rsid w:val="00C365E8"/>
    <w:rsid w:val="00C36FC8"/>
    <w:rsid w:val="00C371ED"/>
    <w:rsid w:val="00C37254"/>
    <w:rsid w:val="00C37374"/>
    <w:rsid w:val="00C37395"/>
    <w:rsid w:val="00C373B3"/>
    <w:rsid w:val="00C3743D"/>
    <w:rsid w:val="00C3769D"/>
    <w:rsid w:val="00C37918"/>
    <w:rsid w:val="00C37925"/>
    <w:rsid w:val="00C37C95"/>
    <w:rsid w:val="00C40744"/>
    <w:rsid w:val="00C40A10"/>
    <w:rsid w:val="00C40B53"/>
    <w:rsid w:val="00C40BBB"/>
    <w:rsid w:val="00C40C82"/>
    <w:rsid w:val="00C41103"/>
    <w:rsid w:val="00C416A2"/>
    <w:rsid w:val="00C41ED9"/>
    <w:rsid w:val="00C41EFD"/>
    <w:rsid w:val="00C428FF"/>
    <w:rsid w:val="00C429B2"/>
    <w:rsid w:val="00C42A5E"/>
    <w:rsid w:val="00C4300C"/>
    <w:rsid w:val="00C431D6"/>
    <w:rsid w:val="00C43674"/>
    <w:rsid w:val="00C43B9E"/>
    <w:rsid w:val="00C43BB0"/>
    <w:rsid w:val="00C45068"/>
    <w:rsid w:val="00C45627"/>
    <w:rsid w:val="00C45839"/>
    <w:rsid w:val="00C45931"/>
    <w:rsid w:val="00C4757E"/>
    <w:rsid w:val="00C475A1"/>
    <w:rsid w:val="00C47897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7CB"/>
    <w:rsid w:val="00C51DB9"/>
    <w:rsid w:val="00C51FC4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168"/>
    <w:rsid w:val="00C543F5"/>
    <w:rsid w:val="00C54821"/>
    <w:rsid w:val="00C54EBE"/>
    <w:rsid w:val="00C55689"/>
    <w:rsid w:val="00C55837"/>
    <w:rsid w:val="00C55BB4"/>
    <w:rsid w:val="00C55C57"/>
    <w:rsid w:val="00C55C5B"/>
    <w:rsid w:val="00C565ED"/>
    <w:rsid w:val="00C56C8A"/>
    <w:rsid w:val="00C56F4D"/>
    <w:rsid w:val="00C56F89"/>
    <w:rsid w:val="00C57036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23E4"/>
    <w:rsid w:val="00C6297A"/>
    <w:rsid w:val="00C629C6"/>
    <w:rsid w:val="00C62BFF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26B"/>
    <w:rsid w:val="00C646EF"/>
    <w:rsid w:val="00C64723"/>
    <w:rsid w:val="00C64956"/>
    <w:rsid w:val="00C64A65"/>
    <w:rsid w:val="00C64BD5"/>
    <w:rsid w:val="00C650F2"/>
    <w:rsid w:val="00C653C0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6D"/>
    <w:rsid w:val="00C70833"/>
    <w:rsid w:val="00C70BB0"/>
    <w:rsid w:val="00C70F29"/>
    <w:rsid w:val="00C712F9"/>
    <w:rsid w:val="00C71A2F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C1F"/>
    <w:rsid w:val="00C74630"/>
    <w:rsid w:val="00C747EA"/>
    <w:rsid w:val="00C7496B"/>
    <w:rsid w:val="00C75625"/>
    <w:rsid w:val="00C7578D"/>
    <w:rsid w:val="00C75A02"/>
    <w:rsid w:val="00C75A60"/>
    <w:rsid w:val="00C761E7"/>
    <w:rsid w:val="00C76205"/>
    <w:rsid w:val="00C76526"/>
    <w:rsid w:val="00C76632"/>
    <w:rsid w:val="00C766EE"/>
    <w:rsid w:val="00C76722"/>
    <w:rsid w:val="00C7705B"/>
    <w:rsid w:val="00C77152"/>
    <w:rsid w:val="00C777F1"/>
    <w:rsid w:val="00C77859"/>
    <w:rsid w:val="00C7790E"/>
    <w:rsid w:val="00C80435"/>
    <w:rsid w:val="00C804B8"/>
    <w:rsid w:val="00C80C1F"/>
    <w:rsid w:val="00C8110D"/>
    <w:rsid w:val="00C8173E"/>
    <w:rsid w:val="00C81A1E"/>
    <w:rsid w:val="00C81B8C"/>
    <w:rsid w:val="00C8208E"/>
    <w:rsid w:val="00C82490"/>
    <w:rsid w:val="00C825FF"/>
    <w:rsid w:val="00C82AF3"/>
    <w:rsid w:val="00C82B10"/>
    <w:rsid w:val="00C82F20"/>
    <w:rsid w:val="00C82F5E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CD"/>
    <w:rsid w:val="00C86392"/>
    <w:rsid w:val="00C8691A"/>
    <w:rsid w:val="00C87329"/>
    <w:rsid w:val="00C874D4"/>
    <w:rsid w:val="00C87C4E"/>
    <w:rsid w:val="00C87D80"/>
    <w:rsid w:val="00C87EA4"/>
    <w:rsid w:val="00C900BD"/>
    <w:rsid w:val="00C90342"/>
    <w:rsid w:val="00C905DD"/>
    <w:rsid w:val="00C909D4"/>
    <w:rsid w:val="00C90C7C"/>
    <w:rsid w:val="00C90DAF"/>
    <w:rsid w:val="00C9114B"/>
    <w:rsid w:val="00C911A7"/>
    <w:rsid w:val="00C912D9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ADC"/>
    <w:rsid w:val="00C92FAC"/>
    <w:rsid w:val="00C932F9"/>
    <w:rsid w:val="00C93621"/>
    <w:rsid w:val="00C93636"/>
    <w:rsid w:val="00C93E2D"/>
    <w:rsid w:val="00C94100"/>
    <w:rsid w:val="00C94A13"/>
    <w:rsid w:val="00C94ECD"/>
    <w:rsid w:val="00C9531E"/>
    <w:rsid w:val="00C954AB"/>
    <w:rsid w:val="00C9587A"/>
    <w:rsid w:val="00C95B93"/>
    <w:rsid w:val="00C95BB1"/>
    <w:rsid w:val="00C963D7"/>
    <w:rsid w:val="00C965C4"/>
    <w:rsid w:val="00C96B47"/>
    <w:rsid w:val="00C96D89"/>
    <w:rsid w:val="00C96F04"/>
    <w:rsid w:val="00C97072"/>
    <w:rsid w:val="00C97117"/>
    <w:rsid w:val="00C9725E"/>
    <w:rsid w:val="00C97814"/>
    <w:rsid w:val="00CA03CF"/>
    <w:rsid w:val="00CA0626"/>
    <w:rsid w:val="00CA0804"/>
    <w:rsid w:val="00CA08FD"/>
    <w:rsid w:val="00CA0BEE"/>
    <w:rsid w:val="00CA0ED4"/>
    <w:rsid w:val="00CA0F63"/>
    <w:rsid w:val="00CA1260"/>
    <w:rsid w:val="00CA15F6"/>
    <w:rsid w:val="00CA19D0"/>
    <w:rsid w:val="00CA1B02"/>
    <w:rsid w:val="00CA2201"/>
    <w:rsid w:val="00CA2368"/>
    <w:rsid w:val="00CA2448"/>
    <w:rsid w:val="00CA24F5"/>
    <w:rsid w:val="00CA2593"/>
    <w:rsid w:val="00CA26BA"/>
    <w:rsid w:val="00CA28F1"/>
    <w:rsid w:val="00CA3136"/>
    <w:rsid w:val="00CA330E"/>
    <w:rsid w:val="00CA356D"/>
    <w:rsid w:val="00CA39C3"/>
    <w:rsid w:val="00CA3A23"/>
    <w:rsid w:val="00CA40CA"/>
    <w:rsid w:val="00CA4117"/>
    <w:rsid w:val="00CA41DA"/>
    <w:rsid w:val="00CA456E"/>
    <w:rsid w:val="00CA4783"/>
    <w:rsid w:val="00CA4D1A"/>
    <w:rsid w:val="00CA5376"/>
    <w:rsid w:val="00CA5377"/>
    <w:rsid w:val="00CA53BB"/>
    <w:rsid w:val="00CA5750"/>
    <w:rsid w:val="00CA5885"/>
    <w:rsid w:val="00CA5DA8"/>
    <w:rsid w:val="00CA5DBB"/>
    <w:rsid w:val="00CA6778"/>
    <w:rsid w:val="00CA6B24"/>
    <w:rsid w:val="00CA6E2D"/>
    <w:rsid w:val="00CA6F33"/>
    <w:rsid w:val="00CA70D6"/>
    <w:rsid w:val="00CA72D0"/>
    <w:rsid w:val="00CA74C3"/>
    <w:rsid w:val="00CA7A59"/>
    <w:rsid w:val="00CA7CAC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736"/>
    <w:rsid w:val="00CB68CB"/>
    <w:rsid w:val="00CB6A8C"/>
    <w:rsid w:val="00CB6C86"/>
    <w:rsid w:val="00CB6CDB"/>
    <w:rsid w:val="00CB7020"/>
    <w:rsid w:val="00CB70A7"/>
    <w:rsid w:val="00CB755D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307D"/>
    <w:rsid w:val="00CC3740"/>
    <w:rsid w:val="00CC3C13"/>
    <w:rsid w:val="00CC4035"/>
    <w:rsid w:val="00CC4040"/>
    <w:rsid w:val="00CC4119"/>
    <w:rsid w:val="00CC41A5"/>
    <w:rsid w:val="00CC435D"/>
    <w:rsid w:val="00CC44FB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F1"/>
    <w:rsid w:val="00CC7D3A"/>
    <w:rsid w:val="00CC7FF8"/>
    <w:rsid w:val="00CD003F"/>
    <w:rsid w:val="00CD018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649"/>
    <w:rsid w:val="00CD36C5"/>
    <w:rsid w:val="00CD3A76"/>
    <w:rsid w:val="00CD3B03"/>
    <w:rsid w:val="00CD499F"/>
    <w:rsid w:val="00CD5065"/>
    <w:rsid w:val="00CD5132"/>
    <w:rsid w:val="00CD60F6"/>
    <w:rsid w:val="00CD686D"/>
    <w:rsid w:val="00CD6F5A"/>
    <w:rsid w:val="00CD71CC"/>
    <w:rsid w:val="00CD781F"/>
    <w:rsid w:val="00CD7831"/>
    <w:rsid w:val="00CD789A"/>
    <w:rsid w:val="00CE07F2"/>
    <w:rsid w:val="00CE0C05"/>
    <w:rsid w:val="00CE1098"/>
    <w:rsid w:val="00CE11C8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68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14E"/>
    <w:rsid w:val="00CF27DA"/>
    <w:rsid w:val="00CF2B6B"/>
    <w:rsid w:val="00CF3072"/>
    <w:rsid w:val="00CF3342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B5F"/>
    <w:rsid w:val="00CF5C1D"/>
    <w:rsid w:val="00CF6843"/>
    <w:rsid w:val="00CF6857"/>
    <w:rsid w:val="00CF6961"/>
    <w:rsid w:val="00CF70A5"/>
    <w:rsid w:val="00CF70E9"/>
    <w:rsid w:val="00CF7697"/>
    <w:rsid w:val="00CF78AF"/>
    <w:rsid w:val="00CF78F4"/>
    <w:rsid w:val="00D0006B"/>
    <w:rsid w:val="00D0058D"/>
    <w:rsid w:val="00D0067E"/>
    <w:rsid w:val="00D00805"/>
    <w:rsid w:val="00D011EE"/>
    <w:rsid w:val="00D01388"/>
    <w:rsid w:val="00D01E1A"/>
    <w:rsid w:val="00D0209C"/>
    <w:rsid w:val="00D0249E"/>
    <w:rsid w:val="00D024C3"/>
    <w:rsid w:val="00D02ABD"/>
    <w:rsid w:val="00D02B64"/>
    <w:rsid w:val="00D032FC"/>
    <w:rsid w:val="00D033F9"/>
    <w:rsid w:val="00D04010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1037B"/>
    <w:rsid w:val="00D10407"/>
    <w:rsid w:val="00D10543"/>
    <w:rsid w:val="00D1061A"/>
    <w:rsid w:val="00D10E4A"/>
    <w:rsid w:val="00D116B5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405C"/>
    <w:rsid w:val="00D14358"/>
    <w:rsid w:val="00D14A12"/>
    <w:rsid w:val="00D14D57"/>
    <w:rsid w:val="00D15083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502"/>
    <w:rsid w:val="00D176AB"/>
    <w:rsid w:val="00D17886"/>
    <w:rsid w:val="00D17B7C"/>
    <w:rsid w:val="00D2001F"/>
    <w:rsid w:val="00D20451"/>
    <w:rsid w:val="00D20C91"/>
    <w:rsid w:val="00D20CC1"/>
    <w:rsid w:val="00D210BD"/>
    <w:rsid w:val="00D2134A"/>
    <w:rsid w:val="00D213DB"/>
    <w:rsid w:val="00D214E8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53E3"/>
    <w:rsid w:val="00D254E9"/>
    <w:rsid w:val="00D25811"/>
    <w:rsid w:val="00D259AA"/>
    <w:rsid w:val="00D25A6F"/>
    <w:rsid w:val="00D2642B"/>
    <w:rsid w:val="00D26B96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2702"/>
    <w:rsid w:val="00D32AB2"/>
    <w:rsid w:val="00D32C2A"/>
    <w:rsid w:val="00D3315C"/>
    <w:rsid w:val="00D33AAE"/>
    <w:rsid w:val="00D33BA7"/>
    <w:rsid w:val="00D34257"/>
    <w:rsid w:val="00D34368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6A3"/>
    <w:rsid w:val="00D3785B"/>
    <w:rsid w:val="00D37B99"/>
    <w:rsid w:val="00D403E8"/>
    <w:rsid w:val="00D40668"/>
    <w:rsid w:val="00D4077D"/>
    <w:rsid w:val="00D410C3"/>
    <w:rsid w:val="00D414E2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72F"/>
    <w:rsid w:val="00D4379D"/>
    <w:rsid w:val="00D4385A"/>
    <w:rsid w:val="00D43CD6"/>
    <w:rsid w:val="00D43E33"/>
    <w:rsid w:val="00D44329"/>
    <w:rsid w:val="00D446D1"/>
    <w:rsid w:val="00D44762"/>
    <w:rsid w:val="00D44932"/>
    <w:rsid w:val="00D44CBE"/>
    <w:rsid w:val="00D44E50"/>
    <w:rsid w:val="00D4515A"/>
    <w:rsid w:val="00D45521"/>
    <w:rsid w:val="00D45867"/>
    <w:rsid w:val="00D459CC"/>
    <w:rsid w:val="00D45D07"/>
    <w:rsid w:val="00D4643C"/>
    <w:rsid w:val="00D464AC"/>
    <w:rsid w:val="00D465B3"/>
    <w:rsid w:val="00D465BA"/>
    <w:rsid w:val="00D466AA"/>
    <w:rsid w:val="00D468B5"/>
    <w:rsid w:val="00D4729E"/>
    <w:rsid w:val="00D47A93"/>
    <w:rsid w:val="00D50016"/>
    <w:rsid w:val="00D50626"/>
    <w:rsid w:val="00D50C26"/>
    <w:rsid w:val="00D51134"/>
    <w:rsid w:val="00D515CA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D53"/>
    <w:rsid w:val="00D56F31"/>
    <w:rsid w:val="00D573FF"/>
    <w:rsid w:val="00D57518"/>
    <w:rsid w:val="00D57B7D"/>
    <w:rsid w:val="00D57C79"/>
    <w:rsid w:val="00D57F4A"/>
    <w:rsid w:val="00D60185"/>
    <w:rsid w:val="00D602D8"/>
    <w:rsid w:val="00D603FA"/>
    <w:rsid w:val="00D60617"/>
    <w:rsid w:val="00D608EB"/>
    <w:rsid w:val="00D61E8E"/>
    <w:rsid w:val="00D62142"/>
    <w:rsid w:val="00D62410"/>
    <w:rsid w:val="00D624C3"/>
    <w:rsid w:val="00D62AF3"/>
    <w:rsid w:val="00D62FEA"/>
    <w:rsid w:val="00D63091"/>
    <w:rsid w:val="00D63700"/>
    <w:rsid w:val="00D63CBA"/>
    <w:rsid w:val="00D64219"/>
    <w:rsid w:val="00D64467"/>
    <w:rsid w:val="00D647BE"/>
    <w:rsid w:val="00D64A38"/>
    <w:rsid w:val="00D64B0D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EC0"/>
    <w:rsid w:val="00D6603C"/>
    <w:rsid w:val="00D662A8"/>
    <w:rsid w:val="00D6670B"/>
    <w:rsid w:val="00D66AAB"/>
    <w:rsid w:val="00D66AC6"/>
    <w:rsid w:val="00D66E3E"/>
    <w:rsid w:val="00D67073"/>
    <w:rsid w:val="00D671DD"/>
    <w:rsid w:val="00D672B4"/>
    <w:rsid w:val="00D673A1"/>
    <w:rsid w:val="00D6746B"/>
    <w:rsid w:val="00D675A4"/>
    <w:rsid w:val="00D67ED1"/>
    <w:rsid w:val="00D70063"/>
    <w:rsid w:val="00D700EC"/>
    <w:rsid w:val="00D7012C"/>
    <w:rsid w:val="00D704A8"/>
    <w:rsid w:val="00D708C8"/>
    <w:rsid w:val="00D7137B"/>
    <w:rsid w:val="00D7188A"/>
    <w:rsid w:val="00D72AFA"/>
    <w:rsid w:val="00D731EE"/>
    <w:rsid w:val="00D7337C"/>
    <w:rsid w:val="00D733B0"/>
    <w:rsid w:val="00D7340C"/>
    <w:rsid w:val="00D73B64"/>
    <w:rsid w:val="00D73BB4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F38"/>
    <w:rsid w:val="00D75FD9"/>
    <w:rsid w:val="00D7600F"/>
    <w:rsid w:val="00D761C2"/>
    <w:rsid w:val="00D7641F"/>
    <w:rsid w:val="00D764C5"/>
    <w:rsid w:val="00D76999"/>
    <w:rsid w:val="00D76B64"/>
    <w:rsid w:val="00D76CB7"/>
    <w:rsid w:val="00D76D18"/>
    <w:rsid w:val="00D76E64"/>
    <w:rsid w:val="00D76E94"/>
    <w:rsid w:val="00D77024"/>
    <w:rsid w:val="00D771F1"/>
    <w:rsid w:val="00D77719"/>
    <w:rsid w:val="00D77758"/>
    <w:rsid w:val="00D7780A"/>
    <w:rsid w:val="00D779CE"/>
    <w:rsid w:val="00D77A13"/>
    <w:rsid w:val="00D77B12"/>
    <w:rsid w:val="00D77C30"/>
    <w:rsid w:val="00D77D14"/>
    <w:rsid w:val="00D77F26"/>
    <w:rsid w:val="00D80D8D"/>
    <w:rsid w:val="00D817E0"/>
    <w:rsid w:val="00D8196A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52AF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90001"/>
    <w:rsid w:val="00D9026E"/>
    <w:rsid w:val="00D90418"/>
    <w:rsid w:val="00D90608"/>
    <w:rsid w:val="00D90641"/>
    <w:rsid w:val="00D90B55"/>
    <w:rsid w:val="00D90B75"/>
    <w:rsid w:val="00D91231"/>
    <w:rsid w:val="00D9155E"/>
    <w:rsid w:val="00D91651"/>
    <w:rsid w:val="00D917A5"/>
    <w:rsid w:val="00D92FA0"/>
    <w:rsid w:val="00D92FE7"/>
    <w:rsid w:val="00D93145"/>
    <w:rsid w:val="00D93254"/>
    <w:rsid w:val="00D932DB"/>
    <w:rsid w:val="00D9358E"/>
    <w:rsid w:val="00D935E8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A89"/>
    <w:rsid w:val="00D95B24"/>
    <w:rsid w:val="00D95E47"/>
    <w:rsid w:val="00D96032"/>
    <w:rsid w:val="00D963AB"/>
    <w:rsid w:val="00D96773"/>
    <w:rsid w:val="00D96BFA"/>
    <w:rsid w:val="00D96C90"/>
    <w:rsid w:val="00D9728B"/>
    <w:rsid w:val="00D979A6"/>
    <w:rsid w:val="00D97A2B"/>
    <w:rsid w:val="00D97CD4"/>
    <w:rsid w:val="00D97FB1"/>
    <w:rsid w:val="00DA00F9"/>
    <w:rsid w:val="00DA02DF"/>
    <w:rsid w:val="00DA107B"/>
    <w:rsid w:val="00DA10AF"/>
    <w:rsid w:val="00DA10CE"/>
    <w:rsid w:val="00DA1279"/>
    <w:rsid w:val="00DA13CB"/>
    <w:rsid w:val="00DA19AA"/>
    <w:rsid w:val="00DA1C7A"/>
    <w:rsid w:val="00DA20D3"/>
    <w:rsid w:val="00DA2488"/>
    <w:rsid w:val="00DA249D"/>
    <w:rsid w:val="00DA2883"/>
    <w:rsid w:val="00DA2B98"/>
    <w:rsid w:val="00DA3042"/>
    <w:rsid w:val="00DA3C27"/>
    <w:rsid w:val="00DA3F5F"/>
    <w:rsid w:val="00DA4465"/>
    <w:rsid w:val="00DA44EE"/>
    <w:rsid w:val="00DA483A"/>
    <w:rsid w:val="00DA4A33"/>
    <w:rsid w:val="00DA4E3A"/>
    <w:rsid w:val="00DA4F8A"/>
    <w:rsid w:val="00DA5474"/>
    <w:rsid w:val="00DA5832"/>
    <w:rsid w:val="00DA58EF"/>
    <w:rsid w:val="00DA5D41"/>
    <w:rsid w:val="00DA6456"/>
    <w:rsid w:val="00DA6470"/>
    <w:rsid w:val="00DA6884"/>
    <w:rsid w:val="00DA6A56"/>
    <w:rsid w:val="00DA6B5E"/>
    <w:rsid w:val="00DA6BA0"/>
    <w:rsid w:val="00DA7030"/>
    <w:rsid w:val="00DA7268"/>
    <w:rsid w:val="00DA7271"/>
    <w:rsid w:val="00DA7543"/>
    <w:rsid w:val="00DA7BB7"/>
    <w:rsid w:val="00DA7D3B"/>
    <w:rsid w:val="00DA7E92"/>
    <w:rsid w:val="00DA7EB3"/>
    <w:rsid w:val="00DB0112"/>
    <w:rsid w:val="00DB0595"/>
    <w:rsid w:val="00DB0894"/>
    <w:rsid w:val="00DB0EB7"/>
    <w:rsid w:val="00DB1E46"/>
    <w:rsid w:val="00DB252B"/>
    <w:rsid w:val="00DB253D"/>
    <w:rsid w:val="00DB2644"/>
    <w:rsid w:val="00DB2A5E"/>
    <w:rsid w:val="00DB2EFC"/>
    <w:rsid w:val="00DB3440"/>
    <w:rsid w:val="00DB3B45"/>
    <w:rsid w:val="00DB3F01"/>
    <w:rsid w:val="00DB41B7"/>
    <w:rsid w:val="00DB4855"/>
    <w:rsid w:val="00DB4CFB"/>
    <w:rsid w:val="00DB5418"/>
    <w:rsid w:val="00DB566B"/>
    <w:rsid w:val="00DB5804"/>
    <w:rsid w:val="00DB587F"/>
    <w:rsid w:val="00DB5AEB"/>
    <w:rsid w:val="00DB5C48"/>
    <w:rsid w:val="00DB5CA9"/>
    <w:rsid w:val="00DB6010"/>
    <w:rsid w:val="00DB629C"/>
    <w:rsid w:val="00DB6331"/>
    <w:rsid w:val="00DB6603"/>
    <w:rsid w:val="00DB695B"/>
    <w:rsid w:val="00DB6C90"/>
    <w:rsid w:val="00DB6EEC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E78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4526"/>
    <w:rsid w:val="00DC4562"/>
    <w:rsid w:val="00DC4D3C"/>
    <w:rsid w:val="00DC4D5F"/>
    <w:rsid w:val="00DC4E9B"/>
    <w:rsid w:val="00DC503F"/>
    <w:rsid w:val="00DC51C8"/>
    <w:rsid w:val="00DC53ED"/>
    <w:rsid w:val="00DC59A0"/>
    <w:rsid w:val="00DC5CAF"/>
    <w:rsid w:val="00DC62EF"/>
    <w:rsid w:val="00DC67ED"/>
    <w:rsid w:val="00DC688B"/>
    <w:rsid w:val="00DC68BA"/>
    <w:rsid w:val="00DC6C4F"/>
    <w:rsid w:val="00DC6CBE"/>
    <w:rsid w:val="00DC6F8A"/>
    <w:rsid w:val="00DC74AD"/>
    <w:rsid w:val="00DC76AA"/>
    <w:rsid w:val="00DC76D2"/>
    <w:rsid w:val="00DC78FF"/>
    <w:rsid w:val="00DC7C84"/>
    <w:rsid w:val="00DC7F99"/>
    <w:rsid w:val="00DD031A"/>
    <w:rsid w:val="00DD04E9"/>
    <w:rsid w:val="00DD08D1"/>
    <w:rsid w:val="00DD0E27"/>
    <w:rsid w:val="00DD12FE"/>
    <w:rsid w:val="00DD17C5"/>
    <w:rsid w:val="00DD1BDD"/>
    <w:rsid w:val="00DD1C00"/>
    <w:rsid w:val="00DD203D"/>
    <w:rsid w:val="00DD2B6C"/>
    <w:rsid w:val="00DD36A0"/>
    <w:rsid w:val="00DD3A5A"/>
    <w:rsid w:val="00DD4006"/>
    <w:rsid w:val="00DD42DF"/>
    <w:rsid w:val="00DD555D"/>
    <w:rsid w:val="00DD58BD"/>
    <w:rsid w:val="00DD5B9D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CE"/>
    <w:rsid w:val="00DE13C9"/>
    <w:rsid w:val="00DE1AF9"/>
    <w:rsid w:val="00DE1DB0"/>
    <w:rsid w:val="00DE1F34"/>
    <w:rsid w:val="00DE22D7"/>
    <w:rsid w:val="00DE2363"/>
    <w:rsid w:val="00DE2792"/>
    <w:rsid w:val="00DE28E2"/>
    <w:rsid w:val="00DE297C"/>
    <w:rsid w:val="00DE3605"/>
    <w:rsid w:val="00DE364F"/>
    <w:rsid w:val="00DE4666"/>
    <w:rsid w:val="00DE47C3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7A3C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505"/>
    <w:rsid w:val="00DF2A2D"/>
    <w:rsid w:val="00DF2C61"/>
    <w:rsid w:val="00DF2E4A"/>
    <w:rsid w:val="00DF2F07"/>
    <w:rsid w:val="00DF2FB4"/>
    <w:rsid w:val="00DF3259"/>
    <w:rsid w:val="00DF3340"/>
    <w:rsid w:val="00DF35FB"/>
    <w:rsid w:val="00DF3A7C"/>
    <w:rsid w:val="00DF3C09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AA8"/>
    <w:rsid w:val="00E000ED"/>
    <w:rsid w:val="00E002CD"/>
    <w:rsid w:val="00E0043D"/>
    <w:rsid w:val="00E00499"/>
    <w:rsid w:val="00E011C5"/>
    <w:rsid w:val="00E01221"/>
    <w:rsid w:val="00E013BF"/>
    <w:rsid w:val="00E01427"/>
    <w:rsid w:val="00E0185F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A62"/>
    <w:rsid w:val="00E04AA4"/>
    <w:rsid w:val="00E04C48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F4D"/>
    <w:rsid w:val="00E06F5E"/>
    <w:rsid w:val="00E07C7A"/>
    <w:rsid w:val="00E07D83"/>
    <w:rsid w:val="00E07E3C"/>
    <w:rsid w:val="00E07FDB"/>
    <w:rsid w:val="00E1027A"/>
    <w:rsid w:val="00E1099D"/>
    <w:rsid w:val="00E10BFE"/>
    <w:rsid w:val="00E1149A"/>
    <w:rsid w:val="00E11C9C"/>
    <w:rsid w:val="00E11FA0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762F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CD8"/>
    <w:rsid w:val="00E21DFF"/>
    <w:rsid w:val="00E21FD6"/>
    <w:rsid w:val="00E222ED"/>
    <w:rsid w:val="00E2253C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DD0"/>
    <w:rsid w:val="00E24206"/>
    <w:rsid w:val="00E24365"/>
    <w:rsid w:val="00E245BF"/>
    <w:rsid w:val="00E2462B"/>
    <w:rsid w:val="00E2462F"/>
    <w:rsid w:val="00E24E7C"/>
    <w:rsid w:val="00E24FFB"/>
    <w:rsid w:val="00E25268"/>
    <w:rsid w:val="00E25D41"/>
    <w:rsid w:val="00E25D79"/>
    <w:rsid w:val="00E25F5C"/>
    <w:rsid w:val="00E26250"/>
    <w:rsid w:val="00E26577"/>
    <w:rsid w:val="00E268DB"/>
    <w:rsid w:val="00E26CCA"/>
    <w:rsid w:val="00E277C7"/>
    <w:rsid w:val="00E277DF"/>
    <w:rsid w:val="00E27C32"/>
    <w:rsid w:val="00E27ED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831"/>
    <w:rsid w:val="00E41B06"/>
    <w:rsid w:val="00E41C35"/>
    <w:rsid w:val="00E41F3F"/>
    <w:rsid w:val="00E42369"/>
    <w:rsid w:val="00E4298C"/>
    <w:rsid w:val="00E43AB1"/>
    <w:rsid w:val="00E43B87"/>
    <w:rsid w:val="00E43CA9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6E4"/>
    <w:rsid w:val="00E527A8"/>
    <w:rsid w:val="00E5291C"/>
    <w:rsid w:val="00E529CD"/>
    <w:rsid w:val="00E52DDC"/>
    <w:rsid w:val="00E537A8"/>
    <w:rsid w:val="00E53874"/>
    <w:rsid w:val="00E538D1"/>
    <w:rsid w:val="00E539D8"/>
    <w:rsid w:val="00E5411E"/>
    <w:rsid w:val="00E541D5"/>
    <w:rsid w:val="00E54236"/>
    <w:rsid w:val="00E54497"/>
    <w:rsid w:val="00E54AAF"/>
    <w:rsid w:val="00E5536D"/>
    <w:rsid w:val="00E558FB"/>
    <w:rsid w:val="00E559D1"/>
    <w:rsid w:val="00E55EF4"/>
    <w:rsid w:val="00E55FF8"/>
    <w:rsid w:val="00E56320"/>
    <w:rsid w:val="00E56638"/>
    <w:rsid w:val="00E56B5A"/>
    <w:rsid w:val="00E56E4B"/>
    <w:rsid w:val="00E57345"/>
    <w:rsid w:val="00E57A6C"/>
    <w:rsid w:val="00E57BCC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943"/>
    <w:rsid w:val="00E62A89"/>
    <w:rsid w:val="00E62E8B"/>
    <w:rsid w:val="00E62EAF"/>
    <w:rsid w:val="00E63407"/>
    <w:rsid w:val="00E63EE8"/>
    <w:rsid w:val="00E64132"/>
    <w:rsid w:val="00E64251"/>
    <w:rsid w:val="00E643E5"/>
    <w:rsid w:val="00E6543C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BF3"/>
    <w:rsid w:val="00E7011E"/>
    <w:rsid w:val="00E7027B"/>
    <w:rsid w:val="00E70DBF"/>
    <w:rsid w:val="00E70E1A"/>
    <w:rsid w:val="00E71078"/>
    <w:rsid w:val="00E715D7"/>
    <w:rsid w:val="00E7173B"/>
    <w:rsid w:val="00E71AB5"/>
    <w:rsid w:val="00E71BBF"/>
    <w:rsid w:val="00E71FBB"/>
    <w:rsid w:val="00E7223D"/>
    <w:rsid w:val="00E72E7B"/>
    <w:rsid w:val="00E731B0"/>
    <w:rsid w:val="00E739DC"/>
    <w:rsid w:val="00E73E1C"/>
    <w:rsid w:val="00E73F5A"/>
    <w:rsid w:val="00E74076"/>
    <w:rsid w:val="00E741AB"/>
    <w:rsid w:val="00E7441C"/>
    <w:rsid w:val="00E745BD"/>
    <w:rsid w:val="00E74848"/>
    <w:rsid w:val="00E74B2C"/>
    <w:rsid w:val="00E74B32"/>
    <w:rsid w:val="00E74C34"/>
    <w:rsid w:val="00E750CB"/>
    <w:rsid w:val="00E754B9"/>
    <w:rsid w:val="00E7565B"/>
    <w:rsid w:val="00E75807"/>
    <w:rsid w:val="00E758BA"/>
    <w:rsid w:val="00E75D47"/>
    <w:rsid w:val="00E75EA2"/>
    <w:rsid w:val="00E75EB3"/>
    <w:rsid w:val="00E760D2"/>
    <w:rsid w:val="00E76243"/>
    <w:rsid w:val="00E76544"/>
    <w:rsid w:val="00E76B08"/>
    <w:rsid w:val="00E76BF6"/>
    <w:rsid w:val="00E76EE1"/>
    <w:rsid w:val="00E77167"/>
    <w:rsid w:val="00E77C9C"/>
    <w:rsid w:val="00E80286"/>
    <w:rsid w:val="00E80BAF"/>
    <w:rsid w:val="00E80D46"/>
    <w:rsid w:val="00E811F1"/>
    <w:rsid w:val="00E81316"/>
    <w:rsid w:val="00E81460"/>
    <w:rsid w:val="00E814DD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517B"/>
    <w:rsid w:val="00E8526C"/>
    <w:rsid w:val="00E854F6"/>
    <w:rsid w:val="00E861BF"/>
    <w:rsid w:val="00E86612"/>
    <w:rsid w:val="00E86734"/>
    <w:rsid w:val="00E869E5"/>
    <w:rsid w:val="00E86A1A"/>
    <w:rsid w:val="00E86BCA"/>
    <w:rsid w:val="00E86FC0"/>
    <w:rsid w:val="00E87519"/>
    <w:rsid w:val="00E87B0F"/>
    <w:rsid w:val="00E87B12"/>
    <w:rsid w:val="00E87E63"/>
    <w:rsid w:val="00E90253"/>
    <w:rsid w:val="00E90D68"/>
    <w:rsid w:val="00E90DE1"/>
    <w:rsid w:val="00E90F32"/>
    <w:rsid w:val="00E91293"/>
    <w:rsid w:val="00E918BC"/>
    <w:rsid w:val="00E9197E"/>
    <w:rsid w:val="00E9233F"/>
    <w:rsid w:val="00E9298F"/>
    <w:rsid w:val="00E92D79"/>
    <w:rsid w:val="00E935A2"/>
    <w:rsid w:val="00E935E0"/>
    <w:rsid w:val="00E936D1"/>
    <w:rsid w:val="00E937F7"/>
    <w:rsid w:val="00E93C5A"/>
    <w:rsid w:val="00E93F24"/>
    <w:rsid w:val="00E94198"/>
    <w:rsid w:val="00E944E6"/>
    <w:rsid w:val="00E946C3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7C4"/>
    <w:rsid w:val="00E96BC6"/>
    <w:rsid w:val="00E96E5B"/>
    <w:rsid w:val="00E97562"/>
    <w:rsid w:val="00E97664"/>
    <w:rsid w:val="00E97BC7"/>
    <w:rsid w:val="00E97C90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F88"/>
    <w:rsid w:val="00EA2178"/>
    <w:rsid w:val="00EA22CC"/>
    <w:rsid w:val="00EA2374"/>
    <w:rsid w:val="00EA268B"/>
    <w:rsid w:val="00EA2A73"/>
    <w:rsid w:val="00EA3183"/>
    <w:rsid w:val="00EA31C3"/>
    <w:rsid w:val="00EA3D21"/>
    <w:rsid w:val="00EA3D9A"/>
    <w:rsid w:val="00EA3DEA"/>
    <w:rsid w:val="00EA3F12"/>
    <w:rsid w:val="00EA4A15"/>
    <w:rsid w:val="00EA4BCA"/>
    <w:rsid w:val="00EA57D3"/>
    <w:rsid w:val="00EA57FA"/>
    <w:rsid w:val="00EA58BE"/>
    <w:rsid w:val="00EA60F1"/>
    <w:rsid w:val="00EA6145"/>
    <w:rsid w:val="00EA6BC6"/>
    <w:rsid w:val="00EA6C24"/>
    <w:rsid w:val="00EA6D96"/>
    <w:rsid w:val="00EA7230"/>
    <w:rsid w:val="00EA7911"/>
    <w:rsid w:val="00EA7B13"/>
    <w:rsid w:val="00EA7C66"/>
    <w:rsid w:val="00EB0090"/>
    <w:rsid w:val="00EB00F5"/>
    <w:rsid w:val="00EB0191"/>
    <w:rsid w:val="00EB0508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BE"/>
    <w:rsid w:val="00EB2B04"/>
    <w:rsid w:val="00EB338E"/>
    <w:rsid w:val="00EB46BF"/>
    <w:rsid w:val="00EB4EC3"/>
    <w:rsid w:val="00EB529D"/>
    <w:rsid w:val="00EB5658"/>
    <w:rsid w:val="00EB5680"/>
    <w:rsid w:val="00EB59B8"/>
    <w:rsid w:val="00EB7CE7"/>
    <w:rsid w:val="00EC0195"/>
    <w:rsid w:val="00EC0A88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2F9"/>
    <w:rsid w:val="00EC5554"/>
    <w:rsid w:val="00EC56FC"/>
    <w:rsid w:val="00EC5809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1404"/>
    <w:rsid w:val="00ED16B6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30BC"/>
    <w:rsid w:val="00ED3228"/>
    <w:rsid w:val="00ED3570"/>
    <w:rsid w:val="00ED36C6"/>
    <w:rsid w:val="00ED3713"/>
    <w:rsid w:val="00ED37D7"/>
    <w:rsid w:val="00ED4321"/>
    <w:rsid w:val="00ED46CA"/>
    <w:rsid w:val="00ED4AF9"/>
    <w:rsid w:val="00ED511E"/>
    <w:rsid w:val="00ED5890"/>
    <w:rsid w:val="00ED5B79"/>
    <w:rsid w:val="00ED5DC4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E01E2"/>
    <w:rsid w:val="00EE0260"/>
    <w:rsid w:val="00EE0399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6E4"/>
    <w:rsid w:val="00EE29D5"/>
    <w:rsid w:val="00EE2B20"/>
    <w:rsid w:val="00EE304D"/>
    <w:rsid w:val="00EE3100"/>
    <w:rsid w:val="00EE3128"/>
    <w:rsid w:val="00EE3F8E"/>
    <w:rsid w:val="00EE4093"/>
    <w:rsid w:val="00EE499A"/>
    <w:rsid w:val="00EE520D"/>
    <w:rsid w:val="00EE5219"/>
    <w:rsid w:val="00EE5693"/>
    <w:rsid w:val="00EE62C6"/>
    <w:rsid w:val="00EE62D3"/>
    <w:rsid w:val="00EE6528"/>
    <w:rsid w:val="00EE6BE9"/>
    <w:rsid w:val="00EE6EF2"/>
    <w:rsid w:val="00EE6FF3"/>
    <w:rsid w:val="00EE704C"/>
    <w:rsid w:val="00EF0313"/>
    <w:rsid w:val="00EF037A"/>
    <w:rsid w:val="00EF07B2"/>
    <w:rsid w:val="00EF08FE"/>
    <w:rsid w:val="00EF09E8"/>
    <w:rsid w:val="00EF0D0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950"/>
    <w:rsid w:val="00EF1A3B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59F"/>
    <w:rsid w:val="00EF35D7"/>
    <w:rsid w:val="00EF3C77"/>
    <w:rsid w:val="00EF46E6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7AB"/>
    <w:rsid w:val="00F0050C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C2B"/>
    <w:rsid w:val="00F02D2C"/>
    <w:rsid w:val="00F0313F"/>
    <w:rsid w:val="00F032C2"/>
    <w:rsid w:val="00F03667"/>
    <w:rsid w:val="00F03695"/>
    <w:rsid w:val="00F037A9"/>
    <w:rsid w:val="00F037AF"/>
    <w:rsid w:val="00F03A1A"/>
    <w:rsid w:val="00F03C15"/>
    <w:rsid w:val="00F03C1A"/>
    <w:rsid w:val="00F0465F"/>
    <w:rsid w:val="00F04F8D"/>
    <w:rsid w:val="00F05174"/>
    <w:rsid w:val="00F056FF"/>
    <w:rsid w:val="00F05A65"/>
    <w:rsid w:val="00F05A9A"/>
    <w:rsid w:val="00F05E7D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47"/>
    <w:rsid w:val="00F07FF4"/>
    <w:rsid w:val="00F105F4"/>
    <w:rsid w:val="00F10A22"/>
    <w:rsid w:val="00F10A44"/>
    <w:rsid w:val="00F10A83"/>
    <w:rsid w:val="00F11140"/>
    <w:rsid w:val="00F118DA"/>
    <w:rsid w:val="00F11AD0"/>
    <w:rsid w:val="00F11C43"/>
    <w:rsid w:val="00F123E2"/>
    <w:rsid w:val="00F123EA"/>
    <w:rsid w:val="00F124D6"/>
    <w:rsid w:val="00F1294A"/>
    <w:rsid w:val="00F12BCB"/>
    <w:rsid w:val="00F12C7F"/>
    <w:rsid w:val="00F12DF1"/>
    <w:rsid w:val="00F13220"/>
    <w:rsid w:val="00F1392B"/>
    <w:rsid w:val="00F13E8F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D6"/>
    <w:rsid w:val="00F200D4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3B"/>
    <w:rsid w:val="00F2460C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3D6"/>
    <w:rsid w:val="00F264FF"/>
    <w:rsid w:val="00F26C39"/>
    <w:rsid w:val="00F26FDC"/>
    <w:rsid w:val="00F27179"/>
    <w:rsid w:val="00F2731C"/>
    <w:rsid w:val="00F27AEA"/>
    <w:rsid w:val="00F27E80"/>
    <w:rsid w:val="00F27E89"/>
    <w:rsid w:val="00F30144"/>
    <w:rsid w:val="00F3016B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3272"/>
    <w:rsid w:val="00F332E6"/>
    <w:rsid w:val="00F33B0B"/>
    <w:rsid w:val="00F33D87"/>
    <w:rsid w:val="00F34133"/>
    <w:rsid w:val="00F34457"/>
    <w:rsid w:val="00F34689"/>
    <w:rsid w:val="00F3475B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5002C"/>
    <w:rsid w:val="00F50713"/>
    <w:rsid w:val="00F511DD"/>
    <w:rsid w:val="00F512C9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10"/>
    <w:rsid w:val="00F52C28"/>
    <w:rsid w:val="00F52DAD"/>
    <w:rsid w:val="00F53456"/>
    <w:rsid w:val="00F53539"/>
    <w:rsid w:val="00F5357C"/>
    <w:rsid w:val="00F53C29"/>
    <w:rsid w:val="00F53CB8"/>
    <w:rsid w:val="00F549A1"/>
    <w:rsid w:val="00F54E17"/>
    <w:rsid w:val="00F54F79"/>
    <w:rsid w:val="00F54F8D"/>
    <w:rsid w:val="00F550CA"/>
    <w:rsid w:val="00F55222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C09"/>
    <w:rsid w:val="00F60CB5"/>
    <w:rsid w:val="00F60CCD"/>
    <w:rsid w:val="00F611BF"/>
    <w:rsid w:val="00F61562"/>
    <w:rsid w:val="00F6166D"/>
    <w:rsid w:val="00F616D7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D08"/>
    <w:rsid w:val="00F63D52"/>
    <w:rsid w:val="00F641A7"/>
    <w:rsid w:val="00F6479D"/>
    <w:rsid w:val="00F6486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B1B"/>
    <w:rsid w:val="00F70A89"/>
    <w:rsid w:val="00F70B27"/>
    <w:rsid w:val="00F70BBA"/>
    <w:rsid w:val="00F70D44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60A"/>
    <w:rsid w:val="00F73877"/>
    <w:rsid w:val="00F73BED"/>
    <w:rsid w:val="00F74000"/>
    <w:rsid w:val="00F740C0"/>
    <w:rsid w:val="00F74344"/>
    <w:rsid w:val="00F74543"/>
    <w:rsid w:val="00F7460F"/>
    <w:rsid w:val="00F749EA"/>
    <w:rsid w:val="00F74C7F"/>
    <w:rsid w:val="00F74F68"/>
    <w:rsid w:val="00F750C2"/>
    <w:rsid w:val="00F75248"/>
    <w:rsid w:val="00F753E2"/>
    <w:rsid w:val="00F7546A"/>
    <w:rsid w:val="00F75636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A11"/>
    <w:rsid w:val="00F80B04"/>
    <w:rsid w:val="00F80B4B"/>
    <w:rsid w:val="00F80D57"/>
    <w:rsid w:val="00F810F1"/>
    <w:rsid w:val="00F8182C"/>
    <w:rsid w:val="00F819F7"/>
    <w:rsid w:val="00F81A0F"/>
    <w:rsid w:val="00F81D3D"/>
    <w:rsid w:val="00F81EAA"/>
    <w:rsid w:val="00F8286C"/>
    <w:rsid w:val="00F82DB4"/>
    <w:rsid w:val="00F842B7"/>
    <w:rsid w:val="00F849F3"/>
    <w:rsid w:val="00F84C7B"/>
    <w:rsid w:val="00F85180"/>
    <w:rsid w:val="00F852D8"/>
    <w:rsid w:val="00F853EE"/>
    <w:rsid w:val="00F8544E"/>
    <w:rsid w:val="00F85DF7"/>
    <w:rsid w:val="00F861A8"/>
    <w:rsid w:val="00F86397"/>
    <w:rsid w:val="00F864ED"/>
    <w:rsid w:val="00F8675A"/>
    <w:rsid w:val="00F86AD6"/>
    <w:rsid w:val="00F86B37"/>
    <w:rsid w:val="00F86CA9"/>
    <w:rsid w:val="00F86D7B"/>
    <w:rsid w:val="00F86E21"/>
    <w:rsid w:val="00F87A14"/>
    <w:rsid w:val="00F87AF2"/>
    <w:rsid w:val="00F87DC2"/>
    <w:rsid w:val="00F90142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31A"/>
    <w:rsid w:val="00F9381F"/>
    <w:rsid w:val="00F94095"/>
    <w:rsid w:val="00F9409A"/>
    <w:rsid w:val="00F94151"/>
    <w:rsid w:val="00F9416F"/>
    <w:rsid w:val="00F9442C"/>
    <w:rsid w:val="00F946EE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1262"/>
    <w:rsid w:val="00FA13DE"/>
    <w:rsid w:val="00FA152E"/>
    <w:rsid w:val="00FA17DF"/>
    <w:rsid w:val="00FA1928"/>
    <w:rsid w:val="00FA1A45"/>
    <w:rsid w:val="00FA310B"/>
    <w:rsid w:val="00FA384A"/>
    <w:rsid w:val="00FA3924"/>
    <w:rsid w:val="00FA3A01"/>
    <w:rsid w:val="00FA40DD"/>
    <w:rsid w:val="00FA4151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731"/>
    <w:rsid w:val="00FA5F90"/>
    <w:rsid w:val="00FA6026"/>
    <w:rsid w:val="00FA617B"/>
    <w:rsid w:val="00FA6188"/>
    <w:rsid w:val="00FA6321"/>
    <w:rsid w:val="00FA6560"/>
    <w:rsid w:val="00FA698C"/>
    <w:rsid w:val="00FA7305"/>
    <w:rsid w:val="00FA780C"/>
    <w:rsid w:val="00FA7D71"/>
    <w:rsid w:val="00FA7D9F"/>
    <w:rsid w:val="00FB01B8"/>
    <w:rsid w:val="00FB0232"/>
    <w:rsid w:val="00FB0381"/>
    <w:rsid w:val="00FB0571"/>
    <w:rsid w:val="00FB07D3"/>
    <w:rsid w:val="00FB08BD"/>
    <w:rsid w:val="00FB0C0F"/>
    <w:rsid w:val="00FB0F67"/>
    <w:rsid w:val="00FB1328"/>
    <w:rsid w:val="00FB1EBE"/>
    <w:rsid w:val="00FB1F35"/>
    <w:rsid w:val="00FB2238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559"/>
    <w:rsid w:val="00FB4CE6"/>
    <w:rsid w:val="00FB56FF"/>
    <w:rsid w:val="00FB584A"/>
    <w:rsid w:val="00FB5B5B"/>
    <w:rsid w:val="00FB5BB9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AD"/>
    <w:rsid w:val="00FD0E2F"/>
    <w:rsid w:val="00FD0F99"/>
    <w:rsid w:val="00FD1054"/>
    <w:rsid w:val="00FD145D"/>
    <w:rsid w:val="00FD1797"/>
    <w:rsid w:val="00FD2112"/>
    <w:rsid w:val="00FD2628"/>
    <w:rsid w:val="00FD26A2"/>
    <w:rsid w:val="00FD282E"/>
    <w:rsid w:val="00FD287E"/>
    <w:rsid w:val="00FD2B22"/>
    <w:rsid w:val="00FD2B63"/>
    <w:rsid w:val="00FD30CC"/>
    <w:rsid w:val="00FD313D"/>
    <w:rsid w:val="00FD3241"/>
    <w:rsid w:val="00FD345B"/>
    <w:rsid w:val="00FD34E1"/>
    <w:rsid w:val="00FD3DBD"/>
    <w:rsid w:val="00FD3F12"/>
    <w:rsid w:val="00FD44E6"/>
    <w:rsid w:val="00FD47EA"/>
    <w:rsid w:val="00FD4891"/>
    <w:rsid w:val="00FD5507"/>
    <w:rsid w:val="00FD55A8"/>
    <w:rsid w:val="00FD57B5"/>
    <w:rsid w:val="00FD5874"/>
    <w:rsid w:val="00FD5925"/>
    <w:rsid w:val="00FD5BA5"/>
    <w:rsid w:val="00FD5CCA"/>
    <w:rsid w:val="00FD65B2"/>
    <w:rsid w:val="00FD6815"/>
    <w:rsid w:val="00FD6AA7"/>
    <w:rsid w:val="00FD6B67"/>
    <w:rsid w:val="00FD6C59"/>
    <w:rsid w:val="00FD6CF0"/>
    <w:rsid w:val="00FD71FC"/>
    <w:rsid w:val="00FD77D8"/>
    <w:rsid w:val="00FE02A7"/>
    <w:rsid w:val="00FE06E9"/>
    <w:rsid w:val="00FE0B37"/>
    <w:rsid w:val="00FE0B78"/>
    <w:rsid w:val="00FE0C74"/>
    <w:rsid w:val="00FE12D6"/>
    <w:rsid w:val="00FE1FF0"/>
    <w:rsid w:val="00FE2286"/>
    <w:rsid w:val="00FE24C5"/>
    <w:rsid w:val="00FE26F7"/>
    <w:rsid w:val="00FE2BAD"/>
    <w:rsid w:val="00FE2C06"/>
    <w:rsid w:val="00FE310D"/>
    <w:rsid w:val="00FE3249"/>
    <w:rsid w:val="00FE3F95"/>
    <w:rsid w:val="00FE416A"/>
    <w:rsid w:val="00FE46D9"/>
    <w:rsid w:val="00FE4702"/>
    <w:rsid w:val="00FE4ADF"/>
    <w:rsid w:val="00FE4C2A"/>
    <w:rsid w:val="00FE578F"/>
    <w:rsid w:val="00FE591D"/>
    <w:rsid w:val="00FE5949"/>
    <w:rsid w:val="00FE5BBC"/>
    <w:rsid w:val="00FE6111"/>
    <w:rsid w:val="00FE61AA"/>
    <w:rsid w:val="00FE643C"/>
    <w:rsid w:val="00FE6533"/>
    <w:rsid w:val="00FE65FE"/>
    <w:rsid w:val="00FE729C"/>
    <w:rsid w:val="00FE73E1"/>
    <w:rsid w:val="00FE772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9F"/>
    <w:rsid w:val="00FF15E1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292"/>
    <w:rsid w:val="00FF378F"/>
    <w:rsid w:val="00FF40D7"/>
    <w:rsid w:val="00FF4331"/>
    <w:rsid w:val="00FF4601"/>
    <w:rsid w:val="00FF48BE"/>
    <w:rsid w:val="00FF4C34"/>
    <w:rsid w:val="00FF4DB4"/>
    <w:rsid w:val="00FF5281"/>
    <w:rsid w:val="00FF5890"/>
    <w:rsid w:val="00FF5CE2"/>
    <w:rsid w:val="00FF5EED"/>
    <w:rsid w:val="00FF6080"/>
    <w:rsid w:val="00FF6333"/>
    <w:rsid w:val="00FF6336"/>
    <w:rsid w:val="00FF650D"/>
    <w:rsid w:val="00FF6555"/>
    <w:rsid w:val="00FF6C2F"/>
    <w:rsid w:val="00FF6E45"/>
    <w:rsid w:val="00FF760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04EE0D"/>
  <w15:docId w15:val="{DC547087-971F-4F8E-8935-4FEE46DB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5E07C2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5E07C2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uiPriority w:val="99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F08C4-A703-4630-BDB2-79790B6F9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109</Pages>
  <Words>21820</Words>
  <Characters>124375</Characters>
  <Application>Microsoft Office Word</Application>
  <DocSecurity>0</DocSecurity>
  <Lines>1036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145904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4</cp:revision>
  <cp:lastPrinted>2020-02-12T13:55:00Z</cp:lastPrinted>
  <dcterms:created xsi:type="dcterms:W3CDTF">2020-02-26T10:07:00Z</dcterms:created>
  <dcterms:modified xsi:type="dcterms:W3CDTF">2020-02-26T10:21:00Z</dcterms:modified>
</cp:coreProperties>
</file>