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b/>
          <w:bCs/>
        </w:rPr>
      </w:pPr>
    </w:p>
    <w:p w:rsidR="00DE1C23" w:rsidRPr="00521ED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Pr="00521ED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Pr="00521ED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:rsidR="00C2486D" w:rsidRPr="00C2486D" w:rsidRDefault="00C2486D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DE1C23" w:rsidRPr="00C218AD" w:rsidRDefault="00DE1C23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 xml:space="preserve">บริษัท </w:t>
      </w:r>
      <w:r w:rsidR="00F77136">
        <w:rPr>
          <w:rFonts w:ascii="Angsana New" w:hAnsi="Angsana New" w:cs="Angsana New" w:hint="cs"/>
          <w:sz w:val="52"/>
          <w:szCs w:val="52"/>
          <w:cs/>
        </w:rPr>
        <w:t>อมรินทร์พริ้นติ้ง แอนด์ พับลิชชิ่ง</w:t>
      </w:r>
      <w:r w:rsidRPr="00C218AD">
        <w:rPr>
          <w:rFonts w:ascii="Angsana New" w:hAnsi="Angsana New" w:cs="Angsana New" w:hint="cs"/>
          <w:sz w:val="52"/>
          <w:szCs w:val="52"/>
          <w:cs/>
        </w:rPr>
        <w:t xml:space="preserve"> จำกัด (มหาชน)</w:t>
      </w:r>
    </w:p>
    <w:p w:rsidR="00DE1C23" w:rsidRPr="00C218AD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DE1C23" w:rsidRPr="00EE0C3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งบการเงินสำหรับ</w:t>
      </w:r>
      <w:r w:rsidR="00E35B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ปี</w:t>
      </w:r>
      <w:r w:rsidR="00F7713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 3</w:t>
      </w:r>
      <w:r w:rsidR="00E35BFF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E35B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F7713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25</w:t>
      </w:r>
      <w:r w:rsidR="00F77136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4C2A94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18A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E35B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218A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DE1C23" w:rsidRPr="00C218AD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C218AD" w:rsidSect="005E58FF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8722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58722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58722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DE1C23" w:rsidRPr="00DF068F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135F0C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FA69EF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135F0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DE1C23" w:rsidRPr="00537579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Pr="00537579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FA69EF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537579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6161C7">
        <w:rPr>
          <w:rFonts w:ascii="Angsana New" w:hAnsi="Angsana New" w:hint="cs"/>
          <w:b/>
          <w:bCs/>
          <w:sz w:val="30"/>
          <w:szCs w:val="30"/>
          <w:cs/>
        </w:rPr>
        <w:t xml:space="preserve">อมรินทร์พริ้นติ้ง แอนด์ พับลิชชิ่ง </w:t>
      </w:r>
      <w:r w:rsidRPr="00537579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DE1C23" w:rsidRPr="00537579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D1FBB" w:rsidRPr="009D1FBB" w:rsidRDefault="009D1FBB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D1FBB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:rsidR="009D1FBB" w:rsidRDefault="009D1FBB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9D1FBB" w:rsidRDefault="009D1FB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1FBB"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>
        <w:rPr>
          <w:rFonts w:ascii="Angsana New" w:hAnsi="Angsana New" w:hint="cs"/>
          <w:sz w:val="30"/>
          <w:szCs w:val="30"/>
          <w:cs/>
        </w:rPr>
        <w:t>อมรินทร์พริ้นติ้ง แอนด์ พับลิชชิ่ง</w:t>
      </w:r>
      <w:r w:rsidRPr="009D1FBB">
        <w:rPr>
          <w:rFonts w:ascii="Angsana New" w:hAnsi="Angsana New"/>
          <w:sz w:val="30"/>
          <w:szCs w:val="30"/>
          <w:cs/>
        </w:rPr>
        <w:t xml:space="preserve"> 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 </w:t>
      </w:r>
      <w:r w:rsidRPr="009D1FBB">
        <w:rPr>
          <w:rFonts w:ascii="Angsana New" w:hAnsi="Angsana New"/>
          <w:sz w:val="30"/>
          <w:szCs w:val="30"/>
          <w:cs/>
        </w:rPr>
        <w:t xml:space="preserve">และบริษัทย่อย (กลุ่มบริษัท) และของเฉพาะบริษัท </w:t>
      </w:r>
      <w:r>
        <w:rPr>
          <w:rFonts w:ascii="Angsana New" w:hAnsi="Angsana New" w:hint="cs"/>
          <w:sz w:val="30"/>
          <w:szCs w:val="30"/>
          <w:cs/>
        </w:rPr>
        <w:t>อมรินทร์พริ้นติ้ง แอนด์ พับลิชชิ่ง</w:t>
      </w:r>
      <w:r w:rsidRPr="009D1FBB">
        <w:rPr>
          <w:rFonts w:ascii="Angsana New" w:hAnsi="Angsana New"/>
          <w:sz w:val="30"/>
          <w:szCs w:val="30"/>
          <w:cs/>
        </w:rPr>
        <w:t xml:space="preserve"> จำกัด (มหาชน) (บริษัท) ตามลำดับ ซึ่งประกอบด้วยงบแสดงฐานะการเงินรวมและงบแสดงฐานะการเงินเฉพาะ</w:t>
      </w:r>
      <w:r>
        <w:rPr>
          <w:rFonts w:ascii="Angsana New" w:hAnsi="Angsana New"/>
          <w:sz w:val="30"/>
          <w:szCs w:val="30"/>
          <w:cs/>
        </w:rPr>
        <w:t>กิจการ ณ วันที่ 31 ธันวาคม 256</w:t>
      </w:r>
      <w:r w:rsidR="004C2A94">
        <w:rPr>
          <w:rFonts w:ascii="Angsana New" w:hAnsi="Angsana New"/>
          <w:sz w:val="30"/>
          <w:szCs w:val="30"/>
        </w:rPr>
        <w:t>2</w:t>
      </w:r>
      <w:r w:rsidR="00596648">
        <w:rPr>
          <w:rFonts w:ascii="Angsana New" w:hAnsi="Angsana New"/>
          <w:sz w:val="30"/>
          <w:szCs w:val="30"/>
        </w:rPr>
        <w:t xml:space="preserve"> </w:t>
      </w:r>
      <w:r w:rsidRPr="009D1FBB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</w:t>
      </w:r>
      <w:r>
        <w:rPr>
          <w:rFonts w:ascii="Angsana New" w:hAnsi="Angsana New"/>
          <w:sz w:val="30"/>
          <w:szCs w:val="30"/>
          <w:cs/>
        </w:rPr>
        <w:t>ายการบัญชีที่สำคัญและเรื่องอื่น</w:t>
      </w:r>
      <w:r w:rsidRPr="009D1FBB">
        <w:rPr>
          <w:rFonts w:ascii="Angsana New" w:hAnsi="Angsana New"/>
          <w:sz w:val="30"/>
          <w:szCs w:val="30"/>
          <w:cs/>
        </w:rPr>
        <w:t>ๆ</w:t>
      </w:r>
    </w:p>
    <w:p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 xml:space="preserve"> </w:t>
      </w:r>
    </w:p>
    <w:p w:rsidR="00FB7536" w:rsidRDefault="00FB753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B7536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31 ธันวาคม 256</w:t>
      </w:r>
      <w:r w:rsidR="004C2A94">
        <w:rPr>
          <w:rFonts w:ascii="Angsana New" w:hAnsi="Angsana New"/>
          <w:sz w:val="30"/>
          <w:szCs w:val="30"/>
        </w:rPr>
        <w:t>2</w:t>
      </w:r>
      <w:r w:rsidRPr="00FB7536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7E0C60" w:rsidRDefault="007E0C6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E0C60" w:rsidRPr="00FB7536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B7536">
        <w:rPr>
          <w:rFonts w:ascii="Angsana New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:rsidR="007E0C60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E0C60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B7536">
        <w:rPr>
          <w:rFonts w:ascii="Angsana New" w:hAnsi="Angsana New"/>
          <w:sz w:val="30"/>
          <w:szCs w:val="30"/>
          <w:cs/>
        </w:rPr>
        <w:t>ข้าพเจ้าได้ปฏิบัติ</w:t>
      </w:r>
      <w:r>
        <w:rPr>
          <w:rFonts w:ascii="Angsana New" w:hAnsi="Angsana New"/>
          <w:sz w:val="30"/>
          <w:szCs w:val="30"/>
          <w:cs/>
        </w:rPr>
        <w:t xml:space="preserve">งานตรวจสอบตามมาตรฐานการสอบบัญชี </w:t>
      </w:r>
      <w:r w:rsidRPr="00FB7536">
        <w:rPr>
          <w:rFonts w:ascii="Angsana New" w:hAnsi="Angsana New"/>
          <w:sz w:val="30"/>
          <w:szCs w:val="30"/>
          <w:cs/>
        </w:rPr>
        <w:t>ความรับผิดชอบของข้าพเจ้าได้กล่าวไว้ในวรรค</w:t>
      </w:r>
      <w:r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FB7536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B7536">
        <w:rPr>
          <w:rFonts w:ascii="Angsana New" w:hAnsi="Angsana New"/>
          <w:sz w:val="30"/>
          <w:szCs w:val="30"/>
          <w:cs/>
        </w:rPr>
        <w:t xml:space="preserve">ในรายงานของข้าพเจ้า </w:t>
      </w:r>
      <w:r w:rsidRPr="00821BEC">
        <w:rPr>
          <w:rFonts w:ascii="Angsana New" w:hAnsi="Angsana New"/>
          <w:sz w:val="30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</w:t>
      </w:r>
      <w:r w:rsidR="00B75E5B">
        <w:rPr>
          <w:rFonts w:ascii="Angsana New" w:hAnsi="Angsana New"/>
          <w:sz w:val="30"/>
          <w:szCs w:val="30"/>
          <w:cs/>
        </w:rPr>
        <w:t>มความรับผิดชอบด้านจรรยาบรรณอื่น</w:t>
      </w:r>
      <w:r w:rsidRPr="00821BEC">
        <w:rPr>
          <w:rFonts w:ascii="Angsana New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E0C60" w:rsidRDefault="007E0C6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7E0C60" w:rsidSect="00056DC1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9261F3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261F3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9261F3" w:rsidRPr="009261F3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B7536" w:rsidRDefault="00821BE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1BEC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FB7536" w:rsidRDefault="00FB753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261F3" w:rsidRPr="009261F3" w:rsidTr="00466320">
        <w:trPr>
          <w:tblHeader/>
        </w:trPr>
        <w:tc>
          <w:tcPr>
            <w:tcW w:w="9350" w:type="dxa"/>
            <w:gridSpan w:val="2"/>
            <w:shd w:val="clear" w:color="auto" w:fill="auto"/>
          </w:tcPr>
          <w:p w:rsidR="009261F3" w:rsidRPr="009261F3" w:rsidRDefault="00CA5059" w:rsidP="0092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CA5059">
              <w:rPr>
                <w:rFonts w:ascii="Angsana New" w:hAnsi="Angsana New" w:cs="Angsana New"/>
                <w:sz w:val="30"/>
                <w:szCs w:val="30"/>
                <w:cs/>
              </w:rPr>
              <w:t>มูลค่าของสินค้าคงเหลือและการด้อยค่าของลิขสิทธิ์หนังสือ</w:t>
            </w:r>
          </w:p>
        </w:tc>
      </w:tr>
      <w:tr w:rsidR="009261F3" w:rsidRPr="009261F3" w:rsidTr="00466320">
        <w:trPr>
          <w:tblHeader/>
        </w:trPr>
        <w:tc>
          <w:tcPr>
            <w:tcW w:w="9350" w:type="dxa"/>
            <w:gridSpan w:val="2"/>
            <w:shd w:val="clear" w:color="auto" w:fill="auto"/>
          </w:tcPr>
          <w:p w:rsidR="009261F3" w:rsidRPr="00CA5059" w:rsidRDefault="009261F3" w:rsidP="002C2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5059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240088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="002C1559" w:rsidRPr="00A6659C">
              <w:rPr>
                <w:rFonts w:ascii="Angsana New" w:hAnsi="Angsana New" w:cs="Angsana New" w:hint="cs"/>
                <w:sz w:val="30"/>
                <w:szCs w:val="30"/>
                <w:cs/>
              </w:rPr>
              <w:t>ข้</w:t>
            </w:r>
            <w:r w:rsidR="002C1559" w:rsidRPr="008B2A38">
              <w:rPr>
                <w:rFonts w:ascii="Angsana New" w:hAnsi="Angsana New" w:cs="Angsana New" w:hint="cs"/>
                <w:sz w:val="30"/>
                <w:szCs w:val="30"/>
                <w:cs/>
              </w:rPr>
              <w:t>อ</w:t>
            </w:r>
            <w:r w:rsidRPr="008B2A3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F015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240088" w:rsidRPr="008B2A38">
              <w:rPr>
                <w:rFonts w:ascii="Angsana New" w:hAnsi="Angsana New" w:cs="Angsana New" w:hint="cs"/>
                <w:sz w:val="30"/>
                <w:szCs w:val="30"/>
                <w:cs/>
              </w:rPr>
              <w:t>(จ)</w:t>
            </w:r>
            <w:r w:rsidR="00CA5059" w:rsidRPr="008B2A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40088" w:rsidRPr="008B2A3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F015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240088" w:rsidRPr="008B2A3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40088" w:rsidRPr="008B2A38">
              <w:rPr>
                <w:rFonts w:ascii="Angsana New" w:hAnsi="Angsana New" w:cs="Angsana New" w:hint="cs"/>
                <w:sz w:val="30"/>
                <w:szCs w:val="30"/>
                <w:cs/>
              </w:rPr>
              <w:t>ญ</w:t>
            </w:r>
            <w:r w:rsidR="00240088" w:rsidRPr="008B2A38">
              <w:rPr>
                <w:rFonts w:ascii="Angsana New" w:hAnsi="Angsana New" w:cs="Angsana New"/>
                <w:sz w:val="30"/>
                <w:szCs w:val="30"/>
              </w:rPr>
              <w:t>),</w:t>
            </w:r>
            <w:r w:rsidR="00A6659C" w:rsidRPr="008B2A3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F0159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CA5059" w:rsidRPr="008B2A3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A5059" w:rsidRPr="008B2A3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3C2B7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8006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8B2A3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9261F3" w:rsidRPr="009261F3" w:rsidTr="00466320">
        <w:trPr>
          <w:tblHeader/>
        </w:trPr>
        <w:tc>
          <w:tcPr>
            <w:tcW w:w="4675" w:type="dxa"/>
            <w:shd w:val="clear" w:color="auto" w:fill="auto"/>
          </w:tcPr>
          <w:p w:rsidR="009261F3" w:rsidRPr="009261F3" w:rsidRDefault="009261F3" w:rsidP="0092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9261F3" w:rsidRPr="009261F3" w:rsidRDefault="009261F3" w:rsidP="0092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66320" w:rsidRPr="009261F3" w:rsidTr="007A5F10">
        <w:tc>
          <w:tcPr>
            <w:tcW w:w="4675" w:type="dxa"/>
            <w:shd w:val="clear" w:color="auto" w:fill="auto"/>
          </w:tcPr>
          <w:p w:rsidR="00466320" w:rsidRDefault="001F2AA8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F2AA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จากการหดตัวของอุตสาหกรรมสำนักพิมพ์ในปัจจุบันอันเนื่องมาจากอัตราการใช้จ่ายภายในประเทศลดลง และสื่อออนไลน์เข้ามามีส่วนในธุรกิจมากยิ่งขึ้น ทำให้ผู้บริโภคเปลี่ยนรูปแบบการอ่านจากการอ่านหนังสือเล่มเป็นอ่านทางออนไลน์มากยิ่งขึ้น บริษัทจึงมีความเสี่ยงที่มูลค่าสินค้าคงเหลือจะสูงกว่ามูลค่าสุทธิที่จะได้รับและเกิดการด้อยค่าของลิขสิทธิ์หนังสือ ทั้งนี้การพิจารณามูลค่าสุทธิที่จะได้รับและการด้อยค่าของลิขสิทธิ์หนังสือมีการใช้ดุลยพินิจของผู้บริหาร ข้าพเจ้าจึงเห็นว่าเรื่องดังกล่าวเป็นเรื่องสำคัญในการตรวจสอบ</w:t>
            </w:r>
            <w:r w:rsidR="00466320" w:rsidRPr="00CA50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Pr="009261F3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675" w:type="dxa"/>
          </w:tcPr>
          <w:p w:rsidR="00466320" w:rsidRPr="00466320" w:rsidRDefault="00466320" w:rsidP="0046632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6320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1F2AA8" w:rsidRDefault="001F2AA8" w:rsidP="001F2AA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F2AA8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เกี่ยวกับนโยบายและวิธีการที่ฝ่ายบริหารใช้ในการประมาณการมูลค่าสุทธิที่จะได้รับของสินค้าคงเหลือ วิธีการที่กลุ่มบริษัทใช้ในการระบุข้อบ่งชี้การด้อยค่าและประเมินมูลค่าที่คาดว่าจะได้รับคืนของลิขสิทธิ์หนังสือ</w:t>
            </w:r>
          </w:p>
          <w:p w:rsidR="001F2AA8" w:rsidRDefault="001F2AA8" w:rsidP="001F2AA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F2AA8">
              <w:rPr>
                <w:rFonts w:ascii="Angsana New" w:hAnsi="Angsana New" w:cs="Angsana New"/>
                <w:sz w:val="30"/>
                <w:szCs w:val="30"/>
                <w:cs/>
              </w:rPr>
              <w:t>สุ่มทดสอบรายการในรายงานแยกอายุสินค้าและมูลค่าสุทธิที่จะได้รับกับเอกสารที่เกี่ยวข้อง และทดสอบการคำนวณ และการประเมินความสมเหตุสมผลของข้อสมมติที่ฝ่ายบริหารใช้ในการพิจารณาการขายในราคาที่ต่ำกว่าทุน เพื่อพิจารณาความเหมาะสมของการลดลงของมูลค่าสินค้าคงเหลือ</w:t>
            </w:r>
          </w:p>
          <w:p w:rsidR="00466320" w:rsidRPr="00466320" w:rsidRDefault="00A40099" w:rsidP="001F2AA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ทดสอบความถูกต้องของการคำนวณ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มูลค่าที่คาดว่าจะได้รับคืนของลิขสิทธิ์หนังสือ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466320" w:rsidRPr="00234CD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พิจารณา</w:t>
            </w:r>
            <w:r w:rsidR="001500A6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     </w:t>
            </w:r>
            <w:r w:rsidR="00466320" w:rsidRPr="00234CD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ความเหมาะสมของ</w:t>
            </w:r>
            <w:r w:rsidR="00240088" w:rsidRPr="00234CDA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ข้อสมมติหลัก</w:t>
            </w:r>
            <w:r w:rsidR="00466320" w:rsidRPr="00234CD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ที่บริษัทใช้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40088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ตลอดจน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>อ้างอิงข้อมูลภายในและภายนอก แผนการดำเนินงานรวมถึงการวิเคราะห์แนวโน้มในอดีต</w:t>
            </w:r>
            <w:r w:rsidR="00234CDA"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="00466320" w:rsidRPr="00234CDA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ที่ผ่านมา</w:t>
            </w:r>
            <w:r w:rsidR="00115041" w:rsidRPr="00234CDA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="00115041" w:rsidRPr="00234CDA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และพิจารณาความอ่อนไหวของข้อสมมติหลัก</w:t>
            </w:r>
          </w:p>
          <w:p w:rsidR="00466320" w:rsidRPr="00466320" w:rsidRDefault="001F2AA8" w:rsidP="001F2AA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2AA8">
              <w:rPr>
                <w:rFonts w:ascii="Angsana New" w:hAnsi="Angsana New" w:cs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056DC1" w:rsidRDefault="00056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FB7536" w:rsidRPr="009261F3" w:rsidRDefault="00FB753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261F3" w:rsidRPr="009261F3" w:rsidTr="00EE14B9">
        <w:tc>
          <w:tcPr>
            <w:tcW w:w="9350" w:type="dxa"/>
            <w:gridSpan w:val="2"/>
            <w:shd w:val="clear" w:color="auto" w:fill="auto"/>
          </w:tcPr>
          <w:p w:rsidR="009261F3" w:rsidRPr="009261F3" w:rsidRDefault="00CA505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CA5059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การด้อยค่าของใบอนุญาตให้ใช้คลื่นความถี่และประ</w:t>
            </w:r>
            <w:r w:rsidR="00115041">
              <w:rPr>
                <w:rFonts w:ascii="Angsana New" w:hAnsi="Angsana New" w:cs="Angsana New"/>
                <w:sz w:val="30"/>
                <w:szCs w:val="30"/>
                <w:cs/>
              </w:rPr>
              <w:t>กอบกิจการโทรทัศน์ในงบการเงินรวม</w:t>
            </w:r>
            <w:r w:rsidRPr="00CA5059">
              <w:rPr>
                <w:rFonts w:ascii="Angsana New" w:hAnsi="Angsana New" w:cs="Angsana New"/>
                <w:sz w:val="30"/>
                <w:szCs w:val="30"/>
                <w:cs/>
              </w:rPr>
              <w:t>และการด้อยค่าของ</w:t>
            </w:r>
            <w:r w:rsidR="001150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 w:rsidRPr="00CA5059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เงินลงทุนในบริษัทย่อยในงบการเงินเฉพาะกิจการ</w:t>
            </w:r>
          </w:p>
        </w:tc>
      </w:tr>
      <w:tr w:rsidR="009261F3" w:rsidRPr="009261F3" w:rsidTr="00EE14B9">
        <w:tc>
          <w:tcPr>
            <w:tcW w:w="9350" w:type="dxa"/>
            <w:gridSpan w:val="2"/>
            <w:shd w:val="clear" w:color="auto" w:fill="auto"/>
          </w:tcPr>
          <w:p w:rsidR="009261F3" w:rsidRPr="009261F3" w:rsidRDefault="009261F3" w:rsidP="002C2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240088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="002C1559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="003961B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C3A7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961B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961B5">
              <w:rPr>
                <w:rFonts w:ascii="Angsana New" w:hAnsi="Angsana New" w:cs="Angsana New" w:hint="cs"/>
                <w:sz w:val="30"/>
                <w:szCs w:val="30"/>
                <w:cs/>
              </w:rPr>
              <w:t>ฎ</w:t>
            </w:r>
            <w:r w:rsidR="003961B5">
              <w:rPr>
                <w:rFonts w:ascii="Angsana New" w:hAnsi="Angsana New" w:cs="Angsana New"/>
                <w:sz w:val="30"/>
                <w:szCs w:val="30"/>
              </w:rPr>
              <w:t xml:space="preserve">), </w:t>
            </w:r>
            <w:r w:rsidR="00A6659C" w:rsidRPr="00315FA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C3A7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A5059" w:rsidRPr="00315FA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A5059" w:rsidRPr="00315FA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A6659C" w:rsidRPr="00315FA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750F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15FA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9261F3" w:rsidRPr="009261F3" w:rsidTr="00EE14B9">
        <w:tc>
          <w:tcPr>
            <w:tcW w:w="4675" w:type="dxa"/>
            <w:shd w:val="clear" w:color="auto" w:fill="auto"/>
          </w:tcPr>
          <w:p w:rsidR="009261F3" w:rsidRPr="009261F3" w:rsidRDefault="009261F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9261F3" w:rsidRPr="009261F3" w:rsidRDefault="009261F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66320" w:rsidRPr="009261F3" w:rsidTr="007A5F10">
        <w:tc>
          <w:tcPr>
            <w:tcW w:w="4675" w:type="dxa"/>
            <w:shd w:val="clear" w:color="auto" w:fill="auto"/>
          </w:tcPr>
          <w:p w:rsidR="00466320" w:rsidRPr="009261F3" w:rsidRDefault="00315FAD" w:rsidP="002C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15FA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บริษัทย่อยมีใบอนุญาตให้ใช้คลื่นความถี่และประกอบกิจการโทรทัศน์ (“ใบอนุญาต”) ซึ่งมูลค่าตามบัญชีของใบอนุญาตและเงินลงทุนในบริษัทย่อยมีนัยสำคัญ ทั้งนี้ธุรกิจโทรทัศน์ในระบบดิจิทัลในประเทศไทยมีการแข่งขันอย่างรุนแรง อีกทั้งแนวโน้มการบริโภคสื่อทางช่องทางต่างๆ ของผู้บริโภคมีทางเลือกหลากหลาย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      </w:t>
            </w:r>
            <w:r w:rsidRPr="00315FA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มากขึ้นโดยเฉพาะอย่างยิ่งสื่อออนไลน์ จึงมีความเสี่ยงที่ผลการดำเนินงานของธุรกิจผลิตรายการโทรทัศน์อาจไม่เป็นไปตามเป้าหมาย กลุ่มบริษัทและบริษัทพิจารณาว่าปัจจัยเหล่านี้เป็นข้อบ่งชี้ของการด้อยค่าซึ่งมีการใช้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    </w:t>
            </w:r>
            <w:r w:rsidRPr="00315FA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ดุลยพินิจของผู้บริหารอย่างมาก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675" w:type="dxa"/>
          </w:tcPr>
          <w:p w:rsidR="00466320" w:rsidRPr="00466320" w:rsidRDefault="00466320" w:rsidP="00466320">
            <w:pPr>
              <w:jc w:val="thaiDistribute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  <w:r w:rsidRPr="00466320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466320" w:rsidRPr="00466320" w:rsidRDefault="00466320" w:rsidP="0046632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6320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ทำความเข้าใจและการประเมินกระบวน</w:t>
            </w:r>
            <w:r w:rsidRPr="0011504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การจัดทำแผนการดำเนินงานของกลุ่มบริษัทและบริษัท </w:t>
            </w:r>
            <w:r w:rsidR="00115041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รวมถึง</w:t>
            </w:r>
            <w:r w:rsidRPr="0011504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วิธีการระบุข้อบ่งชี้การด้อยค่าและ</w:t>
            </w:r>
            <w:r w:rsidR="00115041" w:rsidRPr="00115041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การ</w:t>
            </w:r>
            <w:r w:rsidRPr="0011504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ประเมิน</w:t>
            </w:r>
            <w:r w:rsidRPr="00466320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  <w:r w:rsidR="00452F0F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466320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ที่คาดว่าจะได้รับคืนของสินทรัพย์</w:t>
            </w:r>
          </w:p>
          <w:p w:rsidR="00466320" w:rsidRPr="00466320" w:rsidRDefault="00A40099" w:rsidP="0046632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ทดสอบความถูกต้องของการคำนวณมูลค่าที่คาดว่าจะได้รับ และ</w:t>
            </w:r>
            <w:r w:rsidR="00466320" w:rsidRPr="00115041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พิจารณาความเหมาะสมของข้อสมมติหลัก</w:t>
            </w:r>
            <w:r w:rsidR="00115041">
              <w:rPr>
                <w:rFonts w:ascii="Angsana New" w:hAnsi="Angsana New" w:cs="Angsana New"/>
                <w:sz w:val="30"/>
                <w:szCs w:val="30"/>
                <w:cs/>
              </w:rPr>
              <w:t>ที่กลุ่มบริษัทและบริษัทใช้ ตลอดจน</w:t>
            </w:r>
            <w:r w:rsidR="00466320" w:rsidRPr="003961B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อ้างอิงข้อมูลภายในและภายนอก แผนการ</w:t>
            </w:r>
            <w:r w:rsidR="003961B5" w:rsidRPr="003961B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ดำ</w:t>
            </w:r>
            <w:r w:rsidR="00466320" w:rsidRPr="003961B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เนินงาน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>รวมถึงการวิเคราะห์แนวโน้มในอดีตที่ผ่านมา และพิจารณาความอ่อนไหวของข้อสมมติหลัก</w:t>
            </w:r>
          </w:p>
          <w:p w:rsidR="00466320" w:rsidRPr="00466320" w:rsidRDefault="00115041" w:rsidP="0011504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4426F3" w:rsidRPr="00896F9A" w:rsidRDefault="004426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426F3" w:rsidRPr="009261F3" w:rsidTr="006C002B">
        <w:trPr>
          <w:tblHeader/>
        </w:trPr>
        <w:tc>
          <w:tcPr>
            <w:tcW w:w="9350" w:type="dxa"/>
            <w:gridSpan w:val="2"/>
            <w:shd w:val="clear" w:color="auto" w:fill="auto"/>
          </w:tcPr>
          <w:p w:rsidR="004426F3" w:rsidRPr="009261F3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426F3">
              <w:rPr>
                <w:rFonts w:ascii="Angsana New" w:hAnsi="Angsana New" w:cs="Angsana New"/>
                <w:sz w:val="30"/>
                <w:szCs w:val="30"/>
                <w:cs/>
              </w:rPr>
              <w:t>การรับรู้รายได้จากการให้บริการ</w:t>
            </w:r>
          </w:p>
        </w:tc>
      </w:tr>
      <w:tr w:rsidR="004426F3" w:rsidRPr="009261F3" w:rsidTr="006C002B">
        <w:trPr>
          <w:tblHeader/>
        </w:trPr>
        <w:tc>
          <w:tcPr>
            <w:tcW w:w="9350" w:type="dxa"/>
            <w:gridSpan w:val="2"/>
            <w:shd w:val="clear" w:color="auto" w:fill="auto"/>
          </w:tcPr>
          <w:p w:rsidR="004426F3" w:rsidRPr="008B2A38" w:rsidRDefault="004426F3" w:rsidP="00494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B2A38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8B2A38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 w:rsidRPr="008B2A3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C3A7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B2A38" w:rsidRPr="008B2A3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C3A71">
              <w:rPr>
                <w:rFonts w:ascii="Angsana New" w:hAnsi="Angsana New" w:cs="Angsana New" w:hint="cs"/>
                <w:sz w:val="30"/>
                <w:szCs w:val="30"/>
                <w:cs/>
              </w:rPr>
              <w:t>ต</w:t>
            </w:r>
            <w:r w:rsidR="008B2A38" w:rsidRPr="008B2A38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61595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426F3" w:rsidRPr="009261F3" w:rsidTr="006C002B">
        <w:trPr>
          <w:tblHeader/>
        </w:trPr>
        <w:tc>
          <w:tcPr>
            <w:tcW w:w="4675" w:type="dxa"/>
            <w:shd w:val="clear" w:color="auto" w:fill="auto"/>
          </w:tcPr>
          <w:p w:rsidR="004426F3" w:rsidRPr="009261F3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4426F3" w:rsidRPr="009261F3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C002B" w:rsidRPr="009261F3" w:rsidTr="006C002B">
        <w:tc>
          <w:tcPr>
            <w:tcW w:w="4675" w:type="dxa"/>
          </w:tcPr>
          <w:p w:rsidR="006C002B" w:rsidRPr="006C002B" w:rsidRDefault="006C002B" w:rsidP="006C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C002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กลุ่มบริษัทมีรายได้จากการให้บริการหลายประเภทและหลายช่องทาง โดยสัญญาที่ทำกับลูกค้ามีข้อกำหนดและเงื่อนไขต่างๆ ที่หลากหลายซึ่งอาจมีผลกระทบกับมูลค่า</w:t>
            </w:r>
            <w:r w:rsidRPr="00301888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และระยะเวลาในการรับรู</w:t>
            </w:r>
            <w:r w:rsidR="00301888" w:rsidRPr="00301888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้</w:t>
            </w:r>
            <w:r w:rsidRPr="00301888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รายได้ เช่น รูปแบบการให้บริการ</w:t>
            </w:r>
            <w:r w:rsidRPr="006C002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ขอบเขตการให้บริการ การกำหนดราคา รายการส่งเสริม</w:t>
            </w:r>
            <w:r w:rsidRPr="00301888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การขาย และการให้ส่วนลดต่างๆ เป็นต้น </w:t>
            </w:r>
            <w:r w:rsidRPr="00301888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ซึ่งการรับรู้รายได้เกี่ยวข้องกับการใช้ดุลยพินิจและการประมาณการของผู้บริหาร</w:t>
            </w:r>
            <w:r w:rsidRPr="006C002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ในการกำหนดภาระผูกพันในสัญญาแยกตาม</w:t>
            </w:r>
            <w:r w:rsidR="0030188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301888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แต่ละประเภทและวิธีการปฏิบัติที่สมเหตุสมผลในการรับรู้รายได้</w:t>
            </w:r>
            <w:r w:rsidRPr="006C002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รวมถึงช่วงเวลาที่รับรู้รายได้ ณ เวลาใดเวลาหนึ่ง หรือรับรู้ตลอดช่วงเวลาหนึ่ง </w:t>
            </w:r>
            <w:r w:rsidRPr="006C002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ทั้งนี้รายได้ของกลุ่มบริษัทมีมูลค่าที่เป็นสาระสำคัญต่องบการเงินและมีผลกระทบ</w:t>
            </w:r>
            <w:r w:rsidRPr="00301888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lastRenderedPageBreak/>
              <w:t>โดยตรงต่อผลการดำเนินงานที่ผู้ใช้งบการเงินให้</w:t>
            </w:r>
            <w:r w:rsidR="00301888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 xml:space="preserve">               </w:t>
            </w:r>
            <w:r w:rsidRPr="00301888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ความสนใจ</w:t>
            </w:r>
            <w:r w:rsidRPr="006C002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  <w:p w:rsidR="006C002B" w:rsidRPr="006C002B" w:rsidRDefault="006C002B" w:rsidP="006C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C002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675" w:type="dxa"/>
          </w:tcPr>
          <w:p w:rsidR="006C002B" w:rsidRPr="006C002B" w:rsidRDefault="006C002B" w:rsidP="006C002B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002B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วิธีการตรวจสอบของข้าพเจ้ารวมถึง</w:t>
            </w:r>
          </w:p>
          <w:p w:rsidR="006C002B" w:rsidRPr="006C002B" w:rsidRDefault="006C002B" w:rsidP="006C002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C002B"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ทำความเข้าใจและประเมินประสิทธิภาพของการควบคุมภายในที่เกี่ยวข้องกับการรับรู้รายได้</w:t>
            </w:r>
          </w:p>
          <w:p w:rsidR="006C002B" w:rsidRPr="006C002B" w:rsidRDefault="006C002B" w:rsidP="006C002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C002B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สัญญาการให้บริการและพิจารณาการรับรู้รายได้ว่าเป็นไปตามข้อกำหนดและเงื่อนไขที่ระบุไว้ในสัญญา รวมถึงประเมินความเหมาะสมของการแยกภาระผูกพันในสัญญาแต่ละประเภท วิธีการปฏิบัติในการรับรู้รายได้และช่วงเวลาที่รับรู้รายได้</w:t>
            </w:r>
          </w:p>
          <w:p w:rsidR="006C002B" w:rsidRPr="006C002B" w:rsidRDefault="006C002B" w:rsidP="006C002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C002B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สุ่มทดสอบรายได้ที่เกิดขึ้นในระหว่างปี และในช่วงก่อนและหลังวันสิ้นรอบระยะเวลาบัญชี กับเอกสารประกอบที่เกี่ยวข้อง</w:t>
            </w:r>
          </w:p>
          <w:p w:rsidR="006C002B" w:rsidRPr="006C002B" w:rsidRDefault="006C002B" w:rsidP="006C002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C002B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วิเคราะห์รายได้โดยเปรียบเทียบกับข้อมูลในอดีต และข้อมูลของอุตสาหกรรม</w:t>
            </w:r>
          </w:p>
          <w:p w:rsidR="006C002B" w:rsidRPr="006C002B" w:rsidRDefault="006C002B" w:rsidP="0030188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C002B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5B15BF" w:rsidRDefault="005B15B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B0A26" w:rsidRDefault="00AB0A26" w:rsidP="00AB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:rsidR="00AB0A26" w:rsidRPr="00AB0A26" w:rsidRDefault="00AB0A26" w:rsidP="00AB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B0A26" w:rsidRPr="00AB0A26" w:rsidRDefault="00AB0A26" w:rsidP="00AB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1A5">
        <w:rPr>
          <w:rFonts w:ascii="Angsana New" w:hAnsi="Angsana New"/>
          <w:spacing w:val="-6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EA11A5" w:rsidRPr="00EA11A5">
        <w:rPr>
          <w:rFonts w:ascii="Angsana New" w:hAnsi="Angsana New"/>
          <w:spacing w:val="-6"/>
          <w:sz w:val="30"/>
          <w:szCs w:val="30"/>
        </w:rPr>
        <w:t>3</w:t>
      </w:r>
      <w:r w:rsidRPr="00EA11A5">
        <w:rPr>
          <w:rFonts w:ascii="Angsana New" w:hAnsi="Angsana New"/>
          <w:spacing w:val="-6"/>
          <w:sz w:val="30"/>
          <w:szCs w:val="30"/>
          <w:cs/>
        </w:rPr>
        <w:t xml:space="preserve"> ซึ่งได้อธิบายถึงผลกระทบต่อกิจการจากการนำนโยบายการบัญชีใหม่</w:t>
      </w:r>
      <w:r w:rsidR="00EA11A5" w:rsidRPr="00EA11A5">
        <w:rPr>
          <w:rFonts w:ascii="Angsana New" w:hAnsi="Angsana New"/>
          <w:sz w:val="30"/>
          <w:szCs w:val="30"/>
        </w:rPr>
        <w:t xml:space="preserve">    </w:t>
      </w:r>
      <w:r w:rsidRPr="00EA11A5">
        <w:rPr>
          <w:rFonts w:ascii="Angsana New" w:hAnsi="Angsana New"/>
          <w:sz w:val="30"/>
          <w:szCs w:val="30"/>
          <w:cs/>
        </w:rPr>
        <w:t>มาถือปฏิบัติตั้งแต่วันที่ 1 มกราคม 256</w:t>
      </w:r>
      <w:r w:rsidR="00EA11A5" w:rsidRPr="00EA11A5">
        <w:rPr>
          <w:rFonts w:ascii="Angsana New" w:hAnsi="Angsana New"/>
          <w:sz w:val="30"/>
          <w:szCs w:val="30"/>
        </w:rPr>
        <w:t>2</w:t>
      </w:r>
      <w:r w:rsidRPr="00EA11A5">
        <w:rPr>
          <w:rFonts w:ascii="Angsana New" w:hAnsi="Angsana New"/>
          <w:sz w:val="30"/>
          <w:szCs w:val="30"/>
          <w:cs/>
        </w:rPr>
        <w:t xml:space="preserve"> ตัวเลขเปรียบเทียบที่นำมาแสดงนี้นำมาจากงบการเงินที่ตรวจสอบแล้ว ณ วันที่ และสำหรับปีสิ้นสุดวันที่ 31 ธันวาคม 256</w:t>
      </w:r>
      <w:r w:rsidR="00EA11A5" w:rsidRPr="00EA11A5">
        <w:rPr>
          <w:rFonts w:ascii="Angsana New" w:hAnsi="Angsana New"/>
          <w:sz w:val="30"/>
          <w:szCs w:val="30"/>
        </w:rPr>
        <w:t>1</w:t>
      </w:r>
      <w:r w:rsidRPr="00EA11A5">
        <w:rPr>
          <w:rFonts w:ascii="Angsana New" w:hAnsi="Angsana New"/>
          <w:sz w:val="30"/>
          <w:szCs w:val="30"/>
          <w:cs/>
        </w:rPr>
        <w:t xml:space="preserve"> และหลังจากปรับปรุงรายการตามที่ได้อธิบายไว้ในหมายเหตุประกอบ</w:t>
      </w:r>
      <w:r w:rsidR="00EA11A5" w:rsidRPr="00EA11A5">
        <w:rPr>
          <w:rFonts w:ascii="Angsana New" w:hAnsi="Angsana New"/>
          <w:sz w:val="30"/>
          <w:szCs w:val="30"/>
        </w:rPr>
        <w:t xml:space="preserve">             </w:t>
      </w:r>
      <w:r w:rsidRPr="00EA11A5">
        <w:rPr>
          <w:rFonts w:ascii="Angsana New" w:hAnsi="Angsana New"/>
          <w:sz w:val="30"/>
          <w:szCs w:val="30"/>
          <w:cs/>
        </w:rPr>
        <w:t>งบการเงินข้อ</w:t>
      </w:r>
      <w:r w:rsidR="00EA11A5" w:rsidRPr="00EA11A5">
        <w:rPr>
          <w:rFonts w:ascii="Angsana New" w:hAnsi="Angsana New"/>
          <w:sz w:val="30"/>
          <w:szCs w:val="30"/>
        </w:rPr>
        <w:t xml:space="preserve"> 3</w:t>
      </w:r>
      <w:r w:rsidRPr="00EA11A5">
        <w:rPr>
          <w:rFonts w:ascii="Angsana New" w:hAnsi="Angsana New"/>
          <w:sz w:val="30"/>
          <w:szCs w:val="30"/>
          <w:cs/>
        </w:rPr>
        <w:t xml:space="preserve"> ทั้งนี้ความเห็นของข้าพเจ้าไม่ได้เปลี่ยนแปลงไปเนื่องจากเรื่องนี้</w:t>
      </w:r>
    </w:p>
    <w:p w:rsidR="00AB0A26" w:rsidRDefault="00AB0A2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F3071B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71B">
        <w:rPr>
          <w:rFonts w:ascii="Angsana New" w:hAnsi="Angsana New" w:hint="cs"/>
          <w:i/>
          <w:iCs/>
          <w:sz w:val="30"/>
          <w:szCs w:val="30"/>
          <w:cs/>
        </w:rPr>
        <w:t>ข้อมูลอื่น</w:t>
      </w:r>
    </w:p>
    <w:p w:rsidR="00F3071B" w:rsidRPr="005822FA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22FA">
        <w:rPr>
          <w:rFonts w:ascii="Angsana New" w:hAnsi="Angsana New"/>
          <w:spacing w:val="-6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5822FA">
        <w:rPr>
          <w:rFonts w:ascii="Angsana New" w:hAnsi="Angsana New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22FA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5822FA">
        <w:rPr>
          <w:rFonts w:ascii="Angsana New" w:hAnsi="Angsana New"/>
          <w:sz w:val="30"/>
          <w:szCs w:val="30"/>
          <w:cs/>
        </w:rPr>
        <w:t xml:space="preserve">ความเชื่อมั่นต่อข้อมูลอื่น </w:t>
      </w:r>
    </w:p>
    <w:p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3071B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22FA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0F236B" w:rsidRDefault="000F236B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F236B" w:rsidRPr="00F3071B" w:rsidRDefault="000F236B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F236B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841F9B" w:rsidRDefault="00841F9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0554A" w:rsidRDefault="0090554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56DC1" w:rsidRDefault="00056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822FA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5822FA" w:rsidRPr="00056DC1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22FA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5822FA">
        <w:rPr>
          <w:rFonts w:ascii="Angsana New" w:hAnsi="Angsana New"/>
          <w:sz w:val="30"/>
          <w:szCs w:val="30"/>
          <w:cs/>
        </w:rPr>
        <w:t xml:space="preserve"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EA11A5" w:rsidRPr="00056DC1" w:rsidRDefault="00EA11A5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22FA">
        <w:rPr>
          <w:rFonts w:ascii="Angsana New" w:hAnsi="Angsana New"/>
          <w:sz w:val="30"/>
          <w:szCs w:val="30"/>
          <w:cs/>
        </w:rPr>
        <w:t>ในการจัดทำงบการ</w:t>
      </w:r>
      <w:r>
        <w:rPr>
          <w:rFonts w:ascii="Angsana New" w:hAnsi="Angsana New"/>
          <w:sz w:val="30"/>
          <w:szCs w:val="30"/>
          <w:cs/>
        </w:rPr>
        <w:t xml:space="preserve">เงินรวมและงบการเงินเฉพาะกิจการ </w:t>
      </w:r>
      <w:r w:rsidRPr="005822FA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466320" w:rsidRPr="00056DC1" w:rsidRDefault="00466320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F3071B" w:rsidRPr="0090554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90554A">
        <w:rPr>
          <w:rFonts w:ascii="Angsana New" w:hAnsi="Angsana New"/>
          <w:spacing w:val="-6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5B15BF" w:rsidRPr="00056DC1" w:rsidRDefault="005B15B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F3071B" w:rsidRPr="005822FA" w:rsidRDefault="005822F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822FA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F3071B" w:rsidRPr="00056DC1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5822FA" w:rsidRDefault="00D44CD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4CDD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D44CDD">
        <w:rPr>
          <w:rFonts w:ascii="Angsana New" w:hAnsi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</w:t>
      </w:r>
      <w:r>
        <w:rPr>
          <w:rFonts w:ascii="Angsana New" w:hAnsi="Angsana New"/>
          <w:sz w:val="30"/>
          <w:szCs w:val="30"/>
          <w:cs/>
        </w:rPr>
        <w:t xml:space="preserve">งรวมความเห็นของข้าพเจ้าอยู่ด้วย </w:t>
      </w:r>
      <w:r w:rsidRPr="00D44CDD">
        <w:rPr>
          <w:rFonts w:ascii="Angsana New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D44CDD">
        <w:rPr>
          <w:rFonts w:ascii="Angsana New" w:hAnsi="Angsana New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D44CDD">
        <w:rPr>
          <w:rFonts w:ascii="Angsana New" w:hAnsi="Angsana New"/>
          <w:sz w:val="30"/>
          <w:szCs w:val="30"/>
          <w:cs/>
        </w:rPr>
        <w:t>เฉพาะกิจการเหล่านี้</w:t>
      </w:r>
    </w:p>
    <w:p w:rsidR="00841F9B" w:rsidRPr="00056DC1" w:rsidRDefault="00841F9B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4CDD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D44CDD" w:rsidRDefault="00D44CDD" w:rsidP="0046382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lang w:bidi="ar-SA"/>
        </w:rPr>
      </w:pPr>
      <w:r w:rsidRPr="00D44CDD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44CDD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D44CDD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D44CDD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         </w:t>
      </w:r>
      <w:r w:rsidRPr="00D44CDD">
        <w:rPr>
          <w:rFonts w:ascii="Angsana New" w:eastAsia="Calibri" w:hAnsi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    </w:t>
      </w:r>
      <w:r w:rsidRPr="00D44CDD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D44CDD">
        <w:rPr>
          <w:rFonts w:ascii="Angsana New" w:hAnsi="Angsana New"/>
          <w:sz w:val="30"/>
          <w:szCs w:val="30"/>
          <w:cs/>
        </w:rPr>
        <w:t>ายใน</w:t>
      </w:r>
    </w:p>
    <w:p w:rsidR="00056DC1" w:rsidRDefault="00056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EA11A5" w:rsidRPr="0090554A" w:rsidRDefault="00D44CDD" w:rsidP="004901D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  <w:lang w:bidi="ar-SA"/>
        </w:rPr>
      </w:pPr>
      <w:r w:rsidRPr="0090554A">
        <w:rPr>
          <w:rFonts w:ascii="Angsana New" w:eastAsia="Calibri" w:hAnsi="Angsana New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90554A"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90554A">
        <w:rPr>
          <w:rFonts w:ascii="Angsana New" w:eastAsia="Calibri" w:hAnsi="Angsana New"/>
          <w:sz w:val="30"/>
          <w:szCs w:val="30"/>
          <w:cs/>
        </w:rPr>
        <w:t>ของ</w:t>
      </w:r>
      <w:r w:rsidRPr="0090554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90554A">
        <w:rPr>
          <w:rFonts w:ascii="Angsana New" w:hAnsi="Angsana New"/>
          <w:sz w:val="30"/>
          <w:szCs w:val="30"/>
          <w:cs/>
        </w:rPr>
        <w:t>บริษัท</w:t>
      </w:r>
    </w:p>
    <w:p w:rsidR="00D44CDD" w:rsidRDefault="00D44CDD" w:rsidP="0046382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lang w:bidi="ar-SA"/>
        </w:rPr>
      </w:pPr>
      <w:r w:rsidRPr="00D44CDD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44CDD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D44CDD" w:rsidRPr="00D44CDD" w:rsidRDefault="00D44CDD" w:rsidP="0046382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lang w:bidi="ar-SA"/>
        </w:rPr>
      </w:pPr>
      <w:r w:rsidRPr="00D44CDD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D44CDD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44CDD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D44CDD">
        <w:rPr>
          <w:rFonts w:ascii="Angsana New" w:hAnsi="Angsana New" w:hint="cs"/>
          <w:sz w:val="30"/>
          <w:szCs w:val="30"/>
          <w:cs/>
        </w:rPr>
        <w:t xml:space="preserve"> </w:t>
      </w:r>
      <w:r w:rsidRPr="00D44CDD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D44CDD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D44CDD">
        <w:rPr>
          <w:rFonts w:ascii="Angsana New" w:hAnsi="Angsana New"/>
          <w:sz w:val="30"/>
          <w:szCs w:val="30"/>
          <w:cs/>
        </w:rPr>
        <w:t>ถึงการเปิดเผย</w:t>
      </w:r>
      <w:r w:rsidRPr="00D44CDD">
        <w:rPr>
          <w:rFonts w:ascii="Angsana New" w:hAnsi="Angsana New" w:hint="cs"/>
          <w:sz w:val="30"/>
          <w:szCs w:val="30"/>
          <w:cs/>
        </w:rPr>
        <w:t>ข้อมูล</w:t>
      </w:r>
      <w:r w:rsidRPr="00D44CDD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D44CDD">
        <w:rPr>
          <w:rFonts w:ascii="Angsana New" w:hAnsi="Angsana New" w:hint="cs"/>
          <w:sz w:val="30"/>
          <w:szCs w:val="30"/>
          <w:cs/>
        </w:rPr>
        <w:t xml:space="preserve"> </w:t>
      </w:r>
      <w:r w:rsidRPr="00D44CDD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D44CDD">
        <w:rPr>
          <w:rFonts w:ascii="Angsana New" w:hAnsi="Angsana New" w:hint="cs"/>
          <w:sz w:val="30"/>
          <w:szCs w:val="30"/>
          <w:cs/>
        </w:rPr>
        <w:t>ข้อมูล</w:t>
      </w:r>
      <w:r w:rsidRPr="00D44CDD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D44CDD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44CDD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D44CDD" w:rsidRPr="00D44CDD" w:rsidRDefault="00D44CDD" w:rsidP="0046382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lang w:bidi="ar-SA"/>
        </w:rPr>
      </w:pPr>
      <w:r w:rsidRPr="00D44CDD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D44CDD">
        <w:rPr>
          <w:rFonts w:ascii="Angsana New" w:hAnsi="Angsana New"/>
          <w:sz w:val="30"/>
          <w:szCs w:val="30"/>
          <w:cs/>
        </w:rPr>
        <w:t>การเปิดเผย</w:t>
      </w:r>
      <w:r w:rsidRPr="00D44CDD">
        <w:rPr>
          <w:rFonts w:ascii="Angsana New" w:hAnsi="Angsana New" w:hint="cs"/>
          <w:sz w:val="30"/>
          <w:szCs w:val="30"/>
          <w:cs/>
        </w:rPr>
        <w:t>ข้อมูล</w:t>
      </w:r>
      <w:r w:rsidRPr="00D44CDD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115041">
        <w:rPr>
          <w:rFonts w:ascii="Angsana New" w:hAnsi="Angsana New" w:hint="cs"/>
          <w:sz w:val="30"/>
          <w:szCs w:val="30"/>
          <w:cs/>
        </w:rPr>
        <w:t xml:space="preserve">     </w:t>
      </w:r>
      <w:r w:rsidRPr="00D44CDD">
        <w:rPr>
          <w:rFonts w:ascii="Angsana New" w:hAnsi="Angsana New"/>
          <w:sz w:val="30"/>
          <w:szCs w:val="30"/>
          <w:cs/>
        </w:rPr>
        <w:t>การนำเสนอข้อมูลโดยถูกต้องตามที่ควร</w:t>
      </w:r>
      <w:r w:rsidRPr="00D44CDD">
        <w:rPr>
          <w:rFonts w:ascii="Angsana New" w:hAnsi="Angsana New" w:hint="cs"/>
          <w:sz w:val="30"/>
          <w:szCs w:val="30"/>
          <w:cs/>
        </w:rPr>
        <w:t>หรือไม่</w:t>
      </w:r>
      <w:r w:rsidRPr="00D44CDD">
        <w:rPr>
          <w:rFonts w:ascii="Angsana New" w:hAnsi="Angsana New"/>
          <w:sz w:val="30"/>
          <w:szCs w:val="30"/>
          <w:cs/>
        </w:rPr>
        <w:t xml:space="preserve">   </w:t>
      </w:r>
    </w:p>
    <w:p w:rsidR="00D44CDD" w:rsidRDefault="00D44CDD" w:rsidP="0046382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="Angsana New" w:eastAsiaTheme="minorHAnsi" w:hAnsi="Angsana New"/>
          <w:sz w:val="30"/>
          <w:szCs w:val="30"/>
        </w:rPr>
      </w:pPr>
      <w:r w:rsidRPr="00D44CDD">
        <w:rPr>
          <w:rFonts w:ascii="Angsana New" w:eastAsiaTheme="minorHAnsi" w:hAnsi="Angsana New"/>
          <w:sz w:val="30"/>
          <w:szCs w:val="30"/>
          <w:cs/>
        </w:rPr>
        <w:t>ได้</w:t>
      </w:r>
      <w:r w:rsidRPr="00D44CDD">
        <w:rPr>
          <w:rFonts w:ascii="Angsana New" w:eastAsiaTheme="minorHAnsi" w:hAnsi="Angsana New" w:hint="cs"/>
          <w:sz w:val="30"/>
          <w:szCs w:val="30"/>
          <w:cs/>
        </w:rPr>
        <w:t>รับ</w:t>
      </w:r>
      <w:r w:rsidRPr="00D44CDD">
        <w:rPr>
          <w:rFonts w:ascii="Angsana New" w:eastAsiaTheme="minorHAnsi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D44CDD">
        <w:rPr>
          <w:rFonts w:ascii="Angsana New" w:eastAsiaTheme="minorHAnsi" w:hAnsi="Angsana New"/>
          <w:sz w:val="30"/>
          <w:szCs w:val="30"/>
        </w:rPr>
        <w:t xml:space="preserve"> </w:t>
      </w:r>
      <w:r w:rsidRPr="00D44CDD">
        <w:rPr>
          <w:rFonts w:ascii="Angsana New" w:eastAsiaTheme="minorHAnsi" w:hAnsi="Angsana New"/>
          <w:sz w:val="30"/>
          <w:szCs w:val="30"/>
          <w:cs/>
        </w:rPr>
        <w:t>ข้าพเจ้ารับผิดชอบต่อ</w:t>
      </w:r>
      <w:r w:rsidRPr="00D44CDD">
        <w:rPr>
          <w:rFonts w:ascii="Angsana New" w:eastAsiaTheme="minorHAnsi" w:hAnsi="Angsana New" w:hint="cs"/>
          <w:sz w:val="30"/>
          <w:szCs w:val="30"/>
          <w:cs/>
        </w:rPr>
        <w:t xml:space="preserve">การกำหนดแนวทาง </w:t>
      </w:r>
      <w:r>
        <w:rPr>
          <w:rFonts w:ascii="Angsana New" w:eastAsiaTheme="minorHAnsi" w:hAnsi="Angsana New" w:hint="cs"/>
          <w:sz w:val="30"/>
          <w:szCs w:val="30"/>
          <w:cs/>
        </w:rPr>
        <w:t xml:space="preserve">         </w:t>
      </w:r>
      <w:r w:rsidR="00115041">
        <w:rPr>
          <w:rFonts w:ascii="Angsana New" w:eastAsiaTheme="minorHAnsi" w:hAnsi="Angsana New" w:hint="cs"/>
          <w:sz w:val="30"/>
          <w:szCs w:val="30"/>
          <w:cs/>
        </w:rPr>
        <w:t>การควบคุมดูแล</w:t>
      </w:r>
      <w:r w:rsidRPr="00D44CDD">
        <w:rPr>
          <w:rFonts w:ascii="Angsana New" w:eastAsiaTheme="minorHAnsi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D44CDD">
        <w:rPr>
          <w:rFonts w:ascii="Angsana New" w:eastAsiaTheme="minorHAnsi" w:hAnsi="Angsana New"/>
          <w:sz w:val="30"/>
          <w:szCs w:val="30"/>
        </w:rPr>
        <w:t xml:space="preserve"> </w:t>
      </w:r>
      <w:r w:rsidRPr="00D44CDD">
        <w:rPr>
          <w:rFonts w:ascii="Angsana New" w:eastAsiaTheme="minorHAns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/>
        <w:contextualSpacing/>
        <w:jc w:val="thaiDistribute"/>
        <w:rPr>
          <w:rFonts w:ascii="Angsana New" w:eastAsiaTheme="minorHAnsi" w:hAnsi="Angsana New"/>
          <w:sz w:val="30"/>
          <w:szCs w:val="30"/>
        </w:rPr>
      </w:pPr>
    </w:p>
    <w:p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4CDD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hAnsi="Angsana New" w:hint="cs"/>
          <w:sz w:val="30"/>
          <w:szCs w:val="30"/>
          <w:cs/>
        </w:rPr>
        <w:t>ในเรื่องต่าง</w:t>
      </w:r>
      <w:r w:rsidRPr="00D44CDD">
        <w:rPr>
          <w:rFonts w:ascii="Angsana New" w:hAnsi="Angsana New" w:hint="cs"/>
          <w:sz w:val="30"/>
          <w:szCs w:val="30"/>
          <w:cs/>
        </w:rPr>
        <w:t>ๆ ที่สำคัญซึ่งรวมถึง</w:t>
      </w:r>
      <w:r w:rsidRPr="00D44CDD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D44CDD">
        <w:rPr>
          <w:rFonts w:ascii="Angsana New" w:hAnsi="Angsana New" w:hint="cs"/>
          <w:sz w:val="30"/>
          <w:szCs w:val="30"/>
          <w:cs/>
        </w:rPr>
        <w:t>หาก</w:t>
      </w:r>
      <w:r w:rsidRPr="00D44CDD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4CDD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115041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D44CDD">
        <w:rPr>
          <w:rFonts w:ascii="Angsana New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115041">
        <w:rPr>
          <w:rFonts w:ascii="Angsana New" w:hAnsi="Angsana New" w:hint="cs"/>
          <w:sz w:val="30"/>
          <w:szCs w:val="30"/>
          <w:cs/>
        </w:rPr>
        <w:t xml:space="preserve">      </w:t>
      </w:r>
      <w:r w:rsidRPr="00D44CDD">
        <w:rPr>
          <w:rFonts w:ascii="Angsana New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66320" w:rsidRDefault="00466320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bidi="ar-SA"/>
        </w:rPr>
      </w:pPr>
    </w:p>
    <w:p w:rsidR="00056DC1" w:rsidRDefault="00056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bidi="ar-SA"/>
        </w:rPr>
      </w:pPr>
      <w:r>
        <w:rPr>
          <w:rFonts w:ascii="Angsana New" w:hAnsi="Angsana New"/>
          <w:sz w:val="30"/>
          <w:szCs w:val="30"/>
          <w:lang w:bidi="ar-SA"/>
        </w:rPr>
        <w:br w:type="page"/>
      </w:r>
    </w:p>
    <w:p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  <w:r w:rsidRPr="00D44CDD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</w:t>
      </w:r>
      <w:r>
        <w:rPr>
          <w:rFonts w:ascii="Angsana New" w:hAnsi="Angsana New"/>
          <w:sz w:val="30"/>
          <w:szCs w:val="30"/>
          <w:cs/>
        </w:rPr>
        <w:t>ต่าง</w:t>
      </w:r>
      <w:r w:rsidRPr="00D44CDD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D44CDD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</w:t>
      </w:r>
      <w:r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D44CDD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D44CDD">
        <w:rPr>
          <w:rFonts w:ascii="Angsana New" w:hAnsi="Angsana New"/>
          <w:sz w:val="30"/>
          <w:szCs w:val="30"/>
          <w:cs/>
        </w:rPr>
        <w:t xml:space="preserve"> หรื</w:t>
      </w:r>
      <w:r>
        <w:rPr>
          <w:rFonts w:ascii="Angsana New" w:hAnsi="Angsana New"/>
          <w:sz w:val="30"/>
          <w:szCs w:val="30"/>
          <w:cs/>
        </w:rPr>
        <w:t xml:space="preserve">อในสถานการณ์ที่ยากที่จะเกิดขึ้น </w:t>
      </w:r>
      <w:r w:rsidRPr="00D44CDD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</w:t>
      </w:r>
      <w:r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D44CDD">
        <w:rPr>
          <w:rFonts w:ascii="Angsana New" w:hAnsi="Angsana New"/>
          <w:sz w:val="30"/>
          <w:szCs w:val="30"/>
          <w:cs/>
        </w:rPr>
        <w:t xml:space="preserve"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FC0317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466320" w:rsidRDefault="0046632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466320" w:rsidRDefault="0046632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E1C23" w:rsidRPr="005553EE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14BF2">
        <w:rPr>
          <w:rFonts w:ascii="Angsana New" w:hAnsi="Angsana New"/>
          <w:sz w:val="30"/>
          <w:szCs w:val="30"/>
          <w:cs/>
        </w:rPr>
        <w:t>(</w:t>
      </w:r>
      <w:r w:rsidR="00D14BF2" w:rsidRPr="00D14BF2">
        <w:rPr>
          <w:rFonts w:ascii="Angsana New" w:hAnsi="Angsana New" w:hint="cs"/>
          <w:sz w:val="30"/>
          <w:szCs w:val="30"/>
          <w:cs/>
          <w:lang w:val="th-TH"/>
        </w:rPr>
        <w:t>ศศิธร พงศ์อดิศักดิ์</w:t>
      </w:r>
      <w:r w:rsidRPr="00D14BF2">
        <w:rPr>
          <w:rFonts w:ascii="Angsana New" w:hAnsi="Angsana New"/>
          <w:sz w:val="30"/>
          <w:szCs w:val="30"/>
          <w:cs/>
        </w:rPr>
        <w:t>)</w:t>
      </w:r>
    </w:p>
    <w:p w:rsidR="00DE1C23" w:rsidRPr="005553EE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DE1C23" w:rsidRPr="00D14BF2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D14BF2">
        <w:rPr>
          <w:rFonts w:ascii="Angsana New" w:hAnsi="Angsana New" w:cs="Angsana New"/>
          <w:sz w:val="30"/>
          <w:szCs w:val="30"/>
          <w:lang w:val="en-US"/>
        </w:rPr>
        <w:t>8802</w:t>
      </w:r>
    </w:p>
    <w:p w:rsidR="00DE1C23" w:rsidRPr="00277266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:rsidR="00DE1C23" w:rsidRPr="00277266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DE1C23" w:rsidRPr="00277266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7B671E" w:rsidRDefault="00416F6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26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C2A94">
        <w:rPr>
          <w:rFonts w:ascii="Angsana New" w:hAnsi="Angsana New"/>
          <w:sz w:val="30"/>
          <w:szCs w:val="30"/>
        </w:rPr>
        <w:t>2563</w:t>
      </w:r>
    </w:p>
    <w:p w:rsidR="00B56B36" w:rsidRPr="0053305E" w:rsidRDefault="00B56B36" w:rsidP="00056DC1">
      <w:pPr>
        <w:pStyle w:val="IndexHeading1"/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  <w:cs/>
        </w:rPr>
      </w:pPr>
    </w:p>
    <w:sectPr w:rsidR="00B56B36" w:rsidRPr="0053305E" w:rsidSect="00056DC1">
      <w:headerReference w:type="default" r:id="rId13"/>
      <w:footerReference w:type="default" r:id="rId14"/>
      <w:footerReference w:type="first" r:id="rId15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2895" w:rsidRDefault="00092895">
      <w:r>
        <w:separator/>
      </w:r>
    </w:p>
  </w:endnote>
  <w:endnote w:type="continuationSeparator" w:id="0">
    <w:p w:rsidR="00092895" w:rsidRDefault="00092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01000003" w:usb1="00000000" w:usb2="00000000" w:usb3="00000000" w:csb0="00010001" w:csb1="00000000"/>
  </w:font>
  <w:font w:name="BrowalliaUPC"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Default="00263DDE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:rsidR="00263DDE" w:rsidRDefault="00263DDE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Pr="00305593" w:rsidRDefault="00263DDE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263DDE" w:rsidRPr="002D3586" w:rsidRDefault="00263DDE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Pr="00AA5FE5" w:rsidRDefault="00263DD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Pr="001E26BA" w:rsidRDefault="00263DDE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105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263DDE" w:rsidRPr="00E4104E" w:rsidRDefault="00263DDE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Pr="004B7A13" w:rsidRDefault="00263DDE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2895" w:rsidRDefault="00092895">
      <w:r>
        <w:separator/>
      </w:r>
    </w:p>
  </w:footnote>
  <w:footnote w:type="continuationSeparator" w:id="0">
    <w:p w:rsidR="00092895" w:rsidRDefault="00092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Default="00263DDE">
    <w:pPr>
      <w:rPr>
        <w:lang w:val="en-GB"/>
      </w:rPr>
    </w:pPr>
  </w:p>
  <w:p w:rsidR="00263DDE" w:rsidRDefault="00263DDE">
    <w:pPr>
      <w:rPr>
        <w:lang w:val="en-GB"/>
      </w:rPr>
    </w:pPr>
  </w:p>
  <w:p w:rsidR="00263DDE" w:rsidRDefault="00263DDE">
    <w:pPr>
      <w:rPr>
        <w:lang w:val="en-GB"/>
      </w:rPr>
    </w:pPr>
  </w:p>
  <w:p w:rsidR="00263DDE" w:rsidRDefault="00263DDE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Default="00263D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DDE" w:rsidRDefault="00263DDE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:rsidR="00056DC1" w:rsidRDefault="00056DC1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7B0E68"/>
    <w:multiLevelType w:val="hybridMultilevel"/>
    <w:tmpl w:val="8CF65C3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19412D1"/>
    <w:multiLevelType w:val="hybridMultilevel"/>
    <w:tmpl w:val="5F54A42E"/>
    <w:lvl w:ilvl="0" w:tplc="0CB0386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C4712"/>
    <w:multiLevelType w:val="hybridMultilevel"/>
    <w:tmpl w:val="9272C86E"/>
    <w:lvl w:ilvl="0" w:tplc="AA2E5B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E23D67"/>
    <w:multiLevelType w:val="hybridMultilevel"/>
    <w:tmpl w:val="C27CC562"/>
    <w:lvl w:ilvl="0" w:tplc="26144224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F152998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D546711"/>
    <w:multiLevelType w:val="hybridMultilevel"/>
    <w:tmpl w:val="D82482A2"/>
    <w:lvl w:ilvl="0" w:tplc="0C9AD6E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DCC3076"/>
    <w:multiLevelType w:val="hybridMultilevel"/>
    <w:tmpl w:val="452876B2"/>
    <w:lvl w:ilvl="0" w:tplc="9C3C15D8">
      <w:start w:val="1"/>
      <w:numFmt w:val="decimal"/>
      <w:lvlText w:val="%1)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2F272913"/>
    <w:multiLevelType w:val="hybridMultilevel"/>
    <w:tmpl w:val="9966465C"/>
    <w:lvl w:ilvl="0" w:tplc="7DB2984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D33308"/>
    <w:multiLevelType w:val="hybridMultilevel"/>
    <w:tmpl w:val="5F54A42E"/>
    <w:lvl w:ilvl="0" w:tplc="0CB0386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06067592"/>
    <w:lvl w:ilvl="0" w:tplc="DF8C951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2BB05EE"/>
    <w:multiLevelType w:val="hybridMultilevel"/>
    <w:tmpl w:val="8A6E3C60"/>
    <w:lvl w:ilvl="0" w:tplc="9CDC2FA8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5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C33E01"/>
    <w:multiLevelType w:val="hybridMultilevel"/>
    <w:tmpl w:val="F4CE0B5C"/>
    <w:lvl w:ilvl="0" w:tplc="06869E62">
      <w:numFmt w:val="bullet"/>
      <w:lvlText w:val="•"/>
      <w:lvlJc w:val="left"/>
      <w:pPr>
        <w:ind w:left="9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9"/>
  </w:num>
  <w:num w:numId="13">
    <w:abstractNumId w:val="32"/>
  </w:num>
  <w:num w:numId="14">
    <w:abstractNumId w:val="23"/>
  </w:num>
  <w:num w:numId="15">
    <w:abstractNumId w:val="26"/>
  </w:num>
  <w:num w:numId="16">
    <w:abstractNumId w:val="13"/>
  </w:num>
  <w:num w:numId="17">
    <w:abstractNumId w:val="20"/>
  </w:num>
  <w:num w:numId="18">
    <w:abstractNumId w:val="12"/>
  </w:num>
  <w:num w:numId="19">
    <w:abstractNumId w:val="17"/>
  </w:num>
  <w:num w:numId="20">
    <w:abstractNumId w:val="29"/>
  </w:num>
  <w:num w:numId="21">
    <w:abstractNumId w:val="35"/>
  </w:num>
  <w:num w:numId="22">
    <w:abstractNumId w:val="10"/>
  </w:num>
  <w:num w:numId="23">
    <w:abstractNumId w:val="33"/>
  </w:num>
  <w:num w:numId="24">
    <w:abstractNumId w:val="16"/>
  </w:num>
  <w:num w:numId="25">
    <w:abstractNumId w:val="24"/>
  </w:num>
  <w:num w:numId="26">
    <w:abstractNumId w:val="14"/>
  </w:num>
  <w:num w:numId="27">
    <w:abstractNumId w:val="21"/>
  </w:num>
  <w:num w:numId="28">
    <w:abstractNumId w:val="36"/>
  </w:num>
  <w:num w:numId="29">
    <w:abstractNumId w:val="37"/>
  </w:num>
  <w:num w:numId="30">
    <w:abstractNumId w:val="22"/>
  </w:num>
  <w:num w:numId="31">
    <w:abstractNumId w:val="31"/>
  </w:num>
  <w:num w:numId="32">
    <w:abstractNumId w:val="15"/>
  </w:num>
  <w:num w:numId="33">
    <w:abstractNumId w:val="11"/>
  </w:num>
  <w:num w:numId="34">
    <w:abstractNumId w:val="30"/>
  </w:num>
  <w:num w:numId="35">
    <w:abstractNumId w:val="34"/>
  </w:num>
  <w:num w:numId="36">
    <w:abstractNumId w:val="28"/>
  </w:num>
  <w:num w:numId="37">
    <w:abstractNumId w:val="27"/>
  </w:num>
  <w:num w:numId="38">
    <w:abstractNumId w:val="38"/>
  </w:num>
  <w:num w:numId="39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86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0CD"/>
    <w:rsid w:val="0000050B"/>
    <w:rsid w:val="00000911"/>
    <w:rsid w:val="00000D80"/>
    <w:rsid w:val="00000DF2"/>
    <w:rsid w:val="000012A2"/>
    <w:rsid w:val="00001385"/>
    <w:rsid w:val="0000142E"/>
    <w:rsid w:val="000014C8"/>
    <w:rsid w:val="00001A62"/>
    <w:rsid w:val="00001B17"/>
    <w:rsid w:val="00001B39"/>
    <w:rsid w:val="00001B47"/>
    <w:rsid w:val="00001BC5"/>
    <w:rsid w:val="000026AE"/>
    <w:rsid w:val="000029DE"/>
    <w:rsid w:val="00002B18"/>
    <w:rsid w:val="000035E3"/>
    <w:rsid w:val="0000361A"/>
    <w:rsid w:val="00003832"/>
    <w:rsid w:val="000038E6"/>
    <w:rsid w:val="00003BED"/>
    <w:rsid w:val="00003D19"/>
    <w:rsid w:val="00003EEC"/>
    <w:rsid w:val="00004F47"/>
    <w:rsid w:val="00005628"/>
    <w:rsid w:val="00005682"/>
    <w:rsid w:val="000058F6"/>
    <w:rsid w:val="00005B3B"/>
    <w:rsid w:val="000062F0"/>
    <w:rsid w:val="00006499"/>
    <w:rsid w:val="00006C56"/>
    <w:rsid w:val="00007083"/>
    <w:rsid w:val="000076F5"/>
    <w:rsid w:val="00007C5B"/>
    <w:rsid w:val="00007F68"/>
    <w:rsid w:val="00010187"/>
    <w:rsid w:val="0001025E"/>
    <w:rsid w:val="000103CA"/>
    <w:rsid w:val="00010AA3"/>
    <w:rsid w:val="00010B2D"/>
    <w:rsid w:val="00010F2D"/>
    <w:rsid w:val="00011114"/>
    <w:rsid w:val="0001113D"/>
    <w:rsid w:val="0001117B"/>
    <w:rsid w:val="00011511"/>
    <w:rsid w:val="000117D9"/>
    <w:rsid w:val="00011B2C"/>
    <w:rsid w:val="0001215B"/>
    <w:rsid w:val="00012211"/>
    <w:rsid w:val="00012304"/>
    <w:rsid w:val="0001249B"/>
    <w:rsid w:val="000125D2"/>
    <w:rsid w:val="000127EE"/>
    <w:rsid w:val="0001280D"/>
    <w:rsid w:val="0001281E"/>
    <w:rsid w:val="00012A90"/>
    <w:rsid w:val="00012F3A"/>
    <w:rsid w:val="00013352"/>
    <w:rsid w:val="00013385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4EBD"/>
    <w:rsid w:val="00014FF4"/>
    <w:rsid w:val="00015241"/>
    <w:rsid w:val="00015BCB"/>
    <w:rsid w:val="00015F48"/>
    <w:rsid w:val="000160C4"/>
    <w:rsid w:val="0001616C"/>
    <w:rsid w:val="000162B2"/>
    <w:rsid w:val="00016378"/>
    <w:rsid w:val="000164FD"/>
    <w:rsid w:val="00016611"/>
    <w:rsid w:val="00016752"/>
    <w:rsid w:val="0001687E"/>
    <w:rsid w:val="0001689D"/>
    <w:rsid w:val="00016AFB"/>
    <w:rsid w:val="00016B39"/>
    <w:rsid w:val="00016E05"/>
    <w:rsid w:val="00016F77"/>
    <w:rsid w:val="00017219"/>
    <w:rsid w:val="00017B72"/>
    <w:rsid w:val="00017CD4"/>
    <w:rsid w:val="00020331"/>
    <w:rsid w:val="000204CD"/>
    <w:rsid w:val="00020593"/>
    <w:rsid w:val="000207E3"/>
    <w:rsid w:val="000208D9"/>
    <w:rsid w:val="000209F7"/>
    <w:rsid w:val="00020BF2"/>
    <w:rsid w:val="00020E0D"/>
    <w:rsid w:val="000211F7"/>
    <w:rsid w:val="00021D0E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876"/>
    <w:rsid w:val="00025941"/>
    <w:rsid w:val="00025CF5"/>
    <w:rsid w:val="00025D28"/>
    <w:rsid w:val="0002656A"/>
    <w:rsid w:val="0002674C"/>
    <w:rsid w:val="00026BE1"/>
    <w:rsid w:val="0002700E"/>
    <w:rsid w:val="0002724A"/>
    <w:rsid w:val="00027574"/>
    <w:rsid w:val="000277DA"/>
    <w:rsid w:val="00027E5C"/>
    <w:rsid w:val="00027F23"/>
    <w:rsid w:val="0003047C"/>
    <w:rsid w:val="00030BBF"/>
    <w:rsid w:val="00030BCB"/>
    <w:rsid w:val="00030ED3"/>
    <w:rsid w:val="000310D3"/>
    <w:rsid w:val="0003114D"/>
    <w:rsid w:val="00031619"/>
    <w:rsid w:val="00031726"/>
    <w:rsid w:val="0003176E"/>
    <w:rsid w:val="00031A08"/>
    <w:rsid w:val="00031C37"/>
    <w:rsid w:val="00031F8D"/>
    <w:rsid w:val="000320A2"/>
    <w:rsid w:val="000322D6"/>
    <w:rsid w:val="00032346"/>
    <w:rsid w:val="00032618"/>
    <w:rsid w:val="00032918"/>
    <w:rsid w:val="00032C1C"/>
    <w:rsid w:val="00032DD3"/>
    <w:rsid w:val="00032F61"/>
    <w:rsid w:val="000335A7"/>
    <w:rsid w:val="0003374D"/>
    <w:rsid w:val="00033956"/>
    <w:rsid w:val="0003409F"/>
    <w:rsid w:val="000342DC"/>
    <w:rsid w:val="00034301"/>
    <w:rsid w:val="00034623"/>
    <w:rsid w:val="00034954"/>
    <w:rsid w:val="00034A07"/>
    <w:rsid w:val="00034BB8"/>
    <w:rsid w:val="00034C10"/>
    <w:rsid w:val="00034CEA"/>
    <w:rsid w:val="00035027"/>
    <w:rsid w:val="00035259"/>
    <w:rsid w:val="0003554B"/>
    <w:rsid w:val="0003563F"/>
    <w:rsid w:val="0003564F"/>
    <w:rsid w:val="000356BA"/>
    <w:rsid w:val="000357C6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6F9D"/>
    <w:rsid w:val="00037043"/>
    <w:rsid w:val="0003704C"/>
    <w:rsid w:val="000374FD"/>
    <w:rsid w:val="00037BBB"/>
    <w:rsid w:val="00037C28"/>
    <w:rsid w:val="00037CDD"/>
    <w:rsid w:val="00037F1A"/>
    <w:rsid w:val="0004002E"/>
    <w:rsid w:val="0004078D"/>
    <w:rsid w:val="00040A75"/>
    <w:rsid w:val="00041233"/>
    <w:rsid w:val="000413F1"/>
    <w:rsid w:val="0004164F"/>
    <w:rsid w:val="00041A70"/>
    <w:rsid w:val="00041B29"/>
    <w:rsid w:val="00041E6E"/>
    <w:rsid w:val="0004206D"/>
    <w:rsid w:val="00042286"/>
    <w:rsid w:val="0004274A"/>
    <w:rsid w:val="000429D6"/>
    <w:rsid w:val="00042AD7"/>
    <w:rsid w:val="00042B40"/>
    <w:rsid w:val="00042CCB"/>
    <w:rsid w:val="00042EE6"/>
    <w:rsid w:val="000434EE"/>
    <w:rsid w:val="0004399C"/>
    <w:rsid w:val="000439AC"/>
    <w:rsid w:val="00043A5B"/>
    <w:rsid w:val="00043B5A"/>
    <w:rsid w:val="00043E2A"/>
    <w:rsid w:val="00044391"/>
    <w:rsid w:val="0004444F"/>
    <w:rsid w:val="00044584"/>
    <w:rsid w:val="0004465B"/>
    <w:rsid w:val="000447C9"/>
    <w:rsid w:val="000449B1"/>
    <w:rsid w:val="00044C85"/>
    <w:rsid w:val="000450BF"/>
    <w:rsid w:val="000453BA"/>
    <w:rsid w:val="0004591E"/>
    <w:rsid w:val="00045D7E"/>
    <w:rsid w:val="00045ECF"/>
    <w:rsid w:val="00046285"/>
    <w:rsid w:val="000465F4"/>
    <w:rsid w:val="00046696"/>
    <w:rsid w:val="00046F76"/>
    <w:rsid w:val="00047125"/>
    <w:rsid w:val="00047389"/>
    <w:rsid w:val="0004774F"/>
    <w:rsid w:val="0004785C"/>
    <w:rsid w:val="00047C73"/>
    <w:rsid w:val="00047D8B"/>
    <w:rsid w:val="00050257"/>
    <w:rsid w:val="000502D0"/>
    <w:rsid w:val="00050828"/>
    <w:rsid w:val="00050AA8"/>
    <w:rsid w:val="00050C53"/>
    <w:rsid w:val="00051285"/>
    <w:rsid w:val="0005146F"/>
    <w:rsid w:val="0005184E"/>
    <w:rsid w:val="00051CFE"/>
    <w:rsid w:val="0005208D"/>
    <w:rsid w:val="00052332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4C"/>
    <w:rsid w:val="0005425D"/>
    <w:rsid w:val="00054312"/>
    <w:rsid w:val="00054588"/>
    <w:rsid w:val="0005460B"/>
    <w:rsid w:val="00054D35"/>
    <w:rsid w:val="000554B8"/>
    <w:rsid w:val="00056175"/>
    <w:rsid w:val="000561AA"/>
    <w:rsid w:val="0005622E"/>
    <w:rsid w:val="00056DC1"/>
    <w:rsid w:val="00057122"/>
    <w:rsid w:val="00057492"/>
    <w:rsid w:val="00057A15"/>
    <w:rsid w:val="00057C78"/>
    <w:rsid w:val="00057EED"/>
    <w:rsid w:val="000602DB"/>
    <w:rsid w:val="000605F1"/>
    <w:rsid w:val="00060918"/>
    <w:rsid w:val="00060DFF"/>
    <w:rsid w:val="00060FAC"/>
    <w:rsid w:val="000612BE"/>
    <w:rsid w:val="0006145F"/>
    <w:rsid w:val="00061B99"/>
    <w:rsid w:val="00062182"/>
    <w:rsid w:val="000623DC"/>
    <w:rsid w:val="000625CF"/>
    <w:rsid w:val="000625DB"/>
    <w:rsid w:val="00062668"/>
    <w:rsid w:val="0006274E"/>
    <w:rsid w:val="0006284F"/>
    <w:rsid w:val="00062E18"/>
    <w:rsid w:val="000632AF"/>
    <w:rsid w:val="000634B9"/>
    <w:rsid w:val="00063511"/>
    <w:rsid w:val="00063AC6"/>
    <w:rsid w:val="00063E9C"/>
    <w:rsid w:val="000646D2"/>
    <w:rsid w:val="000647B3"/>
    <w:rsid w:val="000647F8"/>
    <w:rsid w:val="000648D5"/>
    <w:rsid w:val="00064996"/>
    <w:rsid w:val="00064B44"/>
    <w:rsid w:val="00064D98"/>
    <w:rsid w:val="000651A1"/>
    <w:rsid w:val="000654D3"/>
    <w:rsid w:val="00065A5B"/>
    <w:rsid w:val="00066212"/>
    <w:rsid w:val="000662C9"/>
    <w:rsid w:val="00066625"/>
    <w:rsid w:val="000668A7"/>
    <w:rsid w:val="00066A6F"/>
    <w:rsid w:val="00066A80"/>
    <w:rsid w:val="00066DA8"/>
    <w:rsid w:val="00066F4E"/>
    <w:rsid w:val="00067062"/>
    <w:rsid w:val="0006716F"/>
    <w:rsid w:val="000674A8"/>
    <w:rsid w:val="0006761C"/>
    <w:rsid w:val="0006764D"/>
    <w:rsid w:val="0006791F"/>
    <w:rsid w:val="0006799D"/>
    <w:rsid w:val="00067C17"/>
    <w:rsid w:val="00067CB6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6C5"/>
    <w:rsid w:val="000717E2"/>
    <w:rsid w:val="00071ADA"/>
    <w:rsid w:val="00071E45"/>
    <w:rsid w:val="00071E61"/>
    <w:rsid w:val="0007213A"/>
    <w:rsid w:val="000721C1"/>
    <w:rsid w:val="00072357"/>
    <w:rsid w:val="00072C13"/>
    <w:rsid w:val="00072CDE"/>
    <w:rsid w:val="000730A5"/>
    <w:rsid w:val="00073148"/>
    <w:rsid w:val="00073162"/>
    <w:rsid w:val="000734F3"/>
    <w:rsid w:val="000737E9"/>
    <w:rsid w:val="00073898"/>
    <w:rsid w:val="00073A56"/>
    <w:rsid w:val="00073A73"/>
    <w:rsid w:val="00074147"/>
    <w:rsid w:val="00074279"/>
    <w:rsid w:val="00074398"/>
    <w:rsid w:val="00074735"/>
    <w:rsid w:val="000749A4"/>
    <w:rsid w:val="00074B3F"/>
    <w:rsid w:val="00074FCA"/>
    <w:rsid w:val="000752A6"/>
    <w:rsid w:val="000758E1"/>
    <w:rsid w:val="00075B3B"/>
    <w:rsid w:val="00075E6F"/>
    <w:rsid w:val="000764B2"/>
    <w:rsid w:val="0007655A"/>
    <w:rsid w:val="00076709"/>
    <w:rsid w:val="00076A05"/>
    <w:rsid w:val="00076BE8"/>
    <w:rsid w:val="00076DEC"/>
    <w:rsid w:val="00076E7D"/>
    <w:rsid w:val="00076EFB"/>
    <w:rsid w:val="00077164"/>
    <w:rsid w:val="000771EA"/>
    <w:rsid w:val="000777BB"/>
    <w:rsid w:val="00077C97"/>
    <w:rsid w:val="00077CAF"/>
    <w:rsid w:val="00077E06"/>
    <w:rsid w:val="00077E41"/>
    <w:rsid w:val="00077F3F"/>
    <w:rsid w:val="00077F90"/>
    <w:rsid w:val="00080546"/>
    <w:rsid w:val="00080553"/>
    <w:rsid w:val="000805A6"/>
    <w:rsid w:val="00080900"/>
    <w:rsid w:val="00080F97"/>
    <w:rsid w:val="000810FA"/>
    <w:rsid w:val="00081568"/>
    <w:rsid w:val="000817F1"/>
    <w:rsid w:val="00081954"/>
    <w:rsid w:val="00081BDF"/>
    <w:rsid w:val="00081BFB"/>
    <w:rsid w:val="00081D03"/>
    <w:rsid w:val="00081FC8"/>
    <w:rsid w:val="00082352"/>
    <w:rsid w:val="000823A8"/>
    <w:rsid w:val="00082455"/>
    <w:rsid w:val="000827F0"/>
    <w:rsid w:val="00082873"/>
    <w:rsid w:val="00082C3E"/>
    <w:rsid w:val="000832C3"/>
    <w:rsid w:val="00083B9E"/>
    <w:rsid w:val="00083CA4"/>
    <w:rsid w:val="00083EDC"/>
    <w:rsid w:val="00084149"/>
    <w:rsid w:val="000843FA"/>
    <w:rsid w:val="00084EBF"/>
    <w:rsid w:val="00084FF5"/>
    <w:rsid w:val="000854AA"/>
    <w:rsid w:val="00085638"/>
    <w:rsid w:val="00085CD9"/>
    <w:rsid w:val="00085D68"/>
    <w:rsid w:val="0008635C"/>
    <w:rsid w:val="000867AA"/>
    <w:rsid w:val="00086B68"/>
    <w:rsid w:val="00086D70"/>
    <w:rsid w:val="00086DC1"/>
    <w:rsid w:val="00086E2A"/>
    <w:rsid w:val="00087836"/>
    <w:rsid w:val="00087963"/>
    <w:rsid w:val="000879E9"/>
    <w:rsid w:val="00090095"/>
    <w:rsid w:val="00090E53"/>
    <w:rsid w:val="00091066"/>
    <w:rsid w:val="000917D6"/>
    <w:rsid w:val="00091F4C"/>
    <w:rsid w:val="00092821"/>
    <w:rsid w:val="00092895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4CE4"/>
    <w:rsid w:val="000950D5"/>
    <w:rsid w:val="0009518B"/>
    <w:rsid w:val="000951B7"/>
    <w:rsid w:val="00095A5B"/>
    <w:rsid w:val="00095C4B"/>
    <w:rsid w:val="00095D8F"/>
    <w:rsid w:val="00095E77"/>
    <w:rsid w:val="00096658"/>
    <w:rsid w:val="000966F6"/>
    <w:rsid w:val="00096A81"/>
    <w:rsid w:val="00096B72"/>
    <w:rsid w:val="00096BA2"/>
    <w:rsid w:val="00096D61"/>
    <w:rsid w:val="0009706E"/>
    <w:rsid w:val="0009710A"/>
    <w:rsid w:val="0009745D"/>
    <w:rsid w:val="0009782D"/>
    <w:rsid w:val="00097F4E"/>
    <w:rsid w:val="00097FC6"/>
    <w:rsid w:val="000A019F"/>
    <w:rsid w:val="000A05C9"/>
    <w:rsid w:val="000A0874"/>
    <w:rsid w:val="000A09C1"/>
    <w:rsid w:val="000A0C50"/>
    <w:rsid w:val="000A0F37"/>
    <w:rsid w:val="000A1091"/>
    <w:rsid w:val="000A14B5"/>
    <w:rsid w:val="000A1773"/>
    <w:rsid w:val="000A1946"/>
    <w:rsid w:val="000A1CDD"/>
    <w:rsid w:val="000A1D5E"/>
    <w:rsid w:val="000A205B"/>
    <w:rsid w:val="000A2142"/>
    <w:rsid w:val="000A21CF"/>
    <w:rsid w:val="000A232B"/>
    <w:rsid w:val="000A2721"/>
    <w:rsid w:val="000A2777"/>
    <w:rsid w:val="000A2861"/>
    <w:rsid w:val="000A30FC"/>
    <w:rsid w:val="000A325C"/>
    <w:rsid w:val="000A32AC"/>
    <w:rsid w:val="000A3329"/>
    <w:rsid w:val="000A3737"/>
    <w:rsid w:val="000A3E00"/>
    <w:rsid w:val="000A4813"/>
    <w:rsid w:val="000A483C"/>
    <w:rsid w:val="000A4C16"/>
    <w:rsid w:val="000A4E6D"/>
    <w:rsid w:val="000A50D3"/>
    <w:rsid w:val="000A5217"/>
    <w:rsid w:val="000A544F"/>
    <w:rsid w:val="000A5939"/>
    <w:rsid w:val="000A598F"/>
    <w:rsid w:val="000A62A0"/>
    <w:rsid w:val="000A630F"/>
    <w:rsid w:val="000A681D"/>
    <w:rsid w:val="000A6A51"/>
    <w:rsid w:val="000A6C32"/>
    <w:rsid w:val="000A6EA9"/>
    <w:rsid w:val="000A7413"/>
    <w:rsid w:val="000A7923"/>
    <w:rsid w:val="000A7A9C"/>
    <w:rsid w:val="000A7D4E"/>
    <w:rsid w:val="000A7E06"/>
    <w:rsid w:val="000A7FA6"/>
    <w:rsid w:val="000B00CD"/>
    <w:rsid w:val="000B02BF"/>
    <w:rsid w:val="000B0CC4"/>
    <w:rsid w:val="000B0D4B"/>
    <w:rsid w:val="000B0EF3"/>
    <w:rsid w:val="000B0FD2"/>
    <w:rsid w:val="000B1068"/>
    <w:rsid w:val="000B1334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6A1"/>
    <w:rsid w:val="000B29E2"/>
    <w:rsid w:val="000B2B32"/>
    <w:rsid w:val="000B2BE0"/>
    <w:rsid w:val="000B2F10"/>
    <w:rsid w:val="000B335D"/>
    <w:rsid w:val="000B35A7"/>
    <w:rsid w:val="000B3711"/>
    <w:rsid w:val="000B409C"/>
    <w:rsid w:val="000B41D2"/>
    <w:rsid w:val="000B4285"/>
    <w:rsid w:val="000B431C"/>
    <w:rsid w:val="000B442A"/>
    <w:rsid w:val="000B4481"/>
    <w:rsid w:val="000B4847"/>
    <w:rsid w:val="000B4933"/>
    <w:rsid w:val="000B495E"/>
    <w:rsid w:val="000B4A2D"/>
    <w:rsid w:val="000B4A7F"/>
    <w:rsid w:val="000B4BFD"/>
    <w:rsid w:val="000B4E19"/>
    <w:rsid w:val="000B4EC0"/>
    <w:rsid w:val="000B4FDA"/>
    <w:rsid w:val="000B5075"/>
    <w:rsid w:val="000B5376"/>
    <w:rsid w:val="000B5755"/>
    <w:rsid w:val="000B5799"/>
    <w:rsid w:val="000B598F"/>
    <w:rsid w:val="000B5A0D"/>
    <w:rsid w:val="000B5A4A"/>
    <w:rsid w:val="000B5F36"/>
    <w:rsid w:val="000B6429"/>
    <w:rsid w:val="000B687F"/>
    <w:rsid w:val="000B69EE"/>
    <w:rsid w:val="000B6D8D"/>
    <w:rsid w:val="000B6DE0"/>
    <w:rsid w:val="000B726B"/>
    <w:rsid w:val="000C054A"/>
    <w:rsid w:val="000C05D8"/>
    <w:rsid w:val="000C05E3"/>
    <w:rsid w:val="000C08C9"/>
    <w:rsid w:val="000C095E"/>
    <w:rsid w:val="000C0979"/>
    <w:rsid w:val="000C0AC3"/>
    <w:rsid w:val="000C0B3E"/>
    <w:rsid w:val="000C0E6A"/>
    <w:rsid w:val="000C0E6F"/>
    <w:rsid w:val="000C0EE1"/>
    <w:rsid w:val="000C1472"/>
    <w:rsid w:val="000C1BC9"/>
    <w:rsid w:val="000C2531"/>
    <w:rsid w:val="000C2568"/>
    <w:rsid w:val="000C27DC"/>
    <w:rsid w:val="000C27E3"/>
    <w:rsid w:val="000C29E5"/>
    <w:rsid w:val="000C2A92"/>
    <w:rsid w:val="000C2B17"/>
    <w:rsid w:val="000C320E"/>
    <w:rsid w:val="000C342C"/>
    <w:rsid w:val="000C3562"/>
    <w:rsid w:val="000C3DB4"/>
    <w:rsid w:val="000C401E"/>
    <w:rsid w:val="000C4BD0"/>
    <w:rsid w:val="000C4DC3"/>
    <w:rsid w:val="000C5180"/>
    <w:rsid w:val="000C58DE"/>
    <w:rsid w:val="000C59E1"/>
    <w:rsid w:val="000C5A5D"/>
    <w:rsid w:val="000C6217"/>
    <w:rsid w:val="000C662B"/>
    <w:rsid w:val="000C69EC"/>
    <w:rsid w:val="000C6EAC"/>
    <w:rsid w:val="000C71FF"/>
    <w:rsid w:val="000C799A"/>
    <w:rsid w:val="000C7F55"/>
    <w:rsid w:val="000D043D"/>
    <w:rsid w:val="000D04BD"/>
    <w:rsid w:val="000D04D1"/>
    <w:rsid w:val="000D062E"/>
    <w:rsid w:val="000D067A"/>
    <w:rsid w:val="000D0A35"/>
    <w:rsid w:val="000D0B16"/>
    <w:rsid w:val="000D1087"/>
    <w:rsid w:val="000D11E2"/>
    <w:rsid w:val="000D171B"/>
    <w:rsid w:val="000D17BF"/>
    <w:rsid w:val="000D1C75"/>
    <w:rsid w:val="000D1C7D"/>
    <w:rsid w:val="000D21AC"/>
    <w:rsid w:val="000D23B0"/>
    <w:rsid w:val="000D24E6"/>
    <w:rsid w:val="000D29A6"/>
    <w:rsid w:val="000D2E95"/>
    <w:rsid w:val="000D3062"/>
    <w:rsid w:val="000D3086"/>
    <w:rsid w:val="000D3164"/>
    <w:rsid w:val="000D3336"/>
    <w:rsid w:val="000D38D0"/>
    <w:rsid w:val="000D3AE0"/>
    <w:rsid w:val="000D3F52"/>
    <w:rsid w:val="000D4054"/>
    <w:rsid w:val="000D415C"/>
    <w:rsid w:val="000D42A9"/>
    <w:rsid w:val="000D4705"/>
    <w:rsid w:val="000D4C01"/>
    <w:rsid w:val="000D5600"/>
    <w:rsid w:val="000D561C"/>
    <w:rsid w:val="000D587B"/>
    <w:rsid w:val="000D5D4A"/>
    <w:rsid w:val="000D63C6"/>
    <w:rsid w:val="000D6BE9"/>
    <w:rsid w:val="000D6DF4"/>
    <w:rsid w:val="000D6E4A"/>
    <w:rsid w:val="000D6FEF"/>
    <w:rsid w:val="000D7461"/>
    <w:rsid w:val="000D748A"/>
    <w:rsid w:val="000D769D"/>
    <w:rsid w:val="000D7843"/>
    <w:rsid w:val="000D7E3D"/>
    <w:rsid w:val="000D7FEA"/>
    <w:rsid w:val="000E07A4"/>
    <w:rsid w:val="000E08CC"/>
    <w:rsid w:val="000E093B"/>
    <w:rsid w:val="000E0A01"/>
    <w:rsid w:val="000E0AD5"/>
    <w:rsid w:val="000E0E9F"/>
    <w:rsid w:val="000E0EEB"/>
    <w:rsid w:val="000E2AA7"/>
    <w:rsid w:val="000E2D0A"/>
    <w:rsid w:val="000E2EE8"/>
    <w:rsid w:val="000E32A6"/>
    <w:rsid w:val="000E363D"/>
    <w:rsid w:val="000E38AD"/>
    <w:rsid w:val="000E3937"/>
    <w:rsid w:val="000E39CD"/>
    <w:rsid w:val="000E409A"/>
    <w:rsid w:val="000E44B3"/>
    <w:rsid w:val="000E44CA"/>
    <w:rsid w:val="000E4913"/>
    <w:rsid w:val="000E4B37"/>
    <w:rsid w:val="000E4B8A"/>
    <w:rsid w:val="000E4C7F"/>
    <w:rsid w:val="000E4C8C"/>
    <w:rsid w:val="000E542C"/>
    <w:rsid w:val="000E5939"/>
    <w:rsid w:val="000E598F"/>
    <w:rsid w:val="000E5D90"/>
    <w:rsid w:val="000E64F9"/>
    <w:rsid w:val="000E671C"/>
    <w:rsid w:val="000E6EE0"/>
    <w:rsid w:val="000E71ED"/>
    <w:rsid w:val="000E77E0"/>
    <w:rsid w:val="000E79B9"/>
    <w:rsid w:val="000E7A3D"/>
    <w:rsid w:val="000E7D7C"/>
    <w:rsid w:val="000F07DF"/>
    <w:rsid w:val="000F0AC3"/>
    <w:rsid w:val="000F0EC3"/>
    <w:rsid w:val="000F1056"/>
    <w:rsid w:val="000F17A0"/>
    <w:rsid w:val="000F17EB"/>
    <w:rsid w:val="000F1EA8"/>
    <w:rsid w:val="000F1FC1"/>
    <w:rsid w:val="000F200D"/>
    <w:rsid w:val="000F2063"/>
    <w:rsid w:val="000F2288"/>
    <w:rsid w:val="000F2349"/>
    <w:rsid w:val="000F236B"/>
    <w:rsid w:val="000F25D5"/>
    <w:rsid w:val="000F29AF"/>
    <w:rsid w:val="000F2ED0"/>
    <w:rsid w:val="000F32DB"/>
    <w:rsid w:val="000F3725"/>
    <w:rsid w:val="000F387E"/>
    <w:rsid w:val="000F3A0E"/>
    <w:rsid w:val="000F3A17"/>
    <w:rsid w:val="000F3AE7"/>
    <w:rsid w:val="000F3BB5"/>
    <w:rsid w:val="000F3DFA"/>
    <w:rsid w:val="000F3EB2"/>
    <w:rsid w:val="000F3F62"/>
    <w:rsid w:val="000F4962"/>
    <w:rsid w:val="000F4BCC"/>
    <w:rsid w:val="000F4EAF"/>
    <w:rsid w:val="000F4F1B"/>
    <w:rsid w:val="000F5005"/>
    <w:rsid w:val="000F503C"/>
    <w:rsid w:val="000F533B"/>
    <w:rsid w:val="000F5801"/>
    <w:rsid w:val="000F58BC"/>
    <w:rsid w:val="000F5AF6"/>
    <w:rsid w:val="000F5BC7"/>
    <w:rsid w:val="000F5D03"/>
    <w:rsid w:val="000F5E9B"/>
    <w:rsid w:val="000F6774"/>
    <w:rsid w:val="000F6C0A"/>
    <w:rsid w:val="000F72C2"/>
    <w:rsid w:val="000F7423"/>
    <w:rsid w:val="000F760B"/>
    <w:rsid w:val="000F7F3F"/>
    <w:rsid w:val="001001BD"/>
    <w:rsid w:val="00100D70"/>
    <w:rsid w:val="00101020"/>
    <w:rsid w:val="00101477"/>
    <w:rsid w:val="00101FB2"/>
    <w:rsid w:val="001020A3"/>
    <w:rsid w:val="0010225B"/>
    <w:rsid w:val="0010227C"/>
    <w:rsid w:val="00102991"/>
    <w:rsid w:val="00103296"/>
    <w:rsid w:val="001032B4"/>
    <w:rsid w:val="00103828"/>
    <w:rsid w:val="0010391D"/>
    <w:rsid w:val="00103AB4"/>
    <w:rsid w:val="00103BFC"/>
    <w:rsid w:val="00104276"/>
    <w:rsid w:val="00104A8F"/>
    <w:rsid w:val="00104B7D"/>
    <w:rsid w:val="00104FB2"/>
    <w:rsid w:val="00104FE5"/>
    <w:rsid w:val="001051BB"/>
    <w:rsid w:val="0010537A"/>
    <w:rsid w:val="001053B9"/>
    <w:rsid w:val="001053FF"/>
    <w:rsid w:val="00105C72"/>
    <w:rsid w:val="00105EB5"/>
    <w:rsid w:val="00106162"/>
    <w:rsid w:val="001061BF"/>
    <w:rsid w:val="0010674E"/>
    <w:rsid w:val="001068B6"/>
    <w:rsid w:val="00106901"/>
    <w:rsid w:val="00106B89"/>
    <w:rsid w:val="00106D00"/>
    <w:rsid w:val="00107460"/>
    <w:rsid w:val="001078DC"/>
    <w:rsid w:val="00107AFB"/>
    <w:rsid w:val="00107C13"/>
    <w:rsid w:val="00110463"/>
    <w:rsid w:val="00110D9C"/>
    <w:rsid w:val="00110E6E"/>
    <w:rsid w:val="001116A2"/>
    <w:rsid w:val="0011184D"/>
    <w:rsid w:val="00111CFE"/>
    <w:rsid w:val="0011219F"/>
    <w:rsid w:val="001121DC"/>
    <w:rsid w:val="001122B2"/>
    <w:rsid w:val="001124F9"/>
    <w:rsid w:val="00112537"/>
    <w:rsid w:val="00112646"/>
    <w:rsid w:val="00112889"/>
    <w:rsid w:val="00112BB5"/>
    <w:rsid w:val="00112D1C"/>
    <w:rsid w:val="00112F82"/>
    <w:rsid w:val="00113610"/>
    <w:rsid w:val="0011362C"/>
    <w:rsid w:val="00113750"/>
    <w:rsid w:val="001138A0"/>
    <w:rsid w:val="001138EF"/>
    <w:rsid w:val="00113B22"/>
    <w:rsid w:val="00113C5E"/>
    <w:rsid w:val="00113EC0"/>
    <w:rsid w:val="00114118"/>
    <w:rsid w:val="001141EE"/>
    <w:rsid w:val="0011448E"/>
    <w:rsid w:val="001145D4"/>
    <w:rsid w:val="00114C17"/>
    <w:rsid w:val="00114E63"/>
    <w:rsid w:val="00115041"/>
    <w:rsid w:val="00115470"/>
    <w:rsid w:val="001154BD"/>
    <w:rsid w:val="001155B1"/>
    <w:rsid w:val="0011566A"/>
    <w:rsid w:val="001157C0"/>
    <w:rsid w:val="00115A5C"/>
    <w:rsid w:val="001165FA"/>
    <w:rsid w:val="00116710"/>
    <w:rsid w:val="001167B0"/>
    <w:rsid w:val="001169AC"/>
    <w:rsid w:val="00116D85"/>
    <w:rsid w:val="00116DA2"/>
    <w:rsid w:val="00117A8E"/>
    <w:rsid w:val="00117CD8"/>
    <w:rsid w:val="001205DF"/>
    <w:rsid w:val="00120A9F"/>
    <w:rsid w:val="00120AAC"/>
    <w:rsid w:val="00120E9F"/>
    <w:rsid w:val="00121331"/>
    <w:rsid w:val="00121427"/>
    <w:rsid w:val="00121B28"/>
    <w:rsid w:val="00121B8F"/>
    <w:rsid w:val="00121E79"/>
    <w:rsid w:val="00121EB6"/>
    <w:rsid w:val="0012208F"/>
    <w:rsid w:val="0012209B"/>
    <w:rsid w:val="0012256E"/>
    <w:rsid w:val="001225E0"/>
    <w:rsid w:val="00122812"/>
    <w:rsid w:val="00122B1A"/>
    <w:rsid w:val="00122E2F"/>
    <w:rsid w:val="00123228"/>
    <w:rsid w:val="00123595"/>
    <w:rsid w:val="00123789"/>
    <w:rsid w:val="00123935"/>
    <w:rsid w:val="00123A1E"/>
    <w:rsid w:val="00123A2C"/>
    <w:rsid w:val="0012444E"/>
    <w:rsid w:val="001246AE"/>
    <w:rsid w:val="00124791"/>
    <w:rsid w:val="00124A32"/>
    <w:rsid w:val="00124AEF"/>
    <w:rsid w:val="00124B2F"/>
    <w:rsid w:val="0012523B"/>
    <w:rsid w:val="00125490"/>
    <w:rsid w:val="001254C6"/>
    <w:rsid w:val="001256A9"/>
    <w:rsid w:val="00125DFB"/>
    <w:rsid w:val="0012602A"/>
    <w:rsid w:val="00126113"/>
    <w:rsid w:val="00126160"/>
    <w:rsid w:val="0012691E"/>
    <w:rsid w:val="00126B46"/>
    <w:rsid w:val="00126E57"/>
    <w:rsid w:val="001275C6"/>
    <w:rsid w:val="001279CB"/>
    <w:rsid w:val="00127BD5"/>
    <w:rsid w:val="00127C86"/>
    <w:rsid w:val="00127DB8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130F"/>
    <w:rsid w:val="001316DD"/>
    <w:rsid w:val="001316F3"/>
    <w:rsid w:val="00131876"/>
    <w:rsid w:val="00131A2F"/>
    <w:rsid w:val="00131B66"/>
    <w:rsid w:val="001320D5"/>
    <w:rsid w:val="00132257"/>
    <w:rsid w:val="001324E7"/>
    <w:rsid w:val="001325C2"/>
    <w:rsid w:val="0013267B"/>
    <w:rsid w:val="00132874"/>
    <w:rsid w:val="001328DF"/>
    <w:rsid w:val="001330B6"/>
    <w:rsid w:val="00133286"/>
    <w:rsid w:val="00133C4A"/>
    <w:rsid w:val="0013464F"/>
    <w:rsid w:val="00134B29"/>
    <w:rsid w:val="00134D7B"/>
    <w:rsid w:val="00134F62"/>
    <w:rsid w:val="001353DF"/>
    <w:rsid w:val="00135570"/>
    <w:rsid w:val="001355AF"/>
    <w:rsid w:val="001356CD"/>
    <w:rsid w:val="00135F0C"/>
    <w:rsid w:val="00136098"/>
    <w:rsid w:val="00136217"/>
    <w:rsid w:val="0013642B"/>
    <w:rsid w:val="001366B4"/>
    <w:rsid w:val="0013693B"/>
    <w:rsid w:val="00136941"/>
    <w:rsid w:val="00136B32"/>
    <w:rsid w:val="001378C0"/>
    <w:rsid w:val="001379FE"/>
    <w:rsid w:val="00140107"/>
    <w:rsid w:val="00140A87"/>
    <w:rsid w:val="00140D40"/>
    <w:rsid w:val="001414F5"/>
    <w:rsid w:val="00141A17"/>
    <w:rsid w:val="00141D54"/>
    <w:rsid w:val="00141FBD"/>
    <w:rsid w:val="00142177"/>
    <w:rsid w:val="001428A7"/>
    <w:rsid w:val="00142A5B"/>
    <w:rsid w:val="00142F02"/>
    <w:rsid w:val="0014311F"/>
    <w:rsid w:val="0014350C"/>
    <w:rsid w:val="00143540"/>
    <w:rsid w:val="001437BD"/>
    <w:rsid w:val="00143987"/>
    <w:rsid w:val="00143B8E"/>
    <w:rsid w:val="00143CDA"/>
    <w:rsid w:val="00144CE0"/>
    <w:rsid w:val="00144D5B"/>
    <w:rsid w:val="001451A2"/>
    <w:rsid w:val="001453B4"/>
    <w:rsid w:val="001454C0"/>
    <w:rsid w:val="00145601"/>
    <w:rsid w:val="0014579B"/>
    <w:rsid w:val="00145911"/>
    <w:rsid w:val="001460A9"/>
    <w:rsid w:val="001461A3"/>
    <w:rsid w:val="00146475"/>
    <w:rsid w:val="001466B9"/>
    <w:rsid w:val="00146D9D"/>
    <w:rsid w:val="00146FC4"/>
    <w:rsid w:val="0014714A"/>
    <w:rsid w:val="001473F2"/>
    <w:rsid w:val="001474A4"/>
    <w:rsid w:val="001477E9"/>
    <w:rsid w:val="0014796C"/>
    <w:rsid w:val="001500A6"/>
    <w:rsid w:val="00150189"/>
    <w:rsid w:val="0015048A"/>
    <w:rsid w:val="001504F7"/>
    <w:rsid w:val="00150678"/>
    <w:rsid w:val="001509F3"/>
    <w:rsid w:val="00150A4A"/>
    <w:rsid w:val="001510D3"/>
    <w:rsid w:val="00151379"/>
    <w:rsid w:val="00151654"/>
    <w:rsid w:val="00151C14"/>
    <w:rsid w:val="00151D07"/>
    <w:rsid w:val="00151F34"/>
    <w:rsid w:val="00152182"/>
    <w:rsid w:val="001521BA"/>
    <w:rsid w:val="0015263F"/>
    <w:rsid w:val="0015267A"/>
    <w:rsid w:val="001526BB"/>
    <w:rsid w:val="00152B4E"/>
    <w:rsid w:val="00152FB9"/>
    <w:rsid w:val="0015302E"/>
    <w:rsid w:val="00153BA2"/>
    <w:rsid w:val="00153C44"/>
    <w:rsid w:val="00153D5D"/>
    <w:rsid w:val="00153F35"/>
    <w:rsid w:val="00154163"/>
    <w:rsid w:val="0015446D"/>
    <w:rsid w:val="001544D7"/>
    <w:rsid w:val="00154526"/>
    <w:rsid w:val="00154A5D"/>
    <w:rsid w:val="00154A65"/>
    <w:rsid w:val="00154B40"/>
    <w:rsid w:val="00154C5E"/>
    <w:rsid w:val="00154F5B"/>
    <w:rsid w:val="00154F70"/>
    <w:rsid w:val="00155269"/>
    <w:rsid w:val="001555BC"/>
    <w:rsid w:val="0015576A"/>
    <w:rsid w:val="0015580B"/>
    <w:rsid w:val="00156F03"/>
    <w:rsid w:val="0015722F"/>
    <w:rsid w:val="001572E9"/>
    <w:rsid w:val="0015758D"/>
    <w:rsid w:val="0015767F"/>
    <w:rsid w:val="001577E9"/>
    <w:rsid w:val="00157C31"/>
    <w:rsid w:val="00160059"/>
    <w:rsid w:val="00160AF2"/>
    <w:rsid w:val="00160E6C"/>
    <w:rsid w:val="00161101"/>
    <w:rsid w:val="00161215"/>
    <w:rsid w:val="00161467"/>
    <w:rsid w:val="00161791"/>
    <w:rsid w:val="00161DDA"/>
    <w:rsid w:val="00161EF0"/>
    <w:rsid w:val="00161EF5"/>
    <w:rsid w:val="00162094"/>
    <w:rsid w:val="001622BB"/>
    <w:rsid w:val="00162440"/>
    <w:rsid w:val="001627C9"/>
    <w:rsid w:val="001627FC"/>
    <w:rsid w:val="0016298D"/>
    <w:rsid w:val="001629D4"/>
    <w:rsid w:val="00162C42"/>
    <w:rsid w:val="00162DCE"/>
    <w:rsid w:val="00162DD0"/>
    <w:rsid w:val="00162DF3"/>
    <w:rsid w:val="00163377"/>
    <w:rsid w:val="001639FE"/>
    <w:rsid w:val="00163C92"/>
    <w:rsid w:val="00163D8D"/>
    <w:rsid w:val="001643E6"/>
    <w:rsid w:val="00164413"/>
    <w:rsid w:val="001646A9"/>
    <w:rsid w:val="001649C5"/>
    <w:rsid w:val="00164D08"/>
    <w:rsid w:val="00164D54"/>
    <w:rsid w:val="00164F8E"/>
    <w:rsid w:val="0016517C"/>
    <w:rsid w:val="0016527A"/>
    <w:rsid w:val="001652DE"/>
    <w:rsid w:val="001656D2"/>
    <w:rsid w:val="00165703"/>
    <w:rsid w:val="00165AA9"/>
    <w:rsid w:val="00165D74"/>
    <w:rsid w:val="00166276"/>
    <w:rsid w:val="001662DD"/>
    <w:rsid w:val="0016645E"/>
    <w:rsid w:val="001665D6"/>
    <w:rsid w:val="00166700"/>
    <w:rsid w:val="001668C9"/>
    <w:rsid w:val="00166F9B"/>
    <w:rsid w:val="001671AB"/>
    <w:rsid w:val="001672F5"/>
    <w:rsid w:val="0016747E"/>
    <w:rsid w:val="00167482"/>
    <w:rsid w:val="001679F1"/>
    <w:rsid w:val="00167BAE"/>
    <w:rsid w:val="00167BE5"/>
    <w:rsid w:val="00167C9A"/>
    <w:rsid w:val="00167F17"/>
    <w:rsid w:val="001704AF"/>
    <w:rsid w:val="00170F23"/>
    <w:rsid w:val="0017118E"/>
    <w:rsid w:val="001712FB"/>
    <w:rsid w:val="001715E5"/>
    <w:rsid w:val="001719CD"/>
    <w:rsid w:val="00171BC3"/>
    <w:rsid w:val="0017209C"/>
    <w:rsid w:val="001727F9"/>
    <w:rsid w:val="001730A8"/>
    <w:rsid w:val="00173167"/>
    <w:rsid w:val="0017317D"/>
    <w:rsid w:val="001731E5"/>
    <w:rsid w:val="0017333F"/>
    <w:rsid w:val="00173641"/>
    <w:rsid w:val="00173C08"/>
    <w:rsid w:val="00173D5A"/>
    <w:rsid w:val="00173E01"/>
    <w:rsid w:val="0017421C"/>
    <w:rsid w:val="00174626"/>
    <w:rsid w:val="0017539E"/>
    <w:rsid w:val="00175610"/>
    <w:rsid w:val="00175892"/>
    <w:rsid w:val="00175D50"/>
    <w:rsid w:val="00176325"/>
    <w:rsid w:val="001763EB"/>
    <w:rsid w:val="001768C6"/>
    <w:rsid w:val="001768F9"/>
    <w:rsid w:val="00176CC5"/>
    <w:rsid w:val="00176DA0"/>
    <w:rsid w:val="00176E4C"/>
    <w:rsid w:val="001772A8"/>
    <w:rsid w:val="00177641"/>
    <w:rsid w:val="00177810"/>
    <w:rsid w:val="001803E0"/>
    <w:rsid w:val="001805BD"/>
    <w:rsid w:val="00180673"/>
    <w:rsid w:val="00180ADF"/>
    <w:rsid w:val="00180B53"/>
    <w:rsid w:val="00180B99"/>
    <w:rsid w:val="00180B9A"/>
    <w:rsid w:val="00180D38"/>
    <w:rsid w:val="00181544"/>
    <w:rsid w:val="0018197D"/>
    <w:rsid w:val="001825DF"/>
    <w:rsid w:val="001826BF"/>
    <w:rsid w:val="001831A2"/>
    <w:rsid w:val="00183221"/>
    <w:rsid w:val="00183590"/>
    <w:rsid w:val="00183744"/>
    <w:rsid w:val="00183B14"/>
    <w:rsid w:val="001841C9"/>
    <w:rsid w:val="001849FF"/>
    <w:rsid w:val="00184C3F"/>
    <w:rsid w:val="00184EE9"/>
    <w:rsid w:val="00185D04"/>
    <w:rsid w:val="00185E75"/>
    <w:rsid w:val="001860C8"/>
    <w:rsid w:val="001860F9"/>
    <w:rsid w:val="00186B07"/>
    <w:rsid w:val="00186C3B"/>
    <w:rsid w:val="00186C55"/>
    <w:rsid w:val="001871AE"/>
    <w:rsid w:val="00187954"/>
    <w:rsid w:val="00187982"/>
    <w:rsid w:val="001905AF"/>
    <w:rsid w:val="0019095D"/>
    <w:rsid w:val="00190AEE"/>
    <w:rsid w:val="00190F28"/>
    <w:rsid w:val="001916A2"/>
    <w:rsid w:val="00191905"/>
    <w:rsid w:val="00191A77"/>
    <w:rsid w:val="00191E06"/>
    <w:rsid w:val="001920F0"/>
    <w:rsid w:val="001924B0"/>
    <w:rsid w:val="00192527"/>
    <w:rsid w:val="00192611"/>
    <w:rsid w:val="00192AC2"/>
    <w:rsid w:val="00192D44"/>
    <w:rsid w:val="00192DBF"/>
    <w:rsid w:val="0019339E"/>
    <w:rsid w:val="001935C5"/>
    <w:rsid w:val="001936FC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780"/>
    <w:rsid w:val="00195857"/>
    <w:rsid w:val="00195876"/>
    <w:rsid w:val="001958E5"/>
    <w:rsid w:val="00195BC3"/>
    <w:rsid w:val="00195C2B"/>
    <w:rsid w:val="00195D17"/>
    <w:rsid w:val="001961B0"/>
    <w:rsid w:val="001962EA"/>
    <w:rsid w:val="001965A7"/>
    <w:rsid w:val="001968C9"/>
    <w:rsid w:val="00196974"/>
    <w:rsid w:val="001969FD"/>
    <w:rsid w:val="00197151"/>
    <w:rsid w:val="001971CB"/>
    <w:rsid w:val="001974C8"/>
    <w:rsid w:val="00197514"/>
    <w:rsid w:val="00197B5D"/>
    <w:rsid w:val="00197D2B"/>
    <w:rsid w:val="00197D51"/>
    <w:rsid w:val="001A0A9F"/>
    <w:rsid w:val="001A0D4C"/>
    <w:rsid w:val="001A1071"/>
    <w:rsid w:val="001A110F"/>
    <w:rsid w:val="001A14FB"/>
    <w:rsid w:val="001A17B9"/>
    <w:rsid w:val="001A196F"/>
    <w:rsid w:val="001A1ADF"/>
    <w:rsid w:val="001A1E66"/>
    <w:rsid w:val="001A1F80"/>
    <w:rsid w:val="001A2025"/>
    <w:rsid w:val="001A2106"/>
    <w:rsid w:val="001A2117"/>
    <w:rsid w:val="001A24AD"/>
    <w:rsid w:val="001A267C"/>
    <w:rsid w:val="001A26E4"/>
    <w:rsid w:val="001A2C4A"/>
    <w:rsid w:val="001A33A6"/>
    <w:rsid w:val="001A3F0F"/>
    <w:rsid w:val="001A4045"/>
    <w:rsid w:val="001A41DF"/>
    <w:rsid w:val="001A47A9"/>
    <w:rsid w:val="001A4952"/>
    <w:rsid w:val="001A4B93"/>
    <w:rsid w:val="001A4BB9"/>
    <w:rsid w:val="001A4F2A"/>
    <w:rsid w:val="001A5172"/>
    <w:rsid w:val="001A5232"/>
    <w:rsid w:val="001A5CEF"/>
    <w:rsid w:val="001A6020"/>
    <w:rsid w:val="001A60AC"/>
    <w:rsid w:val="001A62E6"/>
    <w:rsid w:val="001A6818"/>
    <w:rsid w:val="001A6948"/>
    <w:rsid w:val="001A6B16"/>
    <w:rsid w:val="001A6BB2"/>
    <w:rsid w:val="001A6D18"/>
    <w:rsid w:val="001A6F28"/>
    <w:rsid w:val="001A7A60"/>
    <w:rsid w:val="001A7A8A"/>
    <w:rsid w:val="001A7CB3"/>
    <w:rsid w:val="001B0081"/>
    <w:rsid w:val="001B016A"/>
    <w:rsid w:val="001B0261"/>
    <w:rsid w:val="001B03CE"/>
    <w:rsid w:val="001B04FF"/>
    <w:rsid w:val="001B055A"/>
    <w:rsid w:val="001B09CA"/>
    <w:rsid w:val="001B121D"/>
    <w:rsid w:val="001B13B0"/>
    <w:rsid w:val="001B14DE"/>
    <w:rsid w:val="001B1500"/>
    <w:rsid w:val="001B1574"/>
    <w:rsid w:val="001B185D"/>
    <w:rsid w:val="001B1947"/>
    <w:rsid w:val="001B1B37"/>
    <w:rsid w:val="001B1DF7"/>
    <w:rsid w:val="001B204D"/>
    <w:rsid w:val="001B22B4"/>
    <w:rsid w:val="001B23CA"/>
    <w:rsid w:val="001B26B9"/>
    <w:rsid w:val="001B2B33"/>
    <w:rsid w:val="001B2C46"/>
    <w:rsid w:val="001B2EE2"/>
    <w:rsid w:val="001B3437"/>
    <w:rsid w:val="001B3594"/>
    <w:rsid w:val="001B3612"/>
    <w:rsid w:val="001B3DA7"/>
    <w:rsid w:val="001B3EAE"/>
    <w:rsid w:val="001B3F04"/>
    <w:rsid w:val="001B41C9"/>
    <w:rsid w:val="001B4279"/>
    <w:rsid w:val="001B44E9"/>
    <w:rsid w:val="001B4522"/>
    <w:rsid w:val="001B4529"/>
    <w:rsid w:val="001B4B11"/>
    <w:rsid w:val="001B4DA9"/>
    <w:rsid w:val="001B4F07"/>
    <w:rsid w:val="001B505C"/>
    <w:rsid w:val="001B532D"/>
    <w:rsid w:val="001B5ADD"/>
    <w:rsid w:val="001B5C50"/>
    <w:rsid w:val="001B5C77"/>
    <w:rsid w:val="001B5E83"/>
    <w:rsid w:val="001B62FD"/>
    <w:rsid w:val="001B6B19"/>
    <w:rsid w:val="001B71F7"/>
    <w:rsid w:val="001B7360"/>
    <w:rsid w:val="001B7556"/>
    <w:rsid w:val="001B7BC0"/>
    <w:rsid w:val="001B7C6A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8CE"/>
    <w:rsid w:val="001C2962"/>
    <w:rsid w:val="001C2A06"/>
    <w:rsid w:val="001C3207"/>
    <w:rsid w:val="001C3259"/>
    <w:rsid w:val="001C340C"/>
    <w:rsid w:val="001C3464"/>
    <w:rsid w:val="001C359C"/>
    <w:rsid w:val="001C375D"/>
    <w:rsid w:val="001C3A10"/>
    <w:rsid w:val="001C3DB0"/>
    <w:rsid w:val="001C4152"/>
    <w:rsid w:val="001C43CE"/>
    <w:rsid w:val="001C4918"/>
    <w:rsid w:val="001C4932"/>
    <w:rsid w:val="001C52F5"/>
    <w:rsid w:val="001C5354"/>
    <w:rsid w:val="001C5361"/>
    <w:rsid w:val="001C57F1"/>
    <w:rsid w:val="001C595E"/>
    <w:rsid w:val="001C596E"/>
    <w:rsid w:val="001C5A49"/>
    <w:rsid w:val="001C5B95"/>
    <w:rsid w:val="001C5E91"/>
    <w:rsid w:val="001C5F5B"/>
    <w:rsid w:val="001C642A"/>
    <w:rsid w:val="001C65EC"/>
    <w:rsid w:val="001C69BD"/>
    <w:rsid w:val="001C69FA"/>
    <w:rsid w:val="001C6A63"/>
    <w:rsid w:val="001C6BD7"/>
    <w:rsid w:val="001C73EB"/>
    <w:rsid w:val="001C745C"/>
    <w:rsid w:val="001C7585"/>
    <w:rsid w:val="001C784A"/>
    <w:rsid w:val="001C796A"/>
    <w:rsid w:val="001C7B5F"/>
    <w:rsid w:val="001C7D13"/>
    <w:rsid w:val="001D13BD"/>
    <w:rsid w:val="001D1441"/>
    <w:rsid w:val="001D1809"/>
    <w:rsid w:val="001D1C34"/>
    <w:rsid w:val="001D1C41"/>
    <w:rsid w:val="001D2209"/>
    <w:rsid w:val="001D233C"/>
    <w:rsid w:val="001D24C9"/>
    <w:rsid w:val="001D2763"/>
    <w:rsid w:val="001D2774"/>
    <w:rsid w:val="001D2CBF"/>
    <w:rsid w:val="001D2F81"/>
    <w:rsid w:val="001D3012"/>
    <w:rsid w:val="001D32DC"/>
    <w:rsid w:val="001D362E"/>
    <w:rsid w:val="001D3CD5"/>
    <w:rsid w:val="001D4AD3"/>
    <w:rsid w:val="001D4D94"/>
    <w:rsid w:val="001D4F2A"/>
    <w:rsid w:val="001D4FB7"/>
    <w:rsid w:val="001D5250"/>
    <w:rsid w:val="001D530E"/>
    <w:rsid w:val="001D57DA"/>
    <w:rsid w:val="001D596E"/>
    <w:rsid w:val="001D5AAA"/>
    <w:rsid w:val="001D5B4C"/>
    <w:rsid w:val="001D5BBB"/>
    <w:rsid w:val="001D5BDE"/>
    <w:rsid w:val="001D5C74"/>
    <w:rsid w:val="001D5EB4"/>
    <w:rsid w:val="001D60E5"/>
    <w:rsid w:val="001D61F7"/>
    <w:rsid w:val="001D6335"/>
    <w:rsid w:val="001D65AD"/>
    <w:rsid w:val="001D65E2"/>
    <w:rsid w:val="001D693E"/>
    <w:rsid w:val="001D790D"/>
    <w:rsid w:val="001D7943"/>
    <w:rsid w:val="001E0140"/>
    <w:rsid w:val="001E0326"/>
    <w:rsid w:val="001E0473"/>
    <w:rsid w:val="001E066E"/>
    <w:rsid w:val="001E0B57"/>
    <w:rsid w:val="001E0DEC"/>
    <w:rsid w:val="001E0E92"/>
    <w:rsid w:val="001E14A6"/>
    <w:rsid w:val="001E18DB"/>
    <w:rsid w:val="001E1B42"/>
    <w:rsid w:val="001E2483"/>
    <w:rsid w:val="001E24AC"/>
    <w:rsid w:val="001E26BA"/>
    <w:rsid w:val="001E26D0"/>
    <w:rsid w:val="001E2965"/>
    <w:rsid w:val="001E2F3C"/>
    <w:rsid w:val="001E2F41"/>
    <w:rsid w:val="001E3562"/>
    <w:rsid w:val="001E3809"/>
    <w:rsid w:val="001E38B9"/>
    <w:rsid w:val="001E3B29"/>
    <w:rsid w:val="001E3C05"/>
    <w:rsid w:val="001E443B"/>
    <w:rsid w:val="001E4B97"/>
    <w:rsid w:val="001E4C6A"/>
    <w:rsid w:val="001E4DA8"/>
    <w:rsid w:val="001E4F61"/>
    <w:rsid w:val="001E53F9"/>
    <w:rsid w:val="001E5B36"/>
    <w:rsid w:val="001E5EB4"/>
    <w:rsid w:val="001E67F9"/>
    <w:rsid w:val="001E6D27"/>
    <w:rsid w:val="001E6D4A"/>
    <w:rsid w:val="001E746B"/>
    <w:rsid w:val="001E75C7"/>
    <w:rsid w:val="001E7651"/>
    <w:rsid w:val="001E79F5"/>
    <w:rsid w:val="001E7F9F"/>
    <w:rsid w:val="001F007E"/>
    <w:rsid w:val="001F025E"/>
    <w:rsid w:val="001F026A"/>
    <w:rsid w:val="001F08A0"/>
    <w:rsid w:val="001F08ED"/>
    <w:rsid w:val="001F0953"/>
    <w:rsid w:val="001F0B6E"/>
    <w:rsid w:val="001F0D56"/>
    <w:rsid w:val="001F1127"/>
    <w:rsid w:val="001F1170"/>
    <w:rsid w:val="001F13F4"/>
    <w:rsid w:val="001F148A"/>
    <w:rsid w:val="001F1494"/>
    <w:rsid w:val="001F177B"/>
    <w:rsid w:val="001F19CC"/>
    <w:rsid w:val="001F19D6"/>
    <w:rsid w:val="001F1A4F"/>
    <w:rsid w:val="001F1BD2"/>
    <w:rsid w:val="001F1D81"/>
    <w:rsid w:val="001F2AA8"/>
    <w:rsid w:val="001F2B91"/>
    <w:rsid w:val="001F318A"/>
    <w:rsid w:val="001F31B1"/>
    <w:rsid w:val="001F328F"/>
    <w:rsid w:val="001F3308"/>
    <w:rsid w:val="001F3453"/>
    <w:rsid w:val="001F36EC"/>
    <w:rsid w:val="001F3CB3"/>
    <w:rsid w:val="001F3DD4"/>
    <w:rsid w:val="001F3F81"/>
    <w:rsid w:val="001F40D7"/>
    <w:rsid w:val="001F4130"/>
    <w:rsid w:val="001F41DF"/>
    <w:rsid w:val="001F4461"/>
    <w:rsid w:val="001F45DA"/>
    <w:rsid w:val="001F46A2"/>
    <w:rsid w:val="001F4851"/>
    <w:rsid w:val="001F5057"/>
    <w:rsid w:val="001F517B"/>
    <w:rsid w:val="001F57C4"/>
    <w:rsid w:val="001F58EB"/>
    <w:rsid w:val="001F59AD"/>
    <w:rsid w:val="001F66C7"/>
    <w:rsid w:val="001F6750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CDA"/>
    <w:rsid w:val="001F7EE5"/>
    <w:rsid w:val="002000AC"/>
    <w:rsid w:val="00200200"/>
    <w:rsid w:val="00200EB6"/>
    <w:rsid w:val="002014AA"/>
    <w:rsid w:val="00201545"/>
    <w:rsid w:val="002015F1"/>
    <w:rsid w:val="00201871"/>
    <w:rsid w:val="00201AF9"/>
    <w:rsid w:val="00202067"/>
    <w:rsid w:val="002024EE"/>
    <w:rsid w:val="0020271B"/>
    <w:rsid w:val="002027B5"/>
    <w:rsid w:val="00202890"/>
    <w:rsid w:val="00202A50"/>
    <w:rsid w:val="00202EA2"/>
    <w:rsid w:val="00203A36"/>
    <w:rsid w:val="00203B32"/>
    <w:rsid w:val="00203CC7"/>
    <w:rsid w:val="0020492C"/>
    <w:rsid w:val="00204AB6"/>
    <w:rsid w:val="00204C57"/>
    <w:rsid w:val="00204DD6"/>
    <w:rsid w:val="00204F11"/>
    <w:rsid w:val="00204F6D"/>
    <w:rsid w:val="00205060"/>
    <w:rsid w:val="00205B82"/>
    <w:rsid w:val="00205E0F"/>
    <w:rsid w:val="002060C9"/>
    <w:rsid w:val="002061E0"/>
    <w:rsid w:val="00206511"/>
    <w:rsid w:val="00206551"/>
    <w:rsid w:val="002067CD"/>
    <w:rsid w:val="002068A7"/>
    <w:rsid w:val="00206AA5"/>
    <w:rsid w:val="00207426"/>
    <w:rsid w:val="00207764"/>
    <w:rsid w:val="0020788E"/>
    <w:rsid w:val="002079C0"/>
    <w:rsid w:val="00207A24"/>
    <w:rsid w:val="00207CB7"/>
    <w:rsid w:val="00207DA2"/>
    <w:rsid w:val="00207F20"/>
    <w:rsid w:val="0021018F"/>
    <w:rsid w:val="002101A5"/>
    <w:rsid w:val="002104D1"/>
    <w:rsid w:val="00210890"/>
    <w:rsid w:val="00210A7F"/>
    <w:rsid w:val="00210CA8"/>
    <w:rsid w:val="002110EE"/>
    <w:rsid w:val="002111C7"/>
    <w:rsid w:val="00211507"/>
    <w:rsid w:val="00211642"/>
    <w:rsid w:val="002119E7"/>
    <w:rsid w:val="00211A65"/>
    <w:rsid w:val="00211D01"/>
    <w:rsid w:val="00211E62"/>
    <w:rsid w:val="002125C1"/>
    <w:rsid w:val="00213170"/>
    <w:rsid w:val="00213323"/>
    <w:rsid w:val="0021354B"/>
    <w:rsid w:val="00213610"/>
    <w:rsid w:val="00213C2D"/>
    <w:rsid w:val="00213F7A"/>
    <w:rsid w:val="00214110"/>
    <w:rsid w:val="002144D4"/>
    <w:rsid w:val="002147FE"/>
    <w:rsid w:val="00214D1A"/>
    <w:rsid w:val="00214D86"/>
    <w:rsid w:val="00214EB4"/>
    <w:rsid w:val="0021519D"/>
    <w:rsid w:val="00215343"/>
    <w:rsid w:val="0021567F"/>
    <w:rsid w:val="002157DA"/>
    <w:rsid w:val="002157EC"/>
    <w:rsid w:val="002158EB"/>
    <w:rsid w:val="00215A36"/>
    <w:rsid w:val="00215CD5"/>
    <w:rsid w:val="00215DDA"/>
    <w:rsid w:val="00215E00"/>
    <w:rsid w:val="00216341"/>
    <w:rsid w:val="00216577"/>
    <w:rsid w:val="00216579"/>
    <w:rsid w:val="00216620"/>
    <w:rsid w:val="00216A03"/>
    <w:rsid w:val="00216B70"/>
    <w:rsid w:val="00216CB1"/>
    <w:rsid w:val="00217700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A80"/>
    <w:rsid w:val="00220C80"/>
    <w:rsid w:val="002212C7"/>
    <w:rsid w:val="00221431"/>
    <w:rsid w:val="00221876"/>
    <w:rsid w:val="00221B1D"/>
    <w:rsid w:val="002220E0"/>
    <w:rsid w:val="0022221E"/>
    <w:rsid w:val="00222618"/>
    <w:rsid w:val="00222625"/>
    <w:rsid w:val="002226C8"/>
    <w:rsid w:val="002227ED"/>
    <w:rsid w:val="00222877"/>
    <w:rsid w:val="00222A01"/>
    <w:rsid w:val="00222C1B"/>
    <w:rsid w:val="00222FDA"/>
    <w:rsid w:val="00223400"/>
    <w:rsid w:val="00223913"/>
    <w:rsid w:val="00224141"/>
    <w:rsid w:val="0022459F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A67"/>
    <w:rsid w:val="00225C74"/>
    <w:rsid w:val="00225D25"/>
    <w:rsid w:val="00225D38"/>
    <w:rsid w:val="00225F5E"/>
    <w:rsid w:val="00226105"/>
    <w:rsid w:val="002262FE"/>
    <w:rsid w:val="00226720"/>
    <w:rsid w:val="00226CF1"/>
    <w:rsid w:val="002270BC"/>
    <w:rsid w:val="00227388"/>
    <w:rsid w:val="00227570"/>
    <w:rsid w:val="00227886"/>
    <w:rsid w:val="00227A59"/>
    <w:rsid w:val="00227CDC"/>
    <w:rsid w:val="002300C8"/>
    <w:rsid w:val="00230137"/>
    <w:rsid w:val="00230765"/>
    <w:rsid w:val="00230A04"/>
    <w:rsid w:val="00230CDB"/>
    <w:rsid w:val="00231580"/>
    <w:rsid w:val="002315F1"/>
    <w:rsid w:val="00231926"/>
    <w:rsid w:val="0023193F"/>
    <w:rsid w:val="00231980"/>
    <w:rsid w:val="00231C58"/>
    <w:rsid w:val="0023218C"/>
    <w:rsid w:val="00232234"/>
    <w:rsid w:val="00232320"/>
    <w:rsid w:val="00232580"/>
    <w:rsid w:val="00232B28"/>
    <w:rsid w:val="00232BE0"/>
    <w:rsid w:val="00232C9C"/>
    <w:rsid w:val="00232F3A"/>
    <w:rsid w:val="00233085"/>
    <w:rsid w:val="002331E3"/>
    <w:rsid w:val="002333AC"/>
    <w:rsid w:val="0023342A"/>
    <w:rsid w:val="0023342D"/>
    <w:rsid w:val="0023355B"/>
    <w:rsid w:val="0023389E"/>
    <w:rsid w:val="00233CE2"/>
    <w:rsid w:val="0023431C"/>
    <w:rsid w:val="002344EE"/>
    <w:rsid w:val="00234A9B"/>
    <w:rsid w:val="00234CDA"/>
    <w:rsid w:val="00234D12"/>
    <w:rsid w:val="00234EAF"/>
    <w:rsid w:val="00234FBA"/>
    <w:rsid w:val="002357DB"/>
    <w:rsid w:val="00235829"/>
    <w:rsid w:val="00235A5B"/>
    <w:rsid w:val="00235D78"/>
    <w:rsid w:val="0023611F"/>
    <w:rsid w:val="002362A1"/>
    <w:rsid w:val="0023632C"/>
    <w:rsid w:val="00236874"/>
    <w:rsid w:val="00236B36"/>
    <w:rsid w:val="00236C4E"/>
    <w:rsid w:val="00236FEC"/>
    <w:rsid w:val="00237137"/>
    <w:rsid w:val="002371CF"/>
    <w:rsid w:val="002372E1"/>
    <w:rsid w:val="002373A4"/>
    <w:rsid w:val="002376C2"/>
    <w:rsid w:val="002378C6"/>
    <w:rsid w:val="00240088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58"/>
    <w:rsid w:val="0024206F"/>
    <w:rsid w:val="0024211A"/>
    <w:rsid w:val="00242446"/>
    <w:rsid w:val="002426C6"/>
    <w:rsid w:val="00242DBA"/>
    <w:rsid w:val="002433AD"/>
    <w:rsid w:val="00244252"/>
    <w:rsid w:val="002443E1"/>
    <w:rsid w:val="002445C2"/>
    <w:rsid w:val="00244992"/>
    <w:rsid w:val="00244EF2"/>
    <w:rsid w:val="00244F60"/>
    <w:rsid w:val="00245499"/>
    <w:rsid w:val="002454B6"/>
    <w:rsid w:val="0024564B"/>
    <w:rsid w:val="00245A8E"/>
    <w:rsid w:val="00245D2E"/>
    <w:rsid w:val="00245FDF"/>
    <w:rsid w:val="00247232"/>
    <w:rsid w:val="00247677"/>
    <w:rsid w:val="002476AB"/>
    <w:rsid w:val="002479DC"/>
    <w:rsid w:val="00247C35"/>
    <w:rsid w:val="00247D9E"/>
    <w:rsid w:val="00247F10"/>
    <w:rsid w:val="002502D6"/>
    <w:rsid w:val="0025033E"/>
    <w:rsid w:val="00250472"/>
    <w:rsid w:val="002509A3"/>
    <w:rsid w:val="00250B99"/>
    <w:rsid w:val="00250BEA"/>
    <w:rsid w:val="00250C49"/>
    <w:rsid w:val="00251020"/>
    <w:rsid w:val="002513F3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56D"/>
    <w:rsid w:val="00253844"/>
    <w:rsid w:val="00253AC4"/>
    <w:rsid w:val="00253AC7"/>
    <w:rsid w:val="00253D54"/>
    <w:rsid w:val="002540BE"/>
    <w:rsid w:val="00254D35"/>
    <w:rsid w:val="00255119"/>
    <w:rsid w:val="00255223"/>
    <w:rsid w:val="00255285"/>
    <w:rsid w:val="002553F6"/>
    <w:rsid w:val="00255577"/>
    <w:rsid w:val="00255AA5"/>
    <w:rsid w:val="00255E58"/>
    <w:rsid w:val="00256002"/>
    <w:rsid w:val="0025625D"/>
    <w:rsid w:val="00256309"/>
    <w:rsid w:val="0025650F"/>
    <w:rsid w:val="002567FC"/>
    <w:rsid w:val="002568C5"/>
    <w:rsid w:val="00256AAE"/>
    <w:rsid w:val="00256AC3"/>
    <w:rsid w:val="00256CFC"/>
    <w:rsid w:val="00256D29"/>
    <w:rsid w:val="0025768D"/>
    <w:rsid w:val="002578BF"/>
    <w:rsid w:val="00260007"/>
    <w:rsid w:val="00260781"/>
    <w:rsid w:val="002607FE"/>
    <w:rsid w:val="0026101D"/>
    <w:rsid w:val="002611EA"/>
    <w:rsid w:val="002614A4"/>
    <w:rsid w:val="00261C0E"/>
    <w:rsid w:val="00262179"/>
    <w:rsid w:val="002625C8"/>
    <w:rsid w:val="002626FC"/>
    <w:rsid w:val="00262B12"/>
    <w:rsid w:val="00262F4F"/>
    <w:rsid w:val="00263138"/>
    <w:rsid w:val="0026314E"/>
    <w:rsid w:val="00263197"/>
    <w:rsid w:val="002636E1"/>
    <w:rsid w:val="00263CCC"/>
    <w:rsid w:val="00263D87"/>
    <w:rsid w:val="00263D89"/>
    <w:rsid w:val="00263DDE"/>
    <w:rsid w:val="00263E46"/>
    <w:rsid w:val="002647D0"/>
    <w:rsid w:val="00264BEA"/>
    <w:rsid w:val="00264C5F"/>
    <w:rsid w:val="00264F50"/>
    <w:rsid w:val="002652FB"/>
    <w:rsid w:val="00265354"/>
    <w:rsid w:val="002654E3"/>
    <w:rsid w:val="002655EB"/>
    <w:rsid w:val="00265650"/>
    <w:rsid w:val="00265663"/>
    <w:rsid w:val="00265BF4"/>
    <w:rsid w:val="00266198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70529"/>
    <w:rsid w:val="00270B3B"/>
    <w:rsid w:val="00270F7F"/>
    <w:rsid w:val="00270FB7"/>
    <w:rsid w:val="002711EE"/>
    <w:rsid w:val="00271766"/>
    <w:rsid w:val="0027198A"/>
    <w:rsid w:val="00271A39"/>
    <w:rsid w:val="00271AB5"/>
    <w:rsid w:val="00271EB6"/>
    <w:rsid w:val="00272192"/>
    <w:rsid w:val="002726E0"/>
    <w:rsid w:val="002727CB"/>
    <w:rsid w:val="002728B2"/>
    <w:rsid w:val="00272AEE"/>
    <w:rsid w:val="00272CAB"/>
    <w:rsid w:val="00272E94"/>
    <w:rsid w:val="00273281"/>
    <w:rsid w:val="002732C4"/>
    <w:rsid w:val="002735A5"/>
    <w:rsid w:val="002737A8"/>
    <w:rsid w:val="002737EC"/>
    <w:rsid w:val="0027381C"/>
    <w:rsid w:val="00273914"/>
    <w:rsid w:val="00273D99"/>
    <w:rsid w:val="00273E1A"/>
    <w:rsid w:val="002745CD"/>
    <w:rsid w:val="00274C16"/>
    <w:rsid w:val="00275277"/>
    <w:rsid w:val="00276133"/>
    <w:rsid w:val="002762E6"/>
    <w:rsid w:val="002768F5"/>
    <w:rsid w:val="00276AFF"/>
    <w:rsid w:val="00276BB1"/>
    <w:rsid w:val="00276D70"/>
    <w:rsid w:val="00276E61"/>
    <w:rsid w:val="00276FEF"/>
    <w:rsid w:val="002770F3"/>
    <w:rsid w:val="0027725A"/>
    <w:rsid w:val="00277266"/>
    <w:rsid w:val="00277B64"/>
    <w:rsid w:val="00277C6A"/>
    <w:rsid w:val="00277D9A"/>
    <w:rsid w:val="0028018D"/>
    <w:rsid w:val="0028023F"/>
    <w:rsid w:val="0028033B"/>
    <w:rsid w:val="00280847"/>
    <w:rsid w:val="00280D38"/>
    <w:rsid w:val="00280D98"/>
    <w:rsid w:val="0028124C"/>
    <w:rsid w:val="00281306"/>
    <w:rsid w:val="002818F9"/>
    <w:rsid w:val="00281DDA"/>
    <w:rsid w:val="00281FC1"/>
    <w:rsid w:val="00282186"/>
    <w:rsid w:val="002823FB"/>
    <w:rsid w:val="002825BA"/>
    <w:rsid w:val="00282684"/>
    <w:rsid w:val="00282710"/>
    <w:rsid w:val="00282E99"/>
    <w:rsid w:val="002831DC"/>
    <w:rsid w:val="0028331B"/>
    <w:rsid w:val="002834AD"/>
    <w:rsid w:val="0028375B"/>
    <w:rsid w:val="00283E27"/>
    <w:rsid w:val="0028406D"/>
    <w:rsid w:val="002840C1"/>
    <w:rsid w:val="00284710"/>
    <w:rsid w:val="002847A1"/>
    <w:rsid w:val="00284F4A"/>
    <w:rsid w:val="00285030"/>
    <w:rsid w:val="0028503B"/>
    <w:rsid w:val="002856A6"/>
    <w:rsid w:val="0028570F"/>
    <w:rsid w:val="00285763"/>
    <w:rsid w:val="00286258"/>
    <w:rsid w:val="00286580"/>
    <w:rsid w:val="002866FF"/>
    <w:rsid w:val="00286A6D"/>
    <w:rsid w:val="00286C26"/>
    <w:rsid w:val="00286CA7"/>
    <w:rsid w:val="002871F6"/>
    <w:rsid w:val="0028725A"/>
    <w:rsid w:val="002872C0"/>
    <w:rsid w:val="00287A70"/>
    <w:rsid w:val="00287EA4"/>
    <w:rsid w:val="002901BB"/>
    <w:rsid w:val="0029028B"/>
    <w:rsid w:val="002903EF"/>
    <w:rsid w:val="00290561"/>
    <w:rsid w:val="002905EC"/>
    <w:rsid w:val="00290821"/>
    <w:rsid w:val="002908F9"/>
    <w:rsid w:val="00291022"/>
    <w:rsid w:val="0029148F"/>
    <w:rsid w:val="002916DE"/>
    <w:rsid w:val="0029191C"/>
    <w:rsid w:val="00291A09"/>
    <w:rsid w:val="00291AD3"/>
    <w:rsid w:val="0029200C"/>
    <w:rsid w:val="002920F7"/>
    <w:rsid w:val="00292318"/>
    <w:rsid w:val="002924EE"/>
    <w:rsid w:val="00292C35"/>
    <w:rsid w:val="00292D10"/>
    <w:rsid w:val="002931F4"/>
    <w:rsid w:val="00293336"/>
    <w:rsid w:val="0029333F"/>
    <w:rsid w:val="002939D8"/>
    <w:rsid w:val="00293AD8"/>
    <w:rsid w:val="00293CD4"/>
    <w:rsid w:val="00293F54"/>
    <w:rsid w:val="00293FCD"/>
    <w:rsid w:val="00294384"/>
    <w:rsid w:val="002948E2"/>
    <w:rsid w:val="00295260"/>
    <w:rsid w:val="002953A9"/>
    <w:rsid w:val="0029577E"/>
    <w:rsid w:val="00295A9A"/>
    <w:rsid w:val="00295B37"/>
    <w:rsid w:val="00295B74"/>
    <w:rsid w:val="00295BA9"/>
    <w:rsid w:val="00295CD7"/>
    <w:rsid w:val="00295E32"/>
    <w:rsid w:val="00295FFE"/>
    <w:rsid w:val="002962A0"/>
    <w:rsid w:val="00296674"/>
    <w:rsid w:val="002967A1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A31"/>
    <w:rsid w:val="00297B72"/>
    <w:rsid w:val="002A00C1"/>
    <w:rsid w:val="002A0B6F"/>
    <w:rsid w:val="002A17B7"/>
    <w:rsid w:val="002A1851"/>
    <w:rsid w:val="002A1906"/>
    <w:rsid w:val="002A19D4"/>
    <w:rsid w:val="002A1DF4"/>
    <w:rsid w:val="002A1EE5"/>
    <w:rsid w:val="002A249A"/>
    <w:rsid w:val="002A257D"/>
    <w:rsid w:val="002A266B"/>
    <w:rsid w:val="002A2FCA"/>
    <w:rsid w:val="002A33F5"/>
    <w:rsid w:val="002A3909"/>
    <w:rsid w:val="002A39FC"/>
    <w:rsid w:val="002A3AF5"/>
    <w:rsid w:val="002A41F1"/>
    <w:rsid w:val="002A4A3B"/>
    <w:rsid w:val="002A4E81"/>
    <w:rsid w:val="002A5160"/>
    <w:rsid w:val="002A52A3"/>
    <w:rsid w:val="002A540F"/>
    <w:rsid w:val="002A5413"/>
    <w:rsid w:val="002A54B4"/>
    <w:rsid w:val="002A5640"/>
    <w:rsid w:val="002A5799"/>
    <w:rsid w:val="002A57FE"/>
    <w:rsid w:val="002A5ACA"/>
    <w:rsid w:val="002A5E64"/>
    <w:rsid w:val="002A5F7C"/>
    <w:rsid w:val="002A60D7"/>
    <w:rsid w:val="002A6276"/>
    <w:rsid w:val="002A69EE"/>
    <w:rsid w:val="002A6F84"/>
    <w:rsid w:val="002A6FE1"/>
    <w:rsid w:val="002A72A5"/>
    <w:rsid w:val="002A774A"/>
    <w:rsid w:val="002A788B"/>
    <w:rsid w:val="002B00C1"/>
    <w:rsid w:val="002B0320"/>
    <w:rsid w:val="002B037A"/>
    <w:rsid w:val="002B0CCA"/>
    <w:rsid w:val="002B1325"/>
    <w:rsid w:val="002B1466"/>
    <w:rsid w:val="002B16E1"/>
    <w:rsid w:val="002B1A8F"/>
    <w:rsid w:val="002B1CCC"/>
    <w:rsid w:val="002B1CF1"/>
    <w:rsid w:val="002B224A"/>
    <w:rsid w:val="002B2893"/>
    <w:rsid w:val="002B2983"/>
    <w:rsid w:val="002B2AA7"/>
    <w:rsid w:val="002B2EC4"/>
    <w:rsid w:val="002B2EF8"/>
    <w:rsid w:val="002B2F31"/>
    <w:rsid w:val="002B3003"/>
    <w:rsid w:val="002B3A2C"/>
    <w:rsid w:val="002B3AF8"/>
    <w:rsid w:val="002B3C8A"/>
    <w:rsid w:val="002B3DC3"/>
    <w:rsid w:val="002B3EE3"/>
    <w:rsid w:val="002B4136"/>
    <w:rsid w:val="002B479C"/>
    <w:rsid w:val="002B49AF"/>
    <w:rsid w:val="002B4CBF"/>
    <w:rsid w:val="002B5400"/>
    <w:rsid w:val="002B5489"/>
    <w:rsid w:val="002B5A02"/>
    <w:rsid w:val="002B5B22"/>
    <w:rsid w:val="002B5D20"/>
    <w:rsid w:val="002B6295"/>
    <w:rsid w:val="002B6AF6"/>
    <w:rsid w:val="002B6BCB"/>
    <w:rsid w:val="002B6FC4"/>
    <w:rsid w:val="002B71F3"/>
    <w:rsid w:val="002B71F9"/>
    <w:rsid w:val="002B7293"/>
    <w:rsid w:val="002B73C3"/>
    <w:rsid w:val="002B7679"/>
    <w:rsid w:val="002B7BB7"/>
    <w:rsid w:val="002B7CBD"/>
    <w:rsid w:val="002B7D93"/>
    <w:rsid w:val="002B7FE3"/>
    <w:rsid w:val="002C01AC"/>
    <w:rsid w:val="002C023D"/>
    <w:rsid w:val="002C0709"/>
    <w:rsid w:val="002C0D3F"/>
    <w:rsid w:val="002C0F5C"/>
    <w:rsid w:val="002C102B"/>
    <w:rsid w:val="002C1559"/>
    <w:rsid w:val="002C19CA"/>
    <w:rsid w:val="002C1D7C"/>
    <w:rsid w:val="002C26F7"/>
    <w:rsid w:val="002C27BC"/>
    <w:rsid w:val="002C29C0"/>
    <w:rsid w:val="002C2AC0"/>
    <w:rsid w:val="002C2CD1"/>
    <w:rsid w:val="002C2EEB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50E"/>
    <w:rsid w:val="002C5A69"/>
    <w:rsid w:val="002C5CED"/>
    <w:rsid w:val="002C612C"/>
    <w:rsid w:val="002C61BA"/>
    <w:rsid w:val="002C632C"/>
    <w:rsid w:val="002C6422"/>
    <w:rsid w:val="002C644F"/>
    <w:rsid w:val="002C6DE0"/>
    <w:rsid w:val="002C6FF9"/>
    <w:rsid w:val="002C709F"/>
    <w:rsid w:val="002C7B24"/>
    <w:rsid w:val="002C7FD5"/>
    <w:rsid w:val="002D003D"/>
    <w:rsid w:val="002D09BB"/>
    <w:rsid w:val="002D0B19"/>
    <w:rsid w:val="002D11C8"/>
    <w:rsid w:val="002D1277"/>
    <w:rsid w:val="002D1BBD"/>
    <w:rsid w:val="002D1C5C"/>
    <w:rsid w:val="002D1CCA"/>
    <w:rsid w:val="002D22A5"/>
    <w:rsid w:val="002D24A1"/>
    <w:rsid w:val="002D24AC"/>
    <w:rsid w:val="002D257C"/>
    <w:rsid w:val="002D2695"/>
    <w:rsid w:val="002D26F4"/>
    <w:rsid w:val="002D274F"/>
    <w:rsid w:val="002D2837"/>
    <w:rsid w:val="002D2A77"/>
    <w:rsid w:val="002D2C78"/>
    <w:rsid w:val="002D2DA6"/>
    <w:rsid w:val="002D2E3F"/>
    <w:rsid w:val="002D3165"/>
    <w:rsid w:val="002D3586"/>
    <w:rsid w:val="002D367C"/>
    <w:rsid w:val="002D3C49"/>
    <w:rsid w:val="002D3D85"/>
    <w:rsid w:val="002D426A"/>
    <w:rsid w:val="002D46B9"/>
    <w:rsid w:val="002D4AB8"/>
    <w:rsid w:val="002D4C32"/>
    <w:rsid w:val="002D4DFD"/>
    <w:rsid w:val="002D5075"/>
    <w:rsid w:val="002D5332"/>
    <w:rsid w:val="002D551C"/>
    <w:rsid w:val="002D55B3"/>
    <w:rsid w:val="002D55B6"/>
    <w:rsid w:val="002D618E"/>
    <w:rsid w:val="002D671F"/>
    <w:rsid w:val="002D6B00"/>
    <w:rsid w:val="002D6CA8"/>
    <w:rsid w:val="002D6CC9"/>
    <w:rsid w:val="002D6DA9"/>
    <w:rsid w:val="002D6DC8"/>
    <w:rsid w:val="002D6F82"/>
    <w:rsid w:val="002D7083"/>
    <w:rsid w:val="002D7350"/>
    <w:rsid w:val="002D7367"/>
    <w:rsid w:val="002D739D"/>
    <w:rsid w:val="002D779C"/>
    <w:rsid w:val="002D7A2D"/>
    <w:rsid w:val="002D7A3F"/>
    <w:rsid w:val="002E01E5"/>
    <w:rsid w:val="002E023F"/>
    <w:rsid w:val="002E0723"/>
    <w:rsid w:val="002E0DA6"/>
    <w:rsid w:val="002E13FE"/>
    <w:rsid w:val="002E17FC"/>
    <w:rsid w:val="002E1879"/>
    <w:rsid w:val="002E22F2"/>
    <w:rsid w:val="002E2484"/>
    <w:rsid w:val="002E26C7"/>
    <w:rsid w:val="002E2D68"/>
    <w:rsid w:val="002E330D"/>
    <w:rsid w:val="002E33E7"/>
    <w:rsid w:val="002E3580"/>
    <w:rsid w:val="002E3676"/>
    <w:rsid w:val="002E3A89"/>
    <w:rsid w:val="002E3AC3"/>
    <w:rsid w:val="002E3B04"/>
    <w:rsid w:val="002E3B46"/>
    <w:rsid w:val="002E479E"/>
    <w:rsid w:val="002E489B"/>
    <w:rsid w:val="002E4B37"/>
    <w:rsid w:val="002E4B57"/>
    <w:rsid w:val="002E4D96"/>
    <w:rsid w:val="002E513F"/>
    <w:rsid w:val="002E5195"/>
    <w:rsid w:val="002E519B"/>
    <w:rsid w:val="002E62D0"/>
    <w:rsid w:val="002E63A6"/>
    <w:rsid w:val="002E650C"/>
    <w:rsid w:val="002E6538"/>
    <w:rsid w:val="002E68AF"/>
    <w:rsid w:val="002E69CC"/>
    <w:rsid w:val="002E6A8A"/>
    <w:rsid w:val="002E6D1D"/>
    <w:rsid w:val="002E6DD5"/>
    <w:rsid w:val="002E7314"/>
    <w:rsid w:val="002E73B8"/>
    <w:rsid w:val="002E7637"/>
    <w:rsid w:val="002E784C"/>
    <w:rsid w:val="002E7AD7"/>
    <w:rsid w:val="002E7B59"/>
    <w:rsid w:val="002F00F9"/>
    <w:rsid w:val="002F01E6"/>
    <w:rsid w:val="002F050C"/>
    <w:rsid w:val="002F1466"/>
    <w:rsid w:val="002F16A7"/>
    <w:rsid w:val="002F177D"/>
    <w:rsid w:val="002F1988"/>
    <w:rsid w:val="002F1995"/>
    <w:rsid w:val="002F19E2"/>
    <w:rsid w:val="002F1A24"/>
    <w:rsid w:val="002F1D2C"/>
    <w:rsid w:val="002F1ED6"/>
    <w:rsid w:val="002F20E9"/>
    <w:rsid w:val="002F2707"/>
    <w:rsid w:val="002F2B2B"/>
    <w:rsid w:val="002F2F1A"/>
    <w:rsid w:val="002F3102"/>
    <w:rsid w:val="002F33B3"/>
    <w:rsid w:val="002F3603"/>
    <w:rsid w:val="002F37B3"/>
    <w:rsid w:val="002F38E7"/>
    <w:rsid w:val="002F3B04"/>
    <w:rsid w:val="002F4119"/>
    <w:rsid w:val="002F41C7"/>
    <w:rsid w:val="002F42CE"/>
    <w:rsid w:val="002F47D9"/>
    <w:rsid w:val="002F48B4"/>
    <w:rsid w:val="002F4B0F"/>
    <w:rsid w:val="002F5001"/>
    <w:rsid w:val="002F548D"/>
    <w:rsid w:val="002F61FD"/>
    <w:rsid w:val="002F6210"/>
    <w:rsid w:val="002F64A6"/>
    <w:rsid w:val="002F6A29"/>
    <w:rsid w:val="002F6AB5"/>
    <w:rsid w:val="002F6FB7"/>
    <w:rsid w:val="002F7024"/>
    <w:rsid w:val="002F7287"/>
    <w:rsid w:val="002F7CF5"/>
    <w:rsid w:val="002F7DA6"/>
    <w:rsid w:val="002F7F39"/>
    <w:rsid w:val="00300872"/>
    <w:rsid w:val="00300C16"/>
    <w:rsid w:val="00300D6F"/>
    <w:rsid w:val="00300DC3"/>
    <w:rsid w:val="00301040"/>
    <w:rsid w:val="00301074"/>
    <w:rsid w:val="00301121"/>
    <w:rsid w:val="00301360"/>
    <w:rsid w:val="003015BE"/>
    <w:rsid w:val="003017DA"/>
    <w:rsid w:val="003017EA"/>
    <w:rsid w:val="0030180B"/>
    <w:rsid w:val="00301888"/>
    <w:rsid w:val="00301899"/>
    <w:rsid w:val="00301B34"/>
    <w:rsid w:val="00301D2B"/>
    <w:rsid w:val="003027D0"/>
    <w:rsid w:val="0030305F"/>
    <w:rsid w:val="003030FB"/>
    <w:rsid w:val="003034F1"/>
    <w:rsid w:val="003036F3"/>
    <w:rsid w:val="00303B45"/>
    <w:rsid w:val="00303C2B"/>
    <w:rsid w:val="00303D4B"/>
    <w:rsid w:val="00304000"/>
    <w:rsid w:val="0030470B"/>
    <w:rsid w:val="003047D8"/>
    <w:rsid w:val="00304A4E"/>
    <w:rsid w:val="00304A86"/>
    <w:rsid w:val="00304BA6"/>
    <w:rsid w:val="00304D99"/>
    <w:rsid w:val="00304DDC"/>
    <w:rsid w:val="00305073"/>
    <w:rsid w:val="00305593"/>
    <w:rsid w:val="003055EC"/>
    <w:rsid w:val="00305675"/>
    <w:rsid w:val="00305768"/>
    <w:rsid w:val="003057AA"/>
    <w:rsid w:val="003057F0"/>
    <w:rsid w:val="003057FE"/>
    <w:rsid w:val="00305C34"/>
    <w:rsid w:val="0030660B"/>
    <w:rsid w:val="00306616"/>
    <w:rsid w:val="00306936"/>
    <w:rsid w:val="00306E30"/>
    <w:rsid w:val="003073DD"/>
    <w:rsid w:val="00307926"/>
    <w:rsid w:val="003079B8"/>
    <w:rsid w:val="00307A76"/>
    <w:rsid w:val="00310987"/>
    <w:rsid w:val="00311402"/>
    <w:rsid w:val="00311501"/>
    <w:rsid w:val="00311907"/>
    <w:rsid w:val="00311ACD"/>
    <w:rsid w:val="00311CE3"/>
    <w:rsid w:val="00311D92"/>
    <w:rsid w:val="00312007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B8C"/>
    <w:rsid w:val="00314D93"/>
    <w:rsid w:val="00314E8F"/>
    <w:rsid w:val="003157FF"/>
    <w:rsid w:val="00315F74"/>
    <w:rsid w:val="00315F81"/>
    <w:rsid w:val="00315FAD"/>
    <w:rsid w:val="00316224"/>
    <w:rsid w:val="003167E7"/>
    <w:rsid w:val="0031681C"/>
    <w:rsid w:val="0031696E"/>
    <w:rsid w:val="00316CD1"/>
    <w:rsid w:val="00316FE1"/>
    <w:rsid w:val="00317004"/>
    <w:rsid w:val="003170FD"/>
    <w:rsid w:val="003171F0"/>
    <w:rsid w:val="003173BE"/>
    <w:rsid w:val="00317511"/>
    <w:rsid w:val="0031771F"/>
    <w:rsid w:val="00317E16"/>
    <w:rsid w:val="0032011C"/>
    <w:rsid w:val="00320291"/>
    <w:rsid w:val="00320372"/>
    <w:rsid w:val="0032052A"/>
    <w:rsid w:val="00320708"/>
    <w:rsid w:val="0032071B"/>
    <w:rsid w:val="003207A1"/>
    <w:rsid w:val="003207AA"/>
    <w:rsid w:val="0032095B"/>
    <w:rsid w:val="00320CF6"/>
    <w:rsid w:val="003217EE"/>
    <w:rsid w:val="00321A46"/>
    <w:rsid w:val="00321AD1"/>
    <w:rsid w:val="00321F81"/>
    <w:rsid w:val="00321F9F"/>
    <w:rsid w:val="003220E1"/>
    <w:rsid w:val="003224A6"/>
    <w:rsid w:val="0032258C"/>
    <w:rsid w:val="003226B4"/>
    <w:rsid w:val="003227B9"/>
    <w:rsid w:val="00322A4F"/>
    <w:rsid w:val="00322BA0"/>
    <w:rsid w:val="003230CD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C37"/>
    <w:rsid w:val="00324DBC"/>
    <w:rsid w:val="00325349"/>
    <w:rsid w:val="003255DC"/>
    <w:rsid w:val="003256BC"/>
    <w:rsid w:val="00325786"/>
    <w:rsid w:val="0032623E"/>
    <w:rsid w:val="0032710D"/>
    <w:rsid w:val="00327379"/>
    <w:rsid w:val="00327479"/>
    <w:rsid w:val="0032748C"/>
    <w:rsid w:val="00327789"/>
    <w:rsid w:val="00327C3C"/>
    <w:rsid w:val="00327F7C"/>
    <w:rsid w:val="003302BC"/>
    <w:rsid w:val="003306C3"/>
    <w:rsid w:val="00330B38"/>
    <w:rsid w:val="00330F60"/>
    <w:rsid w:val="0033107C"/>
    <w:rsid w:val="00331AEA"/>
    <w:rsid w:val="00331BBF"/>
    <w:rsid w:val="00331BCE"/>
    <w:rsid w:val="00331EF8"/>
    <w:rsid w:val="003321AA"/>
    <w:rsid w:val="0033229B"/>
    <w:rsid w:val="0033272F"/>
    <w:rsid w:val="00332789"/>
    <w:rsid w:val="00332898"/>
    <w:rsid w:val="00332BF9"/>
    <w:rsid w:val="00332D7D"/>
    <w:rsid w:val="00332DDE"/>
    <w:rsid w:val="0033327A"/>
    <w:rsid w:val="003332C8"/>
    <w:rsid w:val="003336E5"/>
    <w:rsid w:val="00333E3D"/>
    <w:rsid w:val="00334619"/>
    <w:rsid w:val="003346AD"/>
    <w:rsid w:val="00334798"/>
    <w:rsid w:val="00334A7B"/>
    <w:rsid w:val="00334AE8"/>
    <w:rsid w:val="00334E54"/>
    <w:rsid w:val="00334F50"/>
    <w:rsid w:val="0033502E"/>
    <w:rsid w:val="0033515B"/>
    <w:rsid w:val="0033566D"/>
    <w:rsid w:val="00335DC5"/>
    <w:rsid w:val="00335F1F"/>
    <w:rsid w:val="0033623F"/>
    <w:rsid w:val="0033684C"/>
    <w:rsid w:val="003368F9"/>
    <w:rsid w:val="0033698F"/>
    <w:rsid w:val="00336A3F"/>
    <w:rsid w:val="00336BCD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493"/>
    <w:rsid w:val="003405B3"/>
    <w:rsid w:val="003405C2"/>
    <w:rsid w:val="0034069F"/>
    <w:rsid w:val="00340885"/>
    <w:rsid w:val="00340994"/>
    <w:rsid w:val="00340AAC"/>
    <w:rsid w:val="00340B7E"/>
    <w:rsid w:val="00340D11"/>
    <w:rsid w:val="00341063"/>
    <w:rsid w:val="00341125"/>
    <w:rsid w:val="003411CD"/>
    <w:rsid w:val="00341266"/>
    <w:rsid w:val="0034129C"/>
    <w:rsid w:val="0034146E"/>
    <w:rsid w:val="003414E7"/>
    <w:rsid w:val="00341592"/>
    <w:rsid w:val="00341626"/>
    <w:rsid w:val="00341656"/>
    <w:rsid w:val="003419B7"/>
    <w:rsid w:val="00341BDD"/>
    <w:rsid w:val="00341F03"/>
    <w:rsid w:val="003422C6"/>
    <w:rsid w:val="00342641"/>
    <w:rsid w:val="00342662"/>
    <w:rsid w:val="0034273A"/>
    <w:rsid w:val="00342745"/>
    <w:rsid w:val="00342771"/>
    <w:rsid w:val="0034282A"/>
    <w:rsid w:val="00342EFF"/>
    <w:rsid w:val="00342FB1"/>
    <w:rsid w:val="0034302A"/>
    <w:rsid w:val="0034350F"/>
    <w:rsid w:val="0034355A"/>
    <w:rsid w:val="00343579"/>
    <w:rsid w:val="003435A0"/>
    <w:rsid w:val="003435F5"/>
    <w:rsid w:val="003446B3"/>
    <w:rsid w:val="003446B8"/>
    <w:rsid w:val="003446F0"/>
    <w:rsid w:val="00344DBD"/>
    <w:rsid w:val="00344E03"/>
    <w:rsid w:val="00344E60"/>
    <w:rsid w:val="003453B0"/>
    <w:rsid w:val="00345417"/>
    <w:rsid w:val="003454AC"/>
    <w:rsid w:val="003455A2"/>
    <w:rsid w:val="00345652"/>
    <w:rsid w:val="003456CA"/>
    <w:rsid w:val="0034587E"/>
    <w:rsid w:val="003459A5"/>
    <w:rsid w:val="00345BEE"/>
    <w:rsid w:val="00345C1F"/>
    <w:rsid w:val="00345DD7"/>
    <w:rsid w:val="00345E15"/>
    <w:rsid w:val="00346007"/>
    <w:rsid w:val="0034632B"/>
    <w:rsid w:val="003463F2"/>
    <w:rsid w:val="0034675F"/>
    <w:rsid w:val="00346F7C"/>
    <w:rsid w:val="00346FF6"/>
    <w:rsid w:val="00347292"/>
    <w:rsid w:val="00347443"/>
    <w:rsid w:val="003475BE"/>
    <w:rsid w:val="003475FA"/>
    <w:rsid w:val="00347AD7"/>
    <w:rsid w:val="00347BF8"/>
    <w:rsid w:val="00347C19"/>
    <w:rsid w:val="0035003E"/>
    <w:rsid w:val="003500A0"/>
    <w:rsid w:val="003502C3"/>
    <w:rsid w:val="0035036D"/>
    <w:rsid w:val="003503C7"/>
    <w:rsid w:val="00350667"/>
    <w:rsid w:val="00350993"/>
    <w:rsid w:val="00350B1F"/>
    <w:rsid w:val="00350DF7"/>
    <w:rsid w:val="00350FE9"/>
    <w:rsid w:val="00351C3B"/>
    <w:rsid w:val="00351F25"/>
    <w:rsid w:val="003522EE"/>
    <w:rsid w:val="00352647"/>
    <w:rsid w:val="00352851"/>
    <w:rsid w:val="003529A3"/>
    <w:rsid w:val="00352EE5"/>
    <w:rsid w:val="0035309E"/>
    <w:rsid w:val="00353442"/>
    <w:rsid w:val="00353500"/>
    <w:rsid w:val="00353B6D"/>
    <w:rsid w:val="0035438F"/>
    <w:rsid w:val="0035440C"/>
    <w:rsid w:val="0035513E"/>
    <w:rsid w:val="00355357"/>
    <w:rsid w:val="0035574C"/>
    <w:rsid w:val="00355993"/>
    <w:rsid w:val="00355AA0"/>
    <w:rsid w:val="00355DA8"/>
    <w:rsid w:val="00355E4F"/>
    <w:rsid w:val="00356018"/>
    <w:rsid w:val="0035656B"/>
    <w:rsid w:val="00356C93"/>
    <w:rsid w:val="003570BA"/>
    <w:rsid w:val="003571A5"/>
    <w:rsid w:val="00360143"/>
    <w:rsid w:val="00360184"/>
    <w:rsid w:val="003601DC"/>
    <w:rsid w:val="00360359"/>
    <w:rsid w:val="0036046E"/>
    <w:rsid w:val="00360FC4"/>
    <w:rsid w:val="00361746"/>
    <w:rsid w:val="0036183E"/>
    <w:rsid w:val="0036199E"/>
    <w:rsid w:val="00361F6C"/>
    <w:rsid w:val="00362796"/>
    <w:rsid w:val="003627EE"/>
    <w:rsid w:val="0036280D"/>
    <w:rsid w:val="00362826"/>
    <w:rsid w:val="003628DD"/>
    <w:rsid w:val="00362C22"/>
    <w:rsid w:val="00362C63"/>
    <w:rsid w:val="00362DF5"/>
    <w:rsid w:val="00362EF6"/>
    <w:rsid w:val="00362FC5"/>
    <w:rsid w:val="00363096"/>
    <w:rsid w:val="003631CC"/>
    <w:rsid w:val="00363302"/>
    <w:rsid w:val="0036338A"/>
    <w:rsid w:val="0036338F"/>
    <w:rsid w:val="00363633"/>
    <w:rsid w:val="0036368C"/>
    <w:rsid w:val="0036387A"/>
    <w:rsid w:val="003639FB"/>
    <w:rsid w:val="003640A7"/>
    <w:rsid w:val="003641B7"/>
    <w:rsid w:val="0036472D"/>
    <w:rsid w:val="00364A00"/>
    <w:rsid w:val="00364BEC"/>
    <w:rsid w:val="003653A5"/>
    <w:rsid w:val="00365E02"/>
    <w:rsid w:val="003660F6"/>
    <w:rsid w:val="003663A1"/>
    <w:rsid w:val="00366442"/>
    <w:rsid w:val="0036646E"/>
    <w:rsid w:val="003664E0"/>
    <w:rsid w:val="003664F2"/>
    <w:rsid w:val="00366513"/>
    <w:rsid w:val="0036660B"/>
    <w:rsid w:val="0036668F"/>
    <w:rsid w:val="00366C08"/>
    <w:rsid w:val="00366FD2"/>
    <w:rsid w:val="003672C8"/>
    <w:rsid w:val="00367355"/>
    <w:rsid w:val="00367AD9"/>
    <w:rsid w:val="00367C36"/>
    <w:rsid w:val="00370018"/>
    <w:rsid w:val="0037001D"/>
    <w:rsid w:val="0037018B"/>
    <w:rsid w:val="00370631"/>
    <w:rsid w:val="0037068B"/>
    <w:rsid w:val="00370BF7"/>
    <w:rsid w:val="00370CB6"/>
    <w:rsid w:val="00371456"/>
    <w:rsid w:val="003714EC"/>
    <w:rsid w:val="0037155F"/>
    <w:rsid w:val="00371603"/>
    <w:rsid w:val="0037161D"/>
    <w:rsid w:val="00371B2D"/>
    <w:rsid w:val="00371B66"/>
    <w:rsid w:val="00371BF1"/>
    <w:rsid w:val="00371DBC"/>
    <w:rsid w:val="00371FFB"/>
    <w:rsid w:val="0037203C"/>
    <w:rsid w:val="003721DE"/>
    <w:rsid w:val="003725AA"/>
    <w:rsid w:val="0037298D"/>
    <w:rsid w:val="003729D0"/>
    <w:rsid w:val="00372A4A"/>
    <w:rsid w:val="00372C48"/>
    <w:rsid w:val="00372E51"/>
    <w:rsid w:val="00372EE6"/>
    <w:rsid w:val="00372F51"/>
    <w:rsid w:val="003732D3"/>
    <w:rsid w:val="003735C9"/>
    <w:rsid w:val="00373609"/>
    <w:rsid w:val="003736DB"/>
    <w:rsid w:val="00373DDF"/>
    <w:rsid w:val="00374125"/>
    <w:rsid w:val="003749A1"/>
    <w:rsid w:val="00374BB3"/>
    <w:rsid w:val="00375316"/>
    <w:rsid w:val="003753A6"/>
    <w:rsid w:val="003759EA"/>
    <w:rsid w:val="00375E52"/>
    <w:rsid w:val="00375E99"/>
    <w:rsid w:val="00375F0C"/>
    <w:rsid w:val="00376071"/>
    <w:rsid w:val="0037609E"/>
    <w:rsid w:val="003762F7"/>
    <w:rsid w:val="00376513"/>
    <w:rsid w:val="00376974"/>
    <w:rsid w:val="00376BB6"/>
    <w:rsid w:val="00376CE2"/>
    <w:rsid w:val="00376E23"/>
    <w:rsid w:val="00376E87"/>
    <w:rsid w:val="0037741E"/>
    <w:rsid w:val="0037773E"/>
    <w:rsid w:val="00377AA1"/>
    <w:rsid w:val="00377BCD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1D"/>
    <w:rsid w:val="003819C6"/>
    <w:rsid w:val="00382934"/>
    <w:rsid w:val="003829E2"/>
    <w:rsid w:val="00382FE0"/>
    <w:rsid w:val="00382FF0"/>
    <w:rsid w:val="00383158"/>
    <w:rsid w:val="003831EE"/>
    <w:rsid w:val="00383886"/>
    <w:rsid w:val="003838B3"/>
    <w:rsid w:val="00383BCF"/>
    <w:rsid w:val="00383F11"/>
    <w:rsid w:val="00383F81"/>
    <w:rsid w:val="00383F9B"/>
    <w:rsid w:val="003840B0"/>
    <w:rsid w:val="003842B0"/>
    <w:rsid w:val="003846B7"/>
    <w:rsid w:val="0038494E"/>
    <w:rsid w:val="00384C95"/>
    <w:rsid w:val="00384D8A"/>
    <w:rsid w:val="00384F3A"/>
    <w:rsid w:val="00384F78"/>
    <w:rsid w:val="00384FE7"/>
    <w:rsid w:val="003853FE"/>
    <w:rsid w:val="003854C5"/>
    <w:rsid w:val="0038550F"/>
    <w:rsid w:val="00385B22"/>
    <w:rsid w:val="00386172"/>
    <w:rsid w:val="00386205"/>
    <w:rsid w:val="003863C0"/>
    <w:rsid w:val="003867E2"/>
    <w:rsid w:val="003868A8"/>
    <w:rsid w:val="00386D5A"/>
    <w:rsid w:val="00386F68"/>
    <w:rsid w:val="00387445"/>
    <w:rsid w:val="00387459"/>
    <w:rsid w:val="00387B59"/>
    <w:rsid w:val="00390082"/>
    <w:rsid w:val="00390153"/>
    <w:rsid w:val="003902CE"/>
    <w:rsid w:val="00390559"/>
    <w:rsid w:val="0039090C"/>
    <w:rsid w:val="00390E1E"/>
    <w:rsid w:val="00390FB9"/>
    <w:rsid w:val="00390FD0"/>
    <w:rsid w:val="003912A9"/>
    <w:rsid w:val="0039166E"/>
    <w:rsid w:val="00391841"/>
    <w:rsid w:val="00391912"/>
    <w:rsid w:val="00391B38"/>
    <w:rsid w:val="00391BC8"/>
    <w:rsid w:val="00391D4F"/>
    <w:rsid w:val="00391DC4"/>
    <w:rsid w:val="003926A3"/>
    <w:rsid w:val="00392EBA"/>
    <w:rsid w:val="0039343C"/>
    <w:rsid w:val="00393611"/>
    <w:rsid w:val="00393749"/>
    <w:rsid w:val="00393810"/>
    <w:rsid w:val="00393866"/>
    <w:rsid w:val="00393D44"/>
    <w:rsid w:val="00393E83"/>
    <w:rsid w:val="0039472F"/>
    <w:rsid w:val="00394D95"/>
    <w:rsid w:val="00394D9C"/>
    <w:rsid w:val="00394F10"/>
    <w:rsid w:val="00395005"/>
    <w:rsid w:val="003953A3"/>
    <w:rsid w:val="003955B4"/>
    <w:rsid w:val="0039582B"/>
    <w:rsid w:val="00395A1F"/>
    <w:rsid w:val="00395F7E"/>
    <w:rsid w:val="003961B5"/>
    <w:rsid w:val="003962BF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D5C"/>
    <w:rsid w:val="00397E18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7F"/>
    <w:rsid w:val="003A1891"/>
    <w:rsid w:val="003A18F9"/>
    <w:rsid w:val="003A194A"/>
    <w:rsid w:val="003A1D02"/>
    <w:rsid w:val="003A2670"/>
    <w:rsid w:val="003A2D75"/>
    <w:rsid w:val="003A2E78"/>
    <w:rsid w:val="003A2F25"/>
    <w:rsid w:val="003A321B"/>
    <w:rsid w:val="003A329F"/>
    <w:rsid w:val="003A3404"/>
    <w:rsid w:val="003A345D"/>
    <w:rsid w:val="003A36A3"/>
    <w:rsid w:val="003A36D9"/>
    <w:rsid w:val="003A3943"/>
    <w:rsid w:val="003A4895"/>
    <w:rsid w:val="003A495F"/>
    <w:rsid w:val="003A4B16"/>
    <w:rsid w:val="003A4C30"/>
    <w:rsid w:val="003A5158"/>
    <w:rsid w:val="003A520A"/>
    <w:rsid w:val="003A5A1E"/>
    <w:rsid w:val="003A6005"/>
    <w:rsid w:val="003A618C"/>
    <w:rsid w:val="003A687D"/>
    <w:rsid w:val="003A6C09"/>
    <w:rsid w:val="003A6EC1"/>
    <w:rsid w:val="003A74B6"/>
    <w:rsid w:val="003A7846"/>
    <w:rsid w:val="003A7E29"/>
    <w:rsid w:val="003A7E5B"/>
    <w:rsid w:val="003A7F37"/>
    <w:rsid w:val="003B011E"/>
    <w:rsid w:val="003B0163"/>
    <w:rsid w:val="003B038E"/>
    <w:rsid w:val="003B0593"/>
    <w:rsid w:val="003B0716"/>
    <w:rsid w:val="003B101E"/>
    <w:rsid w:val="003B1148"/>
    <w:rsid w:val="003B12CC"/>
    <w:rsid w:val="003B197A"/>
    <w:rsid w:val="003B1DCA"/>
    <w:rsid w:val="003B1E22"/>
    <w:rsid w:val="003B1E74"/>
    <w:rsid w:val="003B1EDF"/>
    <w:rsid w:val="003B1EF0"/>
    <w:rsid w:val="003B2584"/>
    <w:rsid w:val="003B264B"/>
    <w:rsid w:val="003B2848"/>
    <w:rsid w:val="003B2D00"/>
    <w:rsid w:val="003B30B0"/>
    <w:rsid w:val="003B30E3"/>
    <w:rsid w:val="003B31CF"/>
    <w:rsid w:val="003B39CB"/>
    <w:rsid w:val="003B39E2"/>
    <w:rsid w:val="003B3DEE"/>
    <w:rsid w:val="003B4064"/>
    <w:rsid w:val="003B4116"/>
    <w:rsid w:val="003B428B"/>
    <w:rsid w:val="003B437D"/>
    <w:rsid w:val="003B44DB"/>
    <w:rsid w:val="003B49BF"/>
    <w:rsid w:val="003B4B0C"/>
    <w:rsid w:val="003B4D3D"/>
    <w:rsid w:val="003B4DBD"/>
    <w:rsid w:val="003B50E4"/>
    <w:rsid w:val="003B5518"/>
    <w:rsid w:val="003B58D8"/>
    <w:rsid w:val="003B593C"/>
    <w:rsid w:val="003B5CDF"/>
    <w:rsid w:val="003B5D5D"/>
    <w:rsid w:val="003B6099"/>
    <w:rsid w:val="003B60BF"/>
    <w:rsid w:val="003B6546"/>
    <w:rsid w:val="003B65D4"/>
    <w:rsid w:val="003B6772"/>
    <w:rsid w:val="003B67EC"/>
    <w:rsid w:val="003B6E71"/>
    <w:rsid w:val="003B6F2C"/>
    <w:rsid w:val="003B7053"/>
    <w:rsid w:val="003B7234"/>
    <w:rsid w:val="003B7278"/>
    <w:rsid w:val="003B7708"/>
    <w:rsid w:val="003B7715"/>
    <w:rsid w:val="003B78A2"/>
    <w:rsid w:val="003B78F7"/>
    <w:rsid w:val="003B7A14"/>
    <w:rsid w:val="003B7C94"/>
    <w:rsid w:val="003B7D63"/>
    <w:rsid w:val="003B7DE0"/>
    <w:rsid w:val="003B7FDA"/>
    <w:rsid w:val="003C010A"/>
    <w:rsid w:val="003C0794"/>
    <w:rsid w:val="003C07F9"/>
    <w:rsid w:val="003C0916"/>
    <w:rsid w:val="003C0AAC"/>
    <w:rsid w:val="003C0EF6"/>
    <w:rsid w:val="003C10F7"/>
    <w:rsid w:val="003C1782"/>
    <w:rsid w:val="003C1B38"/>
    <w:rsid w:val="003C1B89"/>
    <w:rsid w:val="003C1F51"/>
    <w:rsid w:val="003C20A3"/>
    <w:rsid w:val="003C21DB"/>
    <w:rsid w:val="003C2616"/>
    <w:rsid w:val="003C28F9"/>
    <w:rsid w:val="003C2A77"/>
    <w:rsid w:val="003C2B7D"/>
    <w:rsid w:val="003C2BEE"/>
    <w:rsid w:val="003C30F2"/>
    <w:rsid w:val="003C3199"/>
    <w:rsid w:val="003C3320"/>
    <w:rsid w:val="003C33D0"/>
    <w:rsid w:val="003C33D5"/>
    <w:rsid w:val="003C3CB0"/>
    <w:rsid w:val="003C41E8"/>
    <w:rsid w:val="003C440E"/>
    <w:rsid w:val="003C45C9"/>
    <w:rsid w:val="003C487D"/>
    <w:rsid w:val="003C50AA"/>
    <w:rsid w:val="003C5AD6"/>
    <w:rsid w:val="003C5F1D"/>
    <w:rsid w:val="003C6026"/>
    <w:rsid w:val="003C6435"/>
    <w:rsid w:val="003C65FF"/>
    <w:rsid w:val="003C66B9"/>
    <w:rsid w:val="003C69D5"/>
    <w:rsid w:val="003C6DF9"/>
    <w:rsid w:val="003C6FDB"/>
    <w:rsid w:val="003C7056"/>
    <w:rsid w:val="003C7196"/>
    <w:rsid w:val="003C7388"/>
    <w:rsid w:val="003C7CFC"/>
    <w:rsid w:val="003C7EC1"/>
    <w:rsid w:val="003D0064"/>
    <w:rsid w:val="003D0135"/>
    <w:rsid w:val="003D0387"/>
    <w:rsid w:val="003D060E"/>
    <w:rsid w:val="003D08DF"/>
    <w:rsid w:val="003D0995"/>
    <w:rsid w:val="003D0CC7"/>
    <w:rsid w:val="003D107B"/>
    <w:rsid w:val="003D155C"/>
    <w:rsid w:val="003D1970"/>
    <w:rsid w:val="003D21A0"/>
    <w:rsid w:val="003D221F"/>
    <w:rsid w:val="003D245D"/>
    <w:rsid w:val="003D2772"/>
    <w:rsid w:val="003D2839"/>
    <w:rsid w:val="003D2951"/>
    <w:rsid w:val="003D299E"/>
    <w:rsid w:val="003D2BA9"/>
    <w:rsid w:val="003D3173"/>
    <w:rsid w:val="003D33B1"/>
    <w:rsid w:val="003D3423"/>
    <w:rsid w:val="003D3556"/>
    <w:rsid w:val="003D36EB"/>
    <w:rsid w:val="003D3B8C"/>
    <w:rsid w:val="003D406F"/>
    <w:rsid w:val="003D4098"/>
    <w:rsid w:val="003D429C"/>
    <w:rsid w:val="003D43F1"/>
    <w:rsid w:val="003D4E92"/>
    <w:rsid w:val="003D4F7F"/>
    <w:rsid w:val="003D53FD"/>
    <w:rsid w:val="003D562D"/>
    <w:rsid w:val="003D5B5B"/>
    <w:rsid w:val="003D5BFF"/>
    <w:rsid w:val="003D5CF8"/>
    <w:rsid w:val="003D5D69"/>
    <w:rsid w:val="003D6184"/>
    <w:rsid w:val="003D6185"/>
    <w:rsid w:val="003D6258"/>
    <w:rsid w:val="003D63D7"/>
    <w:rsid w:val="003D6644"/>
    <w:rsid w:val="003D6660"/>
    <w:rsid w:val="003D6AE2"/>
    <w:rsid w:val="003D6CE2"/>
    <w:rsid w:val="003D7336"/>
    <w:rsid w:val="003D74E6"/>
    <w:rsid w:val="003D7709"/>
    <w:rsid w:val="003E004A"/>
    <w:rsid w:val="003E014B"/>
    <w:rsid w:val="003E020E"/>
    <w:rsid w:val="003E0361"/>
    <w:rsid w:val="003E0744"/>
    <w:rsid w:val="003E0E19"/>
    <w:rsid w:val="003E0F2D"/>
    <w:rsid w:val="003E1077"/>
    <w:rsid w:val="003E11D2"/>
    <w:rsid w:val="003E2306"/>
    <w:rsid w:val="003E2DE9"/>
    <w:rsid w:val="003E2E4D"/>
    <w:rsid w:val="003E3328"/>
    <w:rsid w:val="003E3959"/>
    <w:rsid w:val="003E3A5E"/>
    <w:rsid w:val="003E3D2C"/>
    <w:rsid w:val="003E3F74"/>
    <w:rsid w:val="003E4531"/>
    <w:rsid w:val="003E4774"/>
    <w:rsid w:val="003E487F"/>
    <w:rsid w:val="003E4C40"/>
    <w:rsid w:val="003E4FB2"/>
    <w:rsid w:val="003E5441"/>
    <w:rsid w:val="003E564D"/>
    <w:rsid w:val="003E5B90"/>
    <w:rsid w:val="003E5BB9"/>
    <w:rsid w:val="003E5BE1"/>
    <w:rsid w:val="003E6078"/>
    <w:rsid w:val="003E62CF"/>
    <w:rsid w:val="003E648E"/>
    <w:rsid w:val="003E6B4C"/>
    <w:rsid w:val="003E6E9C"/>
    <w:rsid w:val="003E70DE"/>
    <w:rsid w:val="003E71E7"/>
    <w:rsid w:val="003E72F3"/>
    <w:rsid w:val="003E79B6"/>
    <w:rsid w:val="003E7B38"/>
    <w:rsid w:val="003E7C8A"/>
    <w:rsid w:val="003E7EC1"/>
    <w:rsid w:val="003E7F61"/>
    <w:rsid w:val="003F02E1"/>
    <w:rsid w:val="003F065E"/>
    <w:rsid w:val="003F0CE1"/>
    <w:rsid w:val="003F0EA9"/>
    <w:rsid w:val="003F1517"/>
    <w:rsid w:val="003F16D7"/>
    <w:rsid w:val="003F1B35"/>
    <w:rsid w:val="003F1FB0"/>
    <w:rsid w:val="003F2471"/>
    <w:rsid w:val="003F2A26"/>
    <w:rsid w:val="003F2AE5"/>
    <w:rsid w:val="003F2B74"/>
    <w:rsid w:val="003F2F09"/>
    <w:rsid w:val="003F308E"/>
    <w:rsid w:val="003F32EE"/>
    <w:rsid w:val="003F3C74"/>
    <w:rsid w:val="003F4013"/>
    <w:rsid w:val="003F4114"/>
    <w:rsid w:val="003F4988"/>
    <w:rsid w:val="003F49C2"/>
    <w:rsid w:val="003F4AB1"/>
    <w:rsid w:val="003F4E48"/>
    <w:rsid w:val="003F4EC6"/>
    <w:rsid w:val="003F4EEA"/>
    <w:rsid w:val="003F5B44"/>
    <w:rsid w:val="003F5C03"/>
    <w:rsid w:val="003F60B4"/>
    <w:rsid w:val="003F61B9"/>
    <w:rsid w:val="003F6609"/>
    <w:rsid w:val="003F68BC"/>
    <w:rsid w:val="003F6990"/>
    <w:rsid w:val="003F6C2C"/>
    <w:rsid w:val="003F6CCB"/>
    <w:rsid w:val="003F6D33"/>
    <w:rsid w:val="003F7160"/>
    <w:rsid w:val="003F7481"/>
    <w:rsid w:val="003F7901"/>
    <w:rsid w:val="003F7DD3"/>
    <w:rsid w:val="003F7E92"/>
    <w:rsid w:val="00400311"/>
    <w:rsid w:val="004005B5"/>
    <w:rsid w:val="0040067A"/>
    <w:rsid w:val="004007D0"/>
    <w:rsid w:val="00400908"/>
    <w:rsid w:val="00400F4A"/>
    <w:rsid w:val="0040145F"/>
    <w:rsid w:val="004014D5"/>
    <w:rsid w:val="004017CE"/>
    <w:rsid w:val="00401A1B"/>
    <w:rsid w:val="00401C57"/>
    <w:rsid w:val="004024E4"/>
    <w:rsid w:val="00402CD9"/>
    <w:rsid w:val="00402D29"/>
    <w:rsid w:val="00402EBA"/>
    <w:rsid w:val="00402EC9"/>
    <w:rsid w:val="004033F6"/>
    <w:rsid w:val="0040350D"/>
    <w:rsid w:val="00403C55"/>
    <w:rsid w:val="00403C9E"/>
    <w:rsid w:val="00403CF5"/>
    <w:rsid w:val="00404206"/>
    <w:rsid w:val="004044F8"/>
    <w:rsid w:val="00404508"/>
    <w:rsid w:val="0040483E"/>
    <w:rsid w:val="00405130"/>
    <w:rsid w:val="004060E9"/>
    <w:rsid w:val="00406662"/>
    <w:rsid w:val="00406970"/>
    <w:rsid w:val="00406C49"/>
    <w:rsid w:val="00406DD1"/>
    <w:rsid w:val="004073DC"/>
    <w:rsid w:val="004074E7"/>
    <w:rsid w:val="00407963"/>
    <w:rsid w:val="004100F9"/>
    <w:rsid w:val="004101DE"/>
    <w:rsid w:val="004102CF"/>
    <w:rsid w:val="00410595"/>
    <w:rsid w:val="0041064D"/>
    <w:rsid w:val="0041071D"/>
    <w:rsid w:val="00410D1F"/>
    <w:rsid w:val="00410E40"/>
    <w:rsid w:val="00410F3D"/>
    <w:rsid w:val="00410FA4"/>
    <w:rsid w:val="00411090"/>
    <w:rsid w:val="00411742"/>
    <w:rsid w:val="00411A64"/>
    <w:rsid w:val="00411BB9"/>
    <w:rsid w:val="00411E7F"/>
    <w:rsid w:val="00412790"/>
    <w:rsid w:val="00412795"/>
    <w:rsid w:val="00412F69"/>
    <w:rsid w:val="004132B9"/>
    <w:rsid w:val="0041330E"/>
    <w:rsid w:val="0041338D"/>
    <w:rsid w:val="004136BB"/>
    <w:rsid w:val="004136CD"/>
    <w:rsid w:val="0041386E"/>
    <w:rsid w:val="004139C3"/>
    <w:rsid w:val="00413C52"/>
    <w:rsid w:val="00413CB1"/>
    <w:rsid w:val="00413D14"/>
    <w:rsid w:val="00413DFB"/>
    <w:rsid w:val="0041423D"/>
    <w:rsid w:val="004146C5"/>
    <w:rsid w:val="0041484B"/>
    <w:rsid w:val="00414889"/>
    <w:rsid w:val="00414A05"/>
    <w:rsid w:val="00414C6D"/>
    <w:rsid w:val="00414E5D"/>
    <w:rsid w:val="0041506F"/>
    <w:rsid w:val="004153AB"/>
    <w:rsid w:val="0041593B"/>
    <w:rsid w:val="00415C9D"/>
    <w:rsid w:val="00415CD6"/>
    <w:rsid w:val="00415CE8"/>
    <w:rsid w:val="0041625D"/>
    <w:rsid w:val="0041634B"/>
    <w:rsid w:val="0041650B"/>
    <w:rsid w:val="00416A3D"/>
    <w:rsid w:val="00416ACD"/>
    <w:rsid w:val="00416E96"/>
    <w:rsid w:val="00416F64"/>
    <w:rsid w:val="004172B8"/>
    <w:rsid w:val="0041759F"/>
    <w:rsid w:val="00417BCA"/>
    <w:rsid w:val="00417C0A"/>
    <w:rsid w:val="00417CE2"/>
    <w:rsid w:val="00420057"/>
    <w:rsid w:val="0042019D"/>
    <w:rsid w:val="00420468"/>
    <w:rsid w:val="0042080B"/>
    <w:rsid w:val="00420A85"/>
    <w:rsid w:val="00421120"/>
    <w:rsid w:val="004213C8"/>
    <w:rsid w:val="0042140B"/>
    <w:rsid w:val="0042182C"/>
    <w:rsid w:val="0042194E"/>
    <w:rsid w:val="004219C5"/>
    <w:rsid w:val="00421D32"/>
    <w:rsid w:val="00422124"/>
    <w:rsid w:val="00422C92"/>
    <w:rsid w:val="00422CE5"/>
    <w:rsid w:val="00422DA0"/>
    <w:rsid w:val="00423027"/>
    <w:rsid w:val="0042309C"/>
    <w:rsid w:val="00423133"/>
    <w:rsid w:val="004233A5"/>
    <w:rsid w:val="004238CE"/>
    <w:rsid w:val="00423B1D"/>
    <w:rsid w:val="00424685"/>
    <w:rsid w:val="0042496B"/>
    <w:rsid w:val="00424A69"/>
    <w:rsid w:val="00424D90"/>
    <w:rsid w:val="00424FDC"/>
    <w:rsid w:val="004259D2"/>
    <w:rsid w:val="00425FD1"/>
    <w:rsid w:val="004263CE"/>
    <w:rsid w:val="004268BD"/>
    <w:rsid w:val="004268CC"/>
    <w:rsid w:val="0042695F"/>
    <w:rsid w:val="00426B72"/>
    <w:rsid w:val="0042791D"/>
    <w:rsid w:val="00427B3A"/>
    <w:rsid w:val="00427D16"/>
    <w:rsid w:val="00427FDB"/>
    <w:rsid w:val="004308C4"/>
    <w:rsid w:val="00430A18"/>
    <w:rsid w:val="004312BF"/>
    <w:rsid w:val="004313C7"/>
    <w:rsid w:val="00431554"/>
    <w:rsid w:val="00431592"/>
    <w:rsid w:val="0043165C"/>
    <w:rsid w:val="00431A79"/>
    <w:rsid w:val="00431F90"/>
    <w:rsid w:val="00432038"/>
    <w:rsid w:val="0043216A"/>
    <w:rsid w:val="0043238E"/>
    <w:rsid w:val="00432728"/>
    <w:rsid w:val="00432874"/>
    <w:rsid w:val="00432974"/>
    <w:rsid w:val="004330E9"/>
    <w:rsid w:val="00433252"/>
    <w:rsid w:val="00433279"/>
    <w:rsid w:val="004332F9"/>
    <w:rsid w:val="0043349D"/>
    <w:rsid w:val="004335ED"/>
    <w:rsid w:val="004338E1"/>
    <w:rsid w:val="00433CC6"/>
    <w:rsid w:val="00433CDD"/>
    <w:rsid w:val="00434E0D"/>
    <w:rsid w:val="00434E30"/>
    <w:rsid w:val="0043515D"/>
    <w:rsid w:val="00435419"/>
    <w:rsid w:val="00435830"/>
    <w:rsid w:val="00435999"/>
    <w:rsid w:val="00435B9A"/>
    <w:rsid w:val="00435E76"/>
    <w:rsid w:val="00435EB1"/>
    <w:rsid w:val="0043619E"/>
    <w:rsid w:val="00436287"/>
    <w:rsid w:val="004365EC"/>
    <w:rsid w:val="0043679B"/>
    <w:rsid w:val="00436AC1"/>
    <w:rsid w:val="00436B26"/>
    <w:rsid w:val="00436C72"/>
    <w:rsid w:val="00436E50"/>
    <w:rsid w:val="0043714B"/>
    <w:rsid w:val="00437397"/>
    <w:rsid w:val="004378F5"/>
    <w:rsid w:val="00437A1E"/>
    <w:rsid w:val="00437EC0"/>
    <w:rsid w:val="00440026"/>
    <w:rsid w:val="0044034D"/>
    <w:rsid w:val="00440D5E"/>
    <w:rsid w:val="0044116C"/>
    <w:rsid w:val="00441267"/>
    <w:rsid w:val="00441756"/>
    <w:rsid w:val="00441D50"/>
    <w:rsid w:val="00441DAD"/>
    <w:rsid w:val="00442146"/>
    <w:rsid w:val="00442676"/>
    <w:rsid w:val="004426F3"/>
    <w:rsid w:val="0044286D"/>
    <w:rsid w:val="00442F27"/>
    <w:rsid w:val="0044332F"/>
    <w:rsid w:val="0044336A"/>
    <w:rsid w:val="004434FB"/>
    <w:rsid w:val="004435CF"/>
    <w:rsid w:val="004437D9"/>
    <w:rsid w:val="0044441E"/>
    <w:rsid w:val="0044444A"/>
    <w:rsid w:val="004445C2"/>
    <w:rsid w:val="004445D6"/>
    <w:rsid w:val="00444A73"/>
    <w:rsid w:val="00444B6B"/>
    <w:rsid w:val="00444C7D"/>
    <w:rsid w:val="00445334"/>
    <w:rsid w:val="00445411"/>
    <w:rsid w:val="0044546D"/>
    <w:rsid w:val="004456DC"/>
    <w:rsid w:val="00445C69"/>
    <w:rsid w:val="0044622F"/>
    <w:rsid w:val="00446245"/>
    <w:rsid w:val="0044643E"/>
    <w:rsid w:val="00446985"/>
    <w:rsid w:val="00446B84"/>
    <w:rsid w:val="00446C61"/>
    <w:rsid w:val="00446CE8"/>
    <w:rsid w:val="00446DCF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ADC"/>
    <w:rsid w:val="00450C56"/>
    <w:rsid w:val="00450CA1"/>
    <w:rsid w:val="00450EBE"/>
    <w:rsid w:val="00450EDB"/>
    <w:rsid w:val="00451121"/>
    <w:rsid w:val="004513E5"/>
    <w:rsid w:val="00451585"/>
    <w:rsid w:val="004515D6"/>
    <w:rsid w:val="004516DC"/>
    <w:rsid w:val="00451706"/>
    <w:rsid w:val="0045196A"/>
    <w:rsid w:val="00451B51"/>
    <w:rsid w:val="00451FA5"/>
    <w:rsid w:val="0045214D"/>
    <w:rsid w:val="0045225D"/>
    <w:rsid w:val="004522AF"/>
    <w:rsid w:val="00452718"/>
    <w:rsid w:val="004527FA"/>
    <w:rsid w:val="00452F0F"/>
    <w:rsid w:val="00452F2A"/>
    <w:rsid w:val="00453410"/>
    <w:rsid w:val="0045343E"/>
    <w:rsid w:val="004535C7"/>
    <w:rsid w:val="00453AF0"/>
    <w:rsid w:val="00453C0C"/>
    <w:rsid w:val="00453FF9"/>
    <w:rsid w:val="004546E6"/>
    <w:rsid w:val="00454881"/>
    <w:rsid w:val="00454A65"/>
    <w:rsid w:val="00455552"/>
    <w:rsid w:val="0045570E"/>
    <w:rsid w:val="00455A6A"/>
    <w:rsid w:val="00455E77"/>
    <w:rsid w:val="00455E94"/>
    <w:rsid w:val="00456211"/>
    <w:rsid w:val="004563C0"/>
    <w:rsid w:val="00456F65"/>
    <w:rsid w:val="00457263"/>
    <w:rsid w:val="004579B2"/>
    <w:rsid w:val="00457CA8"/>
    <w:rsid w:val="00457EFE"/>
    <w:rsid w:val="00460269"/>
    <w:rsid w:val="004607A2"/>
    <w:rsid w:val="00460A48"/>
    <w:rsid w:val="00460B09"/>
    <w:rsid w:val="00460B30"/>
    <w:rsid w:val="00460BA8"/>
    <w:rsid w:val="00460F02"/>
    <w:rsid w:val="00460F78"/>
    <w:rsid w:val="00461324"/>
    <w:rsid w:val="0046161D"/>
    <w:rsid w:val="004617E9"/>
    <w:rsid w:val="0046180A"/>
    <w:rsid w:val="0046199A"/>
    <w:rsid w:val="00461BB3"/>
    <w:rsid w:val="00461E5F"/>
    <w:rsid w:val="00462A3C"/>
    <w:rsid w:val="00462A69"/>
    <w:rsid w:val="004630EF"/>
    <w:rsid w:val="004630FF"/>
    <w:rsid w:val="0046327E"/>
    <w:rsid w:val="00463479"/>
    <w:rsid w:val="00463502"/>
    <w:rsid w:val="0046382B"/>
    <w:rsid w:val="00463B86"/>
    <w:rsid w:val="00463CC1"/>
    <w:rsid w:val="004644E0"/>
    <w:rsid w:val="004646D9"/>
    <w:rsid w:val="00464BDE"/>
    <w:rsid w:val="00464F21"/>
    <w:rsid w:val="004653D3"/>
    <w:rsid w:val="004657E7"/>
    <w:rsid w:val="00466115"/>
    <w:rsid w:val="00466320"/>
    <w:rsid w:val="004666CC"/>
    <w:rsid w:val="0046684D"/>
    <w:rsid w:val="00466A6D"/>
    <w:rsid w:val="00466B6D"/>
    <w:rsid w:val="00466E87"/>
    <w:rsid w:val="004670FB"/>
    <w:rsid w:val="00467557"/>
    <w:rsid w:val="00467940"/>
    <w:rsid w:val="00467B16"/>
    <w:rsid w:val="00467EDF"/>
    <w:rsid w:val="00470304"/>
    <w:rsid w:val="004705F1"/>
    <w:rsid w:val="0047067E"/>
    <w:rsid w:val="004708BE"/>
    <w:rsid w:val="00470C8F"/>
    <w:rsid w:val="00470D4D"/>
    <w:rsid w:val="00470D53"/>
    <w:rsid w:val="00470F4F"/>
    <w:rsid w:val="0047105F"/>
    <w:rsid w:val="00471084"/>
    <w:rsid w:val="004718F6"/>
    <w:rsid w:val="00471A08"/>
    <w:rsid w:val="00471AA7"/>
    <w:rsid w:val="00471B94"/>
    <w:rsid w:val="00471D54"/>
    <w:rsid w:val="00471D5A"/>
    <w:rsid w:val="00471ED2"/>
    <w:rsid w:val="00472424"/>
    <w:rsid w:val="00472762"/>
    <w:rsid w:val="004728C4"/>
    <w:rsid w:val="00472F34"/>
    <w:rsid w:val="00473265"/>
    <w:rsid w:val="00473602"/>
    <w:rsid w:val="00473615"/>
    <w:rsid w:val="00473743"/>
    <w:rsid w:val="00473AEE"/>
    <w:rsid w:val="00473D95"/>
    <w:rsid w:val="00473DFD"/>
    <w:rsid w:val="00473FE1"/>
    <w:rsid w:val="004740A0"/>
    <w:rsid w:val="00474892"/>
    <w:rsid w:val="004748E0"/>
    <w:rsid w:val="00474C19"/>
    <w:rsid w:val="00474C4A"/>
    <w:rsid w:val="00474E56"/>
    <w:rsid w:val="00474E78"/>
    <w:rsid w:val="00475122"/>
    <w:rsid w:val="004753B8"/>
    <w:rsid w:val="004757B5"/>
    <w:rsid w:val="004757E1"/>
    <w:rsid w:val="00475857"/>
    <w:rsid w:val="00475970"/>
    <w:rsid w:val="00475A9F"/>
    <w:rsid w:val="00475C83"/>
    <w:rsid w:val="00475DA0"/>
    <w:rsid w:val="00475DCF"/>
    <w:rsid w:val="00475E97"/>
    <w:rsid w:val="004762A9"/>
    <w:rsid w:val="00476B34"/>
    <w:rsid w:val="00476E42"/>
    <w:rsid w:val="00476EB9"/>
    <w:rsid w:val="00477232"/>
    <w:rsid w:val="004773FF"/>
    <w:rsid w:val="004775BC"/>
    <w:rsid w:val="0047771B"/>
    <w:rsid w:val="0047774C"/>
    <w:rsid w:val="00477A43"/>
    <w:rsid w:val="00477B5D"/>
    <w:rsid w:val="00477F1A"/>
    <w:rsid w:val="00480654"/>
    <w:rsid w:val="00480A78"/>
    <w:rsid w:val="00480C77"/>
    <w:rsid w:val="00480FE5"/>
    <w:rsid w:val="004812A1"/>
    <w:rsid w:val="0048179C"/>
    <w:rsid w:val="00482624"/>
    <w:rsid w:val="0048273C"/>
    <w:rsid w:val="0048278A"/>
    <w:rsid w:val="00482824"/>
    <w:rsid w:val="00482E4E"/>
    <w:rsid w:val="00482E86"/>
    <w:rsid w:val="00482F28"/>
    <w:rsid w:val="00483128"/>
    <w:rsid w:val="00483384"/>
    <w:rsid w:val="00483AD0"/>
    <w:rsid w:val="00483D7D"/>
    <w:rsid w:val="00483EF7"/>
    <w:rsid w:val="004840EC"/>
    <w:rsid w:val="00484155"/>
    <w:rsid w:val="00484276"/>
    <w:rsid w:val="004842EB"/>
    <w:rsid w:val="00485066"/>
    <w:rsid w:val="004857F9"/>
    <w:rsid w:val="0048586E"/>
    <w:rsid w:val="0048590F"/>
    <w:rsid w:val="00485AF4"/>
    <w:rsid w:val="00485BF3"/>
    <w:rsid w:val="00485D2C"/>
    <w:rsid w:val="00485D4E"/>
    <w:rsid w:val="0048620D"/>
    <w:rsid w:val="0048649D"/>
    <w:rsid w:val="004865BF"/>
    <w:rsid w:val="00486626"/>
    <w:rsid w:val="00486772"/>
    <w:rsid w:val="0048699E"/>
    <w:rsid w:val="00486C94"/>
    <w:rsid w:val="00486E2F"/>
    <w:rsid w:val="00486F3E"/>
    <w:rsid w:val="004873B2"/>
    <w:rsid w:val="00487935"/>
    <w:rsid w:val="00487B0B"/>
    <w:rsid w:val="00487C12"/>
    <w:rsid w:val="00487CE6"/>
    <w:rsid w:val="004901DC"/>
    <w:rsid w:val="00490291"/>
    <w:rsid w:val="0049045D"/>
    <w:rsid w:val="00490765"/>
    <w:rsid w:val="0049094E"/>
    <w:rsid w:val="00490A5E"/>
    <w:rsid w:val="00490A98"/>
    <w:rsid w:val="00490D53"/>
    <w:rsid w:val="00491270"/>
    <w:rsid w:val="0049133F"/>
    <w:rsid w:val="0049138E"/>
    <w:rsid w:val="004913D0"/>
    <w:rsid w:val="004917CF"/>
    <w:rsid w:val="004918BC"/>
    <w:rsid w:val="004919D3"/>
    <w:rsid w:val="00491EA3"/>
    <w:rsid w:val="00491EFD"/>
    <w:rsid w:val="00491F31"/>
    <w:rsid w:val="004923FC"/>
    <w:rsid w:val="00492B9B"/>
    <w:rsid w:val="00492BCA"/>
    <w:rsid w:val="00492D93"/>
    <w:rsid w:val="00492FB0"/>
    <w:rsid w:val="004933D7"/>
    <w:rsid w:val="00493C8F"/>
    <w:rsid w:val="00493EB5"/>
    <w:rsid w:val="00493EB6"/>
    <w:rsid w:val="00494015"/>
    <w:rsid w:val="00494306"/>
    <w:rsid w:val="004944AD"/>
    <w:rsid w:val="004944FD"/>
    <w:rsid w:val="00494575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880"/>
    <w:rsid w:val="00495F56"/>
    <w:rsid w:val="00496466"/>
    <w:rsid w:val="0049674D"/>
    <w:rsid w:val="0049698A"/>
    <w:rsid w:val="00496AD3"/>
    <w:rsid w:val="00496B83"/>
    <w:rsid w:val="00496BC9"/>
    <w:rsid w:val="00496BFE"/>
    <w:rsid w:val="00496DC5"/>
    <w:rsid w:val="00497BF2"/>
    <w:rsid w:val="00497C74"/>
    <w:rsid w:val="00497D04"/>
    <w:rsid w:val="00497D4D"/>
    <w:rsid w:val="00497D57"/>
    <w:rsid w:val="004A002F"/>
    <w:rsid w:val="004A01BD"/>
    <w:rsid w:val="004A01D9"/>
    <w:rsid w:val="004A0301"/>
    <w:rsid w:val="004A049F"/>
    <w:rsid w:val="004A06C7"/>
    <w:rsid w:val="004A0C34"/>
    <w:rsid w:val="004A0DD0"/>
    <w:rsid w:val="004A0FD4"/>
    <w:rsid w:val="004A0FE4"/>
    <w:rsid w:val="004A1251"/>
    <w:rsid w:val="004A1BFC"/>
    <w:rsid w:val="004A1CDC"/>
    <w:rsid w:val="004A1D33"/>
    <w:rsid w:val="004A1D8C"/>
    <w:rsid w:val="004A1E30"/>
    <w:rsid w:val="004A1ECA"/>
    <w:rsid w:val="004A1F12"/>
    <w:rsid w:val="004A2129"/>
    <w:rsid w:val="004A22B9"/>
    <w:rsid w:val="004A234A"/>
    <w:rsid w:val="004A28C0"/>
    <w:rsid w:val="004A2906"/>
    <w:rsid w:val="004A2CAC"/>
    <w:rsid w:val="004A3267"/>
    <w:rsid w:val="004A33E1"/>
    <w:rsid w:val="004A34A2"/>
    <w:rsid w:val="004A3B65"/>
    <w:rsid w:val="004A3F56"/>
    <w:rsid w:val="004A4307"/>
    <w:rsid w:val="004A45EC"/>
    <w:rsid w:val="004A5BFC"/>
    <w:rsid w:val="004A5FE9"/>
    <w:rsid w:val="004A625C"/>
    <w:rsid w:val="004A64EE"/>
    <w:rsid w:val="004A6634"/>
    <w:rsid w:val="004A6CF6"/>
    <w:rsid w:val="004A7039"/>
    <w:rsid w:val="004A73A9"/>
    <w:rsid w:val="004A7796"/>
    <w:rsid w:val="004A77B6"/>
    <w:rsid w:val="004A7B68"/>
    <w:rsid w:val="004B0039"/>
    <w:rsid w:val="004B01C2"/>
    <w:rsid w:val="004B0AA2"/>
    <w:rsid w:val="004B0D43"/>
    <w:rsid w:val="004B0DF2"/>
    <w:rsid w:val="004B0E57"/>
    <w:rsid w:val="004B166C"/>
    <w:rsid w:val="004B1CC3"/>
    <w:rsid w:val="004B1DD5"/>
    <w:rsid w:val="004B2B95"/>
    <w:rsid w:val="004B30D4"/>
    <w:rsid w:val="004B3284"/>
    <w:rsid w:val="004B3410"/>
    <w:rsid w:val="004B345B"/>
    <w:rsid w:val="004B364C"/>
    <w:rsid w:val="004B4532"/>
    <w:rsid w:val="004B45D5"/>
    <w:rsid w:val="004B47F8"/>
    <w:rsid w:val="004B4C47"/>
    <w:rsid w:val="004B4FB7"/>
    <w:rsid w:val="004B54B3"/>
    <w:rsid w:val="004B54B7"/>
    <w:rsid w:val="004B5702"/>
    <w:rsid w:val="004B5867"/>
    <w:rsid w:val="004B5B97"/>
    <w:rsid w:val="004B5BC0"/>
    <w:rsid w:val="004B5CA7"/>
    <w:rsid w:val="004B5FDC"/>
    <w:rsid w:val="004B61C3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87F"/>
    <w:rsid w:val="004C0955"/>
    <w:rsid w:val="004C0A7C"/>
    <w:rsid w:val="004C11BE"/>
    <w:rsid w:val="004C179C"/>
    <w:rsid w:val="004C1AB9"/>
    <w:rsid w:val="004C1B73"/>
    <w:rsid w:val="004C1E11"/>
    <w:rsid w:val="004C1F69"/>
    <w:rsid w:val="004C2651"/>
    <w:rsid w:val="004C2890"/>
    <w:rsid w:val="004C2A3B"/>
    <w:rsid w:val="004C2A94"/>
    <w:rsid w:val="004C2B93"/>
    <w:rsid w:val="004C3BD3"/>
    <w:rsid w:val="004C3E89"/>
    <w:rsid w:val="004C3FC8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6C2"/>
    <w:rsid w:val="004C68B1"/>
    <w:rsid w:val="004C6BCF"/>
    <w:rsid w:val="004C6DF8"/>
    <w:rsid w:val="004C6FCD"/>
    <w:rsid w:val="004C7665"/>
    <w:rsid w:val="004C7874"/>
    <w:rsid w:val="004C7D8C"/>
    <w:rsid w:val="004C7E4C"/>
    <w:rsid w:val="004D048F"/>
    <w:rsid w:val="004D0526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869"/>
    <w:rsid w:val="004D1998"/>
    <w:rsid w:val="004D1A0C"/>
    <w:rsid w:val="004D256D"/>
    <w:rsid w:val="004D25FC"/>
    <w:rsid w:val="004D2675"/>
    <w:rsid w:val="004D27E4"/>
    <w:rsid w:val="004D2BD1"/>
    <w:rsid w:val="004D2C4E"/>
    <w:rsid w:val="004D2D63"/>
    <w:rsid w:val="004D3234"/>
    <w:rsid w:val="004D3486"/>
    <w:rsid w:val="004D382B"/>
    <w:rsid w:val="004D390F"/>
    <w:rsid w:val="004D3AA1"/>
    <w:rsid w:val="004D3AED"/>
    <w:rsid w:val="004D3BC7"/>
    <w:rsid w:val="004D40C7"/>
    <w:rsid w:val="004D44EA"/>
    <w:rsid w:val="004D453F"/>
    <w:rsid w:val="004D4833"/>
    <w:rsid w:val="004D4A96"/>
    <w:rsid w:val="004D4C1B"/>
    <w:rsid w:val="004D4D08"/>
    <w:rsid w:val="004D52BB"/>
    <w:rsid w:val="004D5660"/>
    <w:rsid w:val="004D5788"/>
    <w:rsid w:val="004D5892"/>
    <w:rsid w:val="004D5B99"/>
    <w:rsid w:val="004D6033"/>
    <w:rsid w:val="004D66AA"/>
    <w:rsid w:val="004D66CD"/>
    <w:rsid w:val="004D67F4"/>
    <w:rsid w:val="004D6FB7"/>
    <w:rsid w:val="004D703E"/>
    <w:rsid w:val="004D72DB"/>
    <w:rsid w:val="004D739A"/>
    <w:rsid w:val="004D756B"/>
    <w:rsid w:val="004D79AE"/>
    <w:rsid w:val="004D7F7F"/>
    <w:rsid w:val="004E0091"/>
    <w:rsid w:val="004E01F9"/>
    <w:rsid w:val="004E02C9"/>
    <w:rsid w:val="004E066F"/>
    <w:rsid w:val="004E067A"/>
    <w:rsid w:val="004E0997"/>
    <w:rsid w:val="004E0A5B"/>
    <w:rsid w:val="004E0AC5"/>
    <w:rsid w:val="004E0CA5"/>
    <w:rsid w:val="004E0EF7"/>
    <w:rsid w:val="004E113A"/>
    <w:rsid w:val="004E11F5"/>
    <w:rsid w:val="004E147B"/>
    <w:rsid w:val="004E1C9E"/>
    <w:rsid w:val="004E1E02"/>
    <w:rsid w:val="004E1F0A"/>
    <w:rsid w:val="004E1F1A"/>
    <w:rsid w:val="004E262A"/>
    <w:rsid w:val="004E26A6"/>
    <w:rsid w:val="004E2B50"/>
    <w:rsid w:val="004E2D9D"/>
    <w:rsid w:val="004E2E9D"/>
    <w:rsid w:val="004E32C9"/>
    <w:rsid w:val="004E3422"/>
    <w:rsid w:val="004E3448"/>
    <w:rsid w:val="004E3C3C"/>
    <w:rsid w:val="004E3EA5"/>
    <w:rsid w:val="004E4135"/>
    <w:rsid w:val="004E44D2"/>
    <w:rsid w:val="004E475B"/>
    <w:rsid w:val="004E477E"/>
    <w:rsid w:val="004E47E4"/>
    <w:rsid w:val="004E49B1"/>
    <w:rsid w:val="004E49F0"/>
    <w:rsid w:val="004E4AD7"/>
    <w:rsid w:val="004E4D8E"/>
    <w:rsid w:val="004E4FB0"/>
    <w:rsid w:val="004E5178"/>
    <w:rsid w:val="004E51A9"/>
    <w:rsid w:val="004E5454"/>
    <w:rsid w:val="004E54A8"/>
    <w:rsid w:val="004E5AD6"/>
    <w:rsid w:val="004E61DC"/>
    <w:rsid w:val="004E64C6"/>
    <w:rsid w:val="004E6859"/>
    <w:rsid w:val="004E685F"/>
    <w:rsid w:val="004E6D82"/>
    <w:rsid w:val="004E6DE3"/>
    <w:rsid w:val="004E6F4E"/>
    <w:rsid w:val="004E7004"/>
    <w:rsid w:val="004E76C1"/>
    <w:rsid w:val="004E76CD"/>
    <w:rsid w:val="004E78B5"/>
    <w:rsid w:val="004E7967"/>
    <w:rsid w:val="004E7FC8"/>
    <w:rsid w:val="004F004F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3ED"/>
    <w:rsid w:val="004F367B"/>
    <w:rsid w:val="004F4419"/>
    <w:rsid w:val="004F4721"/>
    <w:rsid w:val="004F4AC5"/>
    <w:rsid w:val="004F4E59"/>
    <w:rsid w:val="004F4E8C"/>
    <w:rsid w:val="004F4F2A"/>
    <w:rsid w:val="004F507F"/>
    <w:rsid w:val="004F5A9C"/>
    <w:rsid w:val="004F5B40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ED"/>
    <w:rsid w:val="00501EEA"/>
    <w:rsid w:val="00502329"/>
    <w:rsid w:val="0050273A"/>
    <w:rsid w:val="00502CD8"/>
    <w:rsid w:val="00503054"/>
    <w:rsid w:val="005030E8"/>
    <w:rsid w:val="0050333C"/>
    <w:rsid w:val="00503498"/>
    <w:rsid w:val="0050389D"/>
    <w:rsid w:val="00503962"/>
    <w:rsid w:val="00503DB1"/>
    <w:rsid w:val="00504B2A"/>
    <w:rsid w:val="00504F10"/>
    <w:rsid w:val="00504F20"/>
    <w:rsid w:val="005050A4"/>
    <w:rsid w:val="0050559E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53D"/>
    <w:rsid w:val="0051082B"/>
    <w:rsid w:val="00510842"/>
    <w:rsid w:val="00510B97"/>
    <w:rsid w:val="00510E72"/>
    <w:rsid w:val="00510ECC"/>
    <w:rsid w:val="005118D8"/>
    <w:rsid w:val="00511975"/>
    <w:rsid w:val="005119FA"/>
    <w:rsid w:val="00511A1C"/>
    <w:rsid w:val="00511F3A"/>
    <w:rsid w:val="00512385"/>
    <w:rsid w:val="00512595"/>
    <w:rsid w:val="00512B00"/>
    <w:rsid w:val="00512C25"/>
    <w:rsid w:val="00512D66"/>
    <w:rsid w:val="005134EF"/>
    <w:rsid w:val="00513D36"/>
    <w:rsid w:val="005140AE"/>
    <w:rsid w:val="00514283"/>
    <w:rsid w:val="005142BE"/>
    <w:rsid w:val="00514839"/>
    <w:rsid w:val="00514876"/>
    <w:rsid w:val="00514998"/>
    <w:rsid w:val="00514C39"/>
    <w:rsid w:val="00514DBA"/>
    <w:rsid w:val="00515259"/>
    <w:rsid w:val="005152EA"/>
    <w:rsid w:val="00515653"/>
    <w:rsid w:val="00515740"/>
    <w:rsid w:val="0051591E"/>
    <w:rsid w:val="00515A36"/>
    <w:rsid w:val="00515FB7"/>
    <w:rsid w:val="0051603C"/>
    <w:rsid w:val="00516184"/>
    <w:rsid w:val="005162F9"/>
    <w:rsid w:val="00516DBF"/>
    <w:rsid w:val="00516FC5"/>
    <w:rsid w:val="00517230"/>
    <w:rsid w:val="0051766F"/>
    <w:rsid w:val="00517688"/>
    <w:rsid w:val="00517A1A"/>
    <w:rsid w:val="00517B4E"/>
    <w:rsid w:val="00517D6F"/>
    <w:rsid w:val="00520023"/>
    <w:rsid w:val="00520557"/>
    <w:rsid w:val="0052090A"/>
    <w:rsid w:val="00520B02"/>
    <w:rsid w:val="00520BFE"/>
    <w:rsid w:val="0052145A"/>
    <w:rsid w:val="00521473"/>
    <w:rsid w:val="005214C9"/>
    <w:rsid w:val="0052191C"/>
    <w:rsid w:val="00521D48"/>
    <w:rsid w:val="00521ED1"/>
    <w:rsid w:val="00521F99"/>
    <w:rsid w:val="0052214C"/>
    <w:rsid w:val="005223C5"/>
    <w:rsid w:val="0052262C"/>
    <w:rsid w:val="00522784"/>
    <w:rsid w:val="005229E9"/>
    <w:rsid w:val="00522A2C"/>
    <w:rsid w:val="00522C2D"/>
    <w:rsid w:val="00522DE1"/>
    <w:rsid w:val="005238D2"/>
    <w:rsid w:val="005241FF"/>
    <w:rsid w:val="0052427A"/>
    <w:rsid w:val="0052434A"/>
    <w:rsid w:val="005245DB"/>
    <w:rsid w:val="005249B6"/>
    <w:rsid w:val="00524A05"/>
    <w:rsid w:val="00524B7F"/>
    <w:rsid w:val="00524C54"/>
    <w:rsid w:val="00524D2A"/>
    <w:rsid w:val="00524F7F"/>
    <w:rsid w:val="00525029"/>
    <w:rsid w:val="00525319"/>
    <w:rsid w:val="005254E2"/>
    <w:rsid w:val="005254F8"/>
    <w:rsid w:val="005255B1"/>
    <w:rsid w:val="005258F0"/>
    <w:rsid w:val="00525967"/>
    <w:rsid w:val="00525B7C"/>
    <w:rsid w:val="00525CCC"/>
    <w:rsid w:val="00525D95"/>
    <w:rsid w:val="00525E77"/>
    <w:rsid w:val="0052652C"/>
    <w:rsid w:val="00526596"/>
    <w:rsid w:val="00526642"/>
    <w:rsid w:val="00527104"/>
    <w:rsid w:val="00527132"/>
    <w:rsid w:val="005271FE"/>
    <w:rsid w:val="005273CF"/>
    <w:rsid w:val="00527490"/>
    <w:rsid w:val="00527844"/>
    <w:rsid w:val="00527C7D"/>
    <w:rsid w:val="00530291"/>
    <w:rsid w:val="0053042E"/>
    <w:rsid w:val="0053067E"/>
    <w:rsid w:val="005308DE"/>
    <w:rsid w:val="00530BFB"/>
    <w:rsid w:val="00530CE4"/>
    <w:rsid w:val="00530E3B"/>
    <w:rsid w:val="00530EFC"/>
    <w:rsid w:val="005310C0"/>
    <w:rsid w:val="0053114B"/>
    <w:rsid w:val="0053173A"/>
    <w:rsid w:val="0053175D"/>
    <w:rsid w:val="005317A6"/>
    <w:rsid w:val="00532165"/>
    <w:rsid w:val="005321A0"/>
    <w:rsid w:val="005321AA"/>
    <w:rsid w:val="0053237E"/>
    <w:rsid w:val="005327AD"/>
    <w:rsid w:val="0053280B"/>
    <w:rsid w:val="00532A94"/>
    <w:rsid w:val="00532C4F"/>
    <w:rsid w:val="00532CF0"/>
    <w:rsid w:val="00532D0A"/>
    <w:rsid w:val="00532E67"/>
    <w:rsid w:val="0053305E"/>
    <w:rsid w:val="005330D6"/>
    <w:rsid w:val="005332F7"/>
    <w:rsid w:val="005334A8"/>
    <w:rsid w:val="00533580"/>
    <w:rsid w:val="005336B8"/>
    <w:rsid w:val="005338C9"/>
    <w:rsid w:val="0053394D"/>
    <w:rsid w:val="005339BA"/>
    <w:rsid w:val="00533C31"/>
    <w:rsid w:val="00533C55"/>
    <w:rsid w:val="00533DB7"/>
    <w:rsid w:val="00533E99"/>
    <w:rsid w:val="00534085"/>
    <w:rsid w:val="0053422D"/>
    <w:rsid w:val="0053426F"/>
    <w:rsid w:val="005349FA"/>
    <w:rsid w:val="00534ABF"/>
    <w:rsid w:val="00534D1D"/>
    <w:rsid w:val="00535011"/>
    <w:rsid w:val="005350C7"/>
    <w:rsid w:val="00535617"/>
    <w:rsid w:val="0053567E"/>
    <w:rsid w:val="00535877"/>
    <w:rsid w:val="00535CFA"/>
    <w:rsid w:val="005361E4"/>
    <w:rsid w:val="00536263"/>
    <w:rsid w:val="0053630D"/>
    <w:rsid w:val="005364F3"/>
    <w:rsid w:val="00536607"/>
    <w:rsid w:val="00536736"/>
    <w:rsid w:val="005369E3"/>
    <w:rsid w:val="00536A82"/>
    <w:rsid w:val="00536B76"/>
    <w:rsid w:val="0053707D"/>
    <w:rsid w:val="0053717E"/>
    <w:rsid w:val="00537579"/>
    <w:rsid w:val="00537666"/>
    <w:rsid w:val="005378E1"/>
    <w:rsid w:val="00537A73"/>
    <w:rsid w:val="00537C76"/>
    <w:rsid w:val="00537CB4"/>
    <w:rsid w:val="00537CF7"/>
    <w:rsid w:val="00540502"/>
    <w:rsid w:val="005407B1"/>
    <w:rsid w:val="00540F98"/>
    <w:rsid w:val="005410D4"/>
    <w:rsid w:val="00541340"/>
    <w:rsid w:val="00541591"/>
    <w:rsid w:val="0054162D"/>
    <w:rsid w:val="00541680"/>
    <w:rsid w:val="00541832"/>
    <w:rsid w:val="005419C8"/>
    <w:rsid w:val="00541BA4"/>
    <w:rsid w:val="00541C2F"/>
    <w:rsid w:val="00542579"/>
    <w:rsid w:val="005426D6"/>
    <w:rsid w:val="0054272F"/>
    <w:rsid w:val="00542A58"/>
    <w:rsid w:val="00542B3C"/>
    <w:rsid w:val="00543230"/>
    <w:rsid w:val="005434E3"/>
    <w:rsid w:val="005436A1"/>
    <w:rsid w:val="00543A26"/>
    <w:rsid w:val="00543AD4"/>
    <w:rsid w:val="00543AE1"/>
    <w:rsid w:val="00543DE6"/>
    <w:rsid w:val="00544013"/>
    <w:rsid w:val="005440C3"/>
    <w:rsid w:val="0054412D"/>
    <w:rsid w:val="005441D6"/>
    <w:rsid w:val="005441FD"/>
    <w:rsid w:val="00544218"/>
    <w:rsid w:val="005442E6"/>
    <w:rsid w:val="00544695"/>
    <w:rsid w:val="00544762"/>
    <w:rsid w:val="0054476B"/>
    <w:rsid w:val="005449B0"/>
    <w:rsid w:val="00544A22"/>
    <w:rsid w:val="00544E33"/>
    <w:rsid w:val="0054545C"/>
    <w:rsid w:val="0054579A"/>
    <w:rsid w:val="00545BD9"/>
    <w:rsid w:val="00545CB1"/>
    <w:rsid w:val="00545F17"/>
    <w:rsid w:val="005461E5"/>
    <w:rsid w:val="005463A7"/>
    <w:rsid w:val="00546576"/>
    <w:rsid w:val="00547556"/>
    <w:rsid w:val="00547616"/>
    <w:rsid w:val="00547667"/>
    <w:rsid w:val="00547CC9"/>
    <w:rsid w:val="00547CE7"/>
    <w:rsid w:val="00550217"/>
    <w:rsid w:val="005505E3"/>
    <w:rsid w:val="00550C05"/>
    <w:rsid w:val="00550FC2"/>
    <w:rsid w:val="00551589"/>
    <w:rsid w:val="00551651"/>
    <w:rsid w:val="00551707"/>
    <w:rsid w:val="005518D2"/>
    <w:rsid w:val="0055190E"/>
    <w:rsid w:val="00551C06"/>
    <w:rsid w:val="00551FDB"/>
    <w:rsid w:val="005522CF"/>
    <w:rsid w:val="00552412"/>
    <w:rsid w:val="005528DE"/>
    <w:rsid w:val="00552F68"/>
    <w:rsid w:val="005534EA"/>
    <w:rsid w:val="005539FA"/>
    <w:rsid w:val="00553D2D"/>
    <w:rsid w:val="00553F23"/>
    <w:rsid w:val="005543C1"/>
    <w:rsid w:val="0055465A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BBB"/>
    <w:rsid w:val="00555CBC"/>
    <w:rsid w:val="0055630F"/>
    <w:rsid w:val="00556A89"/>
    <w:rsid w:val="00556F4D"/>
    <w:rsid w:val="0055707C"/>
    <w:rsid w:val="005570DC"/>
    <w:rsid w:val="00557253"/>
    <w:rsid w:val="0055731D"/>
    <w:rsid w:val="0055745A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0A92"/>
    <w:rsid w:val="0056109B"/>
    <w:rsid w:val="00561139"/>
    <w:rsid w:val="005612E1"/>
    <w:rsid w:val="00561653"/>
    <w:rsid w:val="00561F94"/>
    <w:rsid w:val="0056248B"/>
    <w:rsid w:val="00562601"/>
    <w:rsid w:val="00562912"/>
    <w:rsid w:val="00562A76"/>
    <w:rsid w:val="00562BFF"/>
    <w:rsid w:val="00562D56"/>
    <w:rsid w:val="00562DC0"/>
    <w:rsid w:val="00563762"/>
    <w:rsid w:val="00563A18"/>
    <w:rsid w:val="00563AAE"/>
    <w:rsid w:val="00563CB9"/>
    <w:rsid w:val="00563E58"/>
    <w:rsid w:val="00563FA6"/>
    <w:rsid w:val="00564278"/>
    <w:rsid w:val="00564559"/>
    <w:rsid w:val="00564C2B"/>
    <w:rsid w:val="00564D13"/>
    <w:rsid w:val="00564F3C"/>
    <w:rsid w:val="00565350"/>
    <w:rsid w:val="005654BE"/>
    <w:rsid w:val="00565740"/>
    <w:rsid w:val="00565A32"/>
    <w:rsid w:val="00565B1C"/>
    <w:rsid w:val="00566142"/>
    <w:rsid w:val="005665F5"/>
    <w:rsid w:val="0056699C"/>
    <w:rsid w:val="00566AE3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2EA"/>
    <w:rsid w:val="005712EF"/>
    <w:rsid w:val="0057141B"/>
    <w:rsid w:val="00571740"/>
    <w:rsid w:val="00571AD2"/>
    <w:rsid w:val="00571BAB"/>
    <w:rsid w:val="00571BF0"/>
    <w:rsid w:val="0057203E"/>
    <w:rsid w:val="00572090"/>
    <w:rsid w:val="0057227E"/>
    <w:rsid w:val="00572294"/>
    <w:rsid w:val="0057243F"/>
    <w:rsid w:val="0057249C"/>
    <w:rsid w:val="0057266E"/>
    <w:rsid w:val="00572D11"/>
    <w:rsid w:val="0057306F"/>
    <w:rsid w:val="0057314F"/>
    <w:rsid w:val="00573227"/>
    <w:rsid w:val="0057325D"/>
    <w:rsid w:val="005734E9"/>
    <w:rsid w:val="005735F1"/>
    <w:rsid w:val="00573A13"/>
    <w:rsid w:val="00574113"/>
    <w:rsid w:val="0057456C"/>
    <w:rsid w:val="00574575"/>
    <w:rsid w:val="00574613"/>
    <w:rsid w:val="00574797"/>
    <w:rsid w:val="00574814"/>
    <w:rsid w:val="00574997"/>
    <w:rsid w:val="00575448"/>
    <w:rsid w:val="005755A7"/>
    <w:rsid w:val="0057573D"/>
    <w:rsid w:val="00575797"/>
    <w:rsid w:val="00575A34"/>
    <w:rsid w:val="00575DA2"/>
    <w:rsid w:val="00576413"/>
    <w:rsid w:val="00576702"/>
    <w:rsid w:val="00576ADA"/>
    <w:rsid w:val="00576AF5"/>
    <w:rsid w:val="00576C62"/>
    <w:rsid w:val="00577229"/>
    <w:rsid w:val="00577401"/>
    <w:rsid w:val="005779D2"/>
    <w:rsid w:val="0058084A"/>
    <w:rsid w:val="005808A6"/>
    <w:rsid w:val="00580C87"/>
    <w:rsid w:val="00580F86"/>
    <w:rsid w:val="00581670"/>
    <w:rsid w:val="005817A3"/>
    <w:rsid w:val="0058180B"/>
    <w:rsid w:val="005821FD"/>
    <w:rsid w:val="00582268"/>
    <w:rsid w:val="005822FA"/>
    <w:rsid w:val="005824EA"/>
    <w:rsid w:val="00582703"/>
    <w:rsid w:val="0058290E"/>
    <w:rsid w:val="00582A4D"/>
    <w:rsid w:val="005837AA"/>
    <w:rsid w:val="00583DEB"/>
    <w:rsid w:val="00583E3A"/>
    <w:rsid w:val="00583FB4"/>
    <w:rsid w:val="005843C1"/>
    <w:rsid w:val="00584880"/>
    <w:rsid w:val="00584F45"/>
    <w:rsid w:val="005850E7"/>
    <w:rsid w:val="00585254"/>
    <w:rsid w:val="00585516"/>
    <w:rsid w:val="005858F1"/>
    <w:rsid w:val="00585BB6"/>
    <w:rsid w:val="005860DB"/>
    <w:rsid w:val="005862A8"/>
    <w:rsid w:val="005863EE"/>
    <w:rsid w:val="00586401"/>
    <w:rsid w:val="005867A1"/>
    <w:rsid w:val="00586A29"/>
    <w:rsid w:val="00586B18"/>
    <w:rsid w:val="00587221"/>
    <w:rsid w:val="00587661"/>
    <w:rsid w:val="00587D43"/>
    <w:rsid w:val="00587E66"/>
    <w:rsid w:val="00590602"/>
    <w:rsid w:val="0059071E"/>
    <w:rsid w:val="00590C9E"/>
    <w:rsid w:val="00591138"/>
    <w:rsid w:val="00591148"/>
    <w:rsid w:val="00591161"/>
    <w:rsid w:val="0059128C"/>
    <w:rsid w:val="005913D0"/>
    <w:rsid w:val="00591593"/>
    <w:rsid w:val="005915F3"/>
    <w:rsid w:val="00591B0F"/>
    <w:rsid w:val="00591B53"/>
    <w:rsid w:val="00591C44"/>
    <w:rsid w:val="00591E95"/>
    <w:rsid w:val="0059214E"/>
    <w:rsid w:val="005922A3"/>
    <w:rsid w:val="00592498"/>
    <w:rsid w:val="005928B5"/>
    <w:rsid w:val="00592B60"/>
    <w:rsid w:val="00592DF0"/>
    <w:rsid w:val="00592FC9"/>
    <w:rsid w:val="00593384"/>
    <w:rsid w:val="0059344F"/>
    <w:rsid w:val="00593610"/>
    <w:rsid w:val="00593EF3"/>
    <w:rsid w:val="0059407C"/>
    <w:rsid w:val="0059418D"/>
    <w:rsid w:val="005941B8"/>
    <w:rsid w:val="005946F4"/>
    <w:rsid w:val="00595D77"/>
    <w:rsid w:val="00595EC6"/>
    <w:rsid w:val="005960F3"/>
    <w:rsid w:val="005961AE"/>
    <w:rsid w:val="0059659E"/>
    <w:rsid w:val="00596648"/>
    <w:rsid w:val="005969DB"/>
    <w:rsid w:val="00596E19"/>
    <w:rsid w:val="00597024"/>
    <w:rsid w:val="0059713C"/>
    <w:rsid w:val="005972A4"/>
    <w:rsid w:val="005976E9"/>
    <w:rsid w:val="00597776"/>
    <w:rsid w:val="00597AD5"/>
    <w:rsid w:val="00597DED"/>
    <w:rsid w:val="005A05A7"/>
    <w:rsid w:val="005A064E"/>
    <w:rsid w:val="005A0962"/>
    <w:rsid w:val="005A0CE6"/>
    <w:rsid w:val="005A0D4D"/>
    <w:rsid w:val="005A106B"/>
    <w:rsid w:val="005A114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C90"/>
    <w:rsid w:val="005A31A2"/>
    <w:rsid w:val="005A3452"/>
    <w:rsid w:val="005A383F"/>
    <w:rsid w:val="005A3D46"/>
    <w:rsid w:val="005A4130"/>
    <w:rsid w:val="005A44F1"/>
    <w:rsid w:val="005A48BF"/>
    <w:rsid w:val="005A49F2"/>
    <w:rsid w:val="005A4B5E"/>
    <w:rsid w:val="005A4DA4"/>
    <w:rsid w:val="005A4EF4"/>
    <w:rsid w:val="005A56A2"/>
    <w:rsid w:val="005A5BFE"/>
    <w:rsid w:val="005A5C42"/>
    <w:rsid w:val="005A60B2"/>
    <w:rsid w:val="005A6127"/>
    <w:rsid w:val="005A6704"/>
    <w:rsid w:val="005A695B"/>
    <w:rsid w:val="005A6A33"/>
    <w:rsid w:val="005A6DB6"/>
    <w:rsid w:val="005A6ED3"/>
    <w:rsid w:val="005A7341"/>
    <w:rsid w:val="005A76BD"/>
    <w:rsid w:val="005A781B"/>
    <w:rsid w:val="005B02CD"/>
    <w:rsid w:val="005B0351"/>
    <w:rsid w:val="005B041A"/>
    <w:rsid w:val="005B0695"/>
    <w:rsid w:val="005B072A"/>
    <w:rsid w:val="005B11E7"/>
    <w:rsid w:val="005B1412"/>
    <w:rsid w:val="005B155D"/>
    <w:rsid w:val="005B15BF"/>
    <w:rsid w:val="005B169B"/>
    <w:rsid w:val="005B1B58"/>
    <w:rsid w:val="005B250F"/>
    <w:rsid w:val="005B2808"/>
    <w:rsid w:val="005B297D"/>
    <w:rsid w:val="005B2A18"/>
    <w:rsid w:val="005B2A44"/>
    <w:rsid w:val="005B2B8C"/>
    <w:rsid w:val="005B2D8E"/>
    <w:rsid w:val="005B3012"/>
    <w:rsid w:val="005B310E"/>
    <w:rsid w:val="005B3147"/>
    <w:rsid w:val="005B3237"/>
    <w:rsid w:val="005B3263"/>
    <w:rsid w:val="005B32A4"/>
    <w:rsid w:val="005B34DD"/>
    <w:rsid w:val="005B35E9"/>
    <w:rsid w:val="005B3674"/>
    <w:rsid w:val="005B367B"/>
    <w:rsid w:val="005B3C3C"/>
    <w:rsid w:val="005B3EA2"/>
    <w:rsid w:val="005B3F74"/>
    <w:rsid w:val="005B4011"/>
    <w:rsid w:val="005B44EF"/>
    <w:rsid w:val="005B4615"/>
    <w:rsid w:val="005B4881"/>
    <w:rsid w:val="005B48F9"/>
    <w:rsid w:val="005B4A43"/>
    <w:rsid w:val="005B50A0"/>
    <w:rsid w:val="005B5464"/>
    <w:rsid w:val="005B55EA"/>
    <w:rsid w:val="005B56D6"/>
    <w:rsid w:val="005B5706"/>
    <w:rsid w:val="005B5A7C"/>
    <w:rsid w:val="005B5D69"/>
    <w:rsid w:val="005B5EF7"/>
    <w:rsid w:val="005B6094"/>
    <w:rsid w:val="005B6367"/>
    <w:rsid w:val="005B6629"/>
    <w:rsid w:val="005B666B"/>
    <w:rsid w:val="005B68B9"/>
    <w:rsid w:val="005B6BCC"/>
    <w:rsid w:val="005B6C31"/>
    <w:rsid w:val="005B6CC0"/>
    <w:rsid w:val="005B6F45"/>
    <w:rsid w:val="005B7029"/>
    <w:rsid w:val="005B7367"/>
    <w:rsid w:val="005B73A2"/>
    <w:rsid w:val="005B7C89"/>
    <w:rsid w:val="005C02C7"/>
    <w:rsid w:val="005C02CE"/>
    <w:rsid w:val="005C0453"/>
    <w:rsid w:val="005C0783"/>
    <w:rsid w:val="005C0E01"/>
    <w:rsid w:val="005C15B6"/>
    <w:rsid w:val="005C1DAE"/>
    <w:rsid w:val="005C26C9"/>
    <w:rsid w:val="005C276F"/>
    <w:rsid w:val="005C2DFE"/>
    <w:rsid w:val="005C2F41"/>
    <w:rsid w:val="005C2F56"/>
    <w:rsid w:val="005C3082"/>
    <w:rsid w:val="005C32AF"/>
    <w:rsid w:val="005C361F"/>
    <w:rsid w:val="005C383A"/>
    <w:rsid w:val="005C3898"/>
    <w:rsid w:val="005C3AAD"/>
    <w:rsid w:val="005C3F93"/>
    <w:rsid w:val="005C42FF"/>
    <w:rsid w:val="005C468A"/>
    <w:rsid w:val="005C4871"/>
    <w:rsid w:val="005C49F7"/>
    <w:rsid w:val="005C4C23"/>
    <w:rsid w:val="005C4DDA"/>
    <w:rsid w:val="005C55C2"/>
    <w:rsid w:val="005C5751"/>
    <w:rsid w:val="005C579F"/>
    <w:rsid w:val="005C580B"/>
    <w:rsid w:val="005C5AAC"/>
    <w:rsid w:val="005C5DBF"/>
    <w:rsid w:val="005C611A"/>
    <w:rsid w:val="005C62C5"/>
    <w:rsid w:val="005C631B"/>
    <w:rsid w:val="005C633C"/>
    <w:rsid w:val="005C639F"/>
    <w:rsid w:val="005C65D0"/>
    <w:rsid w:val="005C6684"/>
    <w:rsid w:val="005C6904"/>
    <w:rsid w:val="005C6D52"/>
    <w:rsid w:val="005C711F"/>
    <w:rsid w:val="005C716E"/>
    <w:rsid w:val="005C7219"/>
    <w:rsid w:val="005C725C"/>
    <w:rsid w:val="005C7716"/>
    <w:rsid w:val="005C7ADF"/>
    <w:rsid w:val="005D01F0"/>
    <w:rsid w:val="005D0205"/>
    <w:rsid w:val="005D0C2A"/>
    <w:rsid w:val="005D0E9E"/>
    <w:rsid w:val="005D0ED9"/>
    <w:rsid w:val="005D10A6"/>
    <w:rsid w:val="005D1191"/>
    <w:rsid w:val="005D135C"/>
    <w:rsid w:val="005D13C7"/>
    <w:rsid w:val="005D152A"/>
    <w:rsid w:val="005D1626"/>
    <w:rsid w:val="005D1889"/>
    <w:rsid w:val="005D1D2A"/>
    <w:rsid w:val="005D1D37"/>
    <w:rsid w:val="005D1FC5"/>
    <w:rsid w:val="005D20EA"/>
    <w:rsid w:val="005D22B7"/>
    <w:rsid w:val="005D231E"/>
    <w:rsid w:val="005D2480"/>
    <w:rsid w:val="005D26E1"/>
    <w:rsid w:val="005D2937"/>
    <w:rsid w:val="005D3245"/>
    <w:rsid w:val="005D348C"/>
    <w:rsid w:val="005D4354"/>
    <w:rsid w:val="005D4447"/>
    <w:rsid w:val="005D44F2"/>
    <w:rsid w:val="005D459C"/>
    <w:rsid w:val="005D46BE"/>
    <w:rsid w:val="005D46C3"/>
    <w:rsid w:val="005D46DC"/>
    <w:rsid w:val="005D497D"/>
    <w:rsid w:val="005D4DF2"/>
    <w:rsid w:val="005D5145"/>
    <w:rsid w:val="005D5ED3"/>
    <w:rsid w:val="005D611B"/>
    <w:rsid w:val="005D625C"/>
    <w:rsid w:val="005D6695"/>
    <w:rsid w:val="005D66D7"/>
    <w:rsid w:val="005D690E"/>
    <w:rsid w:val="005D6C73"/>
    <w:rsid w:val="005D6EE1"/>
    <w:rsid w:val="005D7031"/>
    <w:rsid w:val="005D7151"/>
    <w:rsid w:val="005D71D0"/>
    <w:rsid w:val="005D72D3"/>
    <w:rsid w:val="005D7493"/>
    <w:rsid w:val="005D7541"/>
    <w:rsid w:val="005D79DE"/>
    <w:rsid w:val="005D7F20"/>
    <w:rsid w:val="005E0226"/>
    <w:rsid w:val="005E03AE"/>
    <w:rsid w:val="005E03F3"/>
    <w:rsid w:val="005E0686"/>
    <w:rsid w:val="005E09A0"/>
    <w:rsid w:val="005E0F47"/>
    <w:rsid w:val="005E1241"/>
    <w:rsid w:val="005E1856"/>
    <w:rsid w:val="005E1A0B"/>
    <w:rsid w:val="005E23F1"/>
    <w:rsid w:val="005E25B0"/>
    <w:rsid w:val="005E280D"/>
    <w:rsid w:val="005E2AA7"/>
    <w:rsid w:val="005E2BAF"/>
    <w:rsid w:val="005E2C8F"/>
    <w:rsid w:val="005E30DD"/>
    <w:rsid w:val="005E336F"/>
    <w:rsid w:val="005E355A"/>
    <w:rsid w:val="005E39AF"/>
    <w:rsid w:val="005E39E5"/>
    <w:rsid w:val="005E3C14"/>
    <w:rsid w:val="005E3E0E"/>
    <w:rsid w:val="005E3E23"/>
    <w:rsid w:val="005E41FB"/>
    <w:rsid w:val="005E42E0"/>
    <w:rsid w:val="005E4335"/>
    <w:rsid w:val="005E4503"/>
    <w:rsid w:val="005E4793"/>
    <w:rsid w:val="005E481E"/>
    <w:rsid w:val="005E4E48"/>
    <w:rsid w:val="005E4F08"/>
    <w:rsid w:val="005E56CF"/>
    <w:rsid w:val="005E56F8"/>
    <w:rsid w:val="005E58FF"/>
    <w:rsid w:val="005E595F"/>
    <w:rsid w:val="005E5A73"/>
    <w:rsid w:val="005E5BFF"/>
    <w:rsid w:val="005E60BE"/>
    <w:rsid w:val="005E60E3"/>
    <w:rsid w:val="005E6253"/>
    <w:rsid w:val="005E638D"/>
    <w:rsid w:val="005E6533"/>
    <w:rsid w:val="005E6581"/>
    <w:rsid w:val="005E669F"/>
    <w:rsid w:val="005E6906"/>
    <w:rsid w:val="005E7184"/>
    <w:rsid w:val="005E758B"/>
    <w:rsid w:val="005E78E3"/>
    <w:rsid w:val="005E7A34"/>
    <w:rsid w:val="005F03E8"/>
    <w:rsid w:val="005F0528"/>
    <w:rsid w:val="005F0652"/>
    <w:rsid w:val="005F0797"/>
    <w:rsid w:val="005F084A"/>
    <w:rsid w:val="005F12E4"/>
    <w:rsid w:val="005F1593"/>
    <w:rsid w:val="005F15A6"/>
    <w:rsid w:val="005F164B"/>
    <w:rsid w:val="005F1AC8"/>
    <w:rsid w:val="005F1B2C"/>
    <w:rsid w:val="005F1D67"/>
    <w:rsid w:val="005F21C1"/>
    <w:rsid w:val="005F2334"/>
    <w:rsid w:val="005F271F"/>
    <w:rsid w:val="005F274F"/>
    <w:rsid w:val="005F2E5B"/>
    <w:rsid w:val="005F2EF2"/>
    <w:rsid w:val="005F2FC3"/>
    <w:rsid w:val="005F3274"/>
    <w:rsid w:val="005F377B"/>
    <w:rsid w:val="005F3A11"/>
    <w:rsid w:val="005F3D18"/>
    <w:rsid w:val="005F3FA8"/>
    <w:rsid w:val="005F412A"/>
    <w:rsid w:val="005F41CC"/>
    <w:rsid w:val="005F43CF"/>
    <w:rsid w:val="005F4512"/>
    <w:rsid w:val="005F4AFB"/>
    <w:rsid w:val="005F4D66"/>
    <w:rsid w:val="005F52C2"/>
    <w:rsid w:val="005F52E0"/>
    <w:rsid w:val="005F53B0"/>
    <w:rsid w:val="005F54E3"/>
    <w:rsid w:val="005F5FF8"/>
    <w:rsid w:val="005F632D"/>
    <w:rsid w:val="005F6854"/>
    <w:rsid w:val="005F6E8C"/>
    <w:rsid w:val="005F73F8"/>
    <w:rsid w:val="005F7505"/>
    <w:rsid w:val="005F76B5"/>
    <w:rsid w:val="005F775F"/>
    <w:rsid w:val="005F79E4"/>
    <w:rsid w:val="005F7ECF"/>
    <w:rsid w:val="006001C0"/>
    <w:rsid w:val="00600995"/>
    <w:rsid w:val="00600BBF"/>
    <w:rsid w:val="00600C3F"/>
    <w:rsid w:val="00600C8F"/>
    <w:rsid w:val="00600F7D"/>
    <w:rsid w:val="00601066"/>
    <w:rsid w:val="0060107F"/>
    <w:rsid w:val="00601390"/>
    <w:rsid w:val="00601408"/>
    <w:rsid w:val="0060159F"/>
    <w:rsid w:val="00601850"/>
    <w:rsid w:val="006018DD"/>
    <w:rsid w:val="006019C1"/>
    <w:rsid w:val="00601AB5"/>
    <w:rsid w:val="00601EF7"/>
    <w:rsid w:val="00602033"/>
    <w:rsid w:val="00602190"/>
    <w:rsid w:val="00602197"/>
    <w:rsid w:val="006023BF"/>
    <w:rsid w:val="0060248D"/>
    <w:rsid w:val="00602637"/>
    <w:rsid w:val="00602737"/>
    <w:rsid w:val="006028E2"/>
    <w:rsid w:val="00602B94"/>
    <w:rsid w:val="00602CB5"/>
    <w:rsid w:val="00602E62"/>
    <w:rsid w:val="0060327A"/>
    <w:rsid w:val="00603718"/>
    <w:rsid w:val="00603773"/>
    <w:rsid w:val="00603921"/>
    <w:rsid w:val="00603BB7"/>
    <w:rsid w:val="00603BC1"/>
    <w:rsid w:val="00603C09"/>
    <w:rsid w:val="00604103"/>
    <w:rsid w:val="00604A9A"/>
    <w:rsid w:val="00604E0D"/>
    <w:rsid w:val="00604E44"/>
    <w:rsid w:val="00605210"/>
    <w:rsid w:val="006056D8"/>
    <w:rsid w:val="00606247"/>
    <w:rsid w:val="0060624A"/>
    <w:rsid w:val="0060680C"/>
    <w:rsid w:val="00606B1E"/>
    <w:rsid w:val="00606F0F"/>
    <w:rsid w:val="006073B3"/>
    <w:rsid w:val="006074F3"/>
    <w:rsid w:val="00607A77"/>
    <w:rsid w:val="00607DA6"/>
    <w:rsid w:val="00607F54"/>
    <w:rsid w:val="006104FD"/>
    <w:rsid w:val="00610686"/>
    <w:rsid w:val="006109C5"/>
    <w:rsid w:val="00610D3A"/>
    <w:rsid w:val="00610DE1"/>
    <w:rsid w:val="00610F0A"/>
    <w:rsid w:val="006110E9"/>
    <w:rsid w:val="006112BB"/>
    <w:rsid w:val="00611AB0"/>
    <w:rsid w:val="00612353"/>
    <w:rsid w:val="006127F0"/>
    <w:rsid w:val="00612E5C"/>
    <w:rsid w:val="00612F78"/>
    <w:rsid w:val="00613304"/>
    <w:rsid w:val="00613542"/>
    <w:rsid w:val="00613C1E"/>
    <w:rsid w:val="0061416E"/>
    <w:rsid w:val="006143E0"/>
    <w:rsid w:val="00614789"/>
    <w:rsid w:val="006147F7"/>
    <w:rsid w:val="00614956"/>
    <w:rsid w:val="00614990"/>
    <w:rsid w:val="00614CCB"/>
    <w:rsid w:val="00615184"/>
    <w:rsid w:val="00615401"/>
    <w:rsid w:val="006157F8"/>
    <w:rsid w:val="0061595A"/>
    <w:rsid w:val="0061597E"/>
    <w:rsid w:val="00615B86"/>
    <w:rsid w:val="00615C80"/>
    <w:rsid w:val="00615D01"/>
    <w:rsid w:val="00616069"/>
    <w:rsid w:val="006161C7"/>
    <w:rsid w:val="00616AF2"/>
    <w:rsid w:val="00616CEB"/>
    <w:rsid w:val="00616DB8"/>
    <w:rsid w:val="00616FA5"/>
    <w:rsid w:val="006171A4"/>
    <w:rsid w:val="00617362"/>
    <w:rsid w:val="006175D9"/>
    <w:rsid w:val="006178D1"/>
    <w:rsid w:val="00617919"/>
    <w:rsid w:val="00617A6E"/>
    <w:rsid w:val="00617B9A"/>
    <w:rsid w:val="00617F83"/>
    <w:rsid w:val="006200F6"/>
    <w:rsid w:val="0062075E"/>
    <w:rsid w:val="00620771"/>
    <w:rsid w:val="006208B4"/>
    <w:rsid w:val="006209C5"/>
    <w:rsid w:val="00620A14"/>
    <w:rsid w:val="00620A8A"/>
    <w:rsid w:val="00620DF0"/>
    <w:rsid w:val="00620FCE"/>
    <w:rsid w:val="0062110C"/>
    <w:rsid w:val="00621170"/>
    <w:rsid w:val="00621649"/>
    <w:rsid w:val="00621A62"/>
    <w:rsid w:val="00622192"/>
    <w:rsid w:val="0062227A"/>
    <w:rsid w:val="006223A5"/>
    <w:rsid w:val="0062243A"/>
    <w:rsid w:val="00622465"/>
    <w:rsid w:val="00622614"/>
    <w:rsid w:val="006228C7"/>
    <w:rsid w:val="00622B5A"/>
    <w:rsid w:val="00622C23"/>
    <w:rsid w:val="00622D72"/>
    <w:rsid w:val="00622FF8"/>
    <w:rsid w:val="00623690"/>
    <w:rsid w:val="006239B6"/>
    <w:rsid w:val="00623BC4"/>
    <w:rsid w:val="00624328"/>
    <w:rsid w:val="00624696"/>
    <w:rsid w:val="006247DE"/>
    <w:rsid w:val="006249B3"/>
    <w:rsid w:val="006255ED"/>
    <w:rsid w:val="00625626"/>
    <w:rsid w:val="00625ED3"/>
    <w:rsid w:val="006265DB"/>
    <w:rsid w:val="00626641"/>
    <w:rsid w:val="00626746"/>
    <w:rsid w:val="0062682A"/>
    <w:rsid w:val="0062682D"/>
    <w:rsid w:val="00626AAF"/>
    <w:rsid w:val="00626AEA"/>
    <w:rsid w:val="00627023"/>
    <w:rsid w:val="0062707C"/>
    <w:rsid w:val="0062711C"/>
    <w:rsid w:val="00627227"/>
    <w:rsid w:val="00627284"/>
    <w:rsid w:val="00627314"/>
    <w:rsid w:val="00627377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923"/>
    <w:rsid w:val="00630DDC"/>
    <w:rsid w:val="00630E31"/>
    <w:rsid w:val="00631000"/>
    <w:rsid w:val="00631003"/>
    <w:rsid w:val="00631168"/>
    <w:rsid w:val="006312D2"/>
    <w:rsid w:val="0063152A"/>
    <w:rsid w:val="006315FA"/>
    <w:rsid w:val="006316F6"/>
    <w:rsid w:val="00631BD0"/>
    <w:rsid w:val="0063227B"/>
    <w:rsid w:val="006322AD"/>
    <w:rsid w:val="0063231A"/>
    <w:rsid w:val="0063234A"/>
    <w:rsid w:val="00632710"/>
    <w:rsid w:val="00632A44"/>
    <w:rsid w:val="00632AC1"/>
    <w:rsid w:val="00632B04"/>
    <w:rsid w:val="00632ED9"/>
    <w:rsid w:val="006330A0"/>
    <w:rsid w:val="0063339C"/>
    <w:rsid w:val="00633592"/>
    <w:rsid w:val="006336DC"/>
    <w:rsid w:val="00633A02"/>
    <w:rsid w:val="00633AD0"/>
    <w:rsid w:val="00633B02"/>
    <w:rsid w:val="00634856"/>
    <w:rsid w:val="00634F26"/>
    <w:rsid w:val="00635074"/>
    <w:rsid w:val="006351C0"/>
    <w:rsid w:val="006351C4"/>
    <w:rsid w:val="00635291"/>
    <w:rsid w:val="006355EB"/>
    <w:rsid w:val="006358B7"/>
    <w:rsid w:val="00635921"/>
    <w:rsid w:val="00635BAC"/>
    <w:rsid w:val="00635DFD"/>
    <w:rsid w:val="0063605B"/>
    <w:rsid w:val="0063607F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18"/>
    <w:rsid w:val="00637EB0"/>
    <w:rsid w:val="00637EE8"/>
    <w:rsid w:val="00640145"/>
    <w:rsid w:val="006403C5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183"/>
    <w:rsid w:val="006422FD"/>
    <w:rsid w:val="00642A08"/>
    <w:rsid w:val="00642D91"/>
    <w:rsid w:val="00642E98"/>
    <w:rsid w:val="00643087"/>
    <w:rsid w:val="00643325"/>
    <w:rsid w:val="0064334E"/>
    <w:rsid w:val="00643941"/>
    <w:rsid w:val="00644127"/>
    <w:rsid w:val="0064429A"/>
    <w:rsid w:val="006446FE"/>
    <w:rsid w:val="00644749"/>
    <w:rsid w:val="00644771"/>
    <w:rsid w:val="006447D2"/>
    <w:rsid w:val="006448FC"/>
    <w:rsid w:val="006449C2"/>
    <w:rsid w:val="00644E21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5D29"/>
    <w:rsid w:val="006460F0"/>
    <w:rsid w:val="00646474"/>
    <w:rsid w:val="00646501"/>
    <w:rsid w:val="006466BE"/>
    <w:rsid w:val="006467D8"/>
    <w:rsid w:val="00646D7F"/>
    <w:rsid w:val="00646DE8"/>
    <w:rsid w:val="00646DEA"/>
    <w:rsid w:val="00647D4E"/>
    <w:rsid w:val="0065010F"/>
    <w:rsid w:val="006502D2"/>
    <w:rsid w:val="006504CD"/>
    <w:rsid w:val="00650744"/>
    <w:rsid w:val="006509CA"/>
    <w:rsid w:val="00650D2B"/>
    <w:rsid w:val="00650FF3"/>
    <w:rsid w:val="00651228"/>
    <w:rsid w:val="00651235"/>
    <w:rsid w:val="00651484"/>
    <w:rsid w:val="006517FA"/>
    <w:rsid w:val="006518AE"/>
    <w:rsid w:val="00651E5E"/>
    <w:rsid w:val="00652378"/>
    <w:rsid w:val="00652592"/>
    <w:rsid w:val="00652C25"/>
    <w:rsid w:val="00652F13"/>
    <w:rsid w:val="00653654"/>
    <w:rsid w:val="00653659"/>
    <w:rsid w:val="006536F1"/>
    <w:rsid w:val="00653824"/>
    <w:rsid w:val="00653A07"/>
    <w:rsid w:val="00653B6A"/>
    <w:rsid w:val="00653D2E"/>
    <w:rsid w:val="00653DDC"/>
    <w:rsid w:val="00653FA2"/>
    <w:rsid w:val="00653FEB"/>
    <w:rsid w:val="006546C2"/>
    <w:rsid w:val="00654DFE"/>
    <w:rsid w:val="006553C2"/>
    <w:rsid w:val="006553F3"/>
    <w:rsid w:val="006559CC"/>
    <w:rsid w:val="00655DD2"/>
    <w:rsid w:val="00655E11"/>
    <w:rsid w:val="00656035"/>
    <w:rsid w:val="006560E1"/>
    <w:rsid w:val="006562FC"/>
    <w:rsid w:val="00656778"/>
    <w:rsid w:val="00656EDB"/>
    <w:rsid w:val="00656FD6"/>
    <w:rsid w:val="0065732D"/>
    <w:rsid w:val="0065736F"/>
    <w:rsid w:val="00657588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4E1"/>
    <w:rsid w:val="00662AB3"/>
    <w:rsid w:val="00662BD3"/>
    <w:rsid w:val="0066315F"/>
    <w:rsid w:val="006631FC"/>
    <w:rsid w:val="00663425"/>
    <w:rsid w:val="006637F0"/>
    <w:rsid w:val="00663800"/>
    <w:rsid w:val="00663B8A"/>
    <w:rsid w:val="00664034"/>
    <w:rsid w:val="00664091"/>
    <w:rsid w:val="00664522"/>
    <w:rsid w:val="00664A3D"/>
    <w:rsid w:val="00664AF0"/>
    <w:rsid w:val="00664C1E"/>
    <w:rsid w:val="00665263"/>
    <w:rsid w:val="006658AD"/>
    <w:rsid w:val="006658CD"/>
    <w:rsid w:val="00665A7D"/>
    <w:rsid w:val="00665B01"/>
    <w:rsid w:val="00666079"/>
    <w:rsid w:val="00666096"/>
    <w:rsid w:val="00666363"/>
    <w:rsid w:val="00666626"/>
    <w:rsid w:val="006668D2"/>
    <w:rsid w:val="00666E41"/>
    <w:rsid w:val="00666E61"/>
    <w:rsid w:val="00666E62"/>
    <w:rsid w:val="00666E63"/>
    <w:rsid w:val="00666EFF"/>
    <w:rsid w:val="0066700A"/>
    <w:rsid w:val="0066746F"/>
    <w:rsid w:val="00667517"/>
    <w:rsid w:val="0066770D"/>
    <w:rsid w:val="00667E75"/>
    <w:rsid w:val="006701F3"/>
    <w:rsid w:val="00670797"/>
    <w:rsid w:val="00670B30"/>
    <w:rsid w:val="00670C03"/>
    <w:rsid w:val="00670DBA"/>
    <w:rsid w:val="0067141C"/>
    <w:rsid w:val="006716B7"/>
    <w:rsid w:val="00671AC7"/>
    <w:rsid w:val="00671C9E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096"/>
    <w:rsid w:val="0067310E"/>
    <w:rsid w:val="006733E4"/>
    <w:rsid w:val="006738BC"/>
    <w:rsid w:val="00673D8F"/>
    <w:rsid w:val="00673D9F"/>
    <w:rsid w:val="00674003"/>
    <w:rsid w:val="006741CB"/>
    <w:rsid w:val="00674414"/>
    <w:rsid w:val="00674543"/>
    <w:rsid w:val="0067500C"/>
    <w:rsid w:val="0067523E"/>
    <w:rsid w:val="00675637"/>
    <w:rsid w:val="006756FC"/>
    <w:rsid w:val="00675AC3"/>
    <w:rsid w:val="00675B3F"/>
    <w:rsid w:val="0067604D"/>
    <w:rsid w:val="0067621A"/>
    <w:rsid w:val="006767B5"/>
    <w:rsid w:val="006768CB"/>
    <w:rsid w:val="00676AE9"/>
    <w:rsid w:val="00676B5C"/>
    <w:rsid w:val="00676B5F"/>
    <w:rsid w:val="00676DC9"/>
    <w:rsid w:val="006770D6"/>
    <w:rsid w:val="00677701"/>
    <w:rsid w:val="00677967"/>
    <w:rsid w:val="00677A06"/>
    <w:rsid w:val="00677DD3"/>
    <w:rsid w:val="00677DE1"/>
    <w:rsid w:val="00680047"/>
    <w:rsid w:val="006802D7"/>
    <w:rsid w:val="00680377"/>
    <w:rsid w:val="00680729"/>
    <w:rsid w:val="006807B0"/>
    <w:rsid w:val="006808A1"/>
    <w:rsid w:val="00680FF0"/>
    <w:rsid w:val="0068128D"/>
    <w:rsid w:val="006812E8"/>
    <w:rsid w:val="006816D3"/>
    <w:rsid w:val="006817C3"/>
    <w:rsid w:val="00681AA1"/>
    <w:rsid w:val="00681FB8"/>
    <w:rsid w:val="00682213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0AD"/>
    <w:rsid w:val="00684142"/>
    <w:rsid w:val="006841ED"/>
    <w:rsid w:val="00684322"/>
    <w:rsid w:val="006849E1"/>
    <w:rsid w:val="00684B82"/>
    <w:rsid w:val="00684EC9"/>
    <w:rsid w:val="00684F3D"/>
    <w:rsid w:val="00685383"/>
    <w:rsid w:val="00685689"/>
    <w:rsid w:val="00685698"/>
    <w:rsid w:val="00685E4B"/>
    <w:rsid w:val="0068614E"/>
    <w:rsid w:val="0068630F"/>
    <w:rsid w:val="00686337"/>
    <w:rsid w:val="00686B28"/>
    <w:rsid w:val="00686CDB"/>
    <w:rsid w:val="006874FB"/>
    <w:rsid w:val="00687A7A"/>
    <w:rsid w:val="00687DF0"/>
    <w:rsid w:val="00687E19"/>
    <w:rsid w:val="00690133"/>
    <w:rsid w:val="00690247"/>
    <w:rsid w:val="00690329"/>
    <w:rsid w:val="006906F7"/>
    <w:rsid w:val="006909FB"/>
    <w:rsid w:val="00690A6F"/>
    <w:rsid w:val="006910AF"/>
    <w:rsid w:val="0069114D"/>
    <w:rsid w:val="0069141F"/>
    <w:rsid w:val="0069147D"/>
    <w:rsid w:val="006914FA"/>
    <w:rsid w:val="006916CE"/>
    <w:rsid w:val="00691866"/>
    <w:rsid w:val="00691AF1"/>
    <w:rsid w:val="00691BEE"/>
    <w:rsid w:val="00691DF2"/>
    <w:rsid w:val="00691EB1"/>
    <w:rsid w:val="00691F23"/>
    <w:rsid w:val="006925D9"/>
    <w:rsid w:val="006926A2"/>
    <w:rsid w:val="0069284E"/>
    <w:rsid w:val="00692A89"/>
    <w:rsid w:val="00692AAA"/>
    <w:rsid w:val="00692F38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E1"/>
    <w:rsid w:val="006940E4"/>
    <w:rsid w:val="0069455E"/>
    <w:rsid w:val="006946D3"/>
    <w:rsid w:val="006949B2"/>
    <w:rsid w:val="00694DD6"/>
    <w:rsid w:val="006950F8"/>
    <w:rsid w:val="00695264"/>
    <w:rsid w:val="00695D73"/>
    <w:rsid w:val="00695E46"/>
    <w:rsid w:val="006961B4"/>
    <w:rsid w:val="006962A2"/>
    <w:rsid w:val="00696564"/>
    <w:rsid w:val="006967C7"/>
    <w:rsid w:val="00696B98"/>
    <w:rsid w:val="00696E39"/>
    <w:rsid w:val="00696F58"/>
    <w:rsid w:val="006971F0"/>
    <w:rsid w:val="0069754A"/>
    <w:rsid w:val="006975D9"/>
    <w:rsid w:val="00697B20"/>
    <w:rsid w:val="00697D5C"/>
    <w:rsid w:val="006A03C1"/>
    <w:rsid w:val="006A05F0"/>
    <w:rsid w:val="006A072E"/>
    <w:rsid w:val="006A090E"/>
    <w:rsid w:val="006A0E88"/>
    <w:rsid w:val="006A1104"/>
    <w:rsid w:val="006A14CA"/>
    <w:rsid w:val="006A16AE"/>
    <w:rsid w:val="006A1B16"/>
    <w:rsid w:val="006A2189"/>
    <w:rsid w:val="006A2987"/>
    <w:rsid w:val="006A2CD4"/>
    <w:rsid w:val="006A3316"/>
    <w:rsid w:val="006A3432"/>
    <w:rsid w:val="006A3A3D"/>
    <w:rsid w:val="006A4B7A"/>
    <w:rsid w:val="006A4FDA"/>
    <w:rsid w:val="006A534A"/>
    <w:rsid w:val="006A5584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0672"/>
    <w:rsid w:val="006B11AD"/>
    <w:rsid w:val="006B11B9"/>
    <w:rsid w:val="006B15E2"/>
    <w:rsid w:val="006B162E"/>
    <w:rsid w:val="006B19F3"/>
    <w:rsid w:val="006B1B5F"/>
    <w:rsid w:val="006B1DA4"/>
    <w:rsid w:val="006B1EDF"/>
    <w:rsid w:val="006B225E"/>
    <w:rsid w:val="006B245B"/>
    <w:rsid w:val="006B25B7"/>
    <w:rsid w:val="006B25CB"/>
    <w:rsid w:val="006B26B0"/>
    <w:rsid w:val="006B2751"/>
    <w:rsid w:val="006B2864"/>
    <w:rsid w:val="006B2B25"/>
    <w:rsid w:val="006B2C93"/>
    <w:rsid w:val="006B2D9B"/>
    <w:rsid w:val="006B2E45"/>
    <w:rsid w:val="006B2F35"/>
    <w:rsid w:val="006B354E"/>
    <w:rsid w:val="006B390A"/>
    <w:rsid w:val="006B3CBF"/>
    <w:rsid w:val="006B43BE"/>
    <w:rsid w:val="006B4671"/>
    <w:rsid w:val="006B47B0"/>
    <w:rsid w:val="006B497B"/>
    <w:rsid w:val="006B4B89"/>
    <w:rsid w:val="006B4BC7"/>
    <w:rsid w:val="006B5166"/>
    <w:rsid w:val="006B5338"/>
    <w:rsid w:val="006B570F"/>
    <w:rsid w:val="006B5842"/>
    <w:rsid w:val="006B586D"/>
    <w:rsid w:val="006B5B95"/>
    <w:rsid w:val="006B5C05"/>
    <w:rsid w:val="006B5DA2"/>
    <w:rsid w:val="006B6018"/>
    <w:rsid w:val="006B607C"/>
    <w:rsid w:val="006B61F8"/>
    <w:rsid w:val="006B66F5"/>
    <w:rsid w:val="006B6952"/>
    <w:rsid w:val="006B6975"/>
    <w:rsid w:val="006B702C"/>
    <w:rsid w:val="006B7166"/>
    <w:rsid w:val="006B7181"/>
    <w:rsid w:val="006B74F0"/>
    <w:rsid w:val="006B77D8"/>
    <w:rsid w:val="006B7827"/>
    <w:rsid w:val="006B784F"/>
    <w:rsid w:val="006B7C1A"/>
    <w:rsid w:val="006C002B"/>
    <w:rsid w:val="006C0240"/>
    <w:rsid w:val="006C05A1"/>
    <w:rsid w:val="006C0927"/>
    <w:rsid w:val="006C0A4D"/>
    <w:rsid w:val="006C0C73"/>
    <w:rsid w:val="006C0E29"/>
    <w:rsid w:val="006C1391"/>
    <w:rsid w:val="006C1BA4"/>
    <w:rsid w:val="006C1CDF"/>
    <w:rsid w:val="006C1D57"/>
    <w:rsid w:val="006C1EE2"/>
    <w:rsid w:val="006C253B"/>
    <w:rsid w:val="006C2A66"/>
    <w:rsid w:val="006C2C97"/>
    <w:rsid w:val="006C3342"/>
    <w:rsid w:val="006C3376"/>
    <w:rsid w:val="006C33DF"/>
    <w:rsid w:val="006C3433"/>
    <w:rsid w:val="006C3A1A"/>
    <w:rsid w:val="006C3A71"/>
    <w:rsid w:val="006C3EF7"/>
    <w:rsid w:val="006C4106"/>
    <w:rsid w:val="006C47F5"/>
    <w:rsid w:val="006C492A"/>
    <w:rsid w:val="006C4B68"/>
    <w:rsid w:val="006C4D38"/>
    <w:rsid w:val="006C57DD"/>
    <w:rsid w:val="006C5BFE"/>
    <w:rsid w:val="006C5E11"/>
    <w:rsid w:val="006C6242"/>
    <w:rsid w:val="006C69AB"/>
    <w:rsid w:val="006C6A12"/>
    <w:rsid w:val="006C6B7B"/>
    <w:rsid w:val="006C6C3F"/>
    <w:rsid w:val="006C703E"/>
    <w:rsid w:val="006C7731"/>
    <w:rsid w:val="006C7859"/>
    <w:rsid w:val="006C7AAA"/>
    <w:rsid w:val="006C7FC0"/>
    <w:rsid w:val="006D01D0"/>
    <w:rsid w:val="006D02D0"/>
    <w:rsid w:val="006D075F"/>
    <w:rsid w:val="006D0DAB"/>
    <w:rsid w:val="006D1167"/>
    <w:rsid w:val="006D13B6"/>
    <w:rsid w:val="006D1401"/>
    <w:rsid w:val="006D16DC"/>
    <w:rsid w:val="006D16F2"/>
    <w:rsid w:val="006D18CC"/>
    <w:rsid w:val="006D1B21"/>
    <w:rsid w:val="006D1BE3"/>
    <w:rsid w:val="006D1D14"/>
    <w:rsid w:val="006D21AB"/>
    <w:rsid w:val="006D24AB"/>
    <w:rsid w:val="006D2519"/>
    <w:rsid w:val="006D2AE7"/>
    <w:rsid w:val="006D2BBE"/>
    <w:rsid w:val="006D2BC4"/>
    <w:rsid w:val="006D2D7B"/>
    <w:rsid w:val="006D35CB"/>
    <w:rsid w:val="006D3792"/>
    <w:rsid w:val="006D391F"/>
    <w:rsid w:val="006D3ACC"/>
    <w:rsid w:val="006D3B71"/>
    <w:rsid w:val="006D52EE"/>
    <w:rsid w:val="006D585A"/>
    <w:rsid w:val="006D5B95"/>
    <w:rsid w:val="006D6056"/>
    <w:rsid w:val="006D60C0"/>
    <w:rsid w:val="006D6187"/>
    <w:rsid w:val="006D6220"/>
    <w:rsid w:val="006D6461"/>
    <w:rsid w:val="006D654D"/>
    <w:rsid w:val="006D6A34"/>
    <w:rsid w:val="006D6B69"/>
    <w:rsid w:val="006D6C0D"/>
    <w:rsid w:val="006D6EA8"/>
    <w:rsid w:val="006D71C0"/>
    <w:rsid w:val="006D73A7"/>
    <w:rsid w:val="006D7634"/>
    <w:rsid w:val="006D76A8"/>
    <w:rsid w:val="006D7B35"/>
    <w:rsid w:val="006D7D72"/>
    <w:rsid w:val="006D7FF3"/>
    <w:rsid w:val="006E00B9"/>
    <w:rsid w:val="006E0142"/>
    <w:rsid w:val="006E0302"/>
    <w:rsid w:val="006E052E"/>
    <w:rsid w:val="006E0706"/>
    <w:rsid w:val="006E0877"/>
    <w:rsid w:val="006E0AF7"/>
    <w:rsid w:val="006E0B49"/>
    <w:rsid w:val="006E0D05"/>
    <w:rsid w:val="006E0F4A"/>
    <w:rsid w:val="006E133E"/>
    <w:rsid w:val="006E1633"/>
    <w:rsid w:val="006E16A0"/>
    <w:rsid w:val="006E170A"/>
    <w:rsid w:val="006E19ED"/>
    <w:rsid w:val="006E20AF"/>
    <w:rsid w:val="006E225F"/>
    <w:rsid w:val="006E23E2"/>
    <w:rsid w:val="006E25E2"/>
    <w:rsid w:val="006E2703"/>
    <w:rsid w:val="006E2759"/>
    <w:rsid w:val="006E2C0C"/>
    <w:rsid w:val="006E332F"/>
    <w:rsid w:val="006E392A"/>
    <w:rsid w:val="006E39B6"/>
    <w:rsid w:val="006E39FA"/>
    <w:rsid w:val="006E3AA6"/>
    <w:rsid w:val="006E3E4B"/>
    <w:rsid w:val="006E3F2C"/>
    <w:rsid w:val="006E4408"/>
    <w:rsid w:val="006E4666"/>
    <w:rsid w:val="006E47EC"/>
    <w:rsid w:val="006E4B5B"/>
    <w:rsid w:val="006E4E01"/>
    <w:rsid w:val="006E504D"/>
    <w:rsid w:val="006E5060"/>
    <w:rsid w:val="006E526F"/>
    <w:rsid w:val="006E5375"/>
    <w:rsid w:val="006E53C7"/>
    <w:rsid w:val="006E594F"/>
    <w:rsid w:val="006E5B40"/>
    <w:rsid w:val="006E5C56"/>
    <w:rsid w:val="006E640D"/>
    <w:rsid w:val="006E6643"/>
    <w:rsid w:val="006E674A"/>
    <w:rsid w:val="006E6A41"/>
    <w:rsid w:val="006E70C1"/>
    <w:rsid w:val="006E71BF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F8B"/>
    <w:rsid w:val="006F1352"/>
    <w:rsid w:val="006F135D"/>
    <w:rsid w:val="006F1737"/>
    <w:rsid w:val="006F20D1"/>
    <w:rsid w:val="006F2192"/>
    <w:rsid w:val="006F2642"/>
    <w:rsid w:val="006F2F28"/>
    <w:rsid w:val="006F2F96"/>
    <w:rsid w:val="006F2FE3"/>
    <w:rsid w:val="006F378C"/>
    <w:rsid w:val="006F3AED"/>
    <w:rsid w:val="006F3B9E"/>
    <w:rsid w:val="006F3DE4"/>
    <w:rsid w:val="006F3F40"/>
    <w:rsid w:val="006F44CA"/>
    <w:rsid w:val="006F47A3"/>
    <w:rsid w:val="006F481D"/>
    <w:rsid w:val="006F4931"/>
    <w:rsid w:val="006F4A4A"/>
    <w:rsid w:val="006F4C57"/>
    <w:rsid w:val="006F4CFA"/>
    <w:rsid w:val="006F509E"/>
    <w:rsid w:val="006F5557"/>
    <w:rsid w:val="006F55A7"/>
    <w:rsid w:val="006F5620"/>
    <w:rsid w:val="006F56F7"/>
    <w:rsid w:val="006F5A24"/>
    <w:rsid w:val="006F5CE4"/>
    <w:rsid w:val="006F5D6C"/>
    <w:rsid w:val="006F5FDB"/>
    <w:rsid w:val="006F607C"/>
    <w:rsid w:val="006F677A"/>
    <w:rsid w:val="006F69F2"/>
    <w:rsid w:val="006F6A4F"/>
    <w:rsid w:val="006F6CF5"/>
    <w:rsid w:val="006F6D6E"/>
    <w:rsid w:val="006F6FBA"/>
    <w:rsid w:val="006F6FDE"/>
    <w:rsid w:val="006F6FE2"/>
    <w:rsid w:val="006F6FF3"/>
    <w:rsid w:val="006F73F7"/>
    <w:rsid w:val="006F7558"/>
    <w:rsid w:val="006F792F"/>
    <w:rsid w:val="006F7D1B"/>
    <w:rsid w:val="006F7FB7"/>
    <w:rsid w:val="006F7FCE"/>
    <w:rsid w:val="00700016"/>
    <w:rsid w:val="00700443"/>
    <w:rsid w:val="0070048B"/>
    <w:rsid w:val="00700966"/>
    <w:rsid w:val="00700D73"/>
    <w:rsid w:val="00700E68"/>
    <w:rsid w:val="0070123B"/>
    <w:rsid w:val="00701A77"/>
    <w:rsid w:val="00701C6E"/>
    <w:rsid w:val="0070246F"/>
    <w:rsid w:val="007028E1"/>
    <w:rsid w:val="00702C93"/>
    <w:rsid w:val="00702CF2"/>
    <w:rsid w:val="00702F53"/>
    <w:rsid w:val="00702FB1"/>
    <w:rsid w:val="0070307A"/>
    <w:rsid w:val="00703744"/>
    <w:rsid w:val="00703C84"/>
    <w:rsid w:val="00703F92"/>
    <w:rsid w:val="007041C3"/>
    <w:rsid w:val="0070434F"/>
    <w:rsid w:val="007043E4"/>
    <w:rsid w:val="00704C58"/>
    <w:rsid w:val="00704D0B"/>
    <w:rsid w:val="00705901"/>
    <w:rsid w:val="00705D39"/>
    <w:rsid w:val="007060B7"/>
    <w:rsid w:val="007060C6"/>
    <w:rsid w:val="0070642B"/>
    <w:rsid w:val="007068E3"/>
    <w:rsid w:val="007069B8"/>
    <w:rsid w:val="007069D0"/>
    <w:rsid w:val="00706D74"/>
    <w:rsid w:val="00707134"/>
    <w:rsid w:val="00707412"/>
    <w:rsid w:val="00707D64"/>
    <w:rsid w:val="0071008F"/>
    <w:rsid w:val="007101C5"/>
    <w:rsid w:val="007102B0"/>
    <w:rsid w:val="00710962"/>
    <w:rsid w:val="007109C3"/>
    <w:rsid w:val="00710C73"/>
    <w:rsid w:val="00710F4B"/>
    <w:rsid w:val="00711279"/>
    <w:rsid w:val="00711327"/>
    <w:rsid w:val="0071143D"/>
    <w:rsid w:val="00711448"/>
    <w:rsid w:val="0071176C"/>
    <w:rsid w:val="007118BB"/>
    <w:rsid w:val="00711A23"/>
    <w:rsid w:val="00711C2C"/>
    <w:rsid w:val="0071222C"/>
    <w:rsid w:val="007122D5"/>
    <w:rsid w:val="007122FE"/>
    <w:rsid w:val="0071244A"/>
    <w:rsid w:val="00712563"/>
    <w:rsid w:val="00712622"/>
    <w:rsid w:val="0071265E"/>
    <w:rsid w:val="007129FF"/>
    <w:rsid w:val="00712ED8"/>
    <w:rsid w:val="00713446"/>
    <w:rsid w:val="007134BE"/>
    <w:rsid w:val="0071352E"/>
    <w:rsid w:val="00713A64"/>
    <w:rsid w:val="00713D71"/>
    <w:rsid w:val="00713D92"/>
    <w:rsid w:val="00713EAA"/>
    <w:rsid w:val="007141E8"/>
    <w:rsid w:val="00714212"/>
    <w:rsid w:val="00714254"/>
    <w:rsid w:val="00714349"/>
    <w:rsid w:val="00714559"/>
    <w:rsid w:val="007146AE"/>
    <w:rsid w:val="00714821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51C"/>
    <w:rsid w:val="00716826"/>
    <w:rsid w:val="00716F60"/>
    <w:rsid w:val="0071710D"/>
    <w:rsid w:val="007173DF"/>
    <w:rsid w:val="0071769F"/>
    <w:rsid w:val="007177A8"/>
    <w:rsid w:val="00717D4D"/>
    <w:rsid w:val="00717D74"/>
    <w:rsid w:val="00720520"/>
    <w:rsid w:val="00720B2E"/>
    <w:rsid w:val="00720F2B"/>
    <w:rsid w:val="00721166"/>
    <w:rsid w:val="00721925"/>
    <w:rsid w:val="00721B36"/>
    <w:rsid w:val="00721CE4"/>
    <w:rsid w:val="00722055"/>
    <w:rsid w:val="007221DF"/>
    <w:rsid w:val="0072256D"/>
    <w:rsid w:val="00722E93"/>
    <w:rsid w:val="00722FAE"/>
    <w:rsid w:val="00723214"/>
    <w:rsid w:val="00723316"/>
    <w:rsid w:val="00723448"/>
    <w:rsid w:val="007235AD"/>
    <w:rsid w:val="00723704"/>
    <w:rsid w:val="00723B80"/>
    <w:rsid w:val="00723D91"/>
    <w:rsid w:val="00724156"/>
    <w:rsid w:val="00724413"/>
    <w:rsid w:val="007244F1"/>
    <w:rsid w:val="007245C6"/>
    <w:rsid w:val="007245E0"/>
    <w:rsid w:val="00724626"/>
    <w:rsid w:val="00724764"/>
    <w:rsid w:val="007247AC"/>
    <w:rsid w:val="007248C3"/>
    <w:rsid w:val="00724C90"/>
    <w:rsid w:val="00724DE3"/>
    <w:rsid w:val="00725644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206"/>
    <w:rsid w:val="00730280"/>
    <w:rsid w:val="007304BC"/>
    <w:rsid w:val="007308C8"/>
    <w:rsid w:val="00730C84"/>
    <w:rsid w:val="00730D10"/>
    <w:rsid w:val="00730E1B"/>
    <w:rsid w:val="00730EF4"/>
    <w:rsid w:val="0073188E"/>
    <w:rsid w:val="007318D9"/>
    <w:rsid w:val="00731D72"/>
    <w:rsid w:val="00731D86"/>
    <w:rsid w:val="00731F29"/>
    <w:rsid w:val="00731FDF"/>
    <w:rsid w:val="00732C36"/>
    <w:rsid w:val="00732C8F"/>
    <w:rsid w:val="00732C94"/>
    <w:rsid w:val="00732C99"/>
    <w:rsid w:val="00732D79"/>
    <w:rsid w:val="007330CF"/>
    <w:rsid w:val="007331A4"/>
    <w:rsid w:val="007338A1"/>
    <w:rsid w:val="00733AB3"/>
    <w:rsid w:val="00733FD1"/>
    <w:rsid w:val="0073477F"/>
    <w:rsid w:val="00734A4C"/>
    <w:rsid w:val="00734B5F"/>
    <w:rsid w:val="00734C23"/>
    <w:rsid w:val="00734EB9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296"/>
    <w:rsid w:val="00740311"/>
    <w:rsid w:val="00740701"/>
    <w:rsid w:val="007408DD"/>
    <w:rsid w:val="00740B84"/>
    <w:rsid w:val="007415F1"/>
    <w:rsid w:val="00741761"/>
    <w:rsid w:val="00741859"/>
    <w:rsid w:val="00741A44"/>
    <w:rsid w:val="00741C03"/>
    <w:rsid w:val="00741FED"/>
    <w:rsid w:val="007422E2"/>
    <w:rsid w:val="007424CB"/>
    <w:rsid w:val="0074273A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554"/>
    <w:rsid w:val="007445D7"/>
    <w:rsid w:val="00744ABE"/>
    <w:rsid w:val="00744C40"/>
    <w:rsid w:val="0074501B"/>
    <w:rsid w:val="007452A3"/>
    <w:rsid w:val="00745308"/>
    <w:rsid w:val="0074593F"/>
    <w:rsid w:val="00745A0C"/>
    <w:rsid w:val="00745EB9"/>
    <w:rsid w:val="00745F04"/>
    <w:rsid w:val="00745FEA"/>
    <w:rsid w:val="0074619F"/>
    <w:rsid w:val="00746249"/>
    <w:rsid w:val="00746261"/>
    <w:rsid w:val="00746334"/>
    <w:rsid w:val="0074690A"/>
    <w:rsid w:val="00746B2B"/>
    <w:rsid w:val="00746BBA"/>
    <w:rsid w:val="00746E5D"/>
    <w:rsid w:val="00746F1B"/>
    <w:rsid w:val="007470B3"/>
    <w:rsid w:val="007471CB"/>
    <w:rsid w:val="0074785A"/>
    <w:rsid w:val="007479C7"/>
    <w:rsid w:val="00747EDE"/>
    <w:rsid w:val="00747EE1"/>
    <w:rsid w:val="00747F75"/>
    <w:rsid w:val="007500EF"/>
    <w:rsid w:val="007505E6"/>
    <w:rsid w:val="00750A39"/>
    <w:rsid w:val="00750A40"/>
    <w:rsid w:val="00750CE5"/>
    <w:rsid w:val="00750DAD"/>
    <w:rsid w:val="00750F70"/>
    <w:rsid w:val="00750FBE"/>
    <w:rsid w:val="007519E0"/>
    <w:rsid w:val="00751B50"/>
    <w:rsid w:val="00751D3A"/>
    <w:rsid w:val="00751FFA"/>
    <w:rsid w:val="00752089"/>
    <w:rsid w:val="007520C7"/>
    <w:rsid w:val="007527A3"/>
    <w:rsid w:val="00752B3C"/>
    <w:rsid w:val="00752D8E"/>
    <w:rsid w:val="00752E90"/>
    <w:rsid w:val="00752F3C"/>
    <w:rsid w:val="00752F42"/>
    <w:rsid w:val="00752FC5"/>
    <w:rsid w:val="00752FEC"/>
    <w:rsid w:val="00753157"/>
    <w:rsid w:val="007531A9"/>
    <w:rsid w:val="00753509"/>
    <w:rsid w:val="00753B1A"/>
    <w:rsid w:val="00753C93"/>
    <w:rsid w:val="00753CB3"/>
    <w:rsid w:val="00753E64"/>
    <w:rsid w:val="00753EC1"/>
    <w:rsid w:val="007541AF"/>
    <w:rsid w:val="0075446B"/>
    <w:rsid w:val="007548A8"/>
    <w:rsid w:val="00754C2B"/>
    <w:rsid w:val="00754C8B"/>
    <w:rsid w:val="00754D5C"/>
    <w:rsid w:val="0075502E"/>
    <w:rsid w:val="00755243"/>
    <w:rsid w:val="007552EF"/>
    <w:rsid w:val="00755761"/>
    <w:rsid w:val="00755868"/>
    <w:rsid w:val="007564EA"/>
    <w:rsid w:val="00756618"/>
    <w:rsid w:val="00756840"/>
    <w:rsid w:val="00756A15"/>
    <w:rsid w:val="00756C2E"/>
    <w:rsid w:val="00756FAE"/>
    <w:rsid w:val="00757001"/>
    <w:rsid w:val="00757909"/>
    <w:rsid w:val="007579A4"/>
    <w:rsid w:val="00757B1A"/>
    <w:rsid w:val="00757D4C"/>
    <w:rsid w:val="00757D90"/>
    <w:rsid w:val="00757DA5"/>
    <w:rsid w:val="00757DD6"/>
    <w:rsid w:val="00757E10"/>
    <w:rsid w:val="00760300"/>
    <w:rsid w:val="0076090A"/>
    <w:rsid w:val="00760CA1"/>
    <w:rsid w:val="0076124B"/>
    <w:rsid w:val="0076144D"/>
    <w:rsid w:val="00761A30"/>
    <w:rsid w:val="00761F0C"/>
    <w:rsid w:val="0076200D"/>
    <w:rsid w:val="00762A44"/>
    <w:rsid w:val="00762C23"/>
    <w:rsid w:val="00763307"/>
    <w:rsid w:val="0076332B"/>
    <w:rsid w:val="0076426E"/>
    <w:rsid w:val="007643B7"/>
    <w:rsid w:val="00764C8F"/>
    <w:rsid w:val="00764D76"/>
    <w:rsid w:val="00764FB6"/>
    <w:rsid w:val="0076507C"/>
    <w:rsid w:val="00765163"/>
    <w:rsid w:val="00765654"/>
    <w:rsid w:val="00765802"/>
    <w:rsid w:val="00765A0C"/>
    <w:rsid w:val="00765EA5"/>
    <w:rsid w:val="00765F09"/>
    <w:rsid w:val="00766277"/>
    <w:rsid w:val="0076665B"/>
    <w:rsid w:val="00766DBA"/>
    <w:rsid w:val="00766F1F"/>
    <w:rsid w:val="00766F45"/>
    <w:rsid w:val="007672E1"/>
    <w:rsid w:val="0076735E"/>
    <w:rsid w:val="007675DB"/>
    <w:rsid w:val="00767D93"/>
    <w:rsid w:val="0077049D"/>
    <w:rsid w:val="00770912"/>
    <w:rsid w:val="00770BC8"/>
    <w:rsid w:val="00770DB5"/>
    <w:rsid w:val="00771483"/>
    <w:rsid w:val="00771624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4E"/>
    <w:rsid w:val="007738D2"/>
    <w:rsid w:val="0077459A"/>
    <w:rsid w:val="00774C19"/>
    <w:rsid w:val="00774D6B"/>
    <w:rsid w:val="007750FE"/>
    <w:rsid w:val="007751D3"/>
    <w:rsid w:val="0077584C"/>
    <w:rsid w:val="007759FE"/>
    <w:rsid w:val="00776145"/>
    <w:rsid w:val="00776265"/>
    <w:rsid w:val="007768AE"/>
    <w:rsid w:val="0077699A"/>
    <w:rsid w:val="00777107"/>
    <w:rsid w:val="00777193"/>
    <w:rsid w:val="007771E2"/>
    <w:rsid w:val="007772B0"/>
    <w:rsid w:val="007773E1"/>
    <w:rsid w:val="00777402"/>
    <w:rsid w:val="0077750C"/>
    <w:rsid w:val="0077783C"/>
    <w:rsid w:val="00777C94"/>
    <w:rsid w:val="0078002C"/>
    <w:rsid w:val="0078037D"/>
    <w:rsid w:val="007805AB"/>
    <w:rsid w:val="007810E0"/>
    <w:rsid w:val="0078140E"/>
    <w:rsid w:val="007815D0"/>
    <w:rsid w:val="00781978"/>
    <w:rsid w:val="00781A73"/>
    <w:rsid w:val="00781BB0"/>
    <w:rsid w:val="007823A4"/>
    <w:rsid w:val="007829A7"/>
    <w:rsid w:val="00783295"/>
    <w:rsid w:val="00783312"/>
    <w:rsid w:val="007833BC"/>
    <w:rsid w:val="0078354A"/>
    <w:rsid w:val="00783816"/>
    <w:rsid w:val="00783BF1"/>
    <w:rsid w:val="00784076"/>
    <w:rsid w:val="0078407D"/>
    <w:rsid w:val="007842B7"/>
    <w:rsid w:val="00784682"/>
    <w:rsid w:val="007846DE"/>
    <w:rsid w:val="00784C98"/>
    <w:rsid w:val="00784E94"/>
    <w:rsid w:val="00784EA1"/>
    <w:rsid w:val="007857CA"/>
    <w:rsid w:val="00785D89"/>
    <w:rsid w:val="0078604F"/>
    <w:rsid w:val="007865B0"/>
    <w:rsid w:val="007866D6"/>
    <w:rsid w:val="00786905"/>
    <w:rsid w:val="00787214"/>
    <w:rsid w:val="00787C7C"/>
    <w:rsid w:val="00787EC6"/>
    <w:rsid w:val="00787F01"/>
    <w:rsid w:val="00790050"/>
    <w:rsid w:val="007904EB"/>
    <w:rsid w:val="0079080B"/>
    <w:rsid w:val="00790D9F"/>
    <w:rsid w:val="00791084"/>
    <w:rsid w:val="0079112F"/>
    <w:rsid w:val="007917C3"/>
    <w:rsid w:val="00791C02"/>
    <w:rsid w:val="007920D7"/>
    <w:rsid w:val="00792387"/>
    <w:rsid w:val="00792820"/>
    <w:rsid w:val="007928DE"/>
    <w:rsid w:val="00792902"/>
    <w:rsid w:val="00792ACC"/>
    <w:rsid w:val="00792EA1"/>
    <w:rsid w:val="00793402"/>
    <w:rsid w:val="007938B0"/>
    <w:rsid w:val="0079392A"/>
    <w:rsid w:val="00793F1D"/>
    <w:rsid w:val="007945F3"/>
    <w:rsid w:val="00794B56"/>
    <w:rsid w:val="007953EB"/>
    <w:rsid w:val="00795704"/>
    <w:rsid w:val="00795742"/>
    <w:rsid w:val="00795FDC"/>
    <w:rsid w:val="00796537"/>
    <w:rsid w:val="007967DD"/>
    <w:rsid w:val="007967E4"/>
    <w:rsid w:val="00796812"/>
    <w:rsid w:val="00796A0B"/>
    <w:rsid w:val="00797183"/>
    <w:rsid w:val="0079740E"/>
    <w:rsid w:val="00797619"/>
    <w:rsid w:val="007976CE"/>
    <w:rsid w:val="007A00D8"/>
    <w:rsid w:val="007A06EC"/>
    <w:rsid w:val="007A0784"/>
    <w:rsid w:val="007A0805"/>
    <w:rsid w:val="007A0950"/>
    <w:rsid w:val="007A0AB5"/>
    <w:rsid w:val="007A106D"/>
    <w:rsid w:val="007A1899"/>
    <w:rsid w:val="007A1AC3"/>
    <w:rsid w:val="007A1C22"/>
    <w:rsid w:val="007A23D6"/>
    <w:rsid w:val="007A2427"/>
    <w:rsid w:val="007A2930"/>
    <w:rsid w:val="007A2C8C"/>
    <w:rsid w:val="007A2E3A"/>
    <w:rsid w:val="007A3790"/>
    <w:rsid w:val="007A385E"/>
    <w:rsid w:val="007A3904"/>
    <w:rsid w:val="007A3B8B"/>
    <w:rsid w:val="007A3D08"/>
    <w:rsid w:val="007A3F8C"/>
    <w:rsid w:val="007A43E9"/>
    <w:rsid w:val="007A44A7"/>
    <w:rsid w:val="007A4640"/>
    <w:rsid w:val="007A4D72"/>
    <w:rsid w:val="007A4D88"/>
    <w:rsid w:val="007A4D91"/>
    <w:rsid w:val="007A551C"/>
    <w:rsid w:val="007A5ABA"/>
    <w:rsid w:val="007A5D9F"/>
    <w:rsid w:val="007A5F10"/>
    <w:rsid w:val="007A609F"/>
    <w:rsid w:val="007A6360"/>
    <w:rsid w:val="007A661B"/>
    <w:rsid w:val="007A662C"/>
    <w:rsid w:val="007A6752"/>
    <w:rsid w:val="007A6B21"/>
    <w:rsid w:val="007A6F05"/>
    <w:rsid w:val="007A6F6F"/>
    <w:rsid w:val="007A729F"/>
    <w:rsid w:val="007A73DA"/>
    <w:rsid w:val="007A75BE"/>
    <w:rsid w:val="007B0C77"/>
    <w:rsid w:val="007B11DF"/>
    <w:rsid w:val="007B133A"/>
    <w:rsid w:val="007B17F2"/>
    <w:rsid w:val="007B18BD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AAA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E62"/>
    <w:rsid w:val="007B715D"/>
    <w:rsid w:val="007B7257"/>
    <w:rsid w:val="007B725B"/>
    <w:rsid w:val="007B73F9"/>
    <w:rsid w:val="007B747C"/>
    <w:rsid w:val="007B762F"/>
    <w:rsid w:val="007B79E6"/>
    <w:rsid w:val="007C069A"/>
    <w:rsid w:val="007C07E6"/>
    <w:rsid w:val="007C08D2"/>
    <w:rsid w:val="007C0AD6"/>
    <w:rsid w:val="007C1084"/>
    <w:rsid w:val="007C165B"/>
    <w:rsid w:val="007C1676"/>
    <w:rsid w:val="007C1C2C"/>
    <w:rsid w:val="007C1F62"/>
    <w:rsid w:val="007C2468"/>
    <w:rsid w:val="007C2F82"/>
    <w:rsid w:val="007C2FDD"/>
    <w:rsid w:val="007C3145"/>
    <w:rsid w:val="007C3176"/>
    <w:rsid w:val="007C34D3"/>
    <w:rsid w:val="007C3514"/>
    <w:rsid w:val="007C3534"/>
    <w:rsid w:val="007C3AB8"/>
    <w:rsid w:val="007C4033"/>
    <w:rsid w:val="007C4499"/>
    <w:rsid w:val="007C44FA"/>
    <w:rsid w:val="007C456E"/>
    <w:rsid w:val="007C49F2"/>
    <w:rsid w:val="007C4AA8"/>
    <w:rsid w:val="007C4C7D"/>
    <w:rsid w:val="007C4CD1"/>
    <w:rsid w:val="007C4D51"/>
    <w:rsid w:val="007C4DBA"/>
    <w:rsid w:val="007C507D"/>
    <w:rsid w:val="007C54ED"/>
    <w:rsid w:val="007C5500"/>
    <w:rsid w:val="007C55C0"/>
    <w:rsid w:val="007C560B"/>
    <w:rsid w:val="007C566D"/>
    <w:rsid w:val="007C5908"/>
    <w:rsid w:val="007C5C24"/>
    <w:rsid w:val="007C5CAD"/>
    <w:rsid w:val="007C6027"/>
    <w:rsid w:val="007C62B6"/>
    <w:rsid w:val="007C6B86"/>
    <w:rsid w:val="007C6E11"/>
    <w:rsid w:val="007C731B"/>
    <w:rsid w:val="007C7E5F"/>
    <w:rsid w:val="007C7F0F"/>
    <w:rsid w:val="007D014B"/>
    <w:rsid w:val="007D04EB"/>
    <w:rsid w:val="007D08A8"/>
    <w:rsid w:val="007D1172"/>
    <w:rsid w:val="007D16C8"/>
    <w:rsid w:val="007D192D"/>
    <w:rsid w:val="007D1C80"/>
    <w:rsid w:val="007D1F20"/>
    <w:rsid w:val="007D217D"/>
    <w:rsid w:val="007D21EA"/>
    <w:rsid w:val="007D2482"/>
    <w:rsid w:val="007D2487"/>
    <w:rsid w:val="007D24D1"/>
    <w:rsid w:val="007D2536"/>
    <w:rsid w:val="007D2547"/>
    <w:rsid w:val="007D259D"/>
    <w:rsid w:val="007D2C49"/>
    <w:rsid w:val="007D2E41"/>
    <w:rsid w:val="007D309A"/>
    <w:rsid w:val="007D3228"/>
    <w:rsid w:val="007D336F"/>
    <w:rsid w:val="007D34BA"/>
    <w:rsid w:val="007D3578"/>
    <w:rsid w:val="007D388C"/>
    <w:rsid w:val="007D3EAE"/>
    <w:rsid w:val="007D486D"/>
    <w:rsid w:val="007D4980"/>
    <w:rsid w:val="007D49D8"/>
    <w:rsid w:val="007D4AEF"/>
    <w:rsid w:val="007D4BEE"/>
    <w:rsid w:val="007D4C85"/>
    <w:rsid w:val="007D4CB3"/>
    <w:rsid w:val="007D4DE0"/>
    <w:rsid w:val="007D4EA1"/>
    <w:rsid w:val="007D52CB"/>
    <w:rsid w:val="007D54B2"/>
    <w:rsid w:val="007D5925"/>
    <w:rsid w:val="007D5997"/>
    <w:rsid w:val="007D5A97"/>
    <w:rsid w:val="007D5C24"/>
    <w:rsid w:val="007D6566"/>
    <w:rsid w:val="007D6915"/>
    <w:rsid w:val="007D6EDB"/>
    <w:rsid w:val="007D7A43"/>
    <w:rsid w:val="007D7B42"/>
    <w:rsid w:val="007D7BBE"/>
    <w:rsid w:val="007D7C37"/>
    <w:rsid w:val="007D7E66"/>
    <w:rsid w:val="007D7F03"/>
    <w:rsid w:val="007E02C4"/>
    <w:rsid w:val="007E03A3"/>
    <w:rsid w:val="007E0694"/>
    <w:rsid w:val="007E0932"/>
    <w:rsid w:val="007E0B05"/>
    <w:rsid w:val="007E0C3B"/>
    <w:rsid w:val="007E0C60"/>
    <w:rsid w:val="007E114F"/>
    <w:rsid w:val="007E116D"/>
    <w:rsid w:val="007E138E"/>
    <w:rsid w:val="007E142A"/>
    <w:rsid w:val="007E1752"/>
    <w:rsid w:val="007E1A36"/>
    <w:rsid w:val="007E2004"/>
    <w:rsid w:val="007E2330"/>
    <w:rsid w:val="007E23F8"/>
    <w:rsid w:val="007E28B7"/>
    <w:rsid w:val="007E297C"/>
    <w:rsid w:val="007E2984"/>
    <w:rsid w:val="007E2C76"/>
    <w:rsid w:val="007E312E"/>
    <w:rsid w:val="007E3566"/>
    <w:rsid w:val="007E3689"/>
    <w:rsid w:val="007E3C4D"/>
    <w:rsid w:val="007E3D50"/>
    <w:rsid w:val="007E3FBB"/>
    <w:rsid w:val="007E41F7"/>
    <w:rsid w:val="007E4423"/>
    <w:rsid w:val="007E4F5C"/>
    <w:rsid w:val="007E4FA6"/>
    <w:rsid w:val="007E521C"/>
    <w:rsid w:val="007E53F6"/>
    <w:rsid w:val="007E5690"/>
    <w:rsid w:val="007E5ED4"/>
    <w:rsid w:val="007E69BB"/>
    <w:rsid w:val="007E70C3"/>
    <w:rsid w:val="007E7A6A"/>
    <w:rsid w:val="007E7D04"/>
    <w:rsid w:val="007E7EF0"/>
    <w:rsid w:val="007E7F2E"/>
    <w:rsid w:val="007F0159"/>
    <w:rsid w:val="007F0162"/>
    <w:rsid w:val="007F07B7"/>
    <w:rsid w:val="007F0A42"/>
    <w:rsid w:val="007F0C6E"/>
    <w:rsid w:val="007F0E1B"/>
    <w:rsid w:val="007F0E2B"/>
    <w:rsid w:val="007F0F4A"/>
    <w:rsid w:val="007F0F79"/>
    <w:rsid w:val="007F101D"/>
    <w:rsid w:val="007F11B8"/>
    <w:rsid w:val="007F138A"/>
    <w:rsid w:val="007F1B3F"/>
    <w:rsid w:val="007F2078"/>
    <w:rsid w:val="007F2290"/>
    <w:rsid w:val="007F25AD"/>
    <w:rsid w:val="007F274D"/>
    <w:rsid w:val="007F2ABB"/>
    <w:rsid w:val="007F2C25"/>
    <w:rsid w:val="007F2ECF"/>
    <w:rsid w:val="007F2F8D"/>
    <w:rsid w:val="007F3113"/>
    <w:rsid w:val="007F3425"/>
    <w:rsid w:val="007F3833"/>
    <w:rsid w:val="007F38C2"/>
    <w:rsid w:val="007F3BC1"/>
    <w:rsid w:val="007F3CB9"/>
    <w:rsid w:val="007F3EBD"/>
    <w:rsid w:val="007F4586"/>
    <w:rsid w:val="007F458B"/>
    <w:rsid w:val="007F46B3"/>
    <w:rsid w:val="007F4711"/>
    <w:rsid w:val="007F499E"/>
    <w:rsid w:val="007F4AA0"/>
    <w:rsid w:val="007F4BDA"/>
    <w:rsid w:val="007F4C36"/>
    <w:rsid w:val="007F4FD7"/>
    <w:rsid w:val="007F503C"/>
    <w:rsid w:val="007F52EF"/>
    <w:rsid w:val="007F548B"/>
    <w:rsid w:val="007F597D"/>
    <w:rsid w:val="007F5C80"/>
    <w:rsid w:val="007F60C2"/>
    <w:rsid w:val="007F6CCA"/>
    <w:rsid w:val="007F6E61"/>
    <w:rsid w:val="007F6FD1"/>
    <w:rsid w:val="007F7034"/>
    <w:rsid w:val="007F781D"/>
    <w:rsid w:val="007F7969"/>
    <w:rsid w:val="007F7E07"/>
    <w:rsid w:val="00800019"/>
    <w:rsid w:val="008003FF"/>
    <w:rsid w:val="00800410"/>
    <w:rsid w:val="00800491"/>
    <w:rsid w:val="008008A8"/>
    <w:rsid w:val="00800D45"/>
    <w:rsid w:val="0080128B"/>
    <w:rsid w:val="00801304"/>
    <w:rsid w:val="0080152A"/>
    <w:rsid w:val="008017D6"/>
    <w:rsid w:val="00801BC2"/>
    <w:rsid w:val="00801CBE"/>
    <w:rsid w:val="008028E0"/>
    <w:rsid w:val="00802B64"/>
    <w:rsid w:val="00802FD3"/>
    <w:rsid w:val="00803421"/>
    <w:rsid w:val="00803769"/>
    <w:rsid w:val="0080392D"/>
    <w:rsid w:val="00803FAC"/>
    <w:rsid w:val="00804420"/>
    <w:rsid w:val="00804519"/>
    <w:rsid w:val="00804B8F"/>
    <w:rsid w:val="00804B99"/>
    <w:rsid w:val="00804BFA"/>
    <w:rsid w:val="008059B1"/>
    <w:rsid w:val="00805E60"/>
    <w:rsid w:val="00805EFB"/>
    <w:rsid w:val="00806526"/>
    <w:rsid w:val="00806598"/>
    <w:rsid w:val="008067D8"/>
    <w:rsid w:val="008069FD"/>
    <w:rsid w:val="00806B87"/>
    <w:rsid w:val="00806DF8"/>
    <w:rsid w:val="008079B5"/>
    <w:rsid w:val="0081066C"/>
    <w:rsid w:val="00810AEE"/>
    <w:rsid w:val="00810CA5"/>
    <w:rsid w:val="00810D60"/>
    <w:rsid w:val="00810F07"/>
    <w:rsid w:val="00810FE2"/>
    <w:rsid w:val="008110A6"/>
    <w:rsid w:val="0081110E"/>
    <w:rsid w:val="0081111E"/>
    <w:rsid w:val="008116D6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3C61"/>
    <w:rsid w:val="00813D9D"/>
    <w:rsid w:val="00813E8A"/>
    <w:rsid w:val="00814013"/>
    <w:rsid w:val="00814056"/>
    <w:rsid w:val="00814622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ED"/>
    <w:rsid w:val="00816FF3"/>
    <w:rsid w:val="0081701D"/>
    <w:rsid w:val="00817051"/>
    <w:rsid w:val="00817297"/>
    <w:rsid w:val="008175F6"/>
    <w:rsid w:val="00817687"/>
    <w:rsid w:val="008177C7"/>
    <w:rsid w:val="008179D9"/>
    <w:rsid w:val="008179DD"/>
    <w:rsid w:val="00817A36"/>
    <w:rsid w:val="00820438"/>
    <w:rsid w:val="00820868"/>
    <w:rsid w:val="00820896"/>
    <w:rsid w:val="00820AFD"/>
    <w:rsid w:val="00820B98"/>
    <w:rsid w:val="008214A1"/>
    <w:rsid w:val="0082159B"/>
    <w:rsid w:val="0082196C"/>
    <w:rsid w:val="00821A37"/>
    <w:rsid w:val="00821BEC"/>
    <w:rsid w:val="00821FFC"/>
    <w:rsid w:val="008220EB"/>
    <w:rsid w:val="0082239F"/>
    <w:rsid w:val="00822836"/>
    <w:rsid w:val="00822B96"/>
    <w:rsid w:val="00822C4D"/>
    <w:rsid w:val="00822CA3"/>
    <w:rsid w:val="00822E41"/>
    <w:rsid w:val="00822E8C"/>
    <w:rsid w:val="008233F0"/>
    <w:rsid w:val="008235AF"/>
    <w:rsid w:val="008236FD"/>
    <w:rsid w:val="00823754"/>
    <w:rsid w:val="00823802"/>
    <w:rsid w:val="00823CB2"/>
    <w:rsid w:val="00824309"/>
    <w:rsid w:val="00824317"/>
    <w:rsid w:val="00824385"/>
    <w:rsid w:val="008246D7"/>
    <w:rsid w:val="00824889"/>
    <w:rsid w:val="00824CA0"/>
    <w:rsid w:val="00824DDA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1E3"/>
    <w:rsid w:val="00826721"/>
    <w:rsid w:val="00826E31"/>
    <w:rsid w:val="00826EC5"/>
    <w:rsid w:val="008273B9"/>
    <w:rsid w:val="008274F0"/>
    <w:rsid w:val="0082769F"/>
    <w:rsid w:val="00827981"/>
    <w:rsid w:val="0082799B"/>
    <w:rsid w:val="008279D0"/>
    <w:rsid w:val="008279DC"/>
    <w:rsid w:val="00827B46"/>
    <w:rsid w:val="00827B89"/>
    <w:rsid w:val="008300B0"/>
    <w:rsid w:val="0083062A"/>
    <w:rsid w:val="0083069A"/>
    <w:rsid w:val="008308F0"/>
    <w:rsid w:val="00830983"/>
    <w:rsid w:val="00830B13"/>
    <w:rsid w:val="00831362"/>
    <w:rsid w:val="008313C1"/>
    <w:rsid w:val="008314C4"/>
    <w:rsid w:val="00831609"/>
    <w:rsid w:val="0083168D"/>
    <w:rsid w:val="008317E1"/>
    <w:rsid w:val="00831D55"/>
    <w:rsid w:val="00831D68"/>
    <w:rsid w:val="00831D8F"/>
    <w:rsid w:val="00831ED5"/>
    <w:rsid w:val="008321F1"/>
    <w:rsid w:val="008324E2"/>
    <w:rsid w:val="008326F6"/>
    <w:rsid w:val="00832AA4"/>
    <w:rsid w:val="00832F6F"/>
    <w:rsid w:val="00832FD4"/>
    <w:rsid w:val="0083322F"/>
    <w:rsid w:val="008336ED"/>
    <w:rsid w:val="0083374E"/>
    <w:rsid w:val="008339D3"/>
    <w:rsid w:val="00833F67"/>
    <w:rsid w:val="00833F72"/>
    <w:rsid w:val="00834023"/>
    <w:rsid w:val="008340EA"/>
    <w:rsid w:val="0083412D"/>
    <w:rsid w:val="00834191"/>
    <w:rsid w:val="00834366"/>
    <w:rsid w:val="008347CA"/>
    <w:rsid w:val="008347D5"/>
    <w:rsid w:val="00834A0D"/>
    <w:rsid w:val="00834BB5"/>
    <w:rsid w:val="00834C44"/>
    <w:rsid w:val="008351F3"/>
    <w:rsid w:val="008353A2"/>
    <w:rsid w:val="00835550"/>
    <w:rsid w:val="00835D51"/>
    <w:rsid w:val="00835F79"/>
    <w:rsid w:val="00836279"/>
    <w:rsid w:val="0083696A"/>
    <w:rsid w:val="00836D08"/>
    <w:rsid w:val="008370B0"/>
    <w:rsid w:val="0083743F"/>
    <w:rsid w:val="00837764"/>
    <w:rsid w:val="008377C7"/>
    <w:rsid w:val="00837CEB"/>
    <w:rsid w:val="00837CFB"/>
    <w:rsid w:val="00837E29"/>
    <w:rsid w:val="00840486"/>
    <w:rsid w:val="0084065B"/>
    <w:rsid w:val="00840E0D"/>
    <w:rsid w:val="008416B6"/>
    <w:rsid w:val="008416CB"/>
    <w:rsid w:val="00841719"/>
    <w:rsid w:val="008418BF"/>
    <w:rsid w:val="00841B31"/>
    <w:rsid w:val="00841F9B"/>
    <w:rsid w:val="00842226"/>
    <w:rsid w:val="00842590"/>
    <w:rsid w:val="00842758"/>
    <w:rsid w:val="00842A88"/>
    <w:rsid w:val="00842B0B"/>
    <w:rsid w:val="00842B0E"/>
    <w:rsid w:val="0084328B"/>
    <w:rsid w:val="00843385"/>
    <w:rsid w:val="00843B64"/>
    <w:rsid w:val="00843DC8"/>
    <w:rsid w:val="00843F52"/>
    <w:rsid w:val="00844151"/>
    <w:rsid w:val="00844242"/>
    <w:rsid w:val="00844301"/>
    <w:rsid w:val="00844BA2"/>
    <w:rsid w:val="00844E9E"/>
    <w:rsid w:val="0084573C"/>
    <w:rsid w:val="008457FF"/>
    <w:rsid w:val="00845D31"/>
    <w:rsid w:val="0084623E"/>
    <w:rsid w:val="008462C1"/>
    <w:rsid w:val="008463ED"/>
    <w:rsid w:val="00846465"/>
    <w:rsid w:val="00846512"/>
    <w:rsid w:val="0084660E"/>
    <w:rsid w:val="00846684"/>
    <w:rsid w:val="008466EF"/>
    <w:rsid w:val="0084780F"/>
    <w:rsid w:val="0084797B"/>
    <w:rsid w:val="00847A59"/>
    <w:rsid w:val="00847DAF"/>
    <w:rsid w:val="00847E02"/>
    <w:rsid w:val="0085012C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7A"/>
    <w:rsid w:val="00850FEE"/>
    <w:rsid w:val="008512C9"/>
    <w:rsid w:val="008514C7"/>
    <w:rsid w:val="00851868"/>
    <w:rsid w:val="00851D82"/>
    <w:rsid w:val="00851DB2"/>
    <w:rsid w:val="008528C4"/>
    <w:rsid w:val="00852C58"/>
    <w:rsid w:val="00852D5F"/>
    <w:rsid w:val="00852DB7"/>
    <w:rsid w:val="00852DFB"/>
    <w:rsid w:val="00852EF2"/>
    <w:rsid w:val="00852F1B"/>
    <w:rsid w:val="008532C5"/>
    <w:rsid w:val="00853A8C"/>
    <w:rsid w:val="00853C84"/>
    <w:rsid w:val="00854491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430"/>
    <w:rsid w:val="008577DD"/>
    <w:rsid w:val="008578CF"/>
    <w:rsid w:val="00857978"/>
    <w:rsid w:val="00857B4B"/>
    <w:rsid w:val="00857C8B"/>
    <w:rsid w:val="00857E2B"/>
    <w:rsid w:val="00860430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FCD"/>
    <w:rsid w:val="008620ED"/>
    <w:rsid w:val="008623B0"/>
    <w:rsid w:val="008625A0"/>
    <w:rsid w:val="008626BC"/>
    <w:rsid w:val="00862C88"/>
    <w:rsid w:val="00862F28"/>
    <w:rsid w:val="00862FCA"/>
    <w:rsid w:val="00863026"/>
    <w:rsid w:val="008631EA"/>
    <w:rsid w:val="00863495"/>
    <w:rsid w:val="00863641"/>
    <w:rsid w:val="008636D3"/>
    <w:rsid w:val="00863AD0"/>
    <w:rsid w:val="00863C0E"/>
    <w:rsid w:val="00864197"/>
    <w:rsid w:val="00864348"/>
    <w:rsid w:val="008643A7"/>
    <w:rsid w:val="008644F8"/>
    <w:rsid w:val="00864876"/>
    <w:rsid w:val="00864D45"/>
    <w:rsid w:val="00864E79"/>
    <w:rsid w:val="0086559C"/>
    <w:rsid w:val="008656DE"/>
    <w:rsid w:val="0086589B"/>
    <w:rsid w:val="008658E7"/>
    <w:rsid w:val="00865E92"/>
    <w:rsid w:val="00865F9E"/>
    <w:rsid w:val="0086605C"/>
    <w:rsid w:val="008661EB"/>
    <w:rsid w:val="00866408"/>
    <w:rsid w:val="008665DF"/>
    <w:rsid w:val="00866737"/>
    <w:rsid w:val="008667E2"/>
    <w:rsid w:val="00866813"/>
    <w:rsid w:val="00866941"/>
    <w:rsid w:val="0086696E"/>
    <w:rsid w:val="00866AB3"/>
    <w:rsid w:val="00866C40"/>
    <w:rsid w:val="00866F34"/>
    <w:rsid w:val="00867024"/>
    <w:rsid w:val="008670D7"/>
    <w:rsid w:val="0086717F"/>
    <w:rsid w:val="00867212"/>
    <w:rsid w:val="00867333"/>
    <w:rsid w:val="0086747B"/>
    <w:rsid w:val="008674D9"/>
    <w:rsid w:val="008678A3"/>
    <w:rsid w:val="00867C5D"/>
    <w:rsid w:val="00867EBE"/>
    <w:rsid w:val="00870060"/>
    <w:rsid w:val="00870A1A"/>
    <w:rsid w:val="00870ACB"/>
    <w:rsid w:val="00870C07"/>
    <w:rsid w:val="00870C73"/>
    <w:rsid w:val="00870C79"/>
    <w:rsid w:val="00870F2C"/>
    <w:rsid w:val="00871024"/>
    <w:rsid w:val="00871191"/>
    <w:rsid w:val="008712B8"/>
    <w:rsid w:val="0087197F"/>
    <w:rsid w:val="008719EF"/>
    <w:rsid w:val="00871C80"/>
    <w:rsid w:val="00871CF2"/>
    <w:rsid w:val="00872060"/>
    <w:rsid w:val="0087217D"/>
    <w:rsid w:val="008722BD"/>
    <w:rsid w:val="00872388"/>
    <w:rsid w:val="00872661"/>
    <w:rsid w:val="008727A1"/>
    <w:rsid w:val="00872C34"/>
    <w:rsid w:val="00872CCA"/>
    <w:rsid w:val="008734A4"/>
    <w:rsid w:val="008736A3"/>
    <w:rsid w:val="008736D7"/>
    <w:rsid w:val="00873744"/>
    <w:rsid w:val="00873783"/>
    <w:rsid w:val="00873913"/>
    <w:rsid w:val="00873936"/>
    <w:rsid w:val="00873F7F"/>
    <w:rsid w:val="00874095"/>
    <w:rsid w:val="008740BE"/>
    <w:rsid w:val="0087427F"/>
    <w:rsid w:val="008742E3"/>
    <w:rsid w:val="00874D95"/>
    <w:rsid w:val="008751EA"/>
    <w:rsid w:val="008753CD"/>
    <w:rsid w:val="008753FC"/>
    <w:rsid w:val="00875506"/>
    <w:rsid w:val="008757E3"/>
    <w:rsid w:val="00875BFD"/>
    <w:rsid w:val="00876004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6A2"/>
    <w:rsid w:val="00877810"/>
    <w:rsid w:val="00877A08"/>
    <w:rsid w:val="00877B83"/>
    <w:rsid w:val="00877C75"/>
    <w:rsid w:val="00877D8F"/>
    <w:rsid w:val="00877EE3"/>
    <w:rsid w:val="00880178"/>
    <w:rsid w:val="00880B81"/>
    <w:rsid w:val="00880CD9"/>
    <w:rsid w:val="00880E2B"/>
    <w:rsid w:val="00881114"/>
    <w:rsid w:val="00881303"/>
    <w:rsid w:val="008813D6"/>
    <w:rsid w:val="00881737"/>
    <w:rsid w:val="008817F4"/>
    <w:rsid w:val="00881826"/>
    <w:rsid w:val="00881B57"/>
    <w:rsid w:val="00881B65"/>
    <w:rsid w:val="00881BDB"/>
    <w:rsid w:val="00881D09"/>
    <w:rsid w:val="008822E5"/>
    <w:rsid w:val="008823B2"/>
    <w:rsid w:val="008824AD"/>
    <w:rsid w:val="00882527"/>
    <w:rsid w:val="0088254A"/>
    <w:rsid w:val="0088286A"/>
    <w:rsid w:val="00882AB2"/>
    <w:rsid w:val="00882CB5"/>
    <w:rsid w:val="0088336E"/>
    <w:rsid w:val="00883650"/>
    <w:rsid w:val="0088397A"/>
    <w:rsid w:val="00883ADC"/>
    <w:rsid w:val="00883B30"/>
    <w:rsid w:val="00883DB4"/>
    <w:rsid w:val="00884373"/>
    <w:rsid w:val="0088445E"/>
    <w:rsid w:val="00884489"/>
    <w:rsid w:val="008845C4"/>
    <w:rsid w:val="0088468D"/>
    <w:rsid w:val="00884B8F"/>
    <w:rsid w:val="0088523F"/>
    <w:rsid w:val="00885504"/>
    <w:rsid w:val="00885BC1"/>
    <w:rsid w:val="008867C3"/>
    <w:rsid w:val="0088693E"/>
    <w:rsid w:val="00886E7F"/>
    <w:rsid w:val="008872FD"/>
    <w:rsid w:val="0088780B"/>
    <w:rsid w:val="00887957"/>
    <w:rsid w:val="00887A69"/>
    <w:rsid w:val="00890177"/>
    <w:rsid w:val="00890427"/>
    <w:rsid w:val="0089057A"/>
    <w:rsid w:val="0089060A"/>
    <w:rsid w:val="0089077E"/>
    <w:rsid w:val="008908C0"/>
    <w:rsid w:val="00890A65"/>
    <w:rsid w:val="00890E62"/>
    <w:rsid w:val="00890FAE"/>
    <w:rsid w:val="00891150"/>
    <w:rsid w:val="008911FF"/>
    <w:rsid w:val="00891225"/>
    <w:rsid w:val="00891B02"/>
    <w:rsid w:val="00891CBE"/>
    <w:rsid w:val="00892049"/>
    <w:rsid w:val="0089244C"/>
    <w:rsid w:val="008927AD"/>
    <w:rsid w:val="00892959"/>
    <w:rsid w:val="00892A47"/>
    <w:rsid w:val="00892B7E"/>
    <w:rsid w:val="00892F5C"/>
    <w:rsid w:val="00893543"/>
    <w:rsid w:val="0089368A"/>
    <w:rsid w:val="00893828"/>
    <w:rsid w:val="008938FF"/>
    <w:rsid w:val="00893F85"/>
    <w:rsid w:val="008946CB"/>
    <w:rsid w:val="008948DE"/>
    <w:rsid w:val="00894D64"/>
    <w:rsid w:val="00894FFF"/>
    <w:rsid w:val="0089513B"/>
    <w:rsid w:val="00895596"/>
    <w:rsid w:val="008958B6"/>
    <w:rsid w:val="00896209"/>
    <w:rsid w:val="008962A3"/>
    <w:rsid w:val="0089637B"/>
    <w:rsid w:val="008963D7"/>
    <w:rsid w:val="008965E9"/>
    <w:rsid w:val="008966F7"/>
    <w:rsid w:val="00896782"/>
    <w:rsid w:val="008969CA"/>
    <w:rsid w:val="00896B69"/>
    <w:rsid w:val="00896F9A"/>
    <w:rsid w:val="00897082"/>
    <w:rsid w:val="00897133"/>
    <w:rsid w:val="00897213"/>
    <w:rsid w:val="00897372"/>
    <w:rsid w:val="008976B7"/>
    <w:rsid w:val="008A0019"/>
    <w:rsid w:val="008A003E"/>
    <w:rsid w:val="008A0063"/>
    <w:rsid w:val="008A00E5"/>
    <w:rsid w:val="008A06E4"/>
    <w:rsid w:val="008A08A0"/>
    <w:rsid w:val="008A094D"/>
    <w:rsid w:val="008A09A5"/>
    <w:rsid w:val="008A1000"/>
    <w:rsid w:val="008A11D5"/>
    <w:rsid w:val="008A13DC"/>
    <w:rsid w:val="008A1468"/>
    <w:rsid w:val="008A14D5"/>
    <w:rsid w:val="008A163C"/>
    <w:rsid w:val="008A1B81"/>
    <w:rsid w:val="008A1C92"/>
    <w:rsid w:val="008A1E10"/>
    <w:rsid w:val="008A1FC7"/>
    <w:rsid w:val="008A2028"/>
    <w:rsid w:val="008A217D"/>
    <w:rsid w:val="008A29C9"/>
    <w:rsid w:val="008A2F13"/>
    <w:rsid w:val="008A2F8F"/>
    <w:rsid w:val="008A38F6"/>
    <w:rsid w:val="008A395D"/>
    <w:rsid w:val="008A39A7"/>
    <w:rsid w:val="008A3B1B"/>
    <w:rsid w:val="008A40B0"/>
    <w:rsid w:val="008A4118"/>
    <w:rsid w:val="008A41C0"/>
    <w:rsid w:val="008A42D9"/>
    <w:rsid w:val="008A4379"/>
    <w:rsid w:val="008A48E7"/>
    <w:rsid w:val="008A4B8A"/>
    <w:rsid w:val="008A4CBF"/>
    <w:rsid w:val="008A4F5E"/>
    <w:rsid w:val="008A5189"/>
    <w:rsid w:val="008A54AD"/>
    <w:rsid w:val="008A5519"/>
    <w:rsid w:val="008A55A2"/>
    <w:rsid w:val="008A5FE5"/>
    <w:rsid w:val="008A61DD"/>
    <w:rsid w:val="008A62C0"/>
    <w:rsid w:val="008A632B"/>
    <w:rsid w:val="008A67BD"/>
    <w:rsid w:val="008A6A2B"/>
    <w:rsid w:val="008A717B"/>
    <w:rsid w:val="008A71DC"/>
    <w:rsid w:val="008A7309"/>
    <w:rsid w:val="008A7415"/>
    <w:rsid w:val="008A7900"/>
    <w:rsid w:val="008A7F6D"/>
    <w:rsid w:val="008B0320"/>
    <w:rsid w:val="008B0413"/>
    <w:rsid w:val="008B077E"/>
    <w:rsid w:val="008B08A4"/>
    <w:rsid w:val="008B0BBE"/>
    <w:rsid w:val="008B0C84"/>
    <w:rsid w:val="008B11AA"/>
    <w:rsid w:val="008B1451"/>
    <w:rsid w:val="008B157A"/>
    <w:rsid w:val="008B176B"/>
    <w:rsid w:val="008B17BD"/>
    <w:rsid w:val="008B19D5"/>
    <w:rsid w:val="008B20CA"/>
    <w:rsid w:val="008B236A"/>
    <w:rsid w:val="008B286E"/>
    <w:rsid w:val="008B2A38"/>
    <w:rsid w:val="008B2BBD"/>
    <w:rsid w:val="008B2DF0"/>
    <w:rsid w:val="008B30C8"/>
    <w:rsid w:val="008B3396"/>
    <w:rsid w:val="008B3623"/>
    <w:rsid w:val="008B3BBA"/>
    <w:rsid w:val="008B3C2A"/>
    <w:rsid w:val="008B40CD"/>
    <w:rsid w:val="008B4266"/>
    <w:rsid w:val="008B42CB"/>
    <w:rsid w:val="008B457F"/>
    <w:rsid w:val="008B4645"/>
    <w:rsid w:val="008B4870"/>
    <w:rsid w:val="008B504F"/>
    <w:rsid w:val="008B5071"/>
    <w:rsid w:val="008B53E5"/>
    <w:rsid w:val="008B55EC"/>
    <w:rsid w:val="008B5A4B"/>
    <w:rsid w:val="008B5A56"/>
    <w:rsid w:val="008B5BFA"/>
    <w:rsid w:val="008B5C8D"/>
    <w:rsid w:val="008B5D4D"/>
    <w:rsid w:val="008B5E08"/>
    <w:rsid w:val="008B6009"/>
    <w:rsid w:val="008B6537"/>
    <w:rsid w:val="008B6785"/>
    <w:rsid w:val="008B67A2"/>
    <w:rsid w:val="008B6909"/>
    <w:rsid w:val="008B6A02"/>
    <w:rsid w:val="008B6AD1"/>
    <w:rsid w:val="008B72C7"/>
    <w:rsid w:val="008B777E"/>
    <w:rsid w:val="008C02E4"/>
    <w:rsid w:val="008C0705"/>
    <w:rsid w:val="008C0AE9"/>
    <w:rsid w:val="008C0BFA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86B"/>
    <w:rsid w:val="008C28E5"/>
    <w:rsid w:val="008C31BE"/>
    <w:rsid w:val="008C3980"/>
    <w:rsid w:val="008C3C9D"/>
    <w:rsid w:val="008C3D99"/>
    <w:rsid w:val="008C3E64"/>
    <w:rsid w:val="008C3FB9"/>
    <w:rsid w:val="008C431F"/>
    <w:rsid w:val="008C44DB"/>
    <w:rsid w:val="008C46A5"/>
    <w:rsid w:val="008C4819"/>
    <w:rsid w:val="008C494C"/>
    <w:rsid w:val="008C4991"/>
    <w:rsid w:val="008C4C18"/>
    <w:rsid w:val="008C5356"/>
    <w:rsid w:val="008C55E7"/>
    <w:rsid w:val="008C56A2"/>
    <w:rsid w:val="008C5C7E"/>
    <w:rsid w:val="008C61DD"/>
    <w:rsid w:val="008C63AA"/>
    <w:rsid w:val="008C65A7"/>
    <w:rsid w:val="008C6893"/>
    <w:rsid w:val="008C764B"/>
    <w:rsid w:val="008C7786"/>
    <w:rsid w:val="008C7D00"/>
    <w:rsid w:val="008C7D7E"/>
    <w:rsid w:val="008C7DE9"/>
    <w:rsid w:val="008C7F62"/>
    <w:rsid w:val="008D00BE"/>
    <w:rsid w:val="008D08C3"/>
    <w:rsid w:val="008D0919"/>
    <w:rsid w:val="008D0BDF"/>
    <w:rsid w:val="008D12C1"/>
    <w:rsid w:val="008D1583"/>
    <w:rsid w:val="008D1B5F"/>
    <w:rsid w:val="008D1C3C"/>
    <w:rsid w:val="008D1D7D"/>
    <w:rsid w:val="008D2015"/>
    <w:rsid w:val="008D2287"/>
    <w:rsid w:val="008D22B2"/>
    <w:rsid w:val="008D23BA"/>
    <w:rsid w:val="008D2667"/>
    <w:rsid w:val="008D2687"/>
    <w:rsid w:val="008D286E"/>
    <w:rsid w:val="008D2C31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464"/>
    <w:rsid w:val="008D5580"/>
    <w:rsid w:val="008D56B3"/>
    <w:rsid w:val="008D5940"/>
    <w:rsid w:val="008D5992"/>
    <w:rsid w:val="008D5C9A"/>
    <w:rsid w:val="008D5CE7"/>
    <w:rsid w:val="008D5E33"/>
    <w:rsid w:val="008D60B2"/>
    <w:rsid w:val="008D622F"/>
    <w:rsid w:val="008D634E"/>
    <w:rsid w:val="008D69D1"/>
    <w:rsid w:val="008D6ADE"/>
    <w:rsid w:val="008D6B5A"/>
    <w:rsid w:val="008D6D41"/>
    <w:rsid w:val="008D6EAB"/>
    <w:rsid w:val="008D6F4A"/>
    <w:rsid w:val="008D70CF"/>
    <w:rsid w:val="008D71CF"/>
    <w:rsid w:val="008D774E"/>
    <w:rsid w:val="008D7B35"/>
    <w:rsid w:val="008D7BA1"/>
    <w:rsid w:val="008D7C28"/>
    <w:rsid w:val="008D7CCE"/>
    <w:rsid w:val="008E0749"/>
    <w:rsid w:val="008E07C0"/>
    <w:rsid w:val="008E09BF"/>
    <w:rsid w:val="008E0BB3"/>
    <w:rsid w:val="008E0E58"/>
    <w:rsid w:val="008E0FBD"/>
    <w:rsid w:val="008E1038"/>
    <w:rsid w:val="008E10FB"/>
    <w:rsid w:val="008E1317"/>
    <w:rsid w:val="008E139A"/>
    <w:rsid w:val="008E15A8"/>
    <w:rsid w:val="008E15AB"/>
    <w:rsid w:val="008E1E73"/>
    <w:rsid w:val="008E21A9"/>
    <w:rsid w:val="008E23B6"/>
    <w:rsid w:val="008E23E6"/>
    <w:rsid w:val="008E2636"/>
    <w:rsid w:val="008E27DB"/>
    <w:rsid w:val="008E283B"/>
    <w:rsid w:val="008E28CF"/>
    <w:rsid w:val="008E2A24"/>
    <w:rsid w:val="008E2AD3"/>
    <w:rsid w:val="008E2B5D"/>
    <w:rsid w:val="008E2E78"/>
    <w:rsid w:val="008E348D"/>
    <w:rsid w:val="008E362A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8E2"/>
    <w:rsid w:val="008E5C72"/>
    <w:rsid w:val="008E5ECF"/>
    <w:rsid w:val="008E6395"/>
    <w:rsid w:val="008E6552"/>
    <w:rsid w:val="008E6619"/>
    <w:rsid w:val="008E67EF"/>
    <w:rsid w:val="008E689A"/>
    <w:rsid w:val="008E6FD1"/>
    <w:rsid w:val="008E6FEF"/>
    <w:rsid w:val="008E7388"/>
    <w:rsid w:val="008E77BD"/>
    <w:rsid w:val="008E7978"/>
    <w:rsid w:val="008E7F50"/>
    <w:rsid w:val="008F0174"/>
    <w:rsid w:val="008F0268"/>
    <w:rsid w:val="008F0558"/>
    <w:rsid w:val="008F0761"/>
    <w:rsid w:val="008F0A86"/>
    <w:rsid w:val="008F0AFF"/>
    <w:rsid w:val="008F0DE7"/>
    <w:rsid w:val="008F12BC"/>
    <w:rsid w:val="008F1333"/>
    <w:rsid w:val="008F1550"/>
    <w:rsid w:val="008F172F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4097"/>
    <w:rsid w:val="008F423F"/>
    <w:rsid w:val="008F4283"/>
    <w:rsid w:val="008F441F"/>
    <w:rsid w:val="008F44E6"/>
    <w:rsid w:val="008F463D"/>
    <w:rsid w:val="008F46F1"/>
    <w:rsid w:val="008F4729"/>
    <w:rsid w:val="008F482D"/>
    <w:rsid w:val="008F49B3"/>
    <w:rsid w:val="008F4AD6"/>
    <w:rsid w:val="008F5233"/>
    <w:rsid w:val="008F52CE"/>
    <w:rsid w:val="008F5C02"/>
    <w:rsid w:val="008F601C"/>
    <w:rsid w:val="008F624E"/>
    <w:rsid w:val="008F6C90"/>
    <w:rsid w:val="008F6EB9"/>
    <w:rsid w:val="008F6FFB"/>
    <w:rsid w:val="008F70B4"/>
    <w:rsid w:val="008F780F"/>
    <w:rsid w:val="008F7EBF"/>
    <w:rsid w:val="008F7EE4"/>
    <w:rsid w:val="008F7EFA"/>
    <w:rsid w:val="0090020A"/>
    <w:rsid w:val="009003D2"/>
    <w:rsid w:val="00900C49"/>
    <w:rsid w:val="00900ECA"/>
    <w:rsid w:val="00900FA0"/>
    <w:rsid w:val="0090102E"/>
    <w:rsid w:val="00901279"/>
    <w:rsid w:val="0090170D"/>
    <w:rsid w:val="00901792"/>
    <w:rsid w:val="00901889"/>
    <w:rsid w:val="009021A0"/>
    <w:rsid w:val="009029F1"/>
    <w:rsid w:val="00902D35"/>
    <w:rsid w:val="00902D9B"/>
    <w:rsid w:val="00902F76"/>
    <w:rsid w:val="00903146"/>
    <w:rsid w:val="0090348B"/>
    <w:rsid w:val="00903817"/>
    <w:rsid w:val="00903870"/>
    <w:rsid w:val="00903B65"/>
    <w:rsid w:val="00903E4F"/>
    <w:rsid w:val="00903F03"/>
    <w:rsid w:val="00903F3D"/>
    <w:rsid w:val="009041CA"/>
    <w:rsid w:val="009042D3"/>
    <w:rsid w:val="00904846"/>
    <w:rsid w:val="009048D5"/>
    <w:rsid w:val="00904A4C"/>
    <w:rsid w:val="00904B54"/>
    <w:rsid w:val="00904E95"/>
    <w:rsid w:val="00904F0A"/>
    <w:rsid w:val="00904FD2"/>
    <w:rsid w:val="0090502C"/>
    <w:rsid w:val="0090554A"/>
    <w:rsid w:val="00905568"/>
    <w:rsid w:val="009056DA"/>
    <w:rsid w:val="00905767"/>
    <w:rsid w:val="00905BB5"/>
    <w:rsid w:val="00905D54"/>
    <w:rsid w:val="00905FA3"/>
    <w:rsid w:val="0090600B"/>
    <w:rsid w:val="0090674D"/>
    <w:rsid w:val="00906829"/>
    <w:rsid w:val="0090687F"/>
    <w:rsid w:val="00906B9B"/>
    <w:rsid w:val="00906CB3"/>
    <w:rsid w:val="00906F9E"/>
    <w:rsid w:val="0090703B"/>
    <w:rsid w:val="009070A8"/>
    <w:rsid w:val="00907203"/>
    <w:rsid w:val="009077FF"/>
    <w:rsid w:val="00907EBF"/>
    <w:rsid w:val="0091049D"/>
    <w:rsid w:val="00910702"/>
    <w:rsid w:val="00910722"/>
    <w:rsid w:val="00910789"/>
    <w:rsid w:val="0091094A"/>
    <w:rsid w:val="00910B68"/>
    <w:rsid w:val="00910D08"/>
    <w:rsid w:val="009110E9"/>
    <w:rsid w:val="009113B4"/>
    <w:rsid w:val="00911562"/>
    <w:rsid w:val="00911619"/>
    <w:rsid w:val="00911962"/>
    <w:rsid w:val="00911A63"/>
    <w:rsid w:val="009121AA"/>
    <w:rsid w:val="009123C1"/>
    <w:rsid w:val="00912491"/>
    <w:rsid w:val="009126C1"/>
    <w:rsid w:val="0091297D"/>
    <w:rsid w:val="00912A0C"/>
    <w:rsid w:val="00912A14"/>
    <w:rsid w:val="00912F11"/>
    <w:rsid w:val="00913894"/>
    <w:rsid w:val="0091396B"/>
    <w:rsid w:val="0091408C"/>
    <w:rsid w:val="009140C8"/>
    <w:rsid w:val="00914697"/>
    <w:rsid w:val="009147D3"/>
    <w:rsid w:val="00914FBE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01E"/>
    <w:rsid w:val="0091724A"/>
    <w:rsid w:val="009176E3"/>
    <w:rsid w:val="009201B7"/>
    <w:rsid w:val="009201F6"/>
    <w:rsid w:val="00920378"/>
    <w:rsid w:val="009204C9"/>
    <w:rsid w:val="0092067F"/>
    <w:rsid w:val="00920840"/>
    <w:rsid w:val="00920E4C"/>
    <w:rsid w:val="00920E8B"/>
    <w:rsid w:val="009214BE"/>
    <w:rsid w:val="009217AC"/>
    <w:rsid w:val="009217B1"/>
    <w:rsid w:val="009219B6"/>
    <w:rsid w:val="00921C5D"/>
    <w:rsid w:val="00921E29"/>
    <w:rsid w:val="00921ED4"/>
    <w:rsid w:val="00921EED"/>
    <w:rsid w:val="0092206D"/>
    <w:rsid w:val="0092216D"/>
    <w:rsid w:val="00922735"/>
    <w:rsid w:val="00922771"/>
    <w:rsid w:val="0092297F"/>
    <w:rsid w:val="009229B1"/>
    <w:rsid w:val="00923176"/>
    <w:rsid w:val="00923183"/>
    <w:rsid w:val="009231B4"/>
    <w:rsid w:val="009232B1"/>
    <w:rsid w:val="00923E74"/>
    <w:rsid w:val="00923FBA"/>
    <w:rsid w:val="00924332"/>
    <w:rsid w:val="00924A46"/>
    <w:rsid w:val="00924B24"/>
    <w:rsid w:val="00924D7F"/>
    <w:rsid w:val="00925847"/>
    <w:rsid w:val="00925A64"/>
    <w:rsid w:val="00925D3A"/>
    <w:rsid w:val="009261F3"/>
    <w:rsid w:val="009264FF"/>
    <w:rsid w:val="009265B8"/>
    <w:rsid w:val="00926768"/>
    <w:rsid w:val="00926A68"/>
    <w:rsid w:val="0092781C"/>
    <w:rsid w:val="00927D42"/>
    <w:rsid w:val="0093001A"/>
    <w:rsid w:val="00930055"/>
    <w:rsid w:val="00930372"/>
    <w:rsid w:val="009306DC"/>
    <w:rsid w:val="00930A3B"/>
    <w:rsid w:val="00930BE7"/>
    <w:rsid w:val="0093122D"/>
    <w:rsid w:val="00931AA4"/>
    <w:rsid w:val="00931CB1"/>
    <w:rsid w:val="009321CE"/>
    <w:rsid w:val="0093282C"/>
    <w:rsid w:val="0093283A"/>
    <w:rsid w:val="009328F4"/>
    <w:rsid w:val="00932B2B"/>
    <w:rsid w:val="00932BFC"/>
    <w:rsid w:val="00933864"/>
    <w:rsid w:val="00933B8E"/>
    <w:rsid w:val="0093432D"/>
    <w:rsid w:val="0093435D"/>
    <w:rsid w:val="0093445B"/>
    <w:rsid w:val="0093472C"/>
    <w:rsid w:val="0093477F"/>
    <w:rsid w:val="00934905"/>
    <w:rsid w:val="00934F74"/>
    <w:rsid w:val="0093546B"/>
    <w:rsid w:val="00935993"/>
    <w:rsid w:val="00935AEE"/>
    <w:rsid w:val="00935BA7"/>
    <w:rsid w:val="00935D1B"/>
    <w:rsid w:val="009361CE"/>
    <w:rsid w:val="0093670F"/>
    <w:rsid w:val="00936974"/>
    <w:rsid w:val="009369DB"/>
    <w:rsid w:val="00936E0C"/>
    <w:rsid w:val="00936E3A"/>
    <w:rsid w:val="00937042"/>
    <w:rsid w:val="00937508"/>
    <w:rsid w:val="0093757B"/>
    <w:rsid w:val="00937734"/>
    <w:rsid w:val="00937942"/>
    <w:rsid w:val="00937EBF"/>
    <w:rsid w:val="00937FDA"/>
    <w:rsid w:val="0094006D"/>
    <w:rsid w:val="00940076"/>
    <w:rsid w:val="00940491"/>
    <w:rsid w:val="0094068C"/>
    <w:rsid w:val="00940795"/>
    <w:rsid w:val="00940A34"/>
    <w:rsid w:val="00940CF8"/>
    <w:rsid w:val="00941240"/>
    <w:rsid w:val="009412D8"/>
    <w:rsid w:val="00941375"/>
    <w:rsid w:val="0094139A"/>
    <w:rsid w:val="009413F0"/>
    <w:rsid w:val="009414B7"/>
    <w:rsid w:val="00941666"/>
    <w:rsid w:val="00941978"/>
    <w:rsid w:val="00941C81"/>
    <w:rsid w:val="00941D36"/>
    <w:rsid w:val="00942130"/>
    <w:rsid w:val="00942196"/>
    <w:rsid w:val="0094236E"/>
    <w:rsid w:val="00942557"/>
    <w:rsid w:val="00942565"/>
    <w:rsid w:val="00942926"/>
    <w:rsid w:val="00942AAB"/>
    <w:rsid w:val="00942D1A"/>
    <w:rsid w:val="00942E69"/>
    <w:rsid w:val="00942F0B"/>
    <w:rsid w:val="009431F6"/>
    <w:rsid w:val="00943871"/>
    <w:rsid w:val="00943D35"/>
    <w:rsid w:val="00943EBE"/>
    <w:rsid w:val="00944230"/>
    <w:rsid w:val="009442F1"/>
    <w:rsid w:val="009443C8"/>
    <w:rsid w:val="009447E8"/>
    <w:rsid w:val="009447FE"/>
    <w:rsid w:val="009449D2"/>
    <w:rsid w:val="0094537A"/>
    <w:rsid w:val="00945597"/>
    <w:rsid w:val="009455B5"/>
    <w:rsid w:val="00945717"/>
    <w:rsid w:val="0094594A"/>
    <w:rsid w:val="00945A06"/>
    <w:rsid w:val="00945FF5"/>
    <w:rsid w:val="0094609F"/>
    <w:rsid w:val="0094614A"/>
    <w:rsid w:val="009466F8"/>
    <w:rsid w:val="009469EF"/>
    <w:rsid w:val="00946BDC"/>
    <w:rsid w:val="009470C1"/>
    <w:rsid w:val="009470E7"/>
    <w:rsid w:val="009473C4"/>
    <w:rsid w:val="009474EE"/>
    <w:rsid w:val="00947614"/>
    <w:rsid w:val="0094762A"/>
    <w:rsid w:val="0094780C"/>
    <w:rsid w:val="0094790B"/>
    <w:rsid w:val="00947BC4"/>
    <w:rsid w:val="0095032E"/>
    <w:rsid w:val="0095091D"/>
    <w:rsid w:val="00950C2E"/>
    <w:rsid w:val="00950D4B"/>
    <w:rsid w:val="00950E60"/>
    <w:rsid w:val="0095105D"/>
    <w:rsid w:val="009510C6"/>
    <w:rsid w:val="00951310"/>
    <w:rsid w:val="0095167E"/>
    <w:rsid w:val="009516E9"/>
    <w:rsid w:val="009516F1"/>
    <w:rsid w:val="00952634"/>
    <w:rsid w:val="00952A27"/>
    <w:rsid w:val="0095303D"/>
    <w:rsid w:val="0095317E"/>
    <w:rsid w:val="00953D2E"/>
    <w:rsid w:val="00953F41"/>
    <w:rsid w:val="00954441"/>
    <w:rsid w:val="0095462C"/>
    <w:rsid w:val="00954AA4"/>
    <w:rsid w:val="00954ADA"/>
    <w:rsid w:val="00954D28"/>
    <w:rsid w:val="00954DFC"/>
    <w:rsid w:val="0095513C"/>
    <w:rsid w:val="0095541C"/>
    <w:rsid w:val="00955555"/>
    <w:rsid w:val="009559C6"/>
    <w:rsid w:val="009559F9"/>
    <w:rsid w:val="00955A61"/>
    <w:rsid w:val="00955B7A"/>
    <w:rsid w:val="009562BF"/>
    <w:rsid w:val="00956326"/>
    <w:rsid w:val="009565D7"/>
    <w:rsid w:val="009567B5"/>
    <w:rsid w:val="0095682B"/>
    <w:rsid w:val="009568CD"/>
    <w:rsid w:val="00956E03"/>
    <w:rsid w:val="009570C3"/>
    <w:rsid w:val="00957742"/>
    <w:rsid w:val="00957782"/>
    <w:rsid w:val="009577B0"/>
    <w:rsid w:val="0095789A"/>
    <w:rsid w:val="00957D40"/>
    <w:rsid w:val="00957E4B"/>
    <w:rsid w:val="00957F9D"/>
    <w:rsid w:val="00960148"/>
    <w:rsid w:val="00960352"/>
    <w:rsid w:val="009603A1"/>
    <w:rsid w:val="0096045B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103B"/>
    <w:rsid w:val="00961164"/>
    <w:rsid w:val="00961582"/>
    <w:rsid w:val="00961ADE"/>
    <w:rsid w:val="0096280C"/>
    <w:rsid w:val="009629BA"/>
    <w:rsid w:val="0096346E"/>
    <w:rsid w:val="00963B26"/>
    <w:rsid w:val="00963B5E"/>
    <w:rsid w:val="00963BD0"/>
    <w:rsid w:val="00964261"/>
    <w:rsid w:val="00964423"/>
    <w:rsid w:val="00964485"/>
    <w:rsid w:val="0096450A"/>
    <w:rsid w:val="009645FA"/>
    <w:rsid w:val="00964A7D"/>
    <w:rsid w:val="009657B3"/>
    <w:rsid w:val="00965C59"/>
    <w:rsid w:val="00966847"/>
    <w:rsid w:val="00966B0F"/>
    <w:rsid w:val="00966B96"/>
    <w:rsid w:val="00966BE3"/>
    <w:rsid w:val="00966ED3"/>
    <w:rsid w:val="00967183"/>
    <w:rsid w:val="00967623"/>
    <w:rsid w:val="00967689"/>
    <w:rsid w:val="0096771B"/>
    <w:rsid w:val="00967A09"/>
    <w:rsid w:val="00967A39"/>
    <w:rsid w:val="00967EC6"/>
    <w:rsid w:val="00967F42"/>
    <w:rsid w:val="00967FDA"/>
    <w:rsid w:val="009702C8"/>
    <w:rsid w:val="00970571"/>
    <w:rsid w:val="00970638"/>
    <w:rsid w:val="009707F6"/>
    <w:rsid w:val="00970B54"/>
    <w:rsid w:val="00970C52"/>
    <w:rsid w:val="00970C93"/>
    <w:rsid w:val="00970CCD"/>
    <w:rsid w:val="00970E33"/>
    <w:rsid w:val="00970E75"/>
    <w:rsid w:val="009714E4"/>
    <w:rsid w:val="00971F8F"/>
    <w:rsid w:val="0097217B"/>
    <w:rsid w:val="009721C5"/>
    <w:rsid w:val="0097220C"/>
    <w:rsid w:val="00972261"/>
    <w:rsid w:val="009724A7"/>
    <w:rsid w:val="009727C1"/>
    <w:rsid w:val="00973662"/>
    <w:rsid w:val="00973B07"/>
    <w:rsid w:val="00973B4D"/>
    <w:rsid w:val="00973BFB"/>
    <w:rsid w:val="00973C0A"/>
    <w:rsid w:val="00974713"/>
    <w:rsid w:val="00974736"/>
    <w:rsid w:val="009748CF"/>
    <w:rsid w:val="009748D4"/>
    <w:rsid w:val="0097499F"/>
    <w:rsid w:val="00974CEE"/>
    <w:rsid w:val="00974F88"/>
    <w:rsid w:val="00975246"/>
    <w:rsid w:val="00975252"/>
    <w:rsid w:val="009755E0"/>
    <w:rsid w:val="0097564E"/>
    <w:rsid w:val="009756EB"/>
    <w:rsid w:val="00975A56"/>
    <w:rsid w:val="00975BDD"/>
    <w:rsid w:val="00975FCF"/>
    <w:rsid w:val="0097619E"/>
    <w:rsid w:val="0097635C"/>
    <w:rsid w:val="009763F2"/>
    <w:rsid w:val="0097662B"/>
    <w:rsid w:val="0097667A"/>
    <w:rsid w:val="00976975"/>
    <w:rsid w:val="00976A8C"/>
    <w:rsid w:val="00976CF8"/>
    <w:rsid w:val="00976D13"/>
    <w:rsid w:val="00976F5B"/>
    <w:rsid w:val="009775BF"/>
    <w:rsid w:val="009777FC"/>
    <w:rsid w:val="0098010D"/>
    <w:rsid w:val="0098018B"/>
    <w:rsid w:val="00980309"/>
    <w:rsid w:val="00980C0F"/>
    <w:rsid w:val="00981C9B"/>
    <w:rsid w:val="0098213F"/>
    <w:rsid w:val="00982700"/>
    <w:rsid w:val="00982A74"/>
    <w:rsid w:val="00982F56"/>
    <w:rsid w:val="009835B8"/>
    <w:rsid w:val="00983783"/>
    <w:rsid w:val="0098398D"/>
    <w:rsid w:val="00983A1E"/>
    <w:rsid w:val="00984468"/>
    <w:rsid w:val="0098457D"/>
    <w:rsid w:val="0098475B"/>
    <w:rsid w:val="00984EAF"/>
    <w:rsid w:val="00984F32"/>
    <w:rsid w:val="00984FCB"/>
    <w:rsid w:val="00985301"/>
    <w:rsid w:val="009858BF"/>
    <w:rsid w:val="0098598E"/>
    <w:rsid w:val="00985AC3"/>
    <w:rsid w:val="00986340"/>
    <w:rsid w:val="0098691F"/>
    <w:rsid w:val="00986B52"/>
    <w:rsid w:val="00986DAB"/>
    <w:rsid w:val="00986E11"/>
    <w:rsid w:val="00986EA9"/>
    <w:rsid w:val="00987107"/>
    <w:rsid w:val="0098781A"/>
    <w:rsid w:val="00987C46"/>
    <w:rsid w:val="00987F6C"/>
    <w:rsid w:val="009904FB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9FC"/>
    <w:rsid w:val="00991AF3"/>
    <w:rsid w:val="00991D79"/>
    <w:rsid w:val="009926AB"/>
    <w:rsid w:val="00992F6B"/>
    <w:rsid w:val="00993478"/>
    <w:rsid w:val="009936AE"/>
    <w:rsid w:val="00993C50"/>
    <w:rsid w:val="009944B0"/>
    <w:rsid w:val="0099466A"/>
    <w:rsid w:val="00994814"/>
    <w:rsid w:val="0099494C"/>
    <w:rsid w:val="009949D9"/>
    <w:rsid w:val="00994B94"/>
    <w:rsid w:val="00994CD2"/>
    <w:rsid w:val="00994D08"/>
    <w:rsid w:val="00994D14"/>
    <w:rsid w:val="00995270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E55"/>
    <w:rsid w:val="00996F8D"/>
    <w:rsid w:val="00996FDF"/>
    <w:rsid w:val="00997F8A"/>
    <w:rsid w:val="009A0289"/>
    <w:rsid w:val="009A04C0"/>
    <w:rsid w:val="009A0C94"/>
    <w:rsid w:val="009A101B"/>
    <w:rsid w:val="009A111A"/>
    <w:rsid w:val="009A132F"/>
    <w:rsid w:val="009A14AD"/>
    <w:rsid w:val="009A1667"/>
    <w:rsid w:val="009A16D1"/>
    <w:rsid w:val="009A16FF"/>
    <w:rsid w:val="009A178D"/>
    <w:rsid w:val="009A1D4F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5F7"/>
    <w:rsid w:val="009A46CB"/>
    <w:rsid w:val="009A47CC"/>
    <w:rsid w:val="009A4CE2"/>
    <w:rsid w:val="009A532E"/>
    <w:rsid w:val="009A5585"/>
    <w:rsid w:val="009A579C"/>
    <w:rsid w:val="009A5DBA"/>
    <w:rsid w:val="009A5DE4"/>
    <w:rsid w:val="009A5EEC"/>
    <w:rsid w:val="009A6D82"/>
    <w:rsid w:val="009A6EFF"/>
    <w:rsid w:val="009A6FA5"/>
    <w:rsid w:val="009A70E1"/>
    <w:rsid w:val="009A73C5"/>
    <w:rsid w:val="009A7905"/>
    <w:rsid w:val="009A7973"/>
    <w:rsid w:val="009A7B9D"/>
    <w:rsid w:val="009A7ED4"/>
    <w:rsid w:val="009B006C"/>
    <w:rsid w:val="009B01E8"/>
    <w:rsid w:val="009B0CE3"/>
    <w:rsid w:val="009B1072"/>
    <w:rsid w:val="009B1282"/>
    <w:rsid w:val="009B15FC"/>
    <w:rsid w:val="009B17E6"/>
    <w:rsid w:val="009B1C24"/>
    <w:rsid w:val="009B1DF2"/>
    <w:rsid w:val="009B21ED"/>
    <w:rsid w:val="009B29E5"/>
    <w:rsid w:val="009B2A2B"/>
    <w:rsid w:val="009B2B52"/>
    <w:rsid w:val="009B30C1"/>
    <w:rsid w:val="009B376D"/>
    <w:rsid w:val="009B3D7B"/>
    <w:rsid w:val="009B4023"/>
    <w:rsid w:val="009B4236"/>
    <w:rsid w:val="009B466A"/>
    <w:rsid w:val="009B4788"/>
    <w:rsid w:val="009B4C04"/>
    <w:rsid w:val="009B4CB6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5C3"/>
    <w:rsid w:val="009B7A98"/>
    <w:rsid w:val="009B7E3E"/>
    <w:rsid w:val="009B7E40"/>
    <w:rsid w:val="009C0077"/>
    <w:rsid w:val="009C07A4"/>
    <w:rsid w:val="009C0906"/>
    <w:rsid w:val="009C0ABA"/>
    <w:rsid w:val="009C0BEB"/>
    <w:rsid w:val="009C0C7B"/>
    <w:rsid w:val="009C0D66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187"/>
    <w:rsid w:val="009C3353"/>
    <w:rsid w:val="009C3600"/>
    <w:rsid w:val="009C39F5"/>
    <w:rsid w:val="009C3AAB"/>
    <w:rsid w:val="009C41AB"/>
    <w:rsid w:val="009C429D"/>
    <w:rsid w:val="009C4BFC"/>
    <w:rsid w:val="009C4E8E"/>
    <w:rsid w:val="009C4F85"/>
    <w:rsid w:val="009C5478"/>
    <w:rsid w:val="009C5B94"/>
    <w:rsid w:val="009C5F3E"/>
    <w:rsid w:val="009C6464"/>
    <w:rsid w:val="009C6A3C"/>
    <w:rsid w:val="009C6AA1"/>
    <w:rsid w:val="009C73E7"/>
    <w:rsid w:val="009C743B"/>
    <w:rsid w:val="009C745E"/>
    <w:rsid w:val="009C76EB"/>
    <w:rsid w:val="009C77A7"/>
    <w:rsid w:val="009C7DB6"/>
    <w:rsid w:val="009C7E5A"/>
    <w:rsid w:val="009D02D8"/>
    <w:rsid w:val="009D03EE"/>
    <w:rsid w:val="009D079B"/>
    <w:rsid w:val="009D0B26"/>
    <w:rsid w:val="009D1505"/>
    <w:rsid w:val="009D18BA"/>
    <w:rsid w:val="009D1A5B"/>
    <w:rsid w:val="009D1C83"/>
    <w:rsid w:val="009D1FBB"/>
    <w:rsid w:val="009D2152"/>
    <w:rsid w:val="009D2509"/>
    <w:rsid w:val="009D2511"/>
    <w:rsid w:val="009D2590"/>
    <w:rsid w:val="009D286D"/>
    <w:rsid w:val="009D2971"/>
    <w:rsid w:val="009D2976"/>
    <w:rsid w:val="009D29AF"/>
    <w:rsid w:val="009D2BE8"/>
    <w:rsid w:val="009D2E0A"/>
    <w:rsid w:val="009D2E19"/>
    <w:rsid w:val="009D2E1B"/>
    <w:rsid w:val="009D3369"/>
    <w:rsid w:val="009D35BD"/>
    <w:rsid w:val="009D36F3"/>
    <w:rsid w:val="009D3AF6"/>
    <w:rsid w:val="009D3DD9"/>
    <w:rsid w:val="009D40D1"/>
    <w:rsid w:val="009D471A"/>
    <w:rsid w:val="009D4AC5"/>
    <w:rsid w:val="009D4AC7"/>
    <w:rsid w:val="009D4FA3"/>
    <w:rsid w:val="009D4FB8"/>
    <w:rsid w:val="009D51FF"/>
    <w:rsid w:val="009D568A"/>
    <w:rsid w:val="009D572F"/>
    <w:rsid w:val="009D57B7"/>
    <w:rsid w:val="009D604B"/>
    <w:rsid w:val="009D6189"/>
    <w:rsid w:val="009D62DD"/>
    <w:rsid w:val="009D639D"/>
    <w:rsid w:val="009D63E7"/>
    <w:rsid w:val="009D6600"/>
    <w:rsid w:val="009D66C4"/>
    <w:rsid w:val="009D67CB"/>
    <w:rsid w:val="009D6876"/>
    <w:rsid w:val="009D687B"/>
    <w:rsid w:val="009D6CF6"/>
    <w:rsid w:val="009D6EE0"/>
    <w:rsid w:val="009D70DC"/>
    <w:rsid w:val="009D7438"/>
    <w:rsid w:val="009D769D"/>
    <w:rsid w:val="009D7DA2"/>
    <w:rsid w:val="009D7FF9"/>
    <w:rsid w:val="009E01E7"/>
    <w:rsid w:val="009E0321"/>
    <w:rsid w:val="009E03C8"/>
    <w:rsid w:val="009E0529"/>
    <w:rsid w:val="009E085C"/>
    <w:rsid w:val="009E0AE1"/>
    <w:rsid w:val="009E0B9F"/>
    <w:rsid w:val="009E0E5D"/>
    <w:rsid w:val="009E1259"/>
    <w:rsid w:val="009E1580"/>
    <w:rsid w:val="009E168F"/>
    <w:rsid w:val="009E16A3"/>
    <w:rsid w:val="009E16DA"/>
    <w:rsid w:val="009E177A"/>
    <w:rsid w:val="009E185E"/>
    <w:rsid w:val="009E1C7A"/>
    <w:rsid w:val="009E1CA5"/>
    <w:rsid w:val="009E1DEB"/>
    <w:rsid w:val="009E1FD6"/>
    <w:rsid w:val="009E2405"/>
    <w:rsid w:val="009E29FF"/>
    <w:rsid w:val="009E3195"/>
    <w:rsid w:val="009E31C6"/>
    <w:rsid w:val="009E35EA"/>
    <w:rsid w:val="009E36F6"/>
    <w:rsid w:val="009E3C29"/>
    <w:rsid w:val="009E3CA9"/>
    <w:rsid w:val="009E3D07"/>
    <w:rsid w:val="009E3DDE"/>
    <w:rsid w:val="009E45B8"/>
    <w:rsid w:val="009E497A"/>
    <w:rsid w:val="009E4C34"/>
    <w:rsid w:val="009E4E71"/>
    <w:rsid w:val="009E4ED5"/>
    <w:rsid w:val="009E5343"/>
    <w:rsid w:val="009E535A"/>
    <w:rsid w:val="009E565E"/>
    <w:rsid w:val="009E5914"/>
    <w:rsid w:val="009E5A9E"/>
    <w:rsid w:val="009E5D93"/>
    <w:rsid w:val="009E6116"/>
    <w:rsid w:val="009E6162"/>
    <w:rsid w:val="009E63DE"/>
    <w:rsid w:val="009E6699"/>
    <w:rsid w:val="009E689C"/>
    <w:rsid w:val="009E68A5"/>
    <w:rsid w:val="009E6A49"/>
    <w:rsid w:val="009E6ABE"/>
    <w:rsid w:val="009E6B8F"/>
    <w:rsid w:val="009E6CF7"/>
    <w:rsid w:val="009E6D80"/>
    <w:rsid w:val="009E72F0"/>
    <w:rsid w:val="009E7E79"/>
    <w:rsid w:val="009F0225"/>
    <w:rsid w:val="009F0406"/>
    <w:rsid w:val="009F0A82"/>
    <w:rsid w:val="009F0B63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2BEF"/>
    <w:rsid w:val="009F31D8"/>
    <w:rsid w:val="009F3285"/>
    <w:rsid w:val="009F369A"/>
    <w:rsid w:val="009F3B41"/>
    <w:rsid w:val="009F3F70"/>
    <w:rsid w:val="009F3FF5"/>
    <w:rsid w:val="009F44E1"/>
    <w:rsid w:val="009F468B"/>
    <w:rsid w:val="009F4D8A"/>
    <w:rsid w:val="009F525F"/>
    <w:rsid w:val="009F5383"/>
    <w:rsid w:val="009F594F"/>
    <w:rsid w:val="009F5FC5"/>
    <w:rsid w:val="009F64C8"/>
    <w:rsid w:val="009F66BD"/>
    <w:rsid w:val="009F727E"/>
    <w:rsid w:val="009F7726"/>
    <w:rsid w:val="009F7C95"/>
    <w:rsid w:val="009F7DBA"/>
    <w:rsid w:val="009F7E2F"/>
    <w:rsid w:val="009F7F63"/>
    <w:rsid w:val="009F7FCC"/>
    <w:rsid w:val="00A0009A"/>
    <w:rsid w:val="00A004F9"/>
    <w:rsid w:val="00A00586"/>
    <w:rsid w:val="00A005AC"/>
    <w:rsid w:val="00A0073B"/>
    <w:rsid w:val="00A00A28"/>
    <w:rsid w:val="00A00A5B"/>
    <w:rsid w:val="00A00D78"/>
    <w:rsid w:val="00A011B2"/>
    <w:rsid w:val="00A0120E"/>
    <w:rsid w:val="00A012BC"/>
    <w:rsid w:val="00A013A9"/>
    <w:rsid w:val="00A01572"/>
    <w:rsid w:val="00A016B6"/>
    <w:rsid w:val="00A01D12"/>
    <w:rsid w:val="00A01D62"/>
    <w:rsid w:val="00A02114"/>
    <w:rsid w:val="00A02357"/>
    <w:rsid w:val="00A02914"/>
    <w:rsid w:val="00A02AFC"/>
    <w:rsid w:val="00A02BC2"/>
    <w:rsid w:val="00A0389F"/>
    <w:rsid w:val="00A038CB"/>
    <w:rsid w:val="00A03B3B"/>
    <w:rsid w:val="00A03CA4"/>
    <w:rsid w:val="00A03D4E"/>
    <w:rsid w:val="00A04282"/>
    <w:rsid w:val="00A04347"/>
    <w:rsid w:val="00A04442"/>
    <w:rsid w:val="00A046D3"/>
    <w:rsid w:val="00A04A4C"/>
    <w:rsid w:val="00A04AE7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766"/>
    <w:rsid w:val="00A057FE"/>
    <w:rsid w:val="00A05816"/>
    <w:rsid w:val="00A05B6A"/>
    <w:rsid w:val="00A05BC9"/>
    <w:rsid w:val="00A05C81"/>
    <w:rsid w:val="00A06127"/>
    <w:rsid w:val="00A062D0"/>
    <w:rsid w:val="00A062EC"/>
    <w:rsid w:val="00A06315"/>
    <w:rsid w:val="00A064AE"/>
    <w:rsid w:val="00A06B56"/>
    <w:rsid w:val="00A06DA0"/>
    <w:rsid w:val="00A06DFA"/>
    <w:rsid w:val="00A07638"/>
    <w:rsid w:val="00A07A5C"/>
    <w:rsid w:val="00A07C62"/>
    <w:rsid w:val="00A1009A"/>
    <w:rsid w:val="00A102B8"/>
    <w:rsid w:val="00A10338"/>
    <w:rsid w:val="00A1038F"/>
    <w:rsid w:val="00A10451"/>
    <w:rsid w:val="00A104A8"/>
    <w:rsid w:val="00A104C7"/>
    <w:rsid w:val="00A105F0"/>
    <w:rsid w:val="00A108BB"/>
    <w:rsid w:val="00A10B9B"/>
    <w:rsid w:val="00A1147F"/>
    <w:rsid w:val="00A115A6"/>
    <w:rsid w:val="00A11684"/>
    <w:rsid w:val="00A1192D"/>
    <w:rsid w:val="00A1197A"/>
    <w:rsid w:val="00A11C8D"/>
    <w:rsid w:val="00A12098"/>
    <w:rsid w:val="00A123BA"/>
    <w:rsid w:val="00A12782"/>
    <w:rsid w:val="00A13025"/>
    <w:rsid w:val="00A1326A"/>
    <w:rsid w:val="00A13292"/>
    <w:rsid w:val="00A1332A"/>
    <w:rsid w:val="00A133FD"/>
    <w:rsid w:val="00A136EA"/>
    <w:rsid w:val="00A139D4"/>
    <w:rsid w:val="00A13F2C"/>
    <w:rsid w:val="00A14098"/>
    <w:rsid w:val="00A14542"/>
    <w:rsid w:val="00A147D1"/>
    <w:rsid w:val="00A147E3"/>
    <w:rsid w:val="00A14827"/>
    <w:rsid w:val="00A14FEB"/>
    <w:rsid w:val="00A15013"/>
    <w:rsid w:val="00A1502C"/>
    <w:rsid w:val="00A1555C"/>
    <w:rsid w:val="00A15872"/>
    <w:rsid w:val="00A15BCC"/>
    <w:rsid w:val="00A15C29"/>
    <w:rsid w:val="00A15DEA"/>
    <w:rsid w:val="00A1617A"/>
    <w:rsid w:val="00A167F0"/>
    <w:rsid w:val="00A16830"/>
    <w:rsid w:val="00A16835"/>
    <w:rsid w:val="00A16BBA"/>
    <w:rsid w:val="00A16D1A"/>
    <w:rsid w:val="00A16FB6"/>
    <w:rsid w:val="00A17035"/>
    <w:rsid w:val="00A1732B"/>
    <w:rsid w:val="00A174C0"/>
    <w:rsid w:val="00A1775E"/>
    <w:rsid w:val="00A17802"/>
    <w:rsid w:val="00A17B1E"/>
    <w:rsid w:val="00A17C03"/>
    <w:rsid w:val="00A17D6A"/>
    <w:rsid w:val="00A17F36"/>
    <w:rsid w:val="00A17F4C"/>
    <w:rsid w:val="00A2034B"/>
    <w:rsid w:val="00A20548"/>
    <w:rsid w:val="00A207A6"/>
    <w:rsid w:val="00A207B8"/>
    <w:rsid w:val="00A20C75"/>
    <w:rsid w:val="00A20C9E"/>
    <w:rsid w:val="00A20EDC"/>
    <w:rsid w:val="00A2163B"/>
    <w:rsid w:val="00A21696"/>
    <w:rsid w:val="00A21802"/>
    <w:rsid w:val="00A218B9"/>
    <w:rsid w:val="00A2199B"/>
    <w:rsid w:val="00A21BB5"/>
    <w:rsid w:val="00A21C3B"/>
    <w:rsid w:val="00A2226F"/>
    <w:rsid w:val="00A2243D"/>
    <w:rsid w:val="00A224A8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3F1"/>
    <w:rsid w:val="00A24B41"/>
    <w:rsid w:val="00A24BF0"/>
    <w:rsid w:val="00A24FE8"/>
    <w:rsid w:val="00A254C3"/>
    <w:rsid w:val="00A2572A"/>
    <w:rsid w:val="00A257AC"/>
    <w:rsid w:val="00A25FBD"/>
    <w:rsid w:val="00A263CF"/>
    <w:rsid w:val="00A26507"/>
    <w:rsid w:val="00A26647"/>
    <w:rsid w:val="00A2667B"/>
    <w:rsid w:val="00A267B5"/>
    <w:rsid w:val="00A26861"/>
    <w:rsid w:val="00A26CF3"/>
    <w:rsid w:val="00A2710A"/>
    <w:rsid w:val="00A27257"/>
    <w:rsid w:val="00A275A3"/>
    <w:rsid w:val="00A27852"/>
    <w:rsid w:val="00A279B0"/>
    <w:rsid w:val="00A279F7"/>
    <w:rsid w:val="00A27B8B"/>
    <w:rsid w:val="00A27FDC"/>
    <w:rsid w:val="00A3037C"/>
    <w:rsid w:val="00A308CE"/>
    <w:rsid w:val="00A30A54"/>
    <w:rsid w:val="00A30F81"/>
    <w:rsid w:val="00A31236"/>
    <w:rsid w:val="00A312FB"/>
    <w:rsid w:val="00A315CF"/>
    <w:rsid w:val="00A31961"/>
    <w:rsid w:val="00A31B1A"/>
    <w:rsid w:val="00A31CCC"/>
    <w:rsid w:val="00A31FED"/>
    <w:rsid w:val="00A3206B"/>
    <w:rsid w:val="00A32109"/>
    <w:rsid w:val="00A32188"/>
    <w:rsid w:val="00A327E3"/>
    <w:rsid w:val="00A32952"/>
    <w:rsid w:val="00A32EC2"/>
    <w:rsid w:val="00A32ECD"/>
    <w:rsid w:val="00A32EF7"/>
    <w:rsid w:val="00A32F1C"/>
    <w:rsid w:val="00A33027"/>
    <w:rsid w:val="00A33109"/>
    <w:rsid w:val="00A33252"/>
    <w:rsid w:val="00A33366"/>
    <w:rsid w:val="00A33DCF"/>
    <w:rsid w:val="00A33F89"/>
    <w:rsid w:val="00A342B4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5E19"/>
    <w:rsid w:val="00A367CB"/>
    <w:rsid w:val="00A369C5"/>
    <w:rsid w:val="00A37021"/>
    <w:rsid w:val="00A375DB"/>
    <w:rsid w:val="00A37630"/>
    <w:rsid w:val="00A376EC"/>
    <w:rsid w:val="00A37B45"/>
    <w:rsid w:val="00A37D5D"/>
    <w:rsid w:val="00A37ED2"/>
    <w:rsid w:val="00A40099"/>
    <w:rsid w:val="00A40263"/>
    <w:rsid w:val="00A407E2"/>
    <w:rsid w:val="00A40D51"/>
    <w:rsid w:val="00A40D8B"/>
    <w:rsid w:val="00A4161C"/>
    <w:rsid w:val="00A41792"/>
    <w:rsid w:val="00A417D0"/>
    <w:rsid w:val="00A418D4"/>
    <w:rsid w:val="00A41CDC"/>
    <w:rsid w:val="00A41D0C"/>
    <w:rsid w:val="00A41F7D"/>
    <w:rsid w:val="00A420DA"/>
    <w:rsid w:val="00A42128"/>
    <w:rsid w:val="00A428F9"/>
    <w:rsid w:val="00A42BE9"/>
    <w:rsid w:val="00A431BE"/>
    <w:rsid w:val="00A4337F"/>
    <w:rsid w:val="00A43386"/>
    <w:rsid w:val="00A433F0"/>
    <w:rsid w:val="00A43434"/>
    <w:rsid w:val="00A43880"/>
    <w:rsid w:val="00A43A2D"/>
    <w:rsid w:val="00A43ACE"/>
    <w:rsid w:val="00A43CBF"/>
    <w:rsid w:val="00A43DD4"/>
    <w:rsid w:val="00A43F37"/>
    <w:rsid w:val="00A449D8"/>
    <w:rsid w:val="00A44AD8"/>
    <w:rsid w:val="00A44CEA"/>
    <w:rsid w:val="00A44FD2"/>
    <w:rsid w:val="00A4559B"/>
    <w:rsid w:val="00A45F96"/>
    <w:rsid w:val="00A45FC7"/>
    <w:rsid w:val="00A4642B"/>
    <w:rsid w:val="00A46674"/>
    <w:rsid w:val="00A46690"/>
    <w:rsid w:val="00A4681F"/>
    <w:rsid w:val="00A46B5A"/>
    <w:rsid w:val="00A46D9D"/>
    <w:rsid w:val="00A47598"/>
    <w:rsid w:val="00A47879"/>
    <w:rsid w:val="00A47FD4"/>
    <w:rsid w:val="00A500DA"/>
    <w:rsid w:val="00A50186"/>
    <w:rsid w:val="00A5077F"/>
    <w:rsid w:val="00A5090C"/>
    <w:rsid w:val="00A50918"/>
    <w:rsid w:val="00A50A5E"/>
    <w:rsid w:val="00A50B0A"/>
    <w:rsid w:val="00A513C6"/>
    <w:rsid w:val="00A51749"/>
    <w:rsid w:val="00A51CAA"/>
    <w:rsid w:val="00A51D47"/>
    <w:rsid w:val="00A51DC8"/>
    <w:rsid w:val="00A51FA4"/>
    <w:rsid w:val="00A52396"/>
    <w:rsid w:val="00A52873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C2A"/>
    <w:rsid w:val="00A53F21"/>
    <w:rsid w:val="00A5410D"/>
    <w:rsid w:val="00A54240"/>
    <w:rsid w:val="00A54388"/>
    <w:rsid w:val="00A543FE"/>
    <w:rsid w:val="00A54572"/>
    <w:rsid w:val="00A5490D"/>
    <w:rsid w:val="00A549D6"/>
    <w:rsid w:val="00A54ABA"/>
    <w:rsid w:val="00A54BB9"/>
    <w:rsid w:val="00A554E7"/>
    <w:rsid w:val="00A5570D"/>
    <w:rsid w:val="00A5587C"/>
    <w:rsid w:val="00A55916"/>
    <w:rsid w:val="00A55A02"/>
    <w:rsid w:val="00A55B97"/>
    <w:rsid w:val="00A55DF5"/>
    <w:rsid w:val="00A55E68"/>
    <w:rsid w:val="00A560B3"/>
    <w:rsid w:val="00A56262"/>
    <w:rsid w:val="00A5646A"/>
    <w:rsid w:val="00A564F9"/>
    <w:rsid w:val="00A565FB"/>
    <w:rsid w:val="00A56840"/>
    <w:rsid w:val="00A57049"/>
    <w:rsid w:val="00A5709B"/>
    <w:rsid w:val="00A570C0"/>
    <w:rsid w:val="00A5729E"/>
    <w:rsid w:val="00A57741"/>
    <w:rsid w:val="00A57913"/>
    <w:rsid w:val="00A57A6E"/>
    <w:rsid w:val="00A60A86"/>
    <w:rsid w:val="00A613BE"/>
    <w:rsid w:val="00A614DD"/>
    <w:rsid w:val="00A615BE"/>
    <w:rsid w:val="00A61A6C"/>
    <w:rsid w:val="00A61B1E"/>
    <w:rsid w:val="00A61C52"/>
    <w:rsid w:val="00A624A6"/>
    <w:rsid w:val="00A62A54"/>
    <w:rsid w:val="00A62C02"/>
    <w:rsid w:val="00A6327D"/>
    <w:rsid w:val="00A6349F"/>
    <w:rsid w:val="00A634B2"/>
    <w:rsid w:val="00A63908"/>
    <w:rsid w:val="00A641E5"/>
    <w:rsid w:val="00A64402"/>
    <w:rsid w:val="00A644D4"/>
    <w:rsid w:val="00A649AA"/>
    <w:rsid w:val="00A64AA9"/>
    <w:rsid w:val="00A64ADB"/>
    <w:rsid w:val="00A64E95"/>
    <w:rsid w:val="00A65037"/>
    <w:rsid w:val="00A6523F"/>
    <w:rsid w:val="00A65489"/>
    <w:rsid w:val="00A65977"/>
    <w:rsid w:val="00A65A74"/>
    <w:rsid w:val="00A6607B"/>
    <w:rsid w:val="00A661A3"/>
    <w:rsid w:val="00A66276"/>
    <w:rsid w:val="00A66503"/>
    <w:rsid w:val="00A6659C"/>
    <w:rsid w:val="00A66638"/>
    <w:rsid w:val="00A66812"/>
    <w:rsid w:val="00A6684C"/>
    <w:rsid w:val="00A6699E"/>
    <w:rsid w:val="00A66A1B"/>
    <w:rsid w:val="00A66AA2"/>
    <w:rsid w:val="00A66BE7"/>
    <w:rsid w:val="00A67012"/>
    <w:rsid w:val="00A67610"/>
    <w:rsid w:val="00A6772C"/>
    <w:rsid w:val="00A678C7"/>
    <w:rsid w:val="00A67D48"/>
    <w:rsid w:val="00A7003A"/>
    <w:rsid w:val="00A704DA"/>
    <w:rsid w:val="00A70539"/>
    <w:rsid w:val="00A70647"/>
    <w:rsid w:val="00A70853"/>
    <w:rsid w:val="00A70888"/>
    <w:rsid w:val="00A70C81"/>
    <w:rsid w:val="00A70F34"/>
    <w:rsid w:val="00A711E2"/>
    <w:rsid w:val="00A71365"/>
    <w:rsid w:val="00A713D4"/>
    <w:rsid w:val="00A7170F"/>
    <w:rsid w:val="00A71ABC"/>
    <w:rsid w:val="00A71BEC"/>
    <w:rsid w:val="00A72453"/>
    <w:rsid w:val="00A7269B"/>
    <w:rsid w:val="00A72899"/>
    <w:rsid w:val="00A72973"/>
    <w:rsid w:val="00A72AA7"/>
    <w:rsid w:val="00A72AD4"/>
    <w:rsid w:val="00A72AF1"/>
    <w:rsid w:val="00A73649"/>
    <w:rsid w:val="00A73AEE"/>
    <w:rsid w:val="00A73D0B"/>
    <w:rsid w:val="00A73D8F"/>
    <w:rsid w:val="00A73E88"/>
    <w:rsid w:val="00A747F1"/>
    <w:rsid w:val="00A750A2"/>
    <w:rsid w:val="00A7513F"/>
    <w:rsid w:val="00A756A4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63B"/>
    <w:rsid w:val="00A76767"/>
    <w:rsid w:val="00A769D9"/>
    <w:rsid w:val="00A76C70"/>
    <w:rsid w:val="00A77531"/>
    <w:rsid w:val="00A77725"/>
    <w:rsid w:val="00A77A6F"/>
    <w:rsid w:val="00A77C5E"/>
    <w:rsid w:val="00A80406"/>
    <w:rsid w:val="00A80473"/>
    <w:rsid w:val="00A8075E"/>
    <w:rsid w:val="00A807DA"/>
    <w:rsid w:val="00A80B93"/>
    <w:rsid w:val="00A80E78"/>
    <w:rsid w:val="00A80FF9"/>
    <w:rsid w:val="00A81254"/>
    <w:rsid w:val="00A812C1"/>
    <w:rsid w:val="00A81408"/>
    <w:rsid w:val="00A814E4"/>
    <w:rsid w:val="00A814F5"/>
    <w:rsid w:val="00A81735"/>
    <w:rsid w:val="00A81E92"/>
    <w:rsid w:val="00A81FE6"/>
    <w:rsid w:val="00A82001"/>
    <w:rsid w:val="00A8204B"/>
    <w:rsid w:val="00A8261D"/>
    <w:rsid w:val="00A826F1"/>
    <w:rsid w:val="00A82A95"/>
    <w:rsid w:val="00A82DEB"/>
    <w:rsid w:val="00A83047"/>
    <w:rsid w:val="00A839A0"/>
    <w:rsid w:val="00A83C7C"/>
    <w:rsid w:val="00A83C9B"/>
    <w:rsid w:val="00A850A7"/>
    <w:rsid w:val="00A8513F"/>
    <w:rsid w:val="00A855B4"/>
    <w:rsid w:val="00A85603"/>
    <w:rsid w:val="00A85968"/>
    <w:rsid w:val="00A85E5A"/>
    <w:rsid w:val="00A85ECD"/>
    <w:rsid w:val="00A85F25"/>
    <w:rsid w:val="00A8651B"/>
    <w:rsid w:val="00A868EE"/>
    <w:rsid w:val="00A86A77"/>
    <w:rsid w:val="00A86A9D"/>
    <w:rsid w:val="00A86B27"/>
    <w:rsid w:val="00A86F5C"/>
    <w:rsid w:val="00A87288"/>
    <w:rsid w:val="00A8741E"/>
    <w:rsid w:val="00A8755C"/>
    <w:rsid w:val="00A879C2"/>
    <w:rsid w:val="00A87A58"/>
    <w:rsid w:val="00A87C18"/>
    <w:rsid w:val="00A87F6B"/>
    <w:rsid w:val="00A87FAE"/>
    <w:rsid w:val="00A87FB0"/>
    <w:rsid w:val="00A90392"/>
    <w:rsid w:val="00A906CC"/>
    <w:rsid w:val="00A90822"/>
    <w:rsid w:val="00A908EB"/>
    <w:rsid w:val="00A9099A"/>
    <w:rsid w:val="00A90C61"/>
    <w:rsid w:val="00A90D1D"/>
    <w:rsid w:val="00A90FBF"/>
    <w:rsid w:val="00A9111F"/>
    <w:rsid w:val="00A9157E"/>
    <w:rsid w:val="00A91A38"/>
    <w:rsid w:val="00A920CB"/>
    <w:rsid w:val="00A923EA"/>
    <w:rsid w:val="00A929FE"/>
    <w:rsid w:val="00A92D25"/>
    <w:rsid w:val="00A92D72"/>
    <w:rsid w:val="00A92DB6"/>
    <w:rsid w:val="00A933CD"/>
    <w:rsid w:val="00A9359E"/>
    <w:rsid w:val="00A93811"/>
    <w:rsid w:val="00A93920"/>
    <w:rsid w:val="00A93DB0"/>
    <w:rsid w:val="00A94052"/>
    <w:rsid w:val="00A94852"/>
    <w:rsid w:val="00A94A0B"/>
    <w:rsid w:val="00A94ABD"/>
    <w:rsid w:val="00A94CFA"/>
    <w:rsid w:val="00A95121"/>
    <w:rsid w:val="00A951D4"/>
    <w:rsid w:val="00A951F5"/>
    <w:rsid w:val="00A95A2D"/>
    <w:rsid w:val="00A95AB8"/>
    <w:rsid w:val="00A967A4"/>
    <w:rsid w:val="00A974B6"/>
    <w:rsid w:val="00A97915"/>
    <w:rsid w:val="00A97AC9"/>
    <w:rsid w:val="00A97B5F"/>
    <w:rsid w:val="00A97FCC"/>
    <w:rsid w:val="00AA00A8"/>
    <w:rsid w:val="00AA01B7"/>
    <w:rsid w:val="00AA0787"/>
    <w:rsid w:val="00AA0944"/>
    <w:rsid w:val="00AA0C8D"/>
    <w:rsid w:val="00AA0CC8"/>
    <w:rsid w:val="00AA141F"/>
    <w:rsid w:val="00AA14EB"/>
    <w:rsid w:val="00AA171F"/>
    <w:rsid w:val="00AA18BF"/>
    <w:rsid w:val="00AA195C"/>
    <w:rsid w:val="00AA1B4A"/>
    <w:rsid w:val="00AA1DE1"/>
    <w:rsid w:val="00AA1EAA"/>
    <w:rsid w:val="00AA1EF0"/>
    <w:rsid w:val="00AA275A"/>
    <w:rsid w:val="00AA28EE"/>
    <w:rsid w:val="00AA28EF"/>
    <w:rsid w:val="00AA2ADB"/>
    <w:rsid w:val="00AA2F5C"/>
    <w:rsid w:val="00AA3DAB"/>
    <w:rsid w:val="00AA3F0A"/>
    <w:rsid w:val="00AA417A"/>
    <w:rsid w:val="00AA4219"/>
    <w:rsid w:val="00AA4621"/>
    <w:rsid w:val="00AA4784"/>
    <w:rsid w:val="00AA4ABE"/>
    <w:rsid w:val="00AA4CF0"/>
    <w:rsid w:val="00AA4D04"/>
    <w:rsid w:val="00AA5024"/>
    <w:rsid w:val="00AA5121"/>
    <w:rsid w:val="00AA53E4"/>
    <w:rsid w:val="00AA5622"/>
    <w:rsid w:val="00AA574F"/>
    <w:rsid w:val="00AA5770"/>
    <w:rsid w:val="00AA57EC"/>
    <w:rsid w:val="00AA5F8F"/>
    <w:rsid w:val="00AA5FE5"/>
    <w:rsid w:val="00AA6031"/>
    <w:rsid w:val="00AA682B"/>
    <w:rsid w:val="00AA72A2"/>
    <w:rsid w:val="00AA75E1"/>
    <w:rsid w:val="00AA7C9E"/>
    <w:rsid w:val="00AA7D1B"/>
    <w:rsid w:val="00AA7E35"/>
    <w:rsid w:val="00AB02CE"/>
    <w:rsid w:val="00AB0394"/>
    <w:rsid w:val="00AB060B"/>
    <w:rsid w:val="00AB0762"/>
    <w:rsid w:val="00AB086B"/>
    <w:rsid w:val="00AB0A26"/>
    <w:rsid w:val="00AB0A93"/>
    <w:rsid w:val="00AB0AAB"/>
    <w:rsid w:val="00AB0C49"/>
    <w:rsid w:val="00AB0C4A"/>
    <w:rsid w:val="00AB0C84"/>
    <w:rsid w:val="00AB0CF6"/>
    <w:rsid w:val="00AB0DE3"/>
    <w:rsid w:val="00AB0E4C"/>
    <w:rsid w:val="00AB105D"/>
    <w:rsid w:val="00AB141F"/>
    <w:rsid w:val="00AB1931"/>
    <w:rsid w:val="00AB21FD"/>
    <w:rsid w:val="00AB225D"/>
    <w:rsid w:val="00AB2698"/>
    <w:rsid w:val="00AB292E"/>
    <w:rsid w:val="00AB2CBA"/>
    <w:rsid w:val="00AB2CE4"/>
    <w:rsid w:val="00AB2FDA"/>
    <w:rsid w:val="00AB3790"/>
    <w:rsid w:val="00AB3A16"/>
    <w:rsid w:val="00AB3A58"/>
    <w:rsid w:val="00AB3AFD"/>
    <w:rsid w:val="00AB3D49"/>
    <w:rsid w:val="00AB4124"/>
    <w:rsid w:val="00AB4270"/>
    <w:rsid w:val="00AB43D7"/>
    <w:rsid w:val="00AB46F4"/>
    <w:rsid w:val="00AB4C97"/>
    <w:rsid w:val="00AB5023"/>
    <w:rsid w:val="00AB519D"/>
    <w:rsid w:val="00AB52AB"/>
    <w:rsid w:val="00AB53A2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8B"/>
    <w:rsid w:val="00AB6DD2"/>
    <w:rsid w:val="00AB6E11"/>
    <w:rsid w:val="00AB701E"/>
    <w:rsid w:val="00AB7881"/>
    <w:rsid w:val="00AB7902"/>
    <w:rsid w:val="00AC01F2"/>
    <w:rsid w:val="00AC0398"/>
    <w:rsid w:val="00AC03C0"/>
    <w:rsid w:val="00AC0AFF"/>
    <w:rsid w:val="00AC0B85"/>
    <w:rsid w:val="00AC1108"/>
    <w:rsid w:val="00AC1151"/>
    <w:rsid w:val="00AC1347"/>
    <w:rsid w:val="00AC1892"/>
    <w:rsid w:val="00AC18C8"/>
    <w:rsid w:val="00AC1A04"/>
    <w:rsid w:val="00AC1D15"/>
    <w:rsid w:val="00AC1ED0"/>
    <w:rsid w:val="00AC21C6"/>
    <w:rsid w:val="00AC2A04"/>
    <w:rsid w:val="00AC31EB"/>
    <w:rsid w:val="00AC339A"/>
    <w:rsid w:val="00AC366D"/>
    <w:rsid w:val="00AC3880"/>
    <w:rsid w:val="00AC3936"/>
    <w:rsid w:val="00AC39AD"/>
    <w:rsid w:val="00AC39FF"/>
    <w:rsid w:val="00AC3A1A"/>
    <w:rsid w:val="00AC3A8D"/>
    <w:rsid w:val="00AC439A"/>
    <w:rsid w:val="00AC482F"/>
    <w:rsid w:val="00AC48AB"/>
    <w:rsid w:val="00AC49CC"/>
    <w:rsid w:val="00AC4AC3"/>
    <w:rsid w:val="00AC5237"/>
    <w:rsid w:val="00AC5A1B"/>
    <w:rsid w:val="00AC5B04"/>
    <w:rsid w:val="00AC5C5A"/>
    <w:rsid w:val="00AC5F83"/>
    <w:rsid w:val="00AC6043"/>
    <w:rsid w:val="00AC6166"/>
    <w:rsid w:val="00AC6465"/>
    <w:rsid w:val="00AC65E8"/>
    <w:rsid w:val="00AC67CF"/>
    <w:rsid w:val="00AC6862"/>
    <w:rsid w:val="00AC6A81"/>
    <w:rsid w:val="00AC6AA2"/>
    <w:rsid w:val="00AC6E47"/>
    <w:rsid w:val="00AC72F6"/>
    <w:rsid w:val="00AC7926"/>
    <w:rsid w:val="00AC7B7C"/>
    <w:rsid w:val="00AD0B68"/>
    <w:rsid w:val="00AD1123"/>
    <w:rsid w:val="00AD1422"/>
    <w:rsid w:val="00AD1581"/>
    <w:rsid w:val="00AD1DE6"/>
    <w:rsid w:val="00AD1F64"/>
    <w:rsid w:val="00AD23DB"/>
    <w:rsid w:val="00AD258A"/>
    <w:rsid w:val="00AD2B1C"/>
    <w:rsid w:val="00AD2DE5"/>
    <w:rsid w:val="00AD2E4D"/>
    <w:rsid w:val="00AD39AA"/>
    <w:rsid w:val="00AD40CF"/>
    <w:rsid w:val="00AD4184"/>
    <w:rsid w:val="00AD44EC"/>
    <w:rsid w:val="00AD4CE5"/>
    <w:rsid w:val="00AD4D18"/>
    <w:rsid w:val="00AD563E"/>
    <w:rsid w:val="00AD5B32"/>
    <w:rsid w:val="00AD5B52"/>
    <w:rsid w:val="00AD5D37"/>
    <w:rsid w:val="00AD5F28"/>
    <w:rsid w:val="00AD650D"/>
    <w:rsid w:val="00AD6665"/>
    <w:rsid w:val="00AD66E7"/>
    <w:rsid w:val="00AD6758"/>
    <w:rsid w:val="00AD6A4F"/>
    <w:rsid w:val="00AD70FA"/>
    <w:rsid w:val="00AD7149"/>
    <w:rsid w:val="00AD75EB"/>
    <w:rsid w:val="00AD7B6F"/>
    <w:rsid w:val="00AE023B"/>
    <w:rsid w:val="00AE10D5"/>
    <w:rsid w:val="00AE11C7"/>
    <w:rsid w:val="00AE13D8"/>
    <w:rsid w:val="00AE1630"/>
    <w:rsid w:val="00AE1832"/>
    <w:rsid w:val="00AE188E"/>
    <w:rsid w:val="00AE1982"/>
    <w:rsid w:val="00AE1B89"/>
    <w:rsid w:val="00AE23A6"/>
    <w:rsid w:val="00AE28F4"/>
    <w:rsid w:val="00AE2AF0"/>
    <w:rsid w:val="00AE3298"/>
    <w:rsid w:val="00AE32FF"/>
    <w:rsid w:val="00AE333A"/>
    <w:rsid w:val="00AE336A"/>
    <w:rsid w:val="00AE35C2"/>
    <w:rsid w:val="00AE3B96"/>
    <w:rsid w:val="00AE3F91"/>
    <w:rsid w:val="00AE4216"/>
    <w:rsid w:val="00AE4368"/>
    <w:rsid w:val="00AE4B69"/>
    <w:rsid w:val="00AE4ED3"/>
    <w:rsid w:val="00AE5024"/>
    <w:rsid w:val="00AE51C3"/>
    <w:rsid w:val="00AE54A1"/>
    <w:rsid w:val="00AE597B"/>
    <w:rsid w:val="00AE5DBA"/>
    <w:rsid w:val="00AE60DD"/>
    <w:rsid w:val="00AE6185"/>
    <w:rsid w:val="00AE632C"/>
    <w:rsid w:val="00AE64A7"/>
    <w:rsid w:val="00AE6BA9"/>
    <w:rsid w:val="00AE6F6D"/>
    <w:rsid w:val="00AE7181"/>
    <w:rsid w:val="00AE763A"/>
    <w:rsid w:val="00AE7BAB"/>
    <w:rsid w:val="00AE7CF9"/>
    <w:rsid w:val="00AE7D77"/>
    <w:rsid w:val="00AF01A7"/>
    <w:rsid w:val="00AF0412"/>
    <w:rsid w:val="00AF042F"/>
    <w:rsid w:val="00AF07A2"/>
    <w:rsid w:val="00AF0826"/>
    <w:rsid w:val="00AF0AC1"/>
    <w:rsid w:val="00AF0B18"/>
    <w:rsid w:val="00AF0C76"/>
    <w:rsid w:val="00AF0C83"/>
    <w:rsid w:val="00AF11F6"/>
    <w:rsid w:val="00AF16AC"/>
    <w:rsid w:val="00AF1812"/>
    <w:rsid w:val="00AF18B2"/>
    <w:rsid w:val="00AF1AFA"/>
    <w:rsid w:val="00AF1B68"/>
    <w:rsid w:val="00AF1BA1"/>
    <w:rsid w:val="00AF1C5B"/>
    <w:rsid w:val="00AF1D36"/>
    <w:rsid w:val="00AF1F03"/>
    <w:rsid w:val="00AF1F69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100F"/>
    <w:rsid w:val="00B0164C"/>
    <w:rsid w:val="00B01679"/>
    <w:rsid w:val="00B018FD"/>
    <w:rsid w:val="00B01A84"/>
    <w:rsid w:val="00B01B9A"/>
    <w:rsid w:val="00B0236F"/>
    <w:rsid w:val="00B0240E"/>
    <w:rsid w:val="00B02423"/>
    <w:rsid w:val="00B024EF"/>
    <w:rsid w:val="00B03164"/>
    <w:rsid w:val="00B032DF"/>
    <w:rsid w:val="00B03308"/>
    <w:rsid w:val="00B03389"/>
    <w:rsid w:val="00B0352D"/>
    <w:rsid w:val="00B038BF"/>
    <w:rsid w:val="00B0394E"/>
    <w:rsid w:val="00B039C9"/>
    <w:rsid w:val="00B03F12"/>
    <w:rsid w:val="00B041B4"/>
    <w:rsid w:val="00B041E6"/>
    <w:rsid w:val="00B046B1"/>
    <w:rsid w:val="00B04A7B"/>
    <w:rsid w:val="00B053B6"/>
    <w:rsid w:val="00B05462"/>
    <w:rsid w:val="00B05712"/>
    <w:rsid w:val="00B059B2"/>
    <w:rsid w:val="00B059BB"/>
    <w:rsid w:val="00B05D6A"/>
    <w:rsid w:val="00B05F24"/>
    <w:rsid w:val="00B060C0"/>
    <w:rsid w:val="00B0627D"/>
    <w:rsid w:val="00B0664E"/>
    <w:rsid w:val="00B067E3"/>
    <w:rsid w:val="00B06CFF"/>
    <w:rsid w:val="00B07002"/>
    <w:rsid w:val="00B077C2"/>
    <w:rsid w:val="00B0780D"/>
    <w:rsid w:val="00B100F2"/>
    <w:rsid w:val="00B10104"/>
    <w:rsid w:val="00B103B8"/>
    <w:rsid w:val="00B103CE"/>
    <w:rsid w:val="00B1053B"/>
    <w:rsid w:val="00B10BE9"/>
    <w:rsid w:val="00B10EA8"/>
    <w:rsid w:val="00B10EC1"/>
    <w:rsid w:val="00B110FD"/>
    <w:rsid w:val="00B1120F"/>
    <w:rsid w:val="00B1133B"/>
    <w:rsid w:val="00B11833"/>
    <w:rsid w:val="00B118C8"/>
    <w:rsid w:val="00B11948"/>
    <w:rsid w:val="00B12144"/>
    <w:rsid w:val="00B1218D"/>
    <w:rsid w:val="00B12263"/>
    <w:rsid w:val="00B12544"/>
    <w:rsid w:val="00B1285D"/>
    <w:rsid w:val="00B1296E"/>
    <w:rsid w:val="00B12D28"/>
    <w:rsid w:val="00B130F2"/>
    <w:rsid w:val="00B135B7"/>
    <w:rsid w:val="00B135ED"/>
    <w:rsid w:val="00B13866"/>
    <w:rsid w:val="00B13976"/>
    <w:rsid w:val="00B13DD9"/>
    <w:rsid w:val="00B144C2"/>
    <w:rsid w:val="00B146BF"/>
    <w:rsid w:val="00B14953"/>
    <w:rsid w:val="00B14F89"/>
    <w:rsid w:val="00B15216"/>
    <w:rsid w:val="00B156C7"/>
    <w:rsid w:val="00B1571E"/>
    <w:rsid w:val="00B15CD4"/>
    <w:rsid w:val="00B15E77"/>
    <w:rsid w:val="00B16121"/>
    <w:rsid w:val="00B165CE"/>
    <w:rsid w:val="00B16B8D"/>
    <w:rsid w:val="00B17122"/>
    <w:rsid w:val="00B1727F"/>
    <w:rsid w:val="00B173F7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1A45"/>
    <w:rsid w:val="00B21E77"/>
    <w:rsid w:val="00B22286"/>
    <w:rsid w:val="00B223F9"/>
    <w:rsid w:val="00B22465"/>
    <w:rsid w:val="00B226B4"/>
    <w:rsid w:val="00B228DA"/>
    <w:rsid w:val="00B229D4"/>
    <w:rsid w:val="00B22D53"/>
    <w:rsid w:val="00B23089"/>
    <w:rsid w:val="00B231C2"/>
    <w:rsid w:val="00B2348B"/>
    <w:rsid w:val="00B234A6"/>
    <w:rsid w:val="00B2391E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F7C"/>
    <w:rsid w:val="00B25758"/>
    <w:rsid w:val="00B25977"/>
    <w:rsid w:val="00B25B0E"/>
    <w:rsid w:val="00B25E9C"/>
    <w:rsid w:val="00B2607B"/>
    <w:rsid w:val="00B26EE8"/>
    <w:rsid w:val="00B27623"/>
    <w:rsid w:val="00B27653"/>
    <w:rsid w:val="00B27ACE"/>
    <w:rsid w:val="00B27B89"/>
    <w:rsid w:val="00B27CB7"/>
    <w:rsid w:val="00B27E75"/>
    <w:rsid w:val="00B27EC5"/>
    <w:rsid w:val="00B27FB8"/>
    <w:rsid w:val="00B30173"/>
    <w:rsid w:val="00B3037A"/>
    <w:rsid w:val="00B30904"/>
    <w:rsid w:val="00B30BC0"/>
    <w:rsid w:val="00B30C74"/>
    <w:rsid w:val="00B311A9"/>
    <w:rsid w:val="00B31461"/>
    <w:rsid w:val="00B314E2"/>
    <w:rsid w:val="00B3190E"/>
    <w:rsid w:val="00B319AD"/>
    <w:rsid w:val="00B31C2E"/>
    <w:rsid w:val="00B31EA3"/>
    <w:rsid w:val="00B32548"/>
    <w:rsid w:val="00B32696"/>
    <w:rsid w:val="00B329B1"/>
    <w:rsid w:val="00B3310F"/>
    <w:rsid w:val="00B337D4"/>
    <w:rsid w:val="00B33AA6"/>
    <w:rsid w:val="00B33C26"/>
    <w:rsid w:val="00B342B0"/>
    <w:rsid w:val="00B344A8"/>
    <w:rsid w:val="00B345E3"/>
    <w:rsid w:val="00B352B3"/>
    <w:rsid w:val="00B35404"/>
    <w:rsid w:val="00B369A4"/>
    <w:rsid w:val="00B36AD6"/>
    <w:rsid w:val="00B36BDA"/>
    <w:rsid w:val="00B36C34"/>
    <w:rsid w:val="00B37306"/>
    <w:rsid w:val="00B3753A"/>
    <w:rsid w:val="00B376D2"/>
    <w:rsid w:val="00B377E6"/>
    <w:rsid w:val="00B37B5F"/>
    <w:rsid w:val="00B37C97"/>
    <w:rsid w:val="00B37F08"/>
    <w:rsid w:val="00B40280"/>
    <w:rsid w:val="00B4081E"/>
    <w:rsid w:val="00B40A5E"/>
    <w:rsid w:val="00B40BE9"/>
    <w:rsid w:val="00B41740"/>
    <w:rsid w:val="00B41A84"/>
    <w:rsid w:val="00B41B1B"/>
    <w:rsid w:val="00B41F57"/>
    <w:rsid w:val="00B4210E"/>
    <w:rsid w:val="00B425DD"/>
    <w:rsid w:val="00B42AA8"/>
    <w:rsid w:val="00B4301D"/>
    <w:rsid w:val="00B43138"/>
    <w:rsid w:val="00B4316E"/>
    <w:rsid w:val="00B43211"/>
    <w:rsid w:val="00B43598"/>
    <w:rsid w:val="00B43637"/>
    <w:rsid w:val="00B43666"/>
    <w:rsid w:val="00B43A2E"/>
    <w:rsid w:val="00B43B77"/>
    <w:rsid w:val="00B43BC0"/>
    <w:rsid w:val="00B43BE1"/>
    <w:rsid w:val="00B43DC1"/>
    <w:rsid w:val="00B43E22"/>
    <w:rsid w:val="00B43E24"/>
    <w:rsid w:val="00B43FCB"/>
    <w:rsid w:val="00B443E5"/>
    <w:rsid w:val="00B444AA"/>
    <w:rsid w:val="00B444F7"/>
    <w:rsid w:val="00B445FC"/>
    <w:rsid w:val="00B44614"/>
    <w:rsid w:val="00B450AC"/>
    <w:rsid w:val="00B4517B"/>
    <w:rsid w:val="00B4536F"/>
    <w:rsid w:val="00B45557"/>
    <w:rsid w:val="00B4573D"/>
    <w:rsid w:val="00B4577E"/>
    <w:rsid w:val="00B45847"/>
    <w:rsid w:val="00B45C16"/>
    <w:rsid w:val="00B464F2"/>
    <w:rsid w:val="00B464FC"/>
    <w:rsid w:val="00B46783"/>
    <w:rsid w:val="00B4692C"/>
    <w:rsid w:val="00B46A5B"/>
    <w:rsid w:val="00B46B69"/>
    <w:rsid w:val="00B46D8F"/>
    <w:rsid w:val="00B473A7"/>
    <w:rsid w:val="00B477D8"/>
    <w:rsid w:val="00B477E3"/>
    <w:rsid w:val="00B47C33"/>
    <w:rsid w:val="00B47D50"/>
    <w:rsid w:val="00B47F7E"/>
    <w:rsid w:val="00B50101"/>
    <w:rsid w:val="00B50621"/>
    <w:rsid w:val="00B51408"/>
    <w:rsid w:val="00B5164C"/>
    <w:rsid w:val="00B51822"/>
    <w:rsid w:val="00B51A42"/>
    <w:rsid w:val="00B51CC4"/>
    <w:rsid w:val="00B51D0D"/>
    <w:rsid w:val="00B52094"/>
    <w:rsid w:val="00B52251"/>
    <w:rsid w:val="00B529A7"/>
    <w:rsid w:val="00B52ED3"/>
    <w:rsid w:val="00B532E9"/>
    <w:rsid w:val="00B533E2"/>
    <w:rsid w:val="00B53D85"/>
    <w:rsid w:val="00B53DB4"/>
    <w:rsid w:val="00B54226"/>
    <w:rsid w:val="00B5478F"/>
    <w:rsid w:val="00B549A0"/>
    <w:rsid w:val="00B54E78"/>
    <w:rsid w:val="00B54EDD"/>
    <w:rsid w:val="00B54F80"/>
    <w:rsid w:val="00B54FD0"/>
    <w:rsid w:val="00B55222"/>
    <w:rsid w:val="00B55A49"/>
    <w:rsid w:val="00B55C35"/>
    <w:rsid w:val="00B55C4B"/>
    <w:rsid w:val="00B55C75"/>
    <w:rsid w:val="00B55DB8"/>
    <w:rsid w:val="00B5605D"/>
    <w:rsid w:val="00B5610D"/>
    <w:rsid w:val="00B561F2"/>
    <w:rsid w:val="00B5671F"/>
    <w:rsid w:val="00B56742"/>
    <w:rsid w:val="00B569E5"/>
    <w:rsid w:val="00B56B36"/>
    <w:rsid w:val="00B56D08"/>
    <w:rsid w:val="00B56E22"/>
    <w:rsid w:val="00B56EEE"/>
    <w:rsid w:val="00B5736F"/>
    <w:rsid w:val="00B57609"/>
    <w:rsid w:val="00B576FE"/>
    <w:rsid w:val="00B6018B"/>
    <w:rsid w:val="00B60541"/>
    <w:rsid w:val="00B6081B"/>
    <w:rsid w:val="00B61489"/>
    <w:rsid w:val="00B61544"/>
    <w:rsid w:val="00B617FB"/>
    <w:rsid w:val="00B61AF6"/>
    <w:rsid w:val="00B61BA4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CF7"/>
    <w:rsid w:val="00B63DA5"/>
    <w:rsid w:val="00B63F65"/>
    <w:rsid w:val="00B6416C"/>
    <w:rsid w:val="00B64336"/>
    <w:rsid w:val="00B644F2"/>
    <w:rsid w:val="00B64506"/>
    <w:rsid w:val="00B64F4C"/>
    <w:rsid w:val="00B64FE2"/>
    <w:rsid w:val="00B65218"/>
    <w:rsid w:val="00B6532E"/>
    <w:rsid w:val="00B6563D"/>
    <w:rsid w:val="00B657B1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F50"/>
    <w:rsid w:val="00B710DC"/>
    <w:rsid w:val="00B71257"/>
    <w:rsid w:val="00B71399"/>
    <w:rsid w:val="00B71635"/>
    <w:rsid w:val="00B718D5"/>
    <w:rsid w:val="00B71D6C"/>
    <w:rsid w:val="00B7209C"/>
    <w:rsid w:val="00B723A8"/>
    <w:rsid w:val="00B723F2"/>
    <w:rsid w:val="00B72539"/>
    <w:rsid w:val="00B725CD"/>
    <w:rsid w:val="00B725E9"/>
    <w:rsid w:val="00B72680"/>
    <w:rsid w:val="00B72A3B"/>
    <w:rsid w:val="00B72EA5"/>
    <w:rsid w:val="00B73088"/>
    <w:rsid w:val="00B73631"/>
    <w:rsid w:val="00B73B4E"/>
    <w:rsid w:val="00B73BB6"/>
    <w:rsid w:val="00B73F57"/>
    <w:rsid w:val="00B73FFD"/>
    <w:rsid w:val="00B7413F"/>
    <w:rsid w:val="00B742B4"/>
    <w:rsid w:val="00B748D9"/>
    <w:rsid w:val="00B7493C"/>
    <w:rsid w:val="00B74CD9"/>
    <w:rsid w:val="00B752B3"/>
    <w:rsid w:val="00B75337"/>
    <w:rsid w:val="00B7534E"/>
    <w:rsid w:val="00B753B5"/>
    <w:rsid w:val="00B7541B"/>
    <w:rsid w:val="00B75624"/>
    <w:rsid w:val="00B75644"/>
    <w:rsid w:val="00B75C41"/>
    <w:rsid w:val="00B75D87"/>
    <w:rsid w:val="00B75E5B"/>
    <w:rsid w:val="00B75EF7"/>
    <w:rsid w:val="00B75F9E"/>
    <w:rsid w:val="00B760C1"/>
    <w:rsid w:val="00B7617D"/>
    <w:rsid w:val="00B763B6"/>
    <w:rsid w:val="00B76678"/>
    <w:rsid w:val="00B7667C"/>
    <w:rsid w:val="00B769D8"/>
    <w:rsid w:val="00B76E0F"/>
    <w:rsid w:val="00B76F77"/>
    <w:rsid w:val="00B770AF"/>
    <w:rsid w:val="00B77416"/>
    <w:rsid w:val="00B775FB"/>
    <w:rsid w:val="00B77CB8"/>
    <w:rsid w:val="00B8022F"/>
    <w:rsid w:val="00B80483"/>
    <w:rsid w:val="00B8054F"/>
    <w:rsid w:val="00B80616"/>
    <w:rsid w:val="00B806A0"/>
    <w:rsid w:val="00B806A2"/>
    <w:rsid w:val="00B80896"/>
    <w:rsid w:val="00B80BD0"/>
    <w:rsid w:val="00B80D72"/>
    <w:rsid w:val="00B811E0"/>
    <w:rsid w:val="00B81291"/>
    <w:rsid w:val="00B81434"/>
    <w:rsid w:val="00B81A36"/>
    <w:rsid w:val="00B81B68"/>
    <w:rsid w:val="00B81B87"/>
    <w:rsid w:val="00B81D57"/>
    <w:rsid w:val="00B81FDA"/>
    <w:rsid w:val="00B82415"/>
    <w:rsid w:val="00B82600"/>
    <w:rsid w:val="00B8265B"/>
    <w:rsid w:val="00B82A34"/>
    <w:rsid w:val="00B82C76"/>
    <w:rsid w:val="00B83284"/>
    <w:rsid w:val="00B83A34"/>
    <w:rsid w:val="00B83ACC"/>
    <w:rsid w:val="00B83BB2"/>
    <w:rsid w:val="00B83D35"/>
    <w:rsid w:val="00B83D66"/>
    <w:rsid w:val="00B84093"/>
    <w:rsid w:val="00B841EB"/>
    <w:rsid w:val="00B8498C"/>
    <w:rsid w:val="00B849F6"/>
    <w:rsid w:val="00B84BE8"/>
    <w:rsid w:val="00B84DD2"/>
    <w:rsid w:val="00B851E6"/>
    <w:rsid w:val="00B859A7"/>
    <w:rsid w:val="00B85CC1"/>
    <w:rsid w:val="00B85D29"/>
    <w:rsid w:val="00B86434"/>
    <w:rsid w:val="00B865EB"/>
    <w:rsid w:val="00B86D32"/>
    <w:rsid w:val="00B872A6"/>
    <w:rsid w:val="00B8730B"/>
    <w:rsid w:val="00B87AC9"/>
    <w:rsid w:val="00B87BD7"/>
    <w:rsid w:val="00B90068"/>
    <w:rsid w:val="00B9012A"/>
    <w:rsid w:val="00B90277"/>
    <w:rsid w:val="00B907BB"/>
    <w:rsid w:val="00B908BA"/>
    <w:rsid w:val="00B908C1"/>
    <w:rsid w:val="00B908C3"/>
    <w:rsid w:val="00B90B14"/>
    <w:rsid w:val="00B90DCB"/>
    <w:rsid w:val="00B9102E"/>
    <w:rsid w:val="00B9116C"/>
    <w:rsid w:val="00B91379"/>
    <w:rsid w:val="00B9153F"/>
    <w:rsid w:val="00B917C4"/>
    <w:rsid w:val="00B91B5B"/>
    <w:rsid w:val="00B921DC"/>
    <w:rsid w:val="00B92267"/>
    <w:rsid w:val="00B922F2"/>
    <w:rsid w:val="00B92484"/>
    <w:rsid w:val="00B92860"/>
    <w:rsid w:val="00B928F6"/>
    <w:rsid w:val="00B92AB2"/>
    <w:rsid w:val="00B92B8B"/>
    <w:rsid w:val="00B92D7B"/>
    <w:rsid w:val="00B92E7C"/>
    <w:rsid w:val="00B9301B"/>
    <w:rsid w:val="00B9309D"/>
    <w:rsid w:val="00B930DB"/>
    <w:rsid w:val="00B93165"/>
    <w:rsid w:val="00B93258"/>
    <w:rsid w:val="00B9366A"/>
    <w:rsid w:val="00B936CE"/>
    <w:rsid w:val="00B93841"/>
    <w:rsid w:val="00B93E96"/>
    <w:rsid w:val="00B94114"/>
    <w:rsid w:val="00B9455D"/>
    <w:rsid w:val="00B94CD2"/>
    <w:rsid w:val="00B94F6B"/>
    <w:rsid w:val="00B95168"/>
    <w:rsid w:val="00B9548B"/>
    <w:rsid w:val="00B955ED"/>
    <w:rsid w:val="00B9597F"/>
    <w:rsid w:val="00B95BD0"/>
    <w:rsid w:val="00B95E15"/>
    <w:rsid w:val="00B95F32"/>
    <w:rsid w:val="00B95F5C"/>
    <w:rsid w:val="00B96123"/>
    <w:rsid w:val="00B9618B"/>
    <w:rsid w:val="00B968AA"/>
    <w:rsid w:val="00B96A32"/>
    <w:rsid w:val="00B96B72"/>
    <w:rsid w:val="00B96F90"/>
    <w:rsid w:val="00B970BF"/>
    <w:rsid w:val="00B9719C"/>
    <w:rsid w:val="00B97368"/>
    <w:rsid w:val="00B9776B"/>
    <w:rsid w:val="00B97827"/>
    <w:rsid w:val="00B97905"/>
    <w:rsid w:val="00B97AD1"/>
    <w:rsid w:val="00BA022D"/>
    <w:rsid w:val="00BA025D"/>
    <w:rsid w:val="00BA0389"/>
    <w:rsid w:val="00BA0411"/>
    <w:rsid w:val="00BA049F"/>
    <w:rsid w:val="00BA096D"/>
    <w:rsid w:val="00BA0B82"/>
    <w:rsid w:val="00BA0DFD"/>
    <w:rsid w:val="00BA119A"/>
    <w:rsid w:val="00BA1232"/>
    <w:rsid w:val="00BA12E4"/>
    <w:rsid w:val="00BA1BB5"/>
    <w:rsid w:val="00BA1C3E"/>
    <w:rsid w:val="00BA1C49"/>
    <w:rsid w:val="00BA1E3B"/>
    <w:rsid w:val="00BA2034"/>
    <w:rsid w:val="00BA22BE"/>
    <w:rsid w:val="00BA2437"/>
    <w:rsid w:val="00BA24F0"/>
    <w:rsid w:val="00BA278D"/>
    <w:rsid w:val="00BA2983"/>
    <w:rsid w:val="00BA2BC8"/>
    <w:rsid w:val="00BA3354"/>
    <w:rsid w:val="00BA3541"/>
    <w:rsid w:val="00BA380C"/>
    <w:rsid w:val="00BA381C"/>
    <w:rsid w:val="00BA3A10"/>
    <w:rsid w:val="00BA3A6A"/>
    <w:rsid w:val="00BA3B50"/>
    <w:rsid w:val="00BA4661"/>
    <w:rsid w:val="00BA4E5C"/>
    <w:rsid w:val="00BA5365"/>
    <w:rsid w:val="00BA5376"/>
    <w:rsid w:val="00BA53A8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55F"/>
    <w:rsid w:val="00BA7A4C"/>
    <w:rsid w:val="00BA7D14"/>
    <w:rsid w:val="00BA7F30"/>
    <w:rsid w:val="00BB0399"/>
    <w:rsid w:val="00BB041A"/>
    <w:rsid w:val="00BB051A"/>
    <w:rsid w:val="00BB067B"/>
    <w:rsid w:val="00BB090B"/>
    <w:rsid w:val="00BB092F"/>
    <w:rsid w:val="00BB0A28"/>
    <w:rsid w:val="00BB0FB2"/>
    <w:rsid w:val="00BB10F9"/>
    <w:rsid w:val="00BB1112"/>
    <w:rsid w:val="00BB1347"/>
    <w:rsid w:val="00BB158A"/>
    <w:rsid w:val="00BB172A"/>
    <w:rsid w:val="00BB19F9"/>
    <w:rsid w:val="00BB1D6C"/>
    <w:rsid w:val="00BB1E2B"/>
    <w:rsid w:val="00BB2257"/>
    <w:rsid w:val="00BB239C"/>
    <w:rsid w:val="00BB2562"/>
    <w:rsid w:val="00BB2664"/>
    <w:rsid w:val="00BB26E7"/>
    <w:rsid w:val="00BB283E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10E"/>
    <w:rsid w:val="00BB5386"/>
    <w:rsid w:val="00BB548D"/>
    <w:rsid w:val="00BB5567"/>
    <w:rsid w:val="00BB55BE"/>
    <w:rsid w:val="00BB5780"/>
    <w:rsid w:val="00BB5B4A"/>
    <w:rsid w:val="00BB5C99"/>
    <w:rsid w:val="00BB5E06"/>
    <w:rsid w:val="00BB6079"/>
    <w:rsid w:val="00BB61FB"/>
    <w:rsid w:val="00BB62FD"/>
    <w:rsid w:val="00BB64BC"/>
    <w:rsid w:val="00BB6BC2"/>
    <w:rsid w:val="00BB742C"/>
    <w:rsid w:val="00BB7658"/>
    <w:rsid w:val="00BB76E3"/>
    <w:rsid w:val="00BB7713"/>
    <w:rsid w:val="00BB77BA"/>
    <w:rsid w:val="00BB7881"/>
    <w:rsid w:val="00BB789B"/>
    <w:rsid w:val="00BB7975"/>
    <w:rsid w:val="00BB7A42"/>
    <w:rsid w:val="00BB7C08"/>
    <w:rsid w:val="00BB7E32"/>
    <w:rsid w:val="00BC0444"/>
    <w:rsid w:val="00BC067E"/>
    <w:rsid w:val="00BC0BA2"/>
    <w:rsid w:val="00BC0C3B"/>
    <w:rsid w:val="00BC1040"/>
    <w:rsid w:val="00BC1041"/>
    <w:rsid w:val="00BC1219"/>
    <w:rsid w:val="00BC16C4"/>
    <w:rsid w:val="00BC190F"/>
    <w:rsid w:val="00BC192D"/>
    <w:rsid w:val="00BC1CEE"/>
    <w:rsid w:val="00BC1F42"/>
    <w:rsid w:val="00BC1F9D"/>
    <w:rsid w:val="00BC1FA2"/>
    <w:rsid w:val="00BC216C"/>
    <w:rsid w:val="00BC240F"/>
    <w:rsid w:val="00BC24EC"/>
    <w:rsid w:val="00BC2636"/>
    <w:rsid w:val="00BC2650"/>
    <w:rsid w:val="00BC2E02"/>
    <w:rsid w:val="00BC2E05"/>
    <w:rsid w:val="00BC32E8"/>
    <w:rsid w:val="00BC332D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6F3"/>
    <w:rsid w:val="00BC4760"/>
    <w:rsid w:val="00BC4A10"/>
    <w:rsid w:val="00BC4D31"/>
    <w:rsid w:val="00BC4E3E"/>
    <w:rsid w:val="00BC4E95"/>
    <w:rsid w:val="00BC5000"/>
    <w:rsid w:val="00BC57D0"/>
    <w:rsid w:val="00BC591A"/>
    <w:rsid w:val="00BC62C2"/>
    <w:rsid w:val="00BC630F"/>
    <w:rsid w:val="00BC66B5"/>
    <w:rsid w:val="00BC6904"/>
    <w:rsid w:val="00BC6E1D"/>
    <w:rsid w:val="00BC6ED0"/>
    <w:rsid w:val="00BC745B"/>
    <w:rsid w:val="00BC796D"/>
    <w:rsid w:val="00BC79DF"/>
    <w:rsid w:val="00BC7F41"/>
    <w:rsid w:val="00BC7FE3"/>
    <w:rsid w:val="00BD0248"/>
    <w:rsid w:val="00BD0E1B"/>
    <w:rsid w:val="00BD0E7A"/>
    <w:rsid w:val="00BD0FF7"/>
    <w:rsid w:val="00BD101D"/>
    <w:rsid w:val="00BD1186"/>
    <w:rsid w:val="00BD1CA4"/>
    <w:rsid w:val="00BD2170"/>
    <w:rsid w:val="00BD2587"/>
    <w:rsid w:val="00BD275D"/>
    <w:rsid w:val="00BD2986"/>
    <w:rsid w:val="00BD2A82"/>
    <w:rsid w:val="00BD2B4E"/>
    <w:rsid w:val="00BD2D41"/>
    <w:rsid w:val="00BD36BA"/>
    <w:rsid w:val="00BD39BF"/>
    <w:rsid w:val="00BD3B80"/>
    <w:rsid w:val="00BD4789"/>
    <w:rsid w:val="00BD48E0"/>
    <w:rsid w:val="00BD4BCC"/>
    <w:rsid w:val="00BD4C2B"/>
    <w:rsid w:val="00BD4D33"/>
    <w:rsid w:val="00BD502C"/>
    <w:rsid w:val="00BD518C"/>
    <w:rsid w:val="00BD5232"/>
    <w:rsid w:val="00BD554B"/>
    <w:rsid w:val="00BD5A2F"/>
    <w:rsid w:val="00BD5B0B"/>
    <w:rsid w:val="00BD5E6A"/>
    <w:rsid w:val="00BD5FCE"/>
    <w:rsid w:val="00BD6459"/>
    <w:rsid w:val="00BD6855"/>
    <w:rsid w:val="00BD694D"/>
    <w:rsid w:val="00BD6BD6"/>
    <w:rsid w:val="00BD6DA8"/>
    <w:rsid w:val="00BD7076"/>
    <w:rsid w:val="00BD759C"/>
    <w:rsid w:val="00BD7719"/>
    <w:rsid w:val="00BD7A92"/>
    <w:rsid w:val="00BD7C8A"/>
    <w:rsid w:val="00BD7F9D"/>
    <w:rsid w:val="00BD7FBD"/>
    <w:rsid w:val="00BE01ED"/>
    <w:rsid w:val="00BE092A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4AC"/>
    <w:rsid w:val="00BE2566"/>
    <w:rsid w:val="00BE257E"/>
    <w:rsid w:val="00BE259A"/>
    <w:rsid w:val="00BE277E"/>
    <w:rsid w:val="00BE2985"/>
    <w:rsid w:val="00BE29A3"/>
    <w:rsid w:val="00BE2E6B"/>
    <w:rsid w:val="00BE2EB0"/>
    <w:rsid w:val="00BE300A"/>
    <w:rsid w:val="00BE316A"/>
    <w:rsid w:val="00BE3218"/>
    <w:rsid w:val="00BE376A"/>
    <w:rsid w:val="00BE3772"/>
    <w:rsid w:val="00BE3959"/>
    <w:rsid w:val="00BE3AFC"/>
    <w:rsid w:val="00BE3E4A"/>
    <w:rsid w:val="00BE3EAB"/>
    <w:rsid w:val="00BE40D9"/>
    <w:rsid w:val="00BE4135"/>
    <w:rsid w:val="00BE46B7"/>
    <w:rsid w:val="00BE48F9"/>
    <w:rsid w:val="00BE4D3B"/>
    <w:rsid w:val="00BE4E0D"/>
    <w:rsid w:val="00BE4F6D"/>
    <w:rsid w:val="00BE5000"/>
    <w:rsid w:val="00BE540A"/>
    <w:rsid w:val="00BE543F"/>
    <w:rsid w:val="00BE551B"/>
    <w:rsid w:val="00BE566C"/>
    <w:rsid w:val="00BE6029"/>
    <w:rsid w:val="00BE66DF"/>
    <w:rsid w:val="00BE66E9"/>
    <w:rsid w:val="00BE697A"/>
    <w:rsid w:val="00BE69FF"/>
    <w:rsid w:val="00BE6A96"/>
    <w:rsid w:val="00BE6CB1"/>
    <w:rsid w:val="00BE75E2"/>
    <w:rsid w:val="00BE77E1"/>
    <w:rsid w:val="00BE7845"/>
    <w:rsid w:val="00BE7847"/>
    <w:rsid w:val="00BE787A"/>
    <w:rsid w:val="00BF026B"/>
    <w:rsid w:val="00BF0386"/>
    <w:rsid w:val="00BF04EF"/>
    <w:rsid w:val="00BF09CF"/>
    <w:rsid w:val="00BF0B91"/>
    <w:rsid w:val="00BF0DA1"/>
    <w:rsid w:val="00BF1024"/>
    <w:rsid w:val="00BF14B1"/>
    <w:rsid w:val="00BF1C4D"/>
    <w:rsid w:val="00BF1CC7"/>
    <w:rsid w:val="00BF1E2F"/>
    <w:rsid w:val="00BF1FB5"/>
    <w:rsid w:val="00BF21B9"/>
    <w:rsid w:val="00BF25F6"/>
    <w:rsid w:val="00BF2913"/>
    <w:rsid w:val="00BF2B18"/>
    <w:rsid w:val="00BF2B66"/>
    <w:rsid w:val="00BF2D60"/>
    <w:rsid w:val="00BF2FA3"/>
    <w:rsid w:val="00BF302B"/>
    <w:rsid w:val="00BF389E"/>
    <w:rsid w:val="00BF3A4C"/>
    <w:rsid w:val="00BF3CB8"/>
    <w:rsid w:val="00BF3DC2"/>
    <w:rsid w:val="00BF3ED2"/>
    <w:rsid w:val="00BF41C8"/>
    <w:rsid w:val="00BF44E7"/>
    <w:rsid w:val="00BF4507"/>
    <w:rsid w:val="00BF45A4"/>
    <w:rsid w:val="00BF478B"/>
    <w:rsid w:val="00BF4C95"/>
    <w:rsid w:val="00BF4DAC"/>
    <w:rsid w:val="00BF4DB7"/>
    <w:rsid w:val="00BF4DD6"/>
    <w:rsid w:val="00BF54CE"/>
    <w:rsid w:val="00BF591E"/>
    <w:rsid w:val="00BF5A8D"/>
    <w:rsid w:val="00BF5B35"/>
    <w:rsid w:val="00BF5D99"/>
    <w:rsid w:val="00BF5DAF"/>
    <w:rsid w:val="00BF5FC7"/>
    <w:rsid w:val="00BF6037"/>
    <w:rsid w:val="00BF618C"/>
    <w:rsid w:val="00BF6404"/>
    <w:rsid w:val="00BF678E"/>
    <w:rsid w:val="00BF68A0"/>
    <w:rsid w:val="00BF6AE4"/>
    <w:rsid w:val="00BF6ECF"/>
    <w:rsid w:val="00BF7277"/>
    <w:rsid w:val="00BF746B"/>
    <w:rsid w:val="00BF78B7"/>
    <w:rsid w:val="00BF7A35"/>
    <w:rsid w:val="00BF7E71"/>
    <w:rsid w:val="00C001BA"/>
    <w:rsid w:val="00C003B2"/>
    <w:rsid w:val="00C00654"/>
    <w:rsid w:val="00C0070C"/>
    <w:rsid w:val="00C00934"/>
    <w:rsid w:val="00C011B2"/>
    <w:rsid w:val="00C01236"/>
    <w:rsid w:val="00C013AC"/>
    <w:rsid w:val="00C01874"/>
    <w:rsid w:val="00C01989"/>
    <w:rsid w:val="00C01991"/>
    <w:rsid w:val="00C01A39"/>
    <w:rsid w:val="00C01E2C"/>
    <w:rsid w:val="00C02185"/>
    <w:rsid w:val="00C025E5"/>
    <w:rsid w:val="00C027E7"/>
    <w:rsid w:val="00C02B27"/>
    <w:rsid w:val="00C02D93"/>
    <w:rsid w:val="00C02F9E"/>
    <w:rsid w:val="00C0305D"/>
    <w:rsid w:val="00C03095"/>
    <w:rsid w:val="00C0311D"/>
    <w:rsid w:val="00C038A8"/>
    <w:rsid w:val="00C03931"/>
    <w:rsid w:val="00C03A62"/>
    <w:rsid w:val="00C03B01"/>
    <w:rsid w:val="00C03E26"/>
    <w:rsid w:val="00C041A4"/>
    <w:rsid w:val="00C04364"/>
    <w:rsid w:val="00C0459C"/>
    <w:rsid w:val="00C04C31"/>
    <w:rsid w:val="00C05202"/>
    <w:rsid w:val="00C05405"/>
    <w:rsid w:val="00C056EF"/>
    <w:rsid w:val="00C05BB4"/>
    <w:rsid w:val="00C05CC5"/>
    <w:rsid w:val="00C05CDB"/>
    <w:rsid w:val="00C05D4B"/>
    <w:rsid w:val="00C05FEC"/>
    <w:rsid w:val="00C061FE"/>
    <w:rsid w:val="00C06367"/>
    <w:rsid w:val="00C06494"/>
    <w:rsid w:val="00C06557"/>
    <w:rsid w:val="00C06E67"/>
    <w:rsid w:val="00C06F55"/>
    <w:rsid w:val="00C07223"/>
    <w:rsid w:val="00C0751B"/>
    <w:rsid w:val="00C075E6"/>
    <w:rsid w:val="00C07676"/>
    <w:rsid w:val="00C103C0"/>
    <w:rsid w:val="00C10580"/>
    <w:rsid w:val="00C10674"/>
    <w:rsid w:val="00C1072F"/>
    <w:rsid w:val="00C1091A"/>
    <w:rsid w:val="00C10CC6"/>
    <w:rsid w:val="00C11723"/>
    <w:rsid w:val="00C117F9"/>
    <w:rsid w:val="00C11FA4"/>
    <w:rsid w:val="00C11FE3"/>
    <w:rsid w:val="00C120D0"/>
    <w:rsid w:val="00C12678"/>
    <w:rsid w:val="00C12CFF"/>
    <w:rsid w:val="00C13320"/>
    <w:rsid w:val="00C134A8"/>
    <w:rsid w:val="00C13607"/>
    <w:rsid w:val="00C1367B"/>
    <w:rsid w:val="00C13B71"/>
    <w:rsid w:val="00C14621"/>
    <w:rsid w:val="00C14790"/>
    <w:rsid w:val="00C147A4"/>
    <w:rsid w:val="00C14BBE"/>
    <w:rsid w:val="00C14FFA"/>
    <w:rsid w:val="00C150E7"/>
    <w:rsid w:val="00C1560A"/>
    <w:rsid w:val="00C161A9"/>
    <w:rsid w:val="00C167C8"/>
    <w:rsid w:val="00C167DD"/>
    <w:rsid w:val="00C16D0C"/>
    <w:rsid w:val="00C17293"/>
    <w:rsid w:val="00C1789D"/>
    <w:rsid w:val="00C178D4"/>
    <w:rsid w:val="00C17915"/>
    <w:rsid w:val="00C17AA7"/>
    <w:rsid w:val="00C17D51"/>
    <w:rsid w:val="00C17F15"/>
    <w:rsid w:val="00C17F35"/>
    <w:rsid w:val="00C20329"/>
    <w:rsid w:val="00C20461"/>
    <w:rsid w:val="00C20529"/>
    <w:rsid w:val="00C205C8"/>
    <w:rsid w:val="00C20C34"/>
    <w:rsid w:val="00C20EEA"/>
    <w:rsid w:val="00C2113E"/>
    <w:rsid w:val="00C21384"/>
    <w:rsid w:val="00C215B7"/>
    <w:rsid w:val="00C216FE"/>
    <w:rsid w:val="00C2181B"/>
    <w:rsid w:val="00C218AD"/>
    <w:rsid w:val="00C2191D"/>
    <w:rsid w:val="00C21CB3"/>
    <w:rsid w:val="00C21D5F"/>
    <w:rsid w:val="00C22461"/>
    <w:rsid w:val="00C2299C"/>
    <w:rsid w:val="00C22B78"/>
    <w:rsid w:val="00C22CFE"/>
    <w:rsid w:val="00C22D28"/>
    <w:rsid w:val="00C22F29"/>
    <w:rsid w:val="00C23173"/>
    <w:rsid w:val="00C23440"/>
    <w:rsid w:val="00C235AB"/>
    <w:rsid w:val="00C237AC"/>
    <w:rsid w:val="00C23BF7"/>
    <w:rsid w:val="00C243DF"/>
    <w:rsid w:val="00C2481E"/>
    <w:rsid w:val="00C2486D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E64"/>
    <w:rsid w:val="00C25F95"/>
    <w:rsid w:val="00C260D4"/>
    <w:rsid w:val="00C262FB"/>
    <w:rsid w:val="00C263A3"/>
    <w:rsid w:val="00C265F4"/>
    <w:rsid w:val="00C268A0"/>
    <w:rsid w:val="00C268A3"/>
    <w:rsid w:val="00C26B6A"/>
    <w:rsid w:val="00C26B9E"/>
    <w:rsid w:val="00C26D44"/>
    <w:rsid w:val="00C27095"/>
    <w:rsid w:val="00C271AC"/>
    <w:rsid w:val="00C27432"/>
    <w:rsid w:val="00C274A8"/>
    <w:rsid w:val="00C27998"/>
    <w:rsid w:val="00C27B6F"/>
    <w:rsid w:val="00C27DD7"/>
    <w:rsid w:val="00C27E42"/>
    <w:rsid w:val="00C30005"/>
    <w:rsid w:val="00C3015E"/>
    <w:rsid w:val="00C3048D"/>
    <w:rsid w:val="00C305E9"/>
    <w:rsid w:val="00C30B3E"/>
    <w:rsid w:val="00C30B47"/>
    <w:rsid w:val="00C312CF"/>
    <w:rsid w:val="00C3145F"/>
    <w:rsid w:val="00C3155A"/>
    <w:rsid w:val="00C315CD"/>
    <w:rsid w:val="00C316A4"/>
    <w:rsid w:val="00C31720"/>
    <w:rsid w:val="00C3196C"/>
    <w:rsid w:val="00C31B19"/>
    <w:rsid w:val="00C31DFF"/>
    <w:rsid w:val="00C31F4C"/>
    <w:rsid w:val="00C32225"/>
    <w:rsid w:val="00C32984"/>
    <w:rsid w:val="00C3298E"/>
    <w:rsid w:val="00C33014"/>
    <w:rsid w:val="00C3308C"/>
    <w:rsid w:val="00C333F3"/>
    <w:rsid w:val="00C337F2"/>
    <w:rsid w:val="00C33CE6"/>
    <w:rsid w:val="00C3409C"/>
    <w:rsid w:val="00C342CD"/>
    <w:rsid w:val="00C3475F"/>
    <w:rsid w:val="00C349BA"/>
    <w:rsid w:val="00C350C4"/>
    <w:rsid w:val="00C352BA"/>
    <w:rsid w:val="00C35629"/>
    <w:rsid w:val="00C35865"/>
    <w:rsid w:val="00C35AC4"/>
    <w:rsid w:val="00C35AD2"/>
    <w:rsid w:val="00C35B34"/>
    <w:rsid w:val="00C35DC1"/>
    <w:rsid w:val="00C361F6"/>
    <w:rsid w:val="00C3630E"/>
    <w:rsid w:val="00C36373"/>
    <w:rsid w:val="00C36519"/>
    <w:rsid w:val="00C36679"/>
    <w:rsid w:val="00C36755"/>
    <w:rsid w:val="00C369DC"/>
    <w:rsid w:val="00C36BA5"/>
    <w:rsid w:val="00C36C8F"/>
    <w:rsid w:val="00C36E3F"/>
    <w:rsid w:val="00C36F04"/>
    <w:rsid w:val="00C3747A"/>
    <w:rsid w:val="00C37865"/>
    <w:rsid w:val="00C37888"/>
    <w:rsid w:val="00C379D8"/>
    <w:rsid w:val="00C37BB3"/>
    <w:rsid w:val="00C37CAF"/>
    <w:rsid w:val="00C37F42"/>
    <w:rsid w:val="00C4000B"/>
    <w:rsid w:val="00C40105"/>
    <w:rsid w:val="00C40454"/>
    <w:rsid w:val="00C40729"/>
    <w:rsid w:val="00C40CAF"/>
    <w:rsid w:val="00C410AC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0A"/>
    <w:rsid w:val="00C42934"/>
    <w:rsid w:val="00C42FE5"/>
    <w:rsid w:val="00C434EF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5144"/>
    <w:rsid w:val="00C45188"/>
    <w:rsid w:val="00C4545D"/>
    <w:rsid w:val="00C45812"/>
    <w:rsid w:val="00C45BB2"/>
    <w:rsid w:val="00C45D58"/>
    <w:rsid w:val="00C45F08"/>
    <w:rsid w:val="00C4603D"/>
    <w:rsid w:val="00C460BF"/>
    <w:rsid w:val="00C4643D"/>
    <w:rsid w:val="00C4650A"/>
    <w:rsid w:val="00C46543"/>
    <w:rsid w:val="00C46CDA"/>
    <w:rsid w:val="00C46D41"/>
    <w:rsid w:val="00C46E62"/>
    <w:rsid w:val="00C4764F"/>
    <w:rsid w:val="00C476A3"/>
    <w:rsid w:val="00C4774D"/>
    <w:rsid w:val="00C47B32"/>
    <w:rsid w:val="00C50042"/>
    <w:rsid w:val="00C50188"/>
    <w:rsid w:val="00C50229"/>
    <w:rsid w:val="00C5037C"/>
    <w:rsid w:val="00C50468"/>
    <w:rsid w:val="00C5056C"/>
    <w:rsid w:val="00C5097D"/>
    <w:rsid w:val="00C50B58"/>
    <w:rsid w:val="00C50BEC"/>
    <w:rsid w:val="00C51302"/>
    <w:rsid w:val="00C51722"/>
    <w:rsid w:val="00C51A41"/>
    <w:rsid w:val="00C51AD3"/>
    <w:rsid w:val="00C51C9D"/>
    <w:rsid w:val="00C52351"/>
    <w:rsid w:val="00C5257D"/>
    <w:rsid w:val="00C5280E"/>
    <w:rsid w:val="00C528E0"/>
    <w:rsid w:val="00C52927"/>
    <w:rsid w:val="00C52AA2"/>
    <w:rsid w:val="00C52B57"/>
    <w:rsid w:val="00C52B85"/>
    <w:rsid w:val="00C530BB"/>
    <w:rsid w:val="00C5313A"/>
    <w:rsid w:val="00C532D8"/>
    <w:rsid w:val="00C53345"/>
    <w:rsid w:val="00C534B7"/>
    <w:rsid w:val="00C537AF"/>
    <w:rsid w:val="00C539ED"/>
    <w:rsid w:val="00C53A1D"/>
    <w:rsid w:val="00C53B64"/>
    <w:rsid w:val="00C53F19"/>
    <w:rsid w:val="00C53FFB"/>
    <w:rsid w:val="00C546A8"/>
    <w:rsid w:val="00C54BC8"/>
    <w:rsid w:val="00C54C3A"/>
    <w:rsid w:val="00C54D2B"/>
    <w:rsid w:val="00C54E2B"/>
    <w:rsid w:val="00C551BB"/>
    <w:rsid w:val="00C558EC"/>
    <w:rsid w:val="00C55E48"/>
    <w:rsid w:val="00C56022"/>
    <w:rsid w:val="00C56108"/>
    <w:rsid w:val="00C56216"/>
    <w:rsid w:val="00C5639D"/>
    <w:rsid w:val="00C5646D"/>
    <w:rsid w:val="00C56563"/>
    <w:rsid w:val="00C567C2"/>
    <w:rsid w:val="00C57329"/>
    <w:rsid w:val="00C5795F"/>
    <w:rsid w:val="00C57FEB"/>
    <w:rsid w:val="00C607CB"/>
    <w:rsid w:val="00C60A4D"/>
    <w:rsid w:val="00C615A3"/>
    <w:rsid w:val="00C61881"/>
    <w:rsid w:val="00C61BCB"/>
    <w:rsid w:val="00C61DB0"/>
    <w:rsid w:val="00C61EE5"/>
    <w:rsid w:val="00C6209A"/>
    <w:rsid w:val="00C6231A"/>
    <w:rsid w:val="00C6298A"/>
    <w:rsid w:val="00C6301F"/>
    <w:rsid w:val="00C6343B"/>
    <w:rsid w:val="00C637BA"/>
    <w:rsid w:val="00C63A11"/>
    <w:rsid w:val="00C63AAC"/>
    <w:rsid w:val="00C63ABC"/>
    <w:rsid w:val="00C63D85"/>
    <w:rsid w:val="00C63DD4"/>
    <w:rsid w:val="00C63E06"/>
    <w:rsid w:val="00C64B8A"/>
    <w:rsid w:val="00C64DF1"/>
    <w:rsid w:val="00C653A0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FE6"/>
    <w:rsid w:val="00C671D2"/>
    <w:rsid w:val="00C67B97"/>
    <w:rsid w:val="00C67E52"/>
    <w:rsid w:val="00C67E83"/>
    <w:rsid w:val="00C7012D"/>
    <w:rsid w:val="00C70159"/>
    <w:rsid w:val="00C701CD"/>
    <w:rsid w:val="00C70B67"/>
    <w:rsid w:val="00C70E2F"/>
    <w:rsid w:val="00C70E6B"/>
    <w:rsid w:val="00C71208"/>
    <w:rsid w:val="00C715C4"/>
    <w:rsid w:val="00C71945"/>
    <w:rsid w:val="00C71CDE"/>
    <w:rsid w:val="00C71E1C"/>
    <w:rsid w:val="00C7289E"/>
    <w:rsid w:val="00C72975"/>
    <w:rsid w:val="00C729F7"/>
    <w:rsid w:val="00C72DA6"/>
    <w:rsid w:val="00C72EEA"/>
    <w:rsid w:val="00C7322B"/>
    <w:rsid w:val="00C7387C"/>
    <w:rsid w:val="00C73D89"/>
    <w:rsid w:val="00C7406B"/>
    <w:rsid w:val="00C74195"/>
    <w:rsid w:val="00C74437"/>
    <w:rsid w:val="00C745DF"/>
    <w:rsid w:val="00C74940"/>
    <w:rsid w:val="00C74C1C"/>
    <w:rsid w:val="00C74D3F"/>
    <w:rsid w:val="00C74E59"/>
    <w:rsid w:val="00C7548D"/>
    <w:rsid w:val="00C75800"/>
    <w:rsid w:val="00C7599C"/>
    <w:rsid w:val="00C75FED"/>
    <w:rsid w:val="00C7625A"/>
    <w:rsid w:val="00C76920"/>
    <w:rsid w:val="00C76DEA"/>
    <w:rsid w:val="00C7773A"/>
    <w:rsid w:val="00C77908"/>
    <w:rsid w:val="00C77A7C"/>
    <w:rsid w:val="00C77CBA"/>
    <w:rsid w:val="00C803AF"/>
    <w:rsid w:val="00C80594"/>
    <w:rsid w:val="00C80AC3"/>
    <w:rsid w:val="00C8131B"/>
    <w:rsid w:val="00C814E7"/>
    <w:rsid w:val="00C81593"/>
    <w:rsid w:val="00C81617"/>
    <w:rsid w:val="00C818FF"/>
    <w:rsid w:val="00C8190B"/>
    <w:rsid w:val="00C81BCA"/>
    <w:rsid w:val="00C82138"/>
    <w:rsid w:val="00C8213B"/>
    <w:rsid w:val="00C8214E"/>
    <w:rsid w:val="00C8216E"/>
    <w:rsid w:val="00C826CD"/>
    <w:rsid w:val="00C82892"/>
    <w:rsid w:val="00C82A1D"/>
    <w:rsid w:val="00C82B87"/>
    <w:rsid w:val="00C82BFB"/>
    <w:rsid w:val="00C83334"/>
    <w:rsid w:val="00C83798"/>
    <w:rsid w:val="00C83A73"/>
    <w:rsid w:val="00C83C59"/>
    <w:rsid w:val="00C846E1"/>
    <w:rsid w:val="00C84F2A"/>
    <w:rsid w:val="00C8522E"/>
    <w:rsid w:val="00C85487"/>
    <w:rsid w:val="00C859D0"/>
    <w:rsid w:val="00C85AD4"/>
    <w:rsid w:val="00C85C96"/>
    <w:rsid w:val="00C85F60"/>
    <w:rsid w:val="00C860D9"/>
    <w:rsid w:val="00C865A1"/>
    <w:rsid w:val="00C86987"/>
    <w:rsid w:val="00C869D4"/>
    <w:rsid w:val="00C8717E"/>
    <w:rsid w:val="00C87381"/>
    <w:rsid w:val="00C87455"/>
    <w:rsid w:val="00C87C5D"/>
    <w:rsid w:val="00C87F9A"/>
    <w:rsid w:val="00C90147"/>
    <w:rsid w:val="00C903E6"/>
    <w:rsid w:val="00C90965"/>
    <w:rsid w:val="00C90A45"/>
    <w:rsid w:val="00C90F65"/>
    <w:rsid w:val="00C91031"/>
    <w:rsid w:val="00C910CF"/>
    <w:rsid w:val="00C910FA"/>
    <w:rsid w:val="00C91590"/>
    <w:rsid w:val="00C917C5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9B9"/>
    <w:rsid w:val="00C92B96"/>
    <w:rsid w:val="00C92EBA"/>
    <w:rsid w:val="00C92FAB"/>
    <w:rsid w:val="00C93086"/>
    <w:rsid w:val="00C930F5"/>
    <w:rsid w:val="00C9313D"/>
    <w:rsid w:val="00C9316F"/>
    <w:rsid w:val="00C932DA"/>
    <w:rsid w:val="00C933B6"/>
    <w:rsid w:val="00C93459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511C"/>
    <w:rsid w:val="00C9516B"/>
    <w:rsid w:val="00C95170"/>
    <w:rsid w:val="00C95235"/>
    <w:rsid w:val="00C9549E"/>
    <w:rsid w:val="00C956CC"/>
    <w:rsid w:val="00C95D68"/>
    <w:rsid w:val="00C95F4E"/>
    <w:rsid w:val="00C9647B"/>
    <w:rsid w:val="00C967EC"/>
    <w:rsid w:val="00C96A29"/>
    <w:rsid w:val="00C96BFC"/>
    <w:rsid w:val="00C975C4"/>
    <w:rsid w:val="00C9790E"/>
    <w:rsid w:val="00C97A9A"/>
    <w:rsid w:val="00C97B45"/>
    <w:rsid w:val="00C97B5D"/>
    <w:rsid w:val="00C97D36"/>
    <w:rsid w:val="00CA0053"/>
    <w:rsid w:val="00CA06C8"/>
    <w:rsid w:val="00CA070E"/>
    <w:rsid w:val="00CA07F8"/>
    <w:rsid w:val="00CA0BCD"/>
    <w:rsid w:val="00CA0EF0"/>
    <w:rsid w:val="00CA16C0"/>
    <w:rsid w:val="00CA1826"/>
    <w:rsid w:val="00CA1B01"/>
    <w:rsid w:val="00CA2615"/>
    <w:rsid w:val="00CA271F"/>
    <w:rsid w:val="00CA2CB9"/>
    <w:rsid w:val="00CA2E64"/>
    <w:rsid w:val="00CA2EA6"/>
    <w:rsid w:val="00CA2EB8"/>
    <w:rsid w:val="00CA2FCF"/>
    <w:rsid w:val="00CA3315"/>
    <w:rsid w:val="00CA3489"/>
    <w:rsid w:val="00CA386D"/>
    <w:rsid w:val="00CA3B3A"/>
    <w:rsid w:val="00CA3EB9"/>
    <w:rsid w:val="00CA3F06"/>
    <w:rsid w:val="00CA405D"/>
    <w:rsid w:val="00CA43D3"/>
    <w:rsid w:val="00CA4453"/>
    <w:rsid w:val="00CA4C91"/>
    <w:rsid w:val="00CA4E2C"/>
    <w:rsid w:val="00CA4E9B"/>
    <w:rsid w:val="00CA5059"/>
    <w:rsid w:val="00CA52EF"/>
    <w:rsid w:val="00CA56D8"/>
    <w:rsid w:val="00CA56DA"/>
    <w:rsid w:val="00CA5C13"/>
    <w:rsid w:val="00CA5F3E"/>
    <w:rsid w:val="00CA61DB"/>
    <w:rsid w:val="00CA63DE"/>
    <w:rsid w:val="00CA6A47"/>
    <w:rsid w:val="00CA6B52"/>
    <w:rsid w:val="00CA6B93"/>
    <w:rsid w:val="00CA6C3D"/>
    <w:rsid w:val="00CA6C4D"/>
    <w:rsid w:val="00CA6C7C"/>
    <w:rsid w:val="00CA6EB5"/>
    <w:rsid w:val="00CA6EEA"/>
    <w:rsid w:val="00CA6FCE"/>
    <w:rsid w:val="00CA7702"/>
    <w:rsid w:val="00CA7A01"/>
    <w:rsid w:val="00CA7D95"/>
    <w:rsid w:val="00CA7FB7"/>
    <w:rsid w:val="00CB00EB"/>
    <w:rsid w:val="00CB0133"/>
    <w:rsid w:val="00CB0214"/>
    <w:rsid w:val="00CB024D"/>
    <w:rsid w:val="00CB032C"/>
    <w:rsid w:val="00CB0933"/>
    <w:rsid w:val="00CB0AD5"/>
    <w:rsid w:val="00CB0D64"/>
    <w:rsid w:val="00CB14EF"/>
    <w:rsid w:val="00CB1924"/>
    <w:rsid w:val="00CB1A6E"/>
    <w:rsid w:val="00CB1EA8"/>
    <w:rsid w:val="00CB1EBE"/>
    <w:rsid w:val="00CB201A"/>
    <w:rsid w:val="00CB2034"/>
    <w:rsid w:val="00CB2050"/>
    <w:rsid w:val="00CB2071"/>
    <w:rsid w:val="00CB2081"/>
    <w:rsid w:val="00CB23DF"/>
    <w:rsid w:val="00CB240F"/>
    <w:rsid w:val="00CB26B2"/>
    <w:rsid w:val="00CB270D"/>
    <w:rsid w:val="00CB29A8"/>
    <w:rsid w:val="00CB2CB5"/>
    <w:rsid w:val="00CB2D30"/>
    <w:rsid w:val="00CB2E57"/>
    <w:rsid w:val="00CB2F16"/>
    <w:rsid w:val="00CB2F83"/>
    <w:rsid w:val="00CB3135"/>
    <w:rsid w:val="00CB3A9C"/>
    <w:rsid w:val="00CB3FD7"/>
    <w:rsid w:val="00CB4148"/>
    <w:rsid w:val="00CB46C5"/>
    <w:rsid w:val="00CB4894"/>
    <w:rsid w:val="00CB5050"/>
    <w:rsid w:val="00CB530C"/>
    <w:rsid w:val="00CB5323"/>
    <w:rsid w:val="00CB5B5F"/>
    <w:rsid w:val="00CB5C80"/>
    <w:rsid w:val="00CB5CAA"/>
    <w:rsid w:val="00CB5F06"/>
    <w:rsid w:val="00CB5FF9"/>
    <w:rsid w:val="00CB61CD"/>
    <w:rsid w:val="00CB6237"/>
    <w:rsid w:val="00CB661E"/>
    <w:rsid w:val="00CB683E"/>
    <w:rsid w:val="00CB6D9D"/>
    <w:rsid w:val="00CB7127"/>
    <w:rsid w:val="00CB7240"/>
    <w:rsid w:val="00CB75EB"/>
    <w:rsid w:val="00CB78FC"/>
    <w:rsid w:val="00CC020A"/>
    <w:rsid w:val="00CC056C"/>
    <w:rsid w:val="00CC0712"/>
    <w:rsid w:val="00CC0AA9"/>
    <w:rsid w:val="00CC0E18"/>
    <w:rsid w:val="00CC0F54"/>
    <w:rsid w:val="00CC110F"/>
    <w:rsid w:val="00CC116D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2CC"/>
    <w:rsid w:val="00CC32ED"/>
    <w:rsid w:val="00CC3378"/>
    <w:rsid w:val="00CC33DC"/>
    <w:rsid w:val="00CC351E"/>
    <w:rsid w:val="00CC380A"/>
    <w:rsid w:val="00CC3991"/>
    <w:rsid w:val="00CC3B4E"/>
    <w:rsid w:val="00CC45F7"/>
    <w:rsid w:val="00CC48F6"/>
    <w:rsid w:val="00CC4AAA"/>
    <w:rsid w:val="00CC4EBF"/>
    <w:rsid w:val="00CC5427"/>
    <w:rsid w:val="00CC54E8"/>
    <w:rsid w:val="00CC5547"/>
    <w:rsid w:val="00CC5A0E"/>
    <w:rsid w:val="00CC5D0E"/>
    <w:rsid w:val="00CC6263"/>
    <w:rsid w:val="00CC644E"/>
    <w:rsid w:val="00CC6EC5"/>
    <w:rsid w:val="00CC7001"/>
    <w:rsid w:val="00CC7027"/>
    <w:rsid w:val="00CC7270"/>
    <w:rsid w:val="00CC7592"/>
    <w:rsid w:val="00CC792D"/>
    <w:rsid w:val="00CC7A5F"/>
    <w:rsid w:val="00CC7C40"/>
    <w:rsid w:val="00CC7E6A"/>
    <w:rsid w:val="00CC7EBF"/>
    <w:rsid w:val="00CD0393"/>
    <w:rsid w:val="00CD03A7"/>
    <w:rsid w:val="00CD054D"/>
    <w:rsid w:val="00CD05D3"/>
    <w:rsid w:val="00CD0A02"/>
    <w:rsid w:val="00CD0D6F"/>
    <w:rsid w:val="00CD0EA8"/>
    <w:rsid w:val="00CD1197"/>
    <w:rsid w:val="00CD1470"/>
    <w:rsid w:val="00CD19E8"/>
    <w:rsid w:val="00CD1AFA"/>
    <w:rsid w:val="00CD1BE2"/>
    <w:rsid w:val="00CD23E0"/>
    <w:rsid w:val="00CD242E"/>
    <w:rsid w:val="00CD2542"/>
    <w:rsid w:val="00CD28C9"/>
    <w:rsid w:val="00CD2AD4"/>
    <w:rsid w:val="00CD2B1C"/>
    <w:rsid w:val="00CD2B46"/>
    <w:rsid w:val="00CD3161"/>
    <w:rsid w:val="00CD3312"/>
    <w:rsid w:val="00CD3499"/>
    <w:rsid w:val="00CD3B85"/>
    <w:rsid w:val="00CD3C54"/>
    <w:rsid w:val="00CD3C5E"/>
    <w:rsid w:val="00CD3E11"/>
    <w:rsid w:val="00CD3E27"/>
    <w:rsid w:val="00CD3E46"/>
    <w:rsid w:val="00CD46E7"/>
    <w:rsid w:val="00CD4913"/>
    <w:rsid w:val="00CD49C1"/>
    <w:rsid w:val="00CD4B16"/>
    <w:rsid w:val="00CD4F2B"/>
    <w:rsid w:val="00CD502D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7A1"/>
    <w:rsid w:val="00CD6E0A"/>
    <w:rsid w:val="00CD7147"/>
    <w:rsid w:val="00CD71AC"/>
    <w:rsid w:val="00CD7557"/>
    <w:rsid w:val="00CD7D00"/>
    <w:rsid w:val="00CD7E59"/>
    <w:rsid w:val="00CD7EBE"/>
    <w:rsid w:val="00CD7ED7"/>
    <w:rsid w:val="00CE0169"/>
    <w:rsid w:val="00CE0510"/>
    <w:rsid w:val="00CE062F"/>
    <w:rsid w:val="00CE092F"/>
    <w:rsid w:val="00CE0B75"/>
    <w:rsid w:val="00CE0D4C"/>
    <w:rsid w:val="00CE16EF"/>
    <w:rsid w:val="00CE1920"/>
    <w:rsid w:val="00CE1A25"/>
    <w:rsid w:val="00CE1B17"/>
    <w:rsid w:val="00CE1D31"/>
    <w:rsid w:val="00CE1D79"/>
    <w:rsid w:val="00CE1E08"/>
    <w:rsid w:val="00CE1E58"/>
    <w:rsid w:val="00CE21BF"/>
    <w:rsid w:val="00CE2413"/>
    <w:rsid w:val="00CE2A96"/>
    <w:rsid w:val="00CE2C8B"/>
    <w:rsid w:val="00CE3051"/>
    <w:rsid w:val="00CE33D7"/>
    <w:rsid w:val="00CE3446"/>
    <w:rsid w:val="00CE34E2"/>
    <w:rsid w:val="00CE354A"/>
    <w:rsid w:val="00CE3563"/>
    <w:rsid w:val="00CE3640"/>
    <w:rsid w:val="00CE364C"/>
    <w:rsid w:val="00CE38BE"/>
    <w:rsid w:val="00CE3CD4"/>
    <w:rsid w:val="00CE3D4A"/>
    <w:rsid w:val="00CE3EDA"/>
    <w:rsid w:val="00CE42FF"/>
    <w:rsid w:val="00CE47A9"/>
    <w:rsid w:val="00CE4D39"/>
    <w:rsid w:val="00CE4E0B"/>
    <w:rsid w:val="00CE4EE0"/>
    <w:rsid w:val="00CE4F6F"/>
    <w:rsid w:val="00CE51A3"/>
    <w:rsid w:val="00CE53A4"/>
    <w:rsid w:val="00CE5819"/>
    <w:rsid w:val="00CE5D46"/>
    <w:rsid w:val="00CE6730"/>
    <w:rsid w:val="00CE6A48"/>
    <w:rsid w:val="00CE6D48"/>
    <w:rsid w:val="00CE6DC5"/>
    <w:rsid w:val="00CE6E64"/>
    <w:rsid w:val="00CE6F52"/>
    <w:rsid w:val="00CE76FD"/>
    <w:rsid w:val="00CE7E2C"/>
    <w:rsid w:val="00CF02C0"/>
    <w:rsid w:val="00CF0790"/>
    <w:rsid w:val="00CF0B5A"/>
    <w:rsid w:val="00CF0DB0"/>
    <w:rsid w:val="00CF104D"/>
    <w:rsid w:val="00CF1082"/>
    <w:rsid w:val="00CF1907"/>
    <w:rsid w:val="00CF1A0E"/>
    <w:rsid w:val="00CF1A4A"/>
    <w:rsid w:val="00CF1BB2"/>
    <w:rsid w:val="00CF1C65"/>
    <w:rsid w:val="00CF20C8"/>
    <w:rsid w:val="00CF245F"/>
    <w:rsid w:val="00CF2534"/>
    <w:rsid w:val="00CF25CE"/>
    <w:rsid w:val="00CF28E6"/>
    <w:rsid w:val="00CF2B31"/>
    <w:rsid w:val="00CF2B89"/>
    <w:rsid w:val="00CF319E"/>
    <w:rsid w:val="00CF3324"/>
    <w:rsid w:val="00CF344D"/>
    <w:rsid w:val="00CF363C"/>
    <w:rsid w:val="00CF3D56"/>
    <w:rsid w:val="00CF3FEB"/>
    <w:rsid w:val="00CF4235"/>
    <w:rsid w:val="00CF46A7"/>
    <w:rsid w:val="00CF48FB"/>
    <w:rsid w:val="00CF4A93"/>
    <w:rsid w:val="00CF4ECE"/>
    <w:rsid w:val="00CF5067"/>
    <w:rsid w:val="00CF5395"/>
    <w:rsid w:val="00CF54E2"/>
    <w:rsid w:val="00CF563D"/>
    <w:rsid w:val="00CF5995"/>
    <w:rsid w:val="00CF5BA6"/>
    <w:rsid w:val="00CF5ECC"/>
    <w:rsid w:val="00CF6160"/>
    <w:rsid w:val="00CF6499"/>
    <w:rsid w:val="00CF678F"/>
    <w:rsid w:val="00CF6923"/>
    <w:rsid w:val="00CF7104"/>
    <w:rsid w:val="00CF790B"/>
    <w:rsid w:val="00CF79CD"/>
    <w:rsid w:val="00CF7AF6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4E"/>
    <w:rsid w:val="00D01DB2"/>
    <w:rsid w:val="00D0201E"/>
    <w:rsid w:val="00D0225E"/>
    <w:rsid w:val="00D02478"/>
    <w:rsid w:val="00D025F2"/>
    <w:rsid w:val="00D0283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8D"/>
    <w:rsid w:val="00D074BF"/>
    <w:rsid w:val="00D077C0"/>
    <w:rsid w:val="00D0782B"/>
    <w:rsid w:val="00D10039"/>
    <w:rsid w:val="00D1031F"/>
    <w:rsid w:val="00D103A6"/>
    <w:rsid w:val="00D10677"/>
    <w:rsid w:val="00D10775"/>
    <w:rsid w:val="00D10839"/>
    <w:rsid w:val="00D10912"/>
    <w:rsid w:val="00D10937"/>
    <w:rsid w:val="00D109D9"/>
    <w:rsid w:val="00D10B21"/>
    <w:rsid w:val="00D10D11"/>
    <w:rsid w:val="00D1110F"/>
    <w:rsid w:val="00D11154"/>
    <w:rsid w:val="00D1141F"/>
    <w:rsid w:val="00D1186B"/>
    <w:rsid w:val="00D11C01"/>
    <w:rsid w:val="00D125C5"/>
    <w:rsid w:val="00D12DC8"/>
    <w:rsid w:val="00D131FA"/>
    <w:rsid w:val="00D13208"/>
    <w:rsid w:val="00D1354D"/>
    <w:rsid w:val="00D1359B"/>
    <w:rsid w:val="00D1377B"/>
    <w:rsid w:val="00D13E1E"/>
    <w:rsid w:val="00D13EDF"/>
    <w:rsid w:val="00D1403F"/>
    <w:rsid w:val="00D14A52"/>
    <w:rsid w:val="00D14BB1"/>
    <w:rsid w:val="00D14BD8"/>
    <w:rsid w:val="00D14BF2"/>
    <w:rsid w:val="00D14E23"/>
    <w:rsid w:val="00D14E28"/>
    <w:rsid w:val="00D14ECD"/>
    <w:rsid w:val="00D14FC0"/>
    <w:rsid w:val="00D159B7"/>
    <w:rsid w:val="00D15BD5"/>
    <w:rsid w:val="00D15F56"/>
    <w:rsid w:val="00D1620C"/>
    <w:rsid w:val="00D16276"/>
    <w:rsid w:val="00D162EC"/>
    <w:rsid w:val="00D16455"/>
    <w:rsid w:val="00D16894"/>
    <w:rsid w:val="00D16BD4"/>
    <w:rsid w:val="00D16D88"/>
    <w:rsid w:val="00D17032"/>
    <w:rsid w:val="00D17040"/>
    <w:rsid w:val="00D17BCE"/>
    <w:rsid w:val="00D200E9"/>
    <w:rsid w:val="00D2048E"/>
    <w:rsid w:val="00D20981"/>
    <w:rsid w:val="00D20B94"/>
    <w:rsid w:val="00D20DEE"/>
    <w:rsid w:val="00D211FA"/>
    <w:rsid w:val="00D216C5"/>
    <w:rsid w:val="00D21C67"/>
    <w:rsid w:val="00D224D9"/>
    <w:rsid w:val="00D23230"/>
    <w:rsid w:val="00D23C14"/>
    <w:rsid w:val="00D23ECA"/>
    <w:rsid w:val="00D249AB"/>
    <w:rsid w:val="00D24A75"/>
    <w:rsid w:val="00D24C54"/>
    <w:rsid w:val="00D25185"/>
    <w:rsid w:val="00D255AA"/>
    <w:rsid w:val="00D25662"/>
    <w:rsid w:val="00D25A8C"/>
    <w:rsid w:val="00D25C0B"/>
    <w:rsid w:val="00D25D4C"/>
    <w:rsid w:val="00D25F91"/>
    <w:rsid w:val="00D2603D"/>
    <w:rsid w:val="00D260D5"/>
    <w:rsid w:val="00D26130"/>
    <w:rsid w:val="00D267E7"/>
    <w:rsid w:val="00D26DAD"/>
    <w:rsid w:val="00D26DCD"/>
    <w:rsid w:val="00D27088"/>
    <w:rsid w:val="00D272D4"/>
    <w:rsid w:val="00D27CD8"/>
    <w:rsid w:val="00D27E99"/>
    <w:rsid w:val="00D3037D"/>
    <w:rsid w:val="00D303FF"/>
    <w:rsid w:val="00D3053C"/>
    <w:rsid w:val="00D3058F"/>
    <w:rsid w:val="00D30597"/>
    <w:rsid w:val="00D305B7"/>
    <w:rsid w:val="00D30A8A"/>
    <w:rsid w:val="00D30B25"/>
    <w:rsid w:val="00D30CD6"/>
    <w:rsid w:val="00D30DA3"/>
    <w:rsid w:val="00D30E5F"/>
    <w:rsid w:val="00D30EAA"/>
    <w:rsid w:val="00D312E3"/>
    <w:rsid w:val="00D3163E"/>
    <w:rsid w:val="00D31B94"/>
    <w:rsid w:val="00D31BD7"/>
    <w:rsid w:val="00D31CF9"/>
    <w:rsid w:val="00D327C8"/>
    <w:rsid w:val="00D32E79"/>
    <w:rsid w:val="00D32EDB"/>
    <w:rsid w:val="00D3338F"/>
    <w:rsid w:val="00D3399D"/>
    <w:rsid w:val="00D33EC8"/>
    <w:rsid w:val="00D33FC3"/>
    <w:rsid w:val="00D33FE1"/>
    <w:rsid w:val="00D34042"/>
    <w:rsid w:val="00D34271"/>
    <w:rsid w:val="00D34353"/>
    <w:rsid w:val="00D3436B"/>
    <w:rsid w:val="00D3438A"/>
    <w:rsid w:val="00D34782"/>
    <w:rsid w:val="00D34B68"/>
    <w:rsid w:val="00D34C54"/>
    <w:rsid w:val="00D34FD2"/>
    <w:rsid w:val="00D350F6"/>
    <w:rsid w:val="00D35157"/>
    <w:rsid w:val="00D3520C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4D7"/>
    <w:rsid w:val="00D374FD"/>
    <w:rsid w:val="00D377DF"/>
    <w:rsid w:val="00D37877"/>
    <w:rsid w:val="00D37A71"/>
    <w:rsid w:val="00D37D6F"/>
    <w:rsid w:val="00D37F98"/>
    <w:rsid w:val="00D406D7"/>
    <w:rsid w:val="00D409D8"/>
    <w:rsid w:val="00D40DBB"/>
    <w:rsid w:val="00D40DCE"/>
    <w:rsid w:val="00D4120B"/>
    <w:rsid w:val="00D41714"/>
    <w:rsid w:val="00D41AD2"/>
    <w:rsid w:val="00D41B98"/>
    <w:rsid w:val="00D41E36"/>
    <w:rsid w:val="00D4211B"/>
    <w:rsid w:val="00D42312"/>
    <w:rsid w:val="00D42611"/>
    <w:rsid w:val="00D4280B"/>
    <w:rsid w:val="00D4296F"/>
    <w:rsid w:val="00D4301E"/>
    <w:rsid w:val="00D435ED"/>
    <w:rsid w:val="00D439A9"/>
    <w:rsid w:val="00D439C3"/>
    <w:rsid w:val="00D43A3D"/>
    <w:rsid w:val="00D43B8C"/>
    <w:rsid w:val="00D4411D"/>
    <w:rsid w:val="00D44561"/>
    <w:rsid w:val="00D445BB"/>
    <w:rsid w:val="00D447F3"/>
    <w:rsid w:val="00D449B4"/>
    <w:rsid w:val="00D44BC9"/>
    <w:rsid w:val="00D44C5A"/>
    <w:rsid w:val="00D44C81"/>
    <w:rsid w:val="00D44CDD"/>
    <w:rsid w:val="00D44F64"/>
    <w:rsid w:val="00D44F77"/>
    <w:rsid w:val="00D4501D"/>
    <w:rsid w:val="00D453C7"/>
    <w:rsid w:val="00D457A5"/>
    <w:rsid w:val="00D457BF"/>
    <w:rsid w:val="00D45854"/>
    <w:rsid w:val="00D46113"/>
    <w:rsid w:val="00D46148"/>
    <w:rsid w:val="00D464B2"/>
    <w:rsid w:val="00D46D6C"/>
    <w:rsid w:val="00D4735B"/>
    <w:rsid w:val="00D47394"/>
    <w:rsid w:val="00D47409"/>
    <w:rsid w:val="00D47BFA"/>
    <w:rsid w:val="00D47C57"/>
    <w:rsid w:val="00D47DFD"/>
    <w:rsid w:val="00D50714"/>
    <w:rsid w:val="00D50821"/>
    <w:rsid w:val="00D508F5"/>
    <w:rsid w:val="00D50CBD"/>
    <w:rsid w:val="00D50FA4"/>
    <w:rsid w:val="00D51315"/>
    <w:rsid w:val="00D51698"/>
    <w:rsid w:val="00D5176D"/>
    <w:rsid w:val="00D517E4"/>
    <w:rsid w:val="00D519CA"/>
    <w:rsid w:val="00D51A9D"/>
    <w:rsid w:val="00D51AEE"/>
    <w:rsid w:val="00D51EA4"/>
    <w:rsid w:val="00D51F1D"/>
    <w:rsid w:val="00D51FBA"/>
    <w:rsid w:val="00D5212E"/>
    <w:rsid w:val="00D523D8"/>
    <w:rsid w:val="00D52949"/>
    <w:rsid w:val="00D52CD6"/>
    <w:rsid w:val="00D52DAC"/>
    <w:rsid w:val="00D533FA"/>
    <w:rsid w:val="00D53649"/>
    <w:rsid w:val="00D5370E"/>
    <w:rsid w:val="00D539E0"/>
    <w:rsid w:val="00D53C5E"/>
    <w:rsid w:val="00D53E11"/>
    <w:rsid w:val="00D54040"/>
    <w:rsid w:val="00D542EF"/>
    <w:rsid w:val="00D54448"/>
    <w:rsid w:val="00D54479"/>
    <w:rsid w:val="00D544A9"/>
    <w:rsid w:val="00D546FB"/>
    <w:rsid w:val="00D54CA5"/>
    <w:rsid w:val="00D54CF6"/>
    <w:rsid w:val="00D54D21"/>
    <w:rsid w:val="00D54DD3"/>
    <w:rsid w:val="00D54E5E"/>
    <w:rsid w:val="00D55134"/>
    <w:rsid w:val="00D5528D"/>
    <w:rsid w:val="00D55987"/>
    <w:rsid w:val="00D55D71"/>
    <w:rsid w:val="00D560C2"/>
    <w:rsid w:val="00D562BA"/>
    <w:rsid w:val="00D56424"/>
    <w:rsid w:val="00D56509"/>
    <w:rsid w:val="00D5677E"/>
    <w:rsid w:val="00D567DF"/>
    <w:rsid w:val="00D56881"/>
    <w:rsid w:val="00D5696C"/>
    <w:rsid w:val="00D56AE1"/>
    <w:rsid w:val="00D56C7A"/>
    <w:rsid w:val="00D56D3D"/>
    <w:rsid w:val="00D56E7A"/>
    <w:rsid w:val="00D57268"/>
    <w:rsid w:val="00D57496"/>
    <w:rsid w:val="00D57937"/>
    <w:rsid w:val="00D57A69"/>
    <w:rsid w:val="00D57E00"/>
    <w:rsid w:val="00D57E7F"/>
    <w:rsid w:val="00D603D9"/>
    <w:rsid w:val="00D60559"/>
    <w:rsid w:val="00D60857"/>
    <w:rsid w:val="00D60B43"/>
    <w:rsid w:val="00D60B61"/>
    <w:rsid w:val="00D60B8B"/>
    <w:rsid w:val="00D60BDF"/>
    <w:rsid w:val="00D60C0B"/>
    <w:rsid w:val="00D60C75"/>
    <w:rsid w:val="00D60D44"/>
    <w:rsid w:val="00D61030"/>
    <w:rsid w:val="00D61360"/>
    <w:rsid w:val="00D6150C"/>
    <w:rsid w:val="00D6166B"/>
    <w:rsid w:val="00D61F0A"/>
    <w:rsid w:val="00D62150"/>
    <w:rsid w:val="00D6231B"/>
    <w:rsid w:val="00D62533"/>
    <w:rsid w:val="00D62612"/>
    <w:rsid w:val="00D629E6"/>
    <w:rsid w:val="00D62D37"/>
    <w:rsid w:val="00D62D44"/>
    <w:rsid w:val="00D62EB2"/>
    <w:rsid w:val="00D62FF8"/>
    <w:rsid w:val="00D63369"/>
    <w:rsid w:val="00D633E9"/>
    <w:rsid w:val="00D6346B"/>
    <w:rsid w:val="00D634C6"/>
    <w:rsid w:val="00D6355F"/>
    <w:rsid w:val="00D6361D"/>
    <w:rsid w:val="00D637E3"/>
    <w:rsid w:val="00D63DD8"/>
    <w:rsid w:val="00D63E89"/>
    <w:rsid w:val="00D64428"/>
    <w:rsid w:val="00D64510"/>
    <w:rsid w:val="00D645FC"/>
    <w:rsid w:val="00D64F2A"/>
    <w:rsid w:val="00D65046"/>
    <w:rsid w:val="00D65290"/>
    <w:rsid w:val="00D6572A"/>
    <w:rsid w:val="00D659FF"/>
    <w:rsid w:val="00D65DA8"/>
    <w:rsid w:val="00D661C3"/>
    <w:rsid w:val="00D66394"/>
    <w:rsid w:val="00D66477"/>
    <w:rsid w:val="00D6657D"/>
    <w:rsid w:val="00D665EB"/>
    <w:rsid w:val="00D66840"/>
    <w:rsid w:val="00D669F1"/>
    <w:rsid w:val="00D67372"/>
    <w:rsid w:val="00D673A2"/>
    <w:rsid w:val="00D67B4E"/>
    <w:rsid w:val="00D67BA1"/>
    <w:rsid w:val="00D67CD1"/>
    <w:rsid w:val="00D70209"/>
    <w:rsid w:val="00D7034B"/>
    <w:rsid w:val="00D7083C"/>
    <w:rsid w:val="00D70A4C"/>
    <w:rsid w:val="00D70AFA"/>
    <w:rsid w:val="00D70B1D"/>
    <w:rsid w:val="00D70C04"/>
    <w:rsid w:val="00D70E8C"/>
    <w:rsid w:val="00D7108F"/>
    <w:rsid w:val="00D712CE"/>
    <w:rsid w:val="00D71408"/>
    <w:rsid w:val="00D714B2"/>
    <w:rsid w:val="00D716E5"/>
    <w:rsid w:val="00D71701"/>
    <w:rsid w:val="00D71A03"/>
    <w:rsid w:val="00D71CF7"/>
    <w:rsid w:val="00D71D41"/>
    <w:rsid w:val="00D71F8A"/>
    <w:rsid w:val="00D72038"/>
    <w:rsid w:val="00D72099"/>
    <w:rsid w:val="00D72905"/>
    <w:rsid w:val="00D72929"/>
    <w:rsid w:val="00D72C06"/>
    <w:rsid w:val="00D72E65"/>
    <w:rsid w:val="00D72F4E"/>
    <w:rsid w:val="00D7320A"/>
    <w:rsid w:val="00D7328A"/>
    <w:rsid w:val="00D735D2"/>
    <w:rsid w:val="00D73905"/>
    <w:rsid w:val="00D73A0D"/>
    <w:rsid w:val="00D73BE6"/>
    <w:rsid w:val="00D73CBC"/>
    <w:rsid w:val="00D7444F"/>
    <w:rsid w:val="00D7457F"/>
    <w:rsid w:val="00D747AB"/>
    <w:rsid w:val="00D74817"/>
    <w:rsid w:val="00D74D58"/>
    <w:rsid w:val="00D75255"/>
    <w:rsid w:val="00D7536C"/>
    <w:rsid w:val="00D755A8"/>
    <w:rsid w:val="00D75CA2"/>
    <w:rsid w:val="00D76072"/>
    <w:rsid w:val="00D764CE"/>
    <w:rsid w:val="00D7660F"/>
    <w:rsid w:val="00D76718"/>
    <w:rsid w:val="00D7692A"/>
    <w:rsid w:val="00D76BE7"/>
    <w:rsid w:val="00D76D4A"/>
    <w:rsid w:val="00D76DA3"/>
    <w:rsid w:val="00D7774F"/>
    <w:rsid w:val="00D777B4"/>
    <w:rsid w:val="00D77A14"/>
    <w:rsid w:val="00D8039C"/>
    <w:rsid w:val="00D80DF4"/>
    <w:rsid w:val="00D81138"/>
    <w:rsid w:val="00D81AD6"/>
    <w:rsid w:val="00D8203D"/>
    <w:rsid w:val="00D8223B"/>
    <w:rsid w:val="00D82392"/>
    <w:rsid w:val="00D8269A"/>
    <w:rsid w:val="00D827EB"/>
    <w:rsid w:val="00D8288C"/>
    <w:rsid w:val="00D82909"/>
    <w:rsid w:val="00D829E7"/>
    <w:rsid w:val="00D82CCC"/>
    <w:rsid w:val="00D8328A"/>
    <w:rsid w:val="00D836FA"/>
    <w:rsid w:val="00D83721"/>
    <w:rsid w:val="00D838B5"/>
    <w:rsid w:val="00D838D3"/>
    <w:rsid w:val="00D83AA0"/>
    <w:rsid w:val="00D83E67"/>
    <w:rsid w:val="00D83FD9"/>
    <w:rsid w:val="00D84334"/>
    <w:rsid w:val="00D846AA"/>
    <w:rsid w:val="00D846B6"/>
    <w:rsid w:val="00D847B8"/>
    <w:rsid w:val="00D84A9A"/>
    <w:rsid w:val="00D84DCA"/>
    <w:rsid w:val="00D85074"/>
    <w:rsid w:val="00D8531B"/>
    <w:rsid w:val="00D85365"/>
    <w:rsid w:val="00D85605"/>
    <w:rsid w:val="00D856FB"/>
    <w:rsid w:val="00D85CE6"/>
    <w:rsid w:val="00D8622C"/>
    <w:rsid w:val="00D86643"/>
    <w:rsid w:val="00D86684"/>
    <w:rsid w:val="00D8671E"/>
    <w:rsid w:val="00D8682F"/>
    <w:rsid w:val="00D86B05"/>
    <w:rsid w:val="00D86C77"/>
    <w:rsid w:val="00D86DBA"/>
    <w:rsid w:val="00D87799"/>
    <w:rsid w:val="00D87B7F"/>
    <w:rsid w:val="00D87D96"/>
    <w:rsid w:val="00D90017"/>
    <w:rsid w:val="00D9058E"/>
    <w:rsid w:val="00D9092F"/>
    <w:rsid w:val="00D90BA1"/>
    <w:rsid w:val="00D90F3C"/>
    <w:rsid w:val="00D911DD"/>
    <w:rsid w:val="00D9124C"/>
    <w:rsid w:val="00D91451"/>
    <w:rsid w:val="00D9151A"/>
    <w:rsid w:val="00D915FA"/>
    <w:rsid w:val="00D916D8"/>
    <w:rsid w:val="00D91993"/>
    <w:rsid w:val="00D926BC"/>
    <w:rsid w:val="00D929F0"/>
    <w:rsid w:val="00D92E7A"/>
    <w:rsid w:val="00D93030"/>
    <w:rsid w:val="00D93035"/>
    <w:rsid w:val="00D9309C"/>
    <w:rsid w:val="00D9324C"/>
    <w:rsid w:val="00D937A4"/>
    <w:rsid w:val="00D93A4A"/>
    <w:rsid w:val="00D93BD0"/>
    <w:rsid w:val="00D94782"/>
    <w:rsid w:val="00D94859"/>
    <w:rsid w:val="00D94C1D"/>
    <w:rsid w:val="00D94D94"/>
    <w:rsid w:val="00D94F3C"/>
    <w:rsid w:val="00D9501C"/>
    <w:rsid w:val="00D95553"/>
    <w:rsid w:val="00D95707"/>
    <w:rsid w:val="00D9581E"/>
    <w:rsid w:val="00D95DC0"/>
    <w:rsid w:val="00D95EBE"/>
    <w:rsid w:val="00D95EC0"/>
    <w:rsid w:val="00D965AD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2F2"/>
    <w:rsid w:val="00DA1728"/>
    <w:rsid w:val="00DA1885"/>
    <w:rsid w:val="00DA1E8C"/>
    <w:rsid w:val="00DA213E"/>
    <w:rsid w:val="00DA21AB"/>
    <w:rsid w:val="00DA266E"/>
    <w:rsid w:val="00DA2724"/>
    <w:rsid w:val="00DA2749"/>
    <w:rsid w:val="00DA2836"/>
    <w:rsid w:val="00DA2D9C"/>
    <w:rsid w:val="00DA2E4A"/>
    <w:rsid w:val="00DA3005"/>
    <w:rsid w:val="00DA30FE"/>
    <w:rsid w:val="00DA36BE"/>
    <w:rsid w:val="00DA36DC"/>
    <w:rsid w:val="00DA3C05"/>
    <w:rsid w:val="00DA409B"/>
    <w:rsid w:val="00DA4240"/>
    <w:rsid w:val="00DA43F2"/>
    <w:rsid w:val="00DA4640"/>
    <w:rsid w:val="00DA46AF"/>
    <w:rsid w:val="00DA4856"/>
    <w:rsid w:val="00DA4B76"/>
    <w:rsid w:val="00DA4E32"/>
    <w:rsid w:val="00DA4EFD"/>
    <w:rsid w:val="00DA595F"/>
    <w:rsid w:val="00DA5972"/>
    <w:rsid w:val="00DA5BD0"/>
    <w:rsid w:val="00DA5BF6"/>
    <w:rsid w:val="00DA5C08"/>
    <w:rsid w:val="00DA5D9B"/>
    <w:rsid w:val="00DA61BA"/>
    <w:rsid w:val="00DA62B9"/>
    <w:rsid w:val="00DA7413"/>
    <w:rsid w:val="00DA747B"/>
    <w:rsid w:val="00DA74AC"/>
    <w:rsid w:val="00DA756C"/>
    <w:rsid w:val="00DA75F1"/>
    <w:rsid w:val="00DA7710"/>
    <w:rsid w:val="00DA7783"/>
    <w:rsid w:val="00DA7897"/>
    <w:rsid w:val="00DA7AA2"/>
    <w:rsid w:val="00DA7AAC"/>
    <w:rsid w:val="00DA7BD5"/>
    <w:rsid w:val="00DB0027"/>
    <w:rsid w:val="00DB0397"/>
    <w:rsid w:val="00DB0576"/>
    <w:rsid w:val="00DB071A"/>
    <w:rsid w:val="00DB07E4"/>
    <w:rsid w:val="00DB07F5"/>
    <w:rsid w:val="00DB0C1C"/>
    <w:rsid w:val="00DB0F47"/>
    <w:rsid w:val="00DB1AC0"/>
    <w:rsid w:val="00DB1B54"/>
    <w:rsid w:val="00DB1C12"/>
    <w:rsid w:val="00DB1D0C"/>
    <w:rsid w:val="00DB1DFB"/>
    <w:rsid w:val="00DB2448"/>
    <w:rsid w:val="00DB25B4"/>
    <w:rsid w:val="00DB26F3"/>
    <w:rsid w:val="00DB2787"/>
    <w:rsid w:val="00DB282F"/>
    <w:rsid w:val="00DB3038"/>
    <w:rsid w:val="00DB3072"/>
    <w:rsid w:val="00DB30A6"/>
    <w:rsid w:val="00DB31BC"/>
    <w:rsid w:val="00DB350A"/>
    <w:rsid w:val="00DB3796"/>
    <w:rsid w:val="00DB386F"/>
    <w:rsid w:val="00DB3AD3"/>
    <w:rsid w:val="00DB3B3B"/>
    <w:rsid w:val="00DB417D"/>
    <w:rsid w:val="00DB4C2C"/>
    <w:rsid w:val="00DB4EE9"/>
    <w:rsid w:val="00DB5201"/>
    <w:rsid w:val="00DB56F9"/>
    <w:rsid w:val="00DB572B"/>
    <w:rsid w:val="00DB5B65"/>
    <w:rsid w:val="00DB5DDC"/>
    <w:rsid w:val="00DB6301"/>
    <w:rsid w:val="00DB6394"/>
    <w:rsid w:val="00DB6462"/>
    <w:rsid w:val="00DB66CB"/>
    <w:rsid w:val="00DB67FB"/>
    <w:rsid w:val="00DB68E4"/>
    <w:rsid w:val="00DB68F7"/>
    <w:rsid w:val="00DB6A3A"/>
    <w:rsid w:val="00DB7097"/>
    <w:rsid w:val="00DB719E"/>
    <w:rsid w:val="00DB723F"/>
    <w:rsid w:val="00DB7937"/>
    <w:rsid w:val="00DB79AE"/>
    <w:rsid w:val="00DB7BA0"/>
    <w:rsid w:val="00DB7BE3"/>
    <w:rsid w:val="00DB7C6A"/>
    <w:rsid w:val="00DC0400"/>
    <w:rsid w:val="00DC0517"/>
    <w:rsid w:val="00DC0DF8"/>
    <w:rsid w:val="00DC117A"/>
    <w:rsid w:val="00DC1201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79F"/>
    <w:rsid w:val="00DC3B1C"/>
    <w:rsid w:val="00DC3F66"/>
    <w:rsid w:val="00DC3FA0"/>
    <w:rsid w:val="00DC3FA1"/>
    <w:rsid w:val="00DC408A"/>
    <w:rsid w:val="00DC49D4"/>
    <w:rsid w:val="00DC4D8C"/>
    <w:rsid w:val="00DC4DAE"/>
    <w:rsid w:val="00DC50ED"/>
    <w:rsid w:val="00DC55CA"/>
    <w:rsid w:val="00DC581B"/>
    <w:rsid w:val="00DC5826"/>
    <w:rsid w:val="00DC59AC"/>
    <w:rsid w:val="00DC64D0"/>
    <w:rsid w:val="00DC64FD"/>
    <w:rsid w:val="00DC65FC"/>
    <w:rsid w:val="00DC6750"/>
    <w:rsid w:val="00DC6753"/>
    <w:rsid w:val="00DC6806"/>
    <w:rsid w:val="00DC6961"/>
    <w:rsid w:val="00DC6DD9"/>
    <w:rsid w:val="00DC73A3"/>
    <w:rsid w:val="00DC7453"/>
    <w:rsid w:val="00DC74F7"/>
    <w:rsid w:val="00DC77A6"/>
    <w:rsid w:val="00DC794B"/>
    <w:rsid w:val="00DC7ADE"/>
    <w:rsid w:val="00DD0168"/>
    <w:rsid w:val="00DD0188"/>
    <w:rsid w:val="00DD0259"/>
    <w:rsid w:val="00DD02FD"/>
    <w:rsid w:val="00DD0314"/>
    <w:rsid w:val="00DD08C3"/>
    <w:rsid w:val="00DD0C1E"/>
    <w:rsid w:val="00DD157E"/>
    <w:rsid w:val="00DD15B6"/>
    <w:rsid w:val="00DD1CF6"/>
    <w:rsid w:val="00DD1F6A"/>
    <w:rsid w:val="00DD242C"/>
    <w:rsid w:val="00DD25F5"/>
    <w:rsid w:val="00DD2826"/>
    <w:rsid w:val="00DD2BEC"/>
    <w:rsid w:val="00DD3130"/>
    <w:rsid w:val="00DD315D"/>
    <w:rsid w:val="00DD3506"/>
    <w:rsid w:val="00DD3544"/>
    <w:rsid w:val="00DD37DC"/>
    <w:rsid w:val="00DD3DFE"/>
    <w:rsid w:val="00DD3F32"/>
    <w:rsid w:val="00DD45F7"/>
    <w:rsid w:val="00DD4626"/>
    <w:rsid w:val="00DD4855"/>
    <w:rsid w:val="00DD4A46"/>
    <w:rsid w:val="00DD4D85"/>
    <w:rsid w:val="00DD4E40"/>
    <w:rsid w:val="00DD50B6"/>
    <w:rsid w:val="00DD5A91"/>
    <w:rsid w:val="00DD5D50"/>
    <w:rsid w:val="00DD5DD6"/>
    <w:rsid w:val="00DD610F"/>
    <w:rsid w:val="00DD689E"/>
    <w:rsid w:val="00DD6B14"/>
    <w:rsid w:val="00DD6DB9"/>
    <w:rsid w:val="00DD6F57"/>
    <w:rsid w:val="00DD709C"/>
    <w:rsid w:val="00DD70C1"/>
    <w:rsid w:val="00DD70CC"/>
    <w:rsid w:val="00DD7149"/>
    <w:rsid w:val="00DD7196"/>
    <w:rsid w:val="00DD7410"/>
    <w:rsid w:val="00DD751A"/>
    <w:rsid w:val="00DD7902"/>
    <w:rsid w:val="00DE0A0B"/>
    <w:rsid w:val="00DE0A85"/>
    <w:rsid w:val="00DE0E80"/>
    <w:rsid w:val="00DE1C23"/>
    <w:rsid w:val="00DE1EE6"/>
    <w:rsid w:val="00DE22CC"/>
    <w:rsid w:val="00DE236E"/>
    <w:rsid w:val="00DE24BB"/>
    <w:rsid w:val="00DE2641"/>
    <w:rsid w:val="00DE29C8"/>
    <w:rsid w:val="00DE2ACC"/>
    <w:rsid w:val="00DE2E5E"/>
    <w:rsid w:val="00DE32FF"/>
    <w:rsid w:val="00DE34F4"/>
    <w:rsid w:val="00DE34FE"/>
    <w:rsid w:val="00DE35ED"/>
    <w:rsid w:val="00DE3768"/>
    <w:rsid w:val="00DE3869"/>
    <w:rsid w:val="00DE39FC"/>
    <w:rsid w:val="00DE3E6E"/>
    <w:rsid w:val="00DE428C"/>
    <w:rsid w:val="00DE4332"/>
    <w:rsid w:val="00DE4C16"/>
    <w:rsid w:val="00DE4CBE"/>
    <w:rsid w:val="00DE4E50"/>
    <w:rsid w:val="00DE51A2"/>
    <w:rsid w:val="00DE5332"/>
    <w:rsid w:val="00DE535A"/>
    <w:rsid w:val="00DE536A"/>
    <w:rsid w:val="00DE540D"/>
    <w:rsid w:val="00DE5459"/>
    <w:rsid w:val="00DE5494"/>
    <w:rsid w:val="00DE5C8C"/>
    <w:rsid w:val="00DE6004"/>
    <w:rsid w:val="00DE602A"/>
    <w:rsid w:val="00DE60BA"/>
    <w:rsid w:val="00DE6984"/>
    <w:rsid w:val="00DE6CA9"/>
    <w:rsid w:val="00DE6E4C"/>
    <w:rsid w:val="00DE70FE"/>
    <w:rsid w:val="00DE785E"/>
    <w:rsid w:val="00DE7DE0"/>
    <w:rsid w:val="00DE7E9D"/>
    <w:rsid w:val="00DE7F06"/>
    <w:rsid w:val="00DF068F"/>
    <w:rsid w:val="00DF0761"/>
    <w:rsid w:val="00DF076C"/>
    <w:rsid w:val="00DF0B8C"/>
    <w:rsid w:val="00DF0DC9"/>
    <w:rsid w:val="00DF10BF"/>
    <w:rsid w:val="00DF1744"/>
    <w:rsid w:val="00DF1F1F"/>
    <w:rsid w:val="00DF29FD"/>
    <w:rsid w:val="00DF3046"/>
    <w:rsid w:val="00DF31A8"/>
    <w:rsid w:val="00DF3205"/>
    <w:rsid w:val="00DF38DC"/>
    <w:rsid w:val="00DF3AFF"/>
    <w:rsid w:val="00DF42A8"/>
    <w:rsid w:val="00DF442E"/>
    <w:rsid w:val="00DF4443"/>
    <w:rsid w:val="00DF474A"/>
    <w:rsid w:val="00DF480D"/>
    <w:rsid w:val="00DF4B2B"/>
    <w:rsid w:val="00DF4DF0"/>
    <w:rsid w:val="00DF52A6"/>
    <w:rsid w:val="00DF54E9"/>
    <w:rsid w:val="00DF5754"/>
    <w:rsid w:val="00DF5B7D"/>
    <w:rsid w:val="00DF5F71"/>
    <w:rsid w:val="00DF6111"/>
    <w:rsid w:val="00DF66EE"/>
    <w:rsid w:val="00DF67A6"/>
    <w:rsid w:val="00DF69EE"/>
    <w:rsid w:val="00DF6C93"/>
    <w:rsid w:val="00DF6D4D"/>
    <w:rsid w:val="00DF7133"/>
    <w:rsid w:val="00DF7B07"/>
    <w:rsid w:val="00DF7C95"/>
    <w:rsid w:val="00DF7CA1"/>
    <w:rsid w:val="00DF7F48"/>
    <w:rsid w:val="00E0018F"/>
    <w:rsid w:val="00E0049B"/>
    <w:rsid w:val="00E00569"/>
    <w:rsid w:val="00E0078A"/>
    <w:rsid w:val="00E0084E"/>
    <w:rsid w:val="00E00932"/>
    <w:rsid w:val="00E00C7B"/>
    <w:rsid w:val="00E00CCC"/>
    <w:rsid w:val="00E00D9F"/>
    <w:rsid w:val="00E00E8E"/>
    <w:rsid w:val="00E0112D"/>
    <w:rsid w:val="00E011F4"/>
    <w:rsid w:val="00E0124E"/>
    <w:rsid w:val="00E01DBA"/>
    <w:rsid w:val="00E0239B"/>
    <w:rsid w:val="00E02433"/>
    <w:rsid w:val="00E02452"/>
    <w:rsid w:val="00E0255F"/>
    <w:rsid w:val="00E025C5"/>
    <w:rsid w:val="00E0260D"/>
    <w:rsid w:val="00E0266F"/>
    <w:rsid w:val="00E0324D"/>
    <w:rsid w:val="00E034D8"/>
    <w:rsid w:val="00E0368C"/>
    <w:rsid w:val="00E036FB"/>
    <w:rsid w:val="00E03918"/>
    <w:rsid w:val="00E03D32"/>
    <w:rsid w:val="00E04425"/>
    <w:rsid w:val="00E04649"/>
    <w:rsid w:val="00E0464C"/>
    <w:rsid w:val="00E04AB4"/>
    <w:rsid w:val="00E04B87"/>
    <w:rsid w:val="00E04DCF"/>
    <w:rsid w:val="00E04F31"/>
    <w:rsid w:val="00E05231"/>
    <w:rsid w:val="00E053A2"/>
    <w:rsid w:val="00E05482"/>
    <w:rsid w:val="00E055B2"/>
    <w:rsid w:val="00E057E9"/>
    <w:rsid w:val="00E057FC"/>
    <w:rsid w:val="00E05961"/>
    <w:rsid w:val="00E059D0"/>
    <w:rsid w:val="00E05C37"/>
    <w:rsid w:val="00E05EAD"/>
    <w:rsid w:val="00E05FD7"/>
    <w:rsid w:val="00E0613A"/>
    <w:rsid w:val="00E0683C"/>
    <w:rsid w:val="00E0699A"/>
    <w:rsid w:val="00E06B48"/>
    <w:rsid w:val="00E071B2"/>
    <w:rsid w:val="00E07383"/>
    <w:rsid w:val="00E07964"/>
    <w:rsid w:val="00E07E97"/>
    <w:rsid w:val="00E10004"/>
    <w:rsid w:val="00E10240"/>
    <w:rsid w:val="00E106FC"/>
    <w:rsid w:val="00E1094E"/>
    <w:rsid w:val="00E10A67"/>
    <w:rsid w:val="00E10E14"/>
    <w:rsid w:val="00E10E4E"/>
    <w:rsid w:val="00E111EF"/>
    <w:rsid w:val="00E11820"/>
    <w:rsid w:val="00E119ED"/>
    <w:rsid w:val="00E119F7"/>
    <w:rsid w:val="00E11D8C"/>
    <w:rsid w:val="00E11F27"/>
    <w:rsid w:val="00E1244D"/>
    <w:rsid w:val="00E1246B"/>
    <w:rsid w:val="00E12633"/>
    <w:rsid w:val="00E127DF"/>
    <w:rsid w:val="00E1283B"/>
    <w:rsid w:val="00E12C54"/>
    <w:rsid w:val="00E12DFF"/>
    <w:rsid w:val="00E1349D"/>
    <w:rsid w:val="00E13B47"/>
    <w:rsid w:val="00E13C94"/>
    <w:rsid w:val="00E13D44"/>
    <w:rsid w:val="00E13DDF"/>
    <w:rsid w:val="00E1409B"/>
    <w:rsid w:val="00E140CD"/>
    <w:rsid w:val="00E141F9"/>
    <w:rsid w:val="00E144EF"/>
    <w:rsid w:val="00E14B47"/>
    <w:rsid w:val="00E14C9B"/>
    <w:rsid w:val="00E1539D"/>
    <w:rsid w:val="00E1567E"/>
    <w:rsid w:val="00E156F0"/>
    <w:rsid w:val="00E15A39"/>
    <w:rsid w:val="00E15A62"/>
    <w:rsid w:val="00E15BF0"/>
    <w:rsid w:val="00E15C51"/>
    <w:rsid w:val="00E15C8B"/>
    <w:rsid w:val="00E1608D"/>
    <w:rsid w:val="00E16530"/>
    <w:rsid w:val="00E16604"/>
    <w:rsid w:val="00E16932"/>
    <w:rsid w:val="00E16BEF"/>
    <w:rsid w:val="00E16E69"/>
    <w:rsid w:val="00E16EF1"/>
    <w:rsid w:val="00E16FE8"/>
    <w:rsid w:val="00E170AD"/>
    <w:rsid w:val="00E2093C"/>
    <w:rsid w:val="00E2096A"/>
    <w:rsid w:val="00E2099B"/>
    <w:rsid w:val="00E20CCB"/>
    <w:rsid w:val="00E21297"/>
    <w:rsid w:val="00E216C7"/>
    <w:rsid w:val="00E21881"/>
    <w:rsid w:val="00E21B45"/>
    <w:rsid w:val="00E21ECB"/>
    <w:rsid w:val="00E220FA"/>
    <w:rsid w:val="00E222F2"/>
    <w:rsid w:val="00E2249B"/>
    <w:rsid w:val="00E22706"/>
    <w:rsid w:val="00E22D4B"/>
    <w:rsid w:val="00E22DE9"/>
    <w:rsid w:val="00E23097"/>
    <w:rsid w:val="00E231E5"/>
    <w:rsid w:val="00E23677"/>
    <w:rsid w:val="00E236BD"/>
    <w:rsid w:val="00E23ABB"/>
    <w:rsid w:val="00E23B41"/>
    <w:rsid w:val="00E23EEB"/>
    <w:rsid w:val="00E23F16"/>
    <w:rsid w:val="00E240B4"/>
    <w:rsid w:val="00E240F5"/>
    <w:rsid w:val="00E2410C"/>
    <w:rsid w:val="00E2443C"/>
    <w:rsid w:val="00E2494D"/>
    <w:rsid w:val="00E24A89"/>
    <w:rsid w:val="00E24C60"/>
    <w:rsid w:val="00E24D58"/>
    <w:rsid w:val="00E25428"/>
    <w:rsid w:val="00E2596B"/>
    <w:rsid w:val="00E2600F"/>
    <w:rsid w:val="00E26189"/>
    <w:rsid w:val="00E266C8"/>
    <w:rsid w:val="00E26900"/>
    <w:rsid w:val="00E2700B"/>
    <w:rsid w:val="00E2706E"/>
    <w:rsid w:val="00E270E1"/>
    <w:rsid w:val="00E27415"/>
    <w:rsid w:val="00E27D69"/>
    <w:rsid w:val="00E300D4"/>
    <w:rsid w:val="00E3026D"/>
    <w:rsid w:val="00E306FD"/>
    <w:rsid w:val="00E30E6B"/>
    <w:rsid w:val="00E30FCC"/>
    <w:rsid w:val="00E3157A"/>
    <w:rsid w:val="00E31647"/>
    <w:rsid w:val="00E318AD"/>
    <w:rsid w:val="00E31B42"/>
    <w:rsid w:val="00E31B54"/>
    <w:rsid w:val="00E31C2D"/>
    <w:rsid w:val="00E31CA1"/>
    <w:rsid w:val="00E31D0F"/>
    <w:rsid w:val="00E31ECD"/>
    <w:rsid w:val="00E320E5"/>
    <w:rsid w:val="00E32909"/>
    <w:rsid w:val="00E32913"/>
    <w:rsid w:val="00E32D2E"/>
    <w:rsid w:val="00E32EE7"/>
    <w:rsid w:val="00E3311B"/>
    <w:rsid w:val="00E331F4"/>
    <w:rsid w:val="00E334DF"/>
    <w:rsid w:val="00E33655"/>
    <w:rsid w:val="00E336C8"/>
    <w:rsid w:val="00E33750"/>
    <w:rsid w:val="00E344DA"/>
    <w:rsid w:val="00E34A02"/>
    <w:rsid w:val="00E34B7E"/>
    <w:rsid w:val="00E356D8"/>
    <w:rsid w:val="00E35BFF"/>
    <w:rsid w:val="00E35F62"/>
    <w:rsid w:val="00E360F1"/>
    <w:rsid w:val="00E36485"/>
    <w:rsid w:val="00E3679C"/>
    <w:rsid w:val="00E36A24"/>
    <w:rsid w:val="00E36D0B"/>
    <w:rsid w:val="00E36FEC"/>
    <w:rsid w:val="00E371B7"/>
    <w:rsid w:val="00E37352"/>
    <w:rsid w:val="00E37952"/>
    <w:rsid w:val="00E37CA6"/>
    <w:rsid w:val="00E37E99"/>
    <w:rsid w:val="00E403C9"/>
    <w:rsid w:val="00E4050E"/>
    <w:rsid w:val="00E40628"/>
    <w:rsid w:val="00E40796"/>
    <w:rsid w:val="00E40C63"/>
    <w:rsid w:val="00E40D1D"/>
    <w:rsid w:val="00E4104E"/>
    <w:rsid w:val="00E41357"/>
    <w:rsid w:val="00E414A5"/>
    <w:rsid w:val="00E41D62"/>
    <w:rsid w:val="00E422BF"/>
    <w:rsid w:val="00E42379"/>
    <w:rsid w:val="00E42C2C"/>
    <w:rsid w:val="00E42C30"/>
    <w:rsid w:val="00E42D35"/>
    <w:rsid w:val="00E43081"/>
    <w:rsid w:val="00E4327E"/>
    <w:rsid w:val="00E43553"/>
    <w:rsid w:val="00E4367C"/>
    <w:rsid w:val="00E43716"/>
    <w:rsid w:val="00E4388A"/>
    <w:rsid w:val="00E4397D"/>
    <w:rsid w:val="00E440A8"/>
    <w:rsid w:val="00E4443F"/>
    <w:rsid w:val="00E44725"/>
    <w:rsid w:val="00E4481B"/>
    <w:rsid w:val="00E4495B"/>
    <w:rsid w:val="00E44A92"/>
    <w:rsid w:val="00E44BE3"/>
    <w:rsid w:val="00E44CE0"/>
    <w:rsid w:val="00E44CF5"/>
    <w:rsid w:val="00E44E93"/>
    <w:rsid w:val="00E45400"/>
    <w:rsid w:val="00E455B6"/>
    <w:rsid w:val="00E456D9"/>
    <w:rsid w:val="00E4580D"/>
    <w:rsid w:val="00E45F8E"/>
    <w:rsid w:val="00E4602F"/>
    <w:rsid w:val="00E46998"/>
    <w:rsid w:val="00E46C0C"/>
    <w:rsid w:val="00E46F27"/>
    <w:rsid w:val="00E47400"/>
    <w:rsid w:val="00E478C8"/>
    <w:rsid w:val="00E479D1"/>
    <w:rsid w:val="00E47BE8"/>
    <w:rsid w:val="00E47EFE"/>
    <w:rsid w:val="00E5009F"/>
    <w:rsid w:val="00E5018E"/>
    <w:rsid w:val="00E501B9"/>
    <w:rsid w:val="00E5027A"/>
    <w:rsid w:val="00E5035B"/>
    <w:rsid w:val="00E50736"/>
    <w:rsid w:val="00E50927"/>
    <w:rsid w:val="00E50A0C"/>
    <w:rsid w:val="00E50A2A"/>
    <w:rsid w:val="00E50C14"/>
    <w:rsid w:val="00E50C47"/>
    <w:rsid w:val="00E510A4"/>
    <w:rsid w:val="00E51292"/>
    <w:rsid w:val="00E513E9"/>
    <w:rsid w:val="00E514D9"/>
    <w:rsid w:val="00E516C6"/>
    <w:rsid w:val="00E51CBA"/>
    <w:rsid w:val="00E51E63"/>
    <w:rsid w:val="00E51F06"/>
    <w:rsid w:val="00E5220A"/>
    <w:rsid w:val="00E52573"/>
    <w:rsid w:val="00E5275B"/>
    <w:rsid w:val="00E52AAD"/>
    <w:rsid w:val="00E52F74"/>
    <w:rsid w:val="00E53072"/>
    <w:rsid w:val="00E532EE"/>
    <w:rsid w:val="00E53401"/>
    <w:rsid w:val="00E534A3"/>
    <w:rsid w:val="00E535AA"/>
    <w:rsid w:val="00E53AD5"/>
    <w:rsid w:val="00E53CB5"/>
    <w:rsid w:val="00E53EFD"/>
    <w:rsid w:val="00E54604"/>
    <w:rsid w:val="00E54AD7"/>
    <w:rsid w:val="00E54BA5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48D"/>
    <w:rsid w:val="00E57E76"/>
    <w:rsid w:val="00E57F72"/>
    <w:rsid w:val="00E57FC4"/>
    <w:rsid w:val="00E60577"/>
    <w:rsid w:val="00E60725"/>
    <w:rsid w:val="00E609A6"/>
    <w:rsid w:val="00E60A18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2188"/>
    <w:rsid w:val="00E622AB"/>
    <w:rsid w:val="00E62350"/>
    <w:rsid w:val="00E623C4"/>
    <w:rsid w:val="00E62401"/>
    <w:rsid w:val="00E62692"/>
    <w:rsid w:val="00E62888"/>
    <w:rsid w:val="00E62AC4"/>
    <w:rsid w:val="00E62B66"/>
    <w:rsid w:val="00E62F64"/>
    <w:rsid w:val="00E6353A"/>
    <w:rsid w:val="00E63F49"/>
    <w:rsid w:val="00E64017"/>
    <w:rsid w:val="00E6406E"/>
    <w:rsid w:val="00E64187"/>
    <w:rsid w:val="00E6421C"/>
    <w:rsid w:val="00E64846"/>
    <w:rsid w:val="00E64949"/>
    <w:rsid w:val="00E64E3F"/>
    <w:rsid w:val="00E64E71"/>
    <w:rsid w:val="00E64E84"/>
    <w:rsid w:val="00E6504C"/>
    <w:rsid w:val="00E65369"/>
    <w:rsid w:val="00E654FC"/>
    <w:rsid w:val="00E65B4A"/>
    <w:rsid w:val="00E65D5D"/>
    <w:rsid w:val="00E6623B"/>
    <w:rsid w:val="00E664E0"/>
    <w:rsid w:val="00E664FB"/>
    <w:rsid w:val="00E66596"/>
    <w:rsid w:val="00E66B73"/>
    <w:rsid w:val="00E66BA2"/>
    <w:rsid w:val="00E66D6E"/>
    <w:rsid w:val="00E66DDA"/>
    <w:rsid w:val="00E66ECE"/>
    <w:rsid w:val="00E66F98"/>
    <w:rsid w:val="00E67F5A"/>
    <w:rsid w:val="00E7010C"/>
    <w:rsid w:val="00E702D2"/>
    <w:rsid w:val="00E70498"/>
    <w:rsid w:val="00E70754"/>
    <w:rsid w:val="00E70F70"/>
    <w:rsid w:val="00E710BE"/>
    <w:rsid w:val="00E71107"/>
    <w:rsid w:val="00E71606"/>
    <w:rsid w:val="00E71B33"/>
    <w:rsid w:val="00E71D2D"/>
    <w:rsid w:val="00E71E71"/>
    <w:rsid w:val="00E72774"/>
    <w:rsid w:val="00E72793"/>
    <w:rsid w:val="00E72A67"/>
    <w:rsid w:val="00E72B5B"/>
    <w:rsid w:val="00E72CC9"/>
    <w:rsid w:val="00E72EB8"/>
    <w:rsid w:val="00E731B9"/>
    <w:rsid w:val="00E7364A"/>
    <w:rsid w:val="00E740CA"/>
    <w:rsid w:val="00E7425B"/>
    <w:rsid w:val="00E745F9"/>
    <w:rsid w:val="00E747E9"/>
    <w:rsid w:val="00E74BAB"/>
    <w:rsid w:val="00E74C79"/>
    <w:rsid w:val="00E74EB7"/>
    <w:rsid w:val="00E74ED2"/>
    <w:rsid w:val="00E74F5C"/>
    <w:rsid w:val="00E74F6B"/>
    <w:rsid w:val="00E752A1"/>
    <w:rsid w:val="00E75328"/>
    <w:rsid w:val="00E757EB"/>
    <w:rsid w:val="00E75887"/>
    <w:rsid w:val="00E76171"/>
    <w:rsid w:val="00E76212"/>
    <w:rsid w:val="00E763A1"/>
    <w:rsid w:val="00E76AD2"/>
    <w:rsid w:val="00E773E9"/>
    <w:rsid w:val="00E77471"/>
    <w:rsid w:val="00E77D15"/>
    <w:rsid w:val="00E80274"/>
    <w:rsid w:val="00E8051D"/>
    <w:rsid w:val="00E80634"/>
    <w:rsid w:val="00E8069A"/>
    <w:rsid w:val="00E809AA"/>
    <w:rsid w:val="00E80D58"/>
    <w:rsid w:val="00E80EC2"/>
    <w:rsid w:val="00E815CA"/>
    <w:rsid w:val="00E81E26"/>
    <w:rsid w:val="00E83017"/>
    <w:rsid w:val="00E835EC"/>
    <w:rsid w:val="00E8364A"/>
    <w:rsid w:val="00E838B4"/>
    <w:rsid w:val="00E83A5B"/>
    <w:rsid w:val="00E83B14"/>
    <w:rsid w:val="00E83D2F"/>
    <w:rsid w:val="00E83E9D"/>
    <w:rsid w:val="00E83F9F"/>
    <w:rsid w:val="00E840DA"/>
    <w:rsid w:val="00E8427A"/>
    <w:rsid w:val="00E843B4"/>
    <w:rsid w:val="00E84753"/>
    <w:rsid w:val="00E8475D"/>
    <w:rsid w:val="00E84E77"/>
    <w:rsid w:val="00E84FF6"/>
    <w:rsid w:val="00E8563F"/>
    <w:rsid w:val="00E85E28"/>
    <w:rsid w:val="00E8635A"/>
    <w:rsid w:val="00E863DA"/>
    <w:rsid w:val="00E8649C"/>
    <w:rsid w:val="00E8661C"/>
    <w:rsid w:val="00E86649"/>
    <w:rsid w:val="00E8697F"/>
    <w:rsid w:val="00E86C15"/>
    <w:rsid w:val="00E86C56"/>
    <w:rsid w:val="00E86F0A"/>
    <w:rsid w:val="00E86FB8"/>
    <w:rsid w:val="00E87044"/>
    <w:rsid w:val="00E874F7"/>
    <w:rsid w:val="00E87CE1"/>
    <w:rsid w:val="00E87DF7"/>
    <w:rsid w:val="00E9006F"/>
    <w:rsid w:val="00E905BF"/>
    <w:rsid w:val="00E909C8"/>
    <w:rsid w:val="00E90C44"/>
    <w:rsid w:val="00E90CBA"/>
    <w:rsid w:val="00E911CE"/>
    <w:rsid w:val="00E919F9"/>
    <w:rsid w:val="00E91B7B"/>
    <w:rsid w:val="00E91DE2"/>
    <w:rsid w:val="00E91F48"/>
    <w:rsid w:val="00E91FC9"/>
    <w:rsid w:val="00E920B5"/>
    <w:rsid w:val="00E92605"/>
    <w:rsid w:val="00E9263A"/>
    <w:rsid w:val="00E927BB"/>
    <w:rsid w:val="00E92882"/>
    <w:rsid w:val="00E92AC0"/>
    <w:rsid w:val="00E92B35"/>
    <w:rsid w:val="00E92C65"/>
    <w:rsid w:val="00E931F6"/>
    <w:rsid w:val="00E93973"/>
    <w:rsid w:val="00E94318"/>
    <w:rsid w:val="00E94333"/>
    <w:rsid w:val="00E9443A"/>
    <w:rsid w:val="00E94C22"/>
    <w:rsid w:val="00E94EB9"/>
    <w:rsid w:val="00E95072"/>
    <w:rsid w:val="00E951A2"/>
    <w:rsid w:val="00E951DE"/>
    <w:rsid w:val="00E9595D"/>
    <w:rsid w:val="00E959CB"/>
    <w:rsid w:val="00E95CE8"/>
    <w:rsid w:val="00E96083"/>
    <w:rsid w:val="00E9696F"/>
    <w:rsid w:val="00E96C8E"/>
    <w:rsid w:val="00E9730F"/>
    <w:rsid w:val="00E97CCB"/>
    <w:rsid w:val="00E97F87"/>
    <w:rsid w:val="00EA0010"/>
    <w:rsid w:val="00EA022E"/>
    <w:rsid w:val="00EA0AE4"/>
    <w:rsid w:val="00EA0F92"/>
    <w:rsid w:val="00EA11A5"/>
    <w:rsid w:val="00EA14B8"/>
    <w:rsid w:val="00EA1563"/>
    <w:rsid w:val="00EA189C"/>
    <w:rsid w:val="00EA1B15"/>
    <w:rsid w:val="00EA1BD7"/>
    <w:rsid w:val="00EA257B"/>
    <w:rsid w:val="00EA29B1"/>
    <w:rsid w:val="00EA3094"/>
    <w:rsid w:val="00EA30CB"/>
    <w:rsid w:val="00EA315D"/>
    <w:rsid w:val="00EA3490"/>
    <w:rsid w:val="00EA3642"/>
    <w:rsid w:val="00EA3722"/>
    <w:rsid w:val="00EA373B"/>
    <w:rsid w:val="00EA38B1"/>
    <w:rsid w:val="00EA3A6B"/>
    <w:rsid w:val="00EA3B2D"/>
    <w:rsid w:val="00EA3CA6"/>
    <w:rsid w:val="00EA4040"/>
    <w:rsid w:val="00EA41CB"/>
    <w:rsid w:val="00EA47A8"/>
    <w:rsid w:val="00EA4812"/>
    <w:rsid w:val="00EA4860"/>
    <w:rsid w:val="00EA4B60"/>
    <w:rsid w:val="00EA4D2F"/>
    <w:rsid w:val="00EA53B7"/>
    <w:rsid w:val="00EA5520"/>
    <w:rsid w:val="00EA5E11"/>
    <w:rsid w:val="00EA6098"/>
    <w:rsid w:val="00EA6D6A"/>
    <w:rsid w:val="00EA6EA0"/>
    <w:rsid w:val="00EA750E"/>
    <w:rsid w:val="00EA782D"/>
    <w:rsid w:val="00EA7CDE"/>
    <w:rsid w:val="00EA7E6A"/>
    <w:rsid w:val="00EB00D1"/>
    <w:rsid w:val="00EB032D"/>
    <w:rsid w:val="00EB0376"/>
    <w:rsid w:val="00EB0382"/>
    <w:rsid w:val="00EB0BDD"/>
    <w:rsid w:val="00EB0C64"/>
    <w:rsid w:val="00EB0CA5"/>
    <w:rsid w:val="00EB0F09"/>
    <w:rsid w:val="00EB118F"/>
    <w:rsid w:val="00EB119D"/>
    <w:rsid w:val="00EB13B6"/>
    <w:rsid w:val="00EB16B3"/>
    <w:rsid w:val="00EB19BC"/>
    <w:rsid w:val="00EB213D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C20"/>
    <w:rsid w:val="00EB3E93"/>
    <w:rsid w:val="00EB4035"/>
    <w:rsid w:val="00EB4125"/>
    <w:rsid w:val="00EB4557"/>
    <w:rsid w:val="00EB46D7"/>
    <w:rsid w:val="00EB477C"/>
    <w:rsid w:val="00EB47CC"/>
    <w:rsid w:val="00EB4D54"/>
    <w:rsid w:val="00EB4DFB"/>
    <w:rsid w:val="00EB5667"/>
    <w:rsid w:val="00EB56A3"/>
    <w:rsid w:val="00EB5867"/>
    <w:rsid w:val="00EB5BF0"/>
    <w:rsid w:val="00EB5D35"/>
    <w:rsid w:val="00EB5E9B"/>
    <w:rsid w:val="00EB5FA4"/>
    <w:rsid w:val="00EB6103"/>
    <w:rsid w:val="00EB669B"/>
    <w:rsid w:val="00EB66BB"/>
    <w:rsid w:val="00EB6B1D"/>
    <w:rsid w:val="00EB70C7"/>
    <w:rsid w:val="00EB7558"/>
    <w:rsid w:val="00EB77EA"/>
    <w:rsid w:val="00EB7811"/>
    <w:rsid w:val="00EC0072"/>
    <w:rsid w:val="00EC00F5"/>
    <w:rsid w:val="00EC040E"/>
    <w:rsid w:val="00EC0716"/>
    <w:rsid w:val="00EC0744"/>
    <w:rsid w:val="00EC0A54"/>
    <w:rsid w:val="00EC0C44"/>
    <w:rsid w:val="00EC0CB8"/>
    <w:rsid w:val="00EC0F87"/>
    <w:rsid w:val="00EC118E"/>
    <w:rsid w:val="00EC18A3"/>
    <w:rsid w:val="00EC1C8A"/>
    <w:rsid w:val="00EC20FE"/>
    <w:rsid w:val="00EC2101"/>
    <w:rsid w:val="00EC277E"/>
    <w:rsid w:val="00EC2796"/>
    <w:rsid w:val="00EC2C96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33B"/>
    <w:rsid w:val="00EC451C"/>
    <w:rsid w:val="00EC47E0"/>
    <w:rsid w:val="00EC4D4D"/>
    <w:rsid w:val="00EC53FC"/>
    <w:rsid w:val="00EC5AE7"/>
    <w:rsid w:val="00EC5DF8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D01C1"/>
    <w:rsid w:val="00ED0204"/>
    <w:rsid w:val="00ED0383"/>
    <w:rsid w:val="00ED0747"/>
    <w:rsid w:val="00ED089E"/>
    <w:rsid w:val="00ED0B68"/>
    <w:rsid w:val="00ED0D47"/>
    <w:rsid w:val="00ED1171"/>
    <w:rsid w:val="00ED12EF"/>
    <w:rsid w:val="00ED1556"/>
    <w:rsid w:val="00ED1CA5"/>
    <w:rsid w:val="00ED1F2E"/>
    <w:rsid w:val="00ED21BB"/>
    <w:rsid w:val="00ED2356"/>
    <w:rsid w:val="00ED24C1"/>
    <w:rsid w:val="00ED270E"/>
    <w:rsid w:val="00ED28F1"/>
    <w:rsid w:val="00ED28F2"/>
    <w:rsid w:val="00ED2DC1"/>
    <w:rsid w:val="00ED303E"/>
    <w:rsid w:val="00ED383C"/>
    <w:rsid w:val="00ED3AB3"/>
    <w:rsid w:val="00ED3C6D"/>
    <w:rsid w:val="00ED3D26"/>
    <w:rsid w:val="00ED3D80"/>
    <w:rsid w:val="00ED42DE"/>
    <w:rsid w:val="00ED44FD"/>
    <w:rsid w:val="00ED53C6"/>
    <w:rsid w:val="00ED5467"/>
    <w:rsid w:val="00ED5757"/>
    <w:rsid w:val="00ED57F8"/>
    <w:rsid w:val="00ED582B"/>
    <w:rsid w:val="00ED58DA"/>
    <w:rsid w:val="00ED5A5B"/>
    <w:rsid w:val="00ED5B53"/>
    <w:rsid w:val="00ED5EE7"/>
    <w:rsid w:val="00ED6122"/>
    <w:rsid w:val="00ED6389"/>
    <w:rsid w:val="00ED63AA"/>
    <w:rsid w:val="00ED6A6B"/>
    <w:rsid w:val="00ED6ED0"/>
    <w:rsid w:val="00ED6F38"/>
    <w:rsid w:val="00ED6FF7"/>
    <w:rsid w:val="00ED72B8"/>
    <w:rsid w:val="00ED73F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C31"/>
    <w:rsid w:val="00EE0E8D"/>
    <w:rsid w:val="00EE0F6B"/>
    <w:rsid w:val="00EE1249"/>
    <w:rsid w:val="00EE14B9"/>
    <w:rsid w:val="00EE1876"/>
    <w:rsid w:val="00EE19BA"/>
    <w:rsid w:val="00EE1A50"/>
    <w:rsid w:val="00EE232F"/>
    <w:rsid w:val="00EE27A0"/>
    <w:rsid w:val="00EE2CD2"/>
    <w:rsid w:val="00EE2FAA"/>
    <w:rsid w:val="00EE310C"/>
    <w:rsid w:val="00EE33DC"/>
    <w:rsid w:val="00EE3771"/>
    <w:rsid w:val="00EE3BF5"/>
    <w:rsid w:val="00EE3CFD"/>
    <w:rsid w:val="00EE3F04"/>
    <w:rsid w:val="00EE4186"/>
    <w:rsid w:val="00EE41C0"/>
    <w:rsid w:val="00EE42DB"/>
    <w:rsid w:val="00EE44A9"/>
    <w:rsid w:val="00EE45B5"/>
    <w:rsid w:val="00EE48B0"/>
    <w:rsid w:val="00EE4B33"/>
    <w:rsid w:val="00EE4EAE"/>
    <w:rsid w:val="00EE53E8"/>
    <w:rsid w:val="00EE56BD"/>
    <w:rsid w:val="00EE5B22"/>
    <w:rsid w:val="00EE5DDA"/>
    <w:rsid w:val="00EE6129"/>
    <w:rsid w:val="00EE625E"/>
    <w:rsid w:val="00EE6352"/>
    <w:rsid w:val="00EE6503"/>
    <w:rsid w:val="00EE65FC"/>
    <w:rsid w:val="00EE7155"/>
    <w:rsid w:val="00EE72BD"/>
    <w:rsid w:val="00EE7A35"/>
    <w:rsid w:val="00EE7B13"/>
    <w:rsid w:val="00EE7CDB"/>
    <w:rsid w:val="00EE7F43"/>
    <w:rsid w:val="00EF0124"/>
    <w:rsid w:val="00EF0303"/>
    <w:rsid w:val="00EF05F8"/>
    <w:rsid w:val="00EF0640"/>
    <w:rsid w:val="00EF071B"/>
    <w:rsid w:val="00EF081C"/>
    <w:rsid w:val="00EF0ABA"/>
    <w:rsid w:val="00EF0B15"/>
    <w:rsid w:val="00EF0B6C"/>
    <w:rsid w:val="00EF0B8A"/>
    <w:rsid w:val="00EF0B9F"/>
    <w:rsid w:val="00EF0CC5"/>
    <w:rsid w:val="00EF0EBA"/>
    <w:rsid w:val="00EF15FC"/>
    <w:rsid w:val="00EF16B7"/>
    <w:rsid w:val="00EF198B"/>
    <w:rsid w:val="00EF19E3"/>
    <w:rsid w:val="00EF1AAA"/>
    <w:rsid w:val="00EF1F1C"/>
    <w:rsid w:val="00EF2193"/>
    <w:rsid w:val="00EF21D4"/>
    <w:rsid w:val="00EF26BC"/>
    <w:rsid w:val="00EF28EB"/>
    <w:rsid w:val="00EF2988"/>
    <w:rsid w:val="00EF2A1A"/>
    <w:rsid w:val="00EF350C"/>
    <w:rsid w:val="00EF3538"/>
    <w:rsid w:val="00EF3669"/>
    <w:rsid w:val="00EF36CE"/>
    <w:rsid w:val="00EF42DD"/>
    <w:rsid w:val="00EF43F6"/>
    <w:rsid w:val="00EF4459"/>
    <w:rsid w:val="00EF472C"/>
    <w:rsid w:val="00EF477C"/>
    <w:rsid w:val="00EF48FC"/>
    <w:rsid w:val="00EF51EC"/>
    <w:rsid w:val="00EF55D7"/>
    <w:rsid w:val="00EF57D9"/>
    <w:rsid w:val="00EF5BFC"/>
    <w:rsid w:val="00EF5D0F"/>
    <w:rsid w:val="00EF5D5E"/>
    <w:rsid w:val="00EF66BB"/>
    <w:rsid w:val="00EF6B7E"/>
    <w:rsid w:val="00EF6BC3"/>
    <w:rsid w:val="00EF7291"/>
    <w:rsid w:val="00EF7398"/>
    <w:rsid w:val="00EF7471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20C"/>
    <w:rsid w:val="00F0180D"/>
    <w:rsid w:val="00F02080"/>
    <w:rsid w:val="00F028FD"/>
    <w:rsid w:val="00F0294C"/>
    <w:rsid w:val="00F02A7C"/>
    <w:rsid w:val="00F02BB1"/>
    <w:rsid w:val="00F02BB6"/>
    <w:rsid w:val="00F02C7D"/>
    <w:rsid w:val="00F02C8F"/>
    <w:rsid w:val="00F02DC4"/>
    <w:rsid w:val="00F03369"/>
    <w:rsid w:val="00F034AC"/>
    <w:rsid w:val="00F03501"/>
    <w:rsid w:val="00F0350F"/>
    <w:rsid w:val="00F035BA"/>
    <w:rsid w:val="00F03801"/>
    <w:rsid w:val="00F03989"/>
    <w:rsid w:val="00F039CE"/>
    <w:rsid w:val="00F03EBB"/>
    <w:rsid w:val="00F043CC"/>
    <w:rsid w:val="00F044D1"/>
    <w:rsid w:val="00F044EC"/>
    <w:rsid w:val="00F04DC3"/>
    <w:rsid w:val="00F04DE5"/>
    <w:rsid w:val="00F053A0"/>
    <w:rsid w:val="00F054D5"/>
    <w:rsid w:val="00F055F1"/>
    <w:rsid w:val="00F056AD"/>
    <w:rsid w:val="00F056BE"/>
    <w:rsid w:val="00F05B20"/>
    <w:rsid w:val="00F05BDC"/>
    <w:rsid w:val="00F05DA4"/>
    <w:rsid w:val="00F05EAD"/>
    <w:rsid w:val="00F061E7"/>
    <w:rsid w:val="00F06999"/>
    <w:rsid w:val="00F06B4D"/>
    <w:rsid w:val="00F075D4"/>
    <w:rsid w:val="00F075F6"/>
    <w:rsid w:val="00F07B03"/>
    <w:rsid w:val="00F07B52"/>
    <w:rsid w:val="00F07DBA"/>
    <w:rsid w:val="00F07E0B"/>
    <w:rsid w:val="00F07E6E"/>
    <w:rsid w:val="00F104E2"/>
    <w:rsid w:val="00F105ED"/>
    <w:rsid w:val="00F105EF"/>
    <w:rsid w:val="00F10E85"/>
    <w:rsid w:val="00F10EB1"/>
    <w:rsid w:val="00F10F65"/>
    <w:rsid w:val="00F1106C"/>
    <w:rsid w:val="00F11178"/>
    <w:rsid w:val="00F1121C"/>
    <w:rsid w:val="00F113E3"/>
    <w:rsid w:val="00F117FA"/>
    <w:rsid w:val="00F11B29"/>
    <w:rsid w:val="00F11E15"/>
    <w:rsid w:val="00F12266"/>
    <w:rsid w:val="00F122B4"/>
    <w:rsid w:val="00F12455"/>
    <w:rsid w:val="00F1251B"/>
    <w:rsid w:val="00F1253E"/>
    <w:rsid w:val="00F1268A"/>
    <w:rsid w:val="00F12AA4"/>
    <w:rsid w:val="00F12B56"/>
    <w:rsid w:val="00F12C9B"/>
    <w:rsid w:val="00F12D08"/>
    <w:rsid w:val="00F13087"/>
    <w:rsid w:val="00F1398C"/>
    <w:rsid w:val="00F13A63"/>
    <w:rsid w:val="00F13B73"/>
    <w:rsid w:val="00F13E97"/>
    <w:rsid w:val="00F140C6"/>
    <w:rsid w:val="00F142F3"/>
    <w:rsid w:val="00F14A4B"/>
    <w:rsid w:val="00F14AEE"/>
    <w:rsid w:val="00F15344"/>
    <w:rsid w:val="00F1554F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BB"/>
    <w:rsid w:val="00F16F7B"/>
    <w:rsid w:val="00F170DC"/>
    <w:rsid w:val="00F17365"/>
    <w:rsid w:val="00F17538"/>
    <w:rsid w:val="00F1759E"/>
    <w:rsid w:val="00F177ED"/>
    <w:rsid w:val="00F20103"/>
    <w:rsid w:val="00F202C2"/>
    <w:rsid w:val="00F20324"/>
    <w:rsid w:val="00F209B7"/>
    <w:rsid w:val="00F209D4"/>
    <w:rsid w:val="00F20B25"/>
    <w:rsid w:val="00F20C1A"/>
    <w:rsid w:val="00F211B6"/>
    <w:rsid w:val="00F211E9"/>
    <w:rsid w:val="00F217DB"/>
    <w:rsid w:val="00F21B1C"/>
    <w:rsid w:val="00F21B88"/>
    <w:rsid w:val="00F21BB5"/>
    <w:rsid w:val="00F21DF2"/>
    <w:rsid w:val="00F21E5B"/>
    <w:rsid w:val="00F21E9A"/>
    <w:rsid w:val="00F21FA5"/>
    <w:rsid w:val="00F22100"/>
    <w:rsid w:val="00F2213A"/>
    <w:rsid w:val="00F2218A"/>
    <w:rsid w:val="00F221DF"/>
    <w:rsid w:val="00F225F0"/>
    <w:rsid w:val="00F226CB"/>
    <w:rsid w:val="00F226FD"/>
    <w:rsid w:val="00F22CA5"/>
    <w:rsid w:val="00F22D6D"/>
    <w:rsid w:val="00F22F11"/>
    <w:rsid w:val="00F2326F"/>
    <w:rsid w:val="00F23591"/>
    <w:rsid w:val="00F2386A"/>
    <w:rsid w:val="00F23BB3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85E"/>
    <w:rsid w:val="00F25EB0"/>
    <w:rsid w:val="00F265CA"/>
    <w:rsid w:val="00F2688F"/>
    <w:rsid w:val="00F26DD6"/>
    <w:rsid w:val="00F27049"/>
    <w:rsid w:val="00F273C6"/>
    <w:rsid w:val="00F274EE"/>
    <w:rsid w:val="00F277D4"/>
    <w:rsid w:val="00F27AB2"/>
    <w:rsid w:val="00F27BD5"/>
    <w:rsid w:val="00F30081"/>
    <w:rsid w:val="00F3017D"/>
    <w:rsid w:val="00F3071B"/>
    <w:rsid w:val="00F30732"/>
    <w:rsid w:val="00F30E73"/>
    <w:rsid w:val="00F31145"/>
    <w:rsid w:val="00F31A4E"/>
    <w:rsid w:val="00F31CAE"/>
    <w:rsid w:val="00F31DB5"/>
    <w:rsid w:val="00F31DC7"/>
    <w:rsid w:val="00F31F33"/>
    <w:rsid w:val="00F31FD4"/>
    <w:rsid w:val="00F3252D"/>
    <w:rsid w:val="00F325E5"/>
    <w:rsid w:val="00F327C0"/>
    <w:rsid w:val="00F32C49"/>
    <w:rsid w:val="00F33295"/>
    <w:rsid w:val="00F338DC"/>
    <w:rsid w:val="00F33C94"/>
    <w:rsid w:val="00F33EC3"/>
    <w:rsid w:val="00F33F1C"/>
    <w:rsid w:val="00F344C3"/>
    <w:rsid w:val="00F34D1C"/>
    <w:rsid w:val="00F35107"/>
    <w:rsid w:val="00F35411"/>
    <w:rsid w:val="00F35517"/>
    <w:rsid w:val="00F35712"/>
    <w:rsid w:val="00F3596F"/>
    <w:rsid w:val="00F35A01"/>
    <w:rsid w:val="00F35D76"/>
    <w:rsid w:val="00F35F11"/>
    <w:rsid w:val="00F36142"/>
    <w:rsid w:val="00F36170"/>
    <w:rsid w:val="00F36AE9"/>
    <w:rsid w:val="00F37156"/>
    <w:rsid w:val="00F3718E"/>
    <w:rsid w:val="00F3726C"/>
    <w:rsid w:val="00F374FD"/>
    <w:rsid w:val="00F37721"/>
    <w:rsid w:val="00F37739"/>
    <w:rsid w:val="00F37771"/>
    <w:rsid w:val="00F3778C"/>
    <w:rsid w:val="00F37AA9"/>
    <w:rsid w:val="00F37CFF"/>
    <w:rsid w:val="00F409E9"/>
    <w:rsid w:val="00F40B49"/>
    <w:rsid w:val="00F40D54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D8F"/>
    <w:rsid w:val="00F42E16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768"/>
    <w:rsid w:val="00F448A9"/>
    <w:rsid w:val="00F44992"/>
    <w:rsid w:val="00F45122"/>
    <w:rsid w:val="00F45372"/>
    <w:rsid w:val="00F45A0A"/>
    <w:rsid w:val="00F45A10"/>
    <w:rsid w:val="00F45B0A"/>
    <w:rsid w:val="00F45F75"/>
    <w:rsid w:val="00F46353"/>
    <w:rsid w:val="00F4685B"/>
    <w:rsid w:val="00F46DB0"/>
    <w:rsid w:val="00F46F25"/>
    <w:rsid w:val="00F47540"/>
    <w:rsid w:val="00F475E9"/>
    <w:rsid w:val="00F47846"/>
    <w:rsid w:val="00F50179"/>
    <w:rsid w:val="00F5033E"/>
    <w:rsid w:val="00F505FA"/>
    <w:rsid w:val="00F50600"/>
    <w:rsid w:val="00F5099A"/>
    <w:rsid w:val="00F50A6D"/>
    <w:rsid w:val="00F50C4E"/>
    <w:rsid w:val="00F513D4"/>
    <w:rsid w:val="00F51B20"/>
    <w:rsid w:val="00F51F9A"/>
    <w:rsid w:val="00F52009"/>
    <w:rsid w:val="00F52709"/>
    <w:rsid w:val="00F52C25"/>
    <w:rsid w:val="00F52C93"/>
    <w:rsid w:val="00F530DF"/>
    <w:rsid w:val="00F535C7"/>
    <w:rsid w:val="00F53937"/>
    <w:rsid w:val="00F53D82"/>
    <w:rsid w:val="00F53D97"/>
    <w:rsid w:val="00F53E3F"/>
    <w:rsid w:val="00F54605"/>
    <w:rsid w:val="00F5495B"/>
    <w:rsid w:val="00F54D3E"/>
    <w:rsid w:val="00F54FA9"/>
    <w:rsid w:val="00F550E5"/>
    <w:rsid w:val="00F5538F"/>
    <w:rsid w:val="00F55BF6"/>
    <w:rsid w:val="00F55C25"/>
    <w:rsid w:val="00F55CE1"/>
    <w:rsid w:val="00F56269"/>
    <w:rsid w:val="00F562D7"/>
    <w:rsid w:val="00F5634F"/>
    <w:rsid w:val="00F5636F"/>
    <w:rsid w:val="00F56574"/>
    <w:rsid w:val="00F56759"/>
    <w:rsid w:val="00F56E55"/>
    <w:rsid w:val="00F56FF9"/>
    <w:rsid w:val="00F571E8"/>
    <w:rsid w:val="00F57432"/>
    <w:rsid w:val="00F5762C"/>
    <w:rsid w:val="00F57ED7"/>
    <w:rsid w:val="00F57EED"/>
    <w:rsid w:val="00F6009F"/>
    <w:rsid w:val="00F603C9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220"/>
    <w:rsid w:val="00F6155E"/>
    <w:rsid w:val="00F616EE"/>
    <w:rsid w:val="00F619A1"/>
    <w:rsid w:val="00F61C22"/>
    <w:rsid w:val="00F623AD"/>
    <w:rsid w:val="00F6243A"/>
    <w:rsid w:val="00F625A2"/>
    <w:rsid w:val="00F6277B"/>
    <w:rsid w:val="00F627BC"/>
    <w:rsid w:val="00F62E8F"/>
    <w:rsid w:val="00F62E97"/>
    <w:rsid w:val="00F63101"/>
    <w:rsid w:val="00F632AB"/>
    <w:rsid w:val="00F635FE"/>
    <w:rsid w:val="00F6365F"/>
    <w:rsid w:val="00F636E4"/>
    <w:rsid w:val="00F63959"/>
    <w:rsid w:val="00F63A6F"/>
    <w:rsid w:val="00F63CE1"/>
    <w:rsid w:val="00F640FE"/>
    <w:rsid w:val="00F6465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E6"/>
    <w:rsid w:val="00F663D9"/>
    <w:rsid w:val="00F66540"/>
    <w:rsid w:val="00F66BA7"/>
    <w:rsid w:val="00F6715C"/>
    <w:rsid w:val="00F673BF"/>
    <w:rsid w:val="00F67752"/>
    <w:rsid w:val="00F67C21"/>
    <w:rsid w:val="00F67F38"/>
    <w:rsid w:val="00F67FCD"/>
    <w:rsid w:val="00F70402"/>
    <w:rsid w:val="00F7043E"/>
    <w:rsid w:val="00F70579"/>
    <w:rsid w:val="00F70664"/>
    <w:rsid w:val="00F70A79"/>
    <w:rsid w:val="00F70BB7"/>
    <w:rsid w:val="00F70C2D"/>
    <w:rsid w:val="00F70CCC"/>
    <w:rsid w:val="00F70E39"/>
    <w:rsid w:val="00F7134B"/>
    <w:rsid w:val="00F713DB"/>
    <w:rsid w:val="00F71564"/>
    <w:rsid w:val="00F71616"/>
    <w:rsid w:val="00F717C2"/>
    <w:rsid w:val="00F71E1A"/>
    <w:rsid w:val="00F71FE7"/>
    <w:rsid w:val="00F7200A"/>
    <w:rsid w:val="00F7225A"/>
    <w:rsid w:val="00F7272A"/>
    <w:rsid w:val="00F72F7F"/>
    <w:rsid w:val="00F7315B"/>
    <w:rsid w:val="00F73378"/>
    <w:rsid w:val="00F734E0"/>
    <w:rsid w:val="00F73562"/>
    <w:rsid w:val="00F735D9"/>
    <w:rsid w:val="00F73737"/>
    <w:rsid w:val="00F739BB"/>
    <w:rsid w:val="00F73C32"/>
    <w:rsid w:val="00F73CCA"/>
    <w:rsid w:val="00F74476"/>
    <w:rsid w:val="00F745AF"/>
    <w:rsid w:val="00F74B26"/>
    <w:rsid w:val="00F74E4C"/>
    <w:rsid w:val="00F74FF3"/>
    <w:rsid w:val="00F7545D"/>
    <w:rsid w:val="00F75E8B"/>
    <w:rsid w:val="00F75F72"/>
    <w:rsid w:val="00F75F94"/>
    <w:rsid w:val="00F765FD"/>
    <w:rsid w:val="00F76699"/>
    <w:rsid w:val="00F769B0"/>
    <w:rsid w:val="00F76AA0"/>
    <w:rsid w:val="00F76B42"/>
    <w:rsid w:val="00F76D8D"/>
    <w:rsid w:val="00F76F76"/>
    <w:rsid w:val="00F77136"/>
    <w:rsid w:val="00F776DC"/>
    <w:rsid w:val="00F7772D"/>
    <w:rsid w:val="00F779F9"/>
    <w:rsid w:val="00F77A13"/>
    <w:rsid w:val="00F77E51"/>
    <w:rsid w:val="00F8006A"/>
    <w:rsid w:val="00F803F7"/>
    <w:rsid w:val="00F80695"/>
    <w:rsid w:val="00F80704"/>
    <w:rsid w:val="00F80707"/>
    <w:rsid w:val="00F80952"/>
    <w:rsid w:val="00F8095A"/>
    <w:rsid w:val="00F809D3"/>
    <w:rsid w:val="00F80B30"/>
    <w:rsid w:val="00F80BAC"/>
    <w:rsid w:val="00F80DC4"/>
    <w:rsid w:val="00F80FD2"/>
    <w:rsid w:val="00F811F5"/>
    <w:rsid w:val="00F81210"/>
    <w:rsid w:val="00F81217"/>
    <w:rsid w:val="00F81304"/>
    <w:rsid w:val="00F81855"/>
    <w:rsid w:val="00F81AE8"/>
    <w:rsid w:val="00F81B5C"/>
    <w:rsid w:val="00F82045"/>
    <w:rsid w:val="00F825C8"/>
    <w:rsid w:val="00F826CF"/>
    <w:rsid w:val="00F82CCB"/>
    <w:rsid w:val="00F83503"/>
    <w:rsid w:val="00F8353A"/>
    <w:rsid w:val="00F83B1B"/>
    <w:rsid w:val="00F83B9C"/>
    <w:rsid w:val="00F840E2"/>
    <w:rsid w:val="00F844C5"/>
    <w:rsid w:val="00F8451A"/>
    <w:rsid w:val="00F84580"/>
    <w:rsid w:val="00F8478B"/>
    <w:rsid w:val="00F84791"/>
    <w:rsid w:val="00F84926"/>
    <w:rsid w:val="00F849A2"/>
    <w:rsid w:val="00F84BFF"/>
    <w:rsid w:val="00F84EB6"/>
    <w:rsid w:val="00F84FEC"/>
    <w:rsid w:val="00F85129"/>
    <w:rsid w:val="00F85209"/>
    <w:rsid w:val="00F852CE"/>
    <w:rsid w:val="00F8531E"/>
    <w:rsid w:val="00F853C9"/>
    <w:rsid w:val="00F85559"/>
    <w:rsid w:val="00F85686"/>
    <w:rsid w:val="00F85707"/>
    <w:rsid w:val="00F85D92"/>
    <w:rsid w:val="00F85EEF"/>
    <w:rsid w:val="00F85F17"/>
    <w:rsid w:val="00F86BCA"/>
    <w:rsid w:val="00F86F3E"/>
    <w:rsid w:val="00F871A8"/>
    <w:rsid w:val="00F873FC"/>
    <w:rsid w:val="00F879C0"/>
    <w:rsid w:val="00F87CE9"/>
    <w:rsid w:val="00F87F9B"/>
    <w:rsid w:val="00F900A8"/>
    <w:rsid w:val="00F900F4"/>
    <w:rsid w:val="00F904C9"/>
    <w:rsid w:val="00F90AA8"/>
    <w:rsid w:val="00F90E09"/>
    <w:rsid w:val="00F90F4C"/>
    <w:rsid w:val="00F91BE8"/>
    <w:rsid w:val="00F91C22"/>
    <w:rsid w:val="00F91E66"/>
    <w:rsid w:val="00F92116"/>
    <w:rsid w:val="00F921BD"/>
    <w:rsid w:val="00F92371"/>
    <w:rsid w:val="00F92F8D"/>
    <w:rsid w:val="00F93043"/>
    <w:rsid w:val="00F930DF"/>
    <w:rsid w:val="00F9369C"/>
    <w:rsid w:val="00F939F6"/>
    <w:rsid w:val="00F93A6A"/>
    <w:rsid w:val="00F943D9"/>
    <w:rsid w:val="00F944B8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416"/>
    <w:rsid w:val="00F954BF"/>
    <w:rsid w:val="00F95588"/>
    <w:rsid w:val="00F9567E"/>
    <w:rsid w:val="00F956B6"/>
    <w:rsid w:val="00F9585B"/>
    <w:rsid w:val="00F95978"/>
    <w:rsid w:val="00F95ADF"/>
    <w:rsid w:val="00F95B07"/>
    <w:rsid w:val="00F95E46"/>
    <w:rsid w:val="00F96205"/>
    <w:rsid w:val="00F9643E"/>
    <w:rsid w:val="00F96459"/>
    <w:rsid w:val="00F96644"/>
    <w:rsid w:val="00F96671"/>
    <w:rsid w:val="00F96819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A00E0"/>
    <w:rsid w:val="00FA0142"/>
    <w:rsid w:val="00FA026D"/>
    <w:rsid w:val="00FA02B7"/>
    <w:rsid w:val="00FA04A4"/>
    <w:rsid w:val="00FA086D"/>
    <w:rsid w:val="00FA0CF7"/>
    <w:rsid w:val="00FA0D89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09A"/>
    <w:rsid w:val="00FA334D"/>
    <w:rsid w:val="00FA400B"/>
    <w:rsid w:val="00FA4136"/>
    <w:rsid w:val="00FA42EE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9EF"/>
    <w:rsid w:val="00FA702D"/>
    <w:rsid w:val="00FA7115"/>
    <w:rsid w:val="00FA7851"/>
    <w:rsid w:val="00FA7ABD"/>
    <w:rsid w:val="00FA7CD2"/>
    <w:rsid w:val="00FA7DD0"/>
    <w:rsid w:val="00FB01C7"/>
    <w:rsid w:val="00FB060C"/>
    <w:rsid w:val="00FB09F1"/>
    <w:rsid w:val="00FB0A45"/>
    <w:rsid w:val="00FB0CCF"/>
    <w:rsid w:val="00FB0E06"/>
    <w:rsid w:val="00FB0F04"/>
    <w:rsid w:val="00FB10AB"/>
    <w:rsid w:val="00FB136D"/>
    <w:rsid w:val="00FB180A"/>
    <w:rsid w:val="00FB1896"/>
    <w:rsid w:val="00FB18F4"/>
    <w:rsid w:val="00FB1947"/>
    <w:rsid w:val="00FB1C81"/>
    <w:rsid w:val="00FB1CAB"/>
    <w:rsid w:val="00FB2187"/>
    <w:rsid w:val="00FB22BC"/>
    <w:rsid w:val="00FB2580"/>
    <w:rsid w:val="00FB2704"/>
    <w:rsid w:val="00FB2A5D"/>
    <w:rsid w:val="00FB2E88"/>
    <w:rsid w:val="00FB306F"/>
    <w:rsid w:val="00FB3111"/>
    <w:rsid w:val="00FB356B"/>
    <w:rsid w:val="00FB3683"/>
    <w:rsid w:val="00FB42D8"/>
    <w:rsid w:val="00FB4581"/>
    <w:rsid w:val="00FB4691"/>
    <w:rsid w:val="00FB46B2"/>
    <w:rsid w:val="00FB48B7"/>
    <w:rsid w:val="00FB5247"/>
    <w:rsid w:val="00FB5883"/>
    <w:rsid w:val="00FB5941"/>
    <w:rsid w:val="00FB5E60"/>
    <w:rsid w:val="00FB6107"/>
    <w:rsid w:val="00FB622C"/>
    <w:rsid w:val="00FB6259"/>
    <w:rsid w:val="00FB62D0"/>
    <w:rsid w:val="00FB647A"/>
    <w:rsid w:val="00FB667F"/>
    <w:rsid w:val="00FB66E6"/>
    <w:rsid w:val="00FB69FE"/>
    <w:rsid w:val="00FB6A19"/>
    <w:rsid w:val="00FB6A83"/>
    <w:rsid w:val="00FB6B50"/>
    <w:rsid w:val="00FB707A"/>
    <w:rsid w:val="00FB7536"/>
    <w:rsid w:val="00FB7777"/>
    <w:rsid w:val="00FB78DD"/>
    <w:rsid w:val="00FB7A01"/>
    <w:rsid w:val="00FB7B16"/>
    <w:rsid w:val="00FB7C8D"/>
    <w:rsid w:val="00FC000E"/>
    <w:rsid w:val="00FC0317"/>
    <w:rsid w:val="00FC0693"/>
    <w:rsid w:val="00FC0AE8"/>
    <w:rsid w:val="00FC10B9"/>
    <w:rsid w:val="00FC115E"/>
    <w:rsid w:val="00FC116F"/>
    <w:rsid w:val="00FC12B9"/>
    <w:rsid w:val="00FC1346"/>
    <w:rsid w:val="00FC15E6"/>
    <w:rsid w:val="00FC1CAF"/>
    <w:rsid w:val="00FC216A"/>
    <w:rsid w:val="00FC2360"/>
    <w:rsid w:val="00FC2549"/>
    <w:rsid w:val="00FC26F3"/>
    <w:rsid w:val="00FC3217"/>
    <w:rsid w:val="00FC3252"/>
    <w:rsid w:val="00FC32F9"/>
    <w:rsid w:val="00FC337C"/>
    <w:rsid w:val="00FC34EE"/>
    <w:rsid w:val="00FC3653"/>
    <w:rsid w:val="00FC373D"/>
    <w:rsid w:val="00FC3966"/>
    <w:rsid w:val="00FC3E13"/>
    <w:rsid w:val="00FC41EF"/>
    <w:rsid w:val="00FC4573"/>
    <w:rsid w:val="00FC48D2"/>
    <w:rsid w:val="00FC5392"/>
    <w:rsid w:val="00FC5AE0"/>
    <w:rsid w:val="00FC5F43"/>
    <w:rsid w:val="00FC60F5"/>
    <w:rsid w:val="00FC6176"/>
    <w:rsid w:val="00FC6468"/>
    <w:rsid w:val="00FC679D"/>
    <w:rsid w:val="00FC6F0F"/>
    <w:rsid w:val="00FC73B3"/>
    <w:rsid w:val="00FC7912"/>
    <w:rsid w:val="00FC7CAA"/>
    <w:rsid w:val="00FD013C"/>
    <w:rsid w:val="00FD0172"/>
    <w:rsid w:val="00FD0216"/>
    <w:rsid w:val="00FD051D"/>
    <w:rsid w:val="00FD0629"/>
    <w:rsid w:val="00FD06D6"/>
    <w:rsid w:val="00FD0737"/>
    <w:rsid w:val="00FD0C74"/>
    <w:rsid w:val="00FD0C7F"/>
    <w:rsid w:val="00FD0DBF"/>
    <w:rsid w:val="00FD17F3"/>
    <w:rsid w:val="00FD1892"/>
    <w:rsid w:val="00FD283F"/>
    <w:rsid w:val="00FD29AD"/>
    <w:rsid w:val="00FD29BD"/>
    <w:rsid w:val="00FD2A08"/>
    <w:rsid w:val="00FD2A71"/>
    <w:rsid w:val="00FD2AC6"/>
    <w:rsid w:val="00FD302E"/>
    <w:rsid w:val="00FD3086"/>
    <w:rsid w:val="00FD31DB"/>
    <w:rsid w:val="00FD39E5"/>
    <w:rsid w:val="00FD3EA3"/>
    <w:rsid w:val="00FD4018"/>
    <w:rsid w:val="00FD4723"/>
    <w:rsid w:val="00FD49CB"/>
    <w:rsid w:val="00FD4CF8"/>
    <w:rsid w:val="00FD57C7"/>
    <w:rsid w:val="00FD5D09"/>
    <w:rsid w:val="00FD5E24"/>
    <w:rsid w:val="00FD5FF7"/>
    <w:rsid w:val="00FD6134"/>
    <w:rsid w:val="00FD64C6"/>
    <w:rsid w:val="00FD6D6A"/>
    <w:rsid w:val="00FD70BB"/>
    <w:rsid w:val="00FD734B"/>
    <w:rsid w:val="00FD73D6"/>
    <w:rsid w:val="00FD7A8D"/>
    <w:rsid w:val="00FD7BA7"/>
    <w:rsid w:val="00FD7C54"/>
    <w:rsid w:val="00FD7C85"/>
    <w:rsid w:val="00FD7F7D"/>
    <w:rsid w:val="00FE05D3"/>
    <w:rsid w:val="00FE0647"/>
    <w:rsid w:val="00FE095B"/>
    <w:rsid w:val="00FE0ADB"/>
    <w:rsid w:val="00FE0AF4"/>
    <w:rsid w:val="00FE11B3"/>
    <w:rsid w:val="00FE1252"/>
    <w:rsid w:val="00FE15F5"/>
    <w:rsid w:val="00FE200F"/>
    <w:rsid w:val="00FE2374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4A"/>
    <w:rsid w:val="00FE45D7"/>
    <w:rsid w:val="00FE486E"/>
    <w:rsid w:val="00FE4B48"/>
    <w:rsid w:val="00FE4BE4"/>
    <w:rsid w:val="00FE4E49"/>
    <w:rsid w:val="00FE517F"/>
    <w:rsid w:val="00FE5592"/>
    <w:rsid w:val="00FE59B0"/>
    <w:rsid w:val="00FE5B32"/>
    <w:rsid w:val="00FE5CD1"/>
    <w:rsid w:val="00FE5E7E"/>
    <w:rsid w:val="00FE60F5"/>
    <w:rsid w:val="00FE65CC"/>
    <w:rsid w:val="00FE6895"/>
    <w:rsid w:val="00FE6DFA"/>
    <w:rsid w:val="00FE6F4E"/>
    <w:rsid w:val="00FE6F9A"/>
    <w:rsid w:val="00FE7093"/>
    <w:rsid w:val="00FE7235"/>
    <w:rsid w:val="00FE78A1"/>
    <w:rsid w:val="00FE7920"/>
    <w:rsid w:val="00FE79BB"/>
    <w:rsid w:val="00FF058D"/>
    <w:rsid w:val="00FF0C9D"/>
    <w:rsid w:val="00FF10E3"/>
    <w:rsid w:val="00FF1192"/>
    <w:rsid w:val="00FF12A1"/>
    <w:rsid w:val="00FF1461"/>
    <w:rsid w:val="00FF14BF"/>
    <w:rsid w:val="00FF14D8"/>
    <w:rsid w:val="00FF1520"/>
    <w:rsid w:val="00FF157E"/>
    <w:rsid w:val="00FF1AA6"/>
    <w:rsid w:val="00FF1AA8"/>
    <w:rsid w:val="00FF2125"/>
    <w:rsid w:val="00FF261D"/>
    <w:rsid w:val="00FF26FC"/>
    <w:rsid w:val="00FF27D6"/>
    <w:rsid w:val="00FF292B"/>
    <w:rsid w:val="00FF2E33"/>
    <w:rsid w:val="00FF2EC0"/>
    <w:rsid w:val="00FF32AB"/>
    <w:rsid w:val="00FF33D8"/>
    <w:rsid w:val="00FF3424"/>
    <w:rsid w:val="00FF3693"/>
    <w:rsid w:val="00FF3717"/>
    <w:rsid w:val="00FF38B6"/>
    <w:rsid w:val="00FF38E5"/>
    <w:rsid w:val="00FF3ED3"/>
    <w:rsid w:val="00FF3FDB"/>
    <w:rsid w:val="00FF404B"/>
    <w:rsid w:val="00FF41EB"/>
    <w:rsid w:val="00FF41FC"/>
    <w:rsid w:val="00FF429E"/>
    <w:rsid w:val="00FF4322"/>
    <w:rsid w:val="00FF435B"/>
    <w:rsid w:val="00FF4990"/>
    <w:rsid w:val="00FF4A23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5B6"/>
    <w:rsid w:val="00FF6776"/>
    <w:rsid w:val="00FF6B14"/>
    <w:rsid w:val="00FF6B9E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6704964"/>
  <w15:chartTrackingRefBased/>
  <w15:docId w15:val="{15A3A778-FE64-4C9F-8ECF-44E6996D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  <w:style w:type="paragraph" w:styleId="NoSpacing">
    <w:name w:val="No Spacing"/>
    <w:uiPriority w:val="1"/>
    <w:qFormat/>
    <w:rsid w:val="00234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1A7C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A7CB3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4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5AD4E-383B-48D0-AA35-155F3CC4B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8</Pages>
  <Words>2729</Words>
  <Characters>10845</Characters>
  <Application>Microsoft Office Word</Application>
  <DocSecurity>0</DocSecurity>
  <Lines>90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3</cp:revision>
  <cp:lastPrinted>2020-02-23T02:38:00Z</cp:lastPrinted>
  <dcterms:created xsi:type="dcterms:W3CDTF">2020-02-26T05:57:00Z</dcterms:created>
  <dcterms:modified xsi:type="dcterms:W3CDTF">2020-02-26T06:05:00Z</dcterms:modified>
</cp:coreProperties>
</file>