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E58" w:rsidRPr="00557086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CE1E58" w:rsidRPr="00602637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4"/>
          <w:szCs w:val="24"/>
          <w:lang w:bidi="th-TH"/>
        </w:rPr>
      </w:pPr>
    </w:p>
    <w:p w:rsidR="00CE1E58" w:rsidRPr="002E2783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CE1E58" w:rsidRPr="009756EB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</w:t>
      </w:r>
      <w:r w:rsidRPr="008D3706">
        <w:rPr>
          <w:rFonts w:ascii="Angsana New" w:hAnsi="Angsana New" w:cs="Angsana New"/>
          <w:sz w:val="30"/>
          <w:szCs w:val="30"/>
          <w:cs/>
          <w:lang w:bidi="th-TH"/>
        </w:rPr>
        <w:t>จัดทำงบการเงิ</w:t>
      </w:r>
      <w:r w:rsidR="00DD4626">
        <w:rPr>
          <w:rFonts w:ascii="Angsana New" w:hAnsi="Angsana New" w:cs="Angsana New"/>
          <w:sz w:val="30"/>
          <w:szCs w:val="30"/>
          <w:cs/>
          <w:lang w:bidi="th-TH"/>
        </w:rPr>
        <w:t>น</w:t>
      </w:r>
    </w:p>
    <w:p w:rsidR="009756EB" w:rsidRPr="00E80D58" w:rsidRDefault="009756EB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:rsidR="00E80D58" w:rsidRPr="00A257AC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CE1E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E80D58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42695F" w:rsidRDefault="0042695F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เงินลงทุนอื่น</w:t>
      </w:r>
    </w:p>
    <w:p w:rsidR="00CE1E58" w:rsidRPr="00E80D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D47B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E80D58" w:rsidRPr="00E80D58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ลูกหนี้อื่น</w:t>
      </w:r>
    </w:p>
    <w:p w:rsidR="00E80D58" w:rsidRPr="002D47B7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CE1E58" w:rsidRPr="00DD4626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DD4626" w:rsidRPr="004073DC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EC4D4D" w:rsidRPr="006631FC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711C2C" w:rsidRPr="00C53F19" w:rsidRDefault="00711C2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711C2C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</w:t>
      </w:r>
      <w:r w:rsidR="00676B5F">
        <w:rPr>
          <w:rFonts w:ascii="Angsana New" w:hAnsi="Angsana New" w:cs="Angsana New" w:hint="cs"/>
          <w:sz w:val="30"/>
          <w:szCs w:val="30"/>
          <w:cs/>
          <w:lang w:bidi="th-TH"/>
        </w:rPr>
        <w:t>และประกอบกิจการ</w:t>
      </w:r>
      <w:r w:rsidRPr="00711C2C">
        <w:rPr>
          <w:rFonts w:ascii="Angsana New" w:hAnsi="Angsana New" w:cs="Angsana New"/>
          <w:sz w:val="30"/>
          <w:szCs w:val="30"/>
          <w:cs/>
          <w:lang w:bidi="th-TH"/>
        </w:rPr>
        <w:t>โทรทัศน์</w:t>
      </w:r>
    </w:p>
    <w:p w:rsidR="00C53F19" w:rsidRPr="008F4283" w:rsidRDefault="00C53F1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:rsidR="008F4283" w:rsidRPr="00EC4D4D" w:rsidRDefault="008F4283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ลิขสิทธิ์หนังสือ</w:t>
      </w:r>
    </w:p>
    <w:p w:rsidR="00711C2C" w:rsidRPr="00EC4D4D" w:rsidRDefault="00F02C8F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711C2C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EC4D4D" w:rsidRPr="00BD7A92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</w:p>
    <w:p w:rsidR="00BD7A92" w:rsidRPr="00EC4D4D" w:rsidRDefault="00BD7A92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ค่าใช้จ่ายค้างจ่าย</w:t>
      </w:r>
    </w:p>
    <w:p w:rsidR="00EC4D4D" w:rsidRPr="00DF54E9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:rsidR="00DF54E9" w:rsidRPr="000634B9" w:rsidRDefault="00DF54E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:rsidR="00EC4D4D" w:rsidRPr="00DD4626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:rsidR="00DD4626" w:rsidRPr="001672F5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242058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1672F5" w:rsidRDefault="001672F5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672F5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ค่าใช้จ่ายผลประโยชน์ของพนักงาน</w:t>
      </w:r>
    </w:p>
    <w:p w:rsidR="00D109D9" w:rsidRPr="00497C74" w:rsidRDefault="00D109D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ค่าใช้จ่ายตามลักษณะ</w:t>
      </w:r>
    </w:p>
    <w:p w:rsidR="0033327A" w:rsidRDefault="0033327A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F9643E" w:rsidRDefault="00F9643E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กำไรต่อหุ้นขั้นพื้นฐาน</w:t>
      </w:r>
    </w:p>
    <w:p w:rsidR="00F277D4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F277D4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F277D4" w:rsidRPr="00DF54E9" w:rsidRDefault="00F277D4" w:rsidP="00F277D4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A257AC" w:rsidRDefault="00A257AC" w:rsidP="00A257AC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0C71FF" w:rsidRPr="00066A6F" w:rsidRDefault="000C71FF" w:rsidP="00A257AC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sz w:val="24"/>
          <w:szCs w:val="24"/>
          <w:lang w:val="en-US" w:bidi="th-TH"/>
        </w:rPr>
      </w:pPr>
    </w:p>
    <w:p w:rsidR="00DD4626" w:rsidRPr="00BE75E2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>
        <w:rPr>
          <w:rFonts w:ascii="Angsana New" w:hAnsi="Angsana New" w:cs="Angsana New" w:hint="cs"/>
          <w:sz w:val="30"/>
          <w:szCs w:val="30"/>
          <w:cs/>
          <w:lang w:bidi="th-TH"/>
        </w:rPr>
        <w:t>งกัน</w:t>
      </w:r>
    </w:p>
    <w:p w:rsidR="00BE75E2" w:rsidRPr="003B30B0" w:rsidRDefault="00BE75E2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53F19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3B30B0" w:rsidRPr="00C53F19" w:rsidRDefault="003B30B0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25275A" w:rsidRPr="00DD4626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DD4626">
        <w:rPr>
          <w:b/>
          <w:bCs/>
        </w:rPr>
        <w:br w:type="page"/>
      </w:r>
      <w:r w:rsidR="0025275A" w:rsidRPr="00DD462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:rsidR="0025275A" w:rsidRPr="00E8635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275A" w:rsidRPr="00537579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25275A" w:rsidRPr="00537579">
        <w:rPr>
          <w:rFonts w:ascii="Angsana New" w:hAnsi="Angsana New"/>
          <w:sz w:val="30"/>
          <w:szCs w:val="30"/>
          <w:cs/>
        </w:rPr>
        <w:t>งบการเงิน</w:t>
      </w:r>
      <w:r w:rsidR="0049566A" w:rsidRPr="00537579">
        <w:rPr>
          <w:rFonts w:ascii="Angsana New" w:hAnsi="Angsana New"/>
          <w:sz w:val="30"/>
          <w:szCs w:val="30"/>
          <w:cs/>
        </w:rPr>
        <w:t>นี้</w:t>
      </w:r>
      <w:r w:rsidR="0025275A" w:rsidRPr="0053757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537579">
        <w:rPr>
          <w:rFonts w:ascii="Angsana New" w:hAnsi="Angsana New"/>
          <w:sz w:val="30"/>
          <w:szCs w:val="30"/>
          <w:cs/>
        </w:rPr>
        <w:t>ติ</w:t>
      </w:r>
      <w:r w:rsidR="00C67B97" w:rsidRPr="0053757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537579">
        <w:rPr>
          <w:rFonts w:ascii="Angsana New" w:hAnsi="Angsana New"/>
          <w:sz w:val="30"/>
          <w:szCs w:val="30"/>
          <w:cs/>
        </w:rPr>
        <w:t>จาก</w:t>
      </w:r>
      <w:r w:rsidR="003D3556" w:rsidRPr="00537579">
        <w:rPr>
          <w:rFonts w:ascii="Angsana New" w:hAnsi="Angsana New"/>
          <w:sz w:val="30"/>
          <w:szCs w:val="30"/>
          <w:cs/>
        </w:rPr>
        <w:t>คณะ</w:t>
      </w:r>
      <w:r w:rsidR="006322AD" w:rsidRPr="00537579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37579">
        <w:rPr>
          <w:rFonts w:ascii="Angsana New" w:hAnsi="Angsana New"/>
          <w:sz w:val="30"/>
          <w:szCs w:val="30"/>
          <w:cs/>
        </w:rPr>
        <w:t>วันที่</w:t>
      </w:r>
      <w:r w:rsidR="004630FF" w:rsidRPr="00537579">
        <w:rPr>
          <w:rFonts w:ascii="Angsana New" w:hAnsi="Angsana New"/>
          <w:sz w:val="30"/>
          <w:szCs w:val="30"/>
          <w:cs/>
        </w:rPr>
        <w:t xml:space="preserve"> </w:t>
      </w:r>
      <w:r w:rsidR="00914FBE">
        <w:rPr>
          <w:rFonts w:ascii="Angsana New" w:hAnsi="Angsana New"/>
          <w:sz w:val="30"/>
          <w:szCs w:val="30"/>
        </w:rPr>
        <w:t xml:space="preserve">26 </w:t>
      </w:r>
      <w:r w:rsidR="00914FB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C2A94">
        <w:rPr>
          <w:rFonts w:ascii="Angsana New" w:hAnsi="Angsana New"/>
          <w:sz w:val="30"/>
          <w:szCs w:val="30"/>
        </w:rPr>
        <w:t>2563</w:t>
      </w:r>
    </w:p>
    <w:p w:rsidR="00E66B73" w:rsidRPr="00E8635A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66B73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A55A02" w:rsidRPr="0053757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537579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E66B73" w:rsidRPr="00E8635A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FF744B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pacing w:val="4"/>
          <w:sz w:val="30"/>
          <w:szCs w:val="30"/>
          <w:cs/>
        </w:rPr>
        <w:tab/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 w:rsidR="001C69FA">
        <w:rPr>
          <w:rFonts w:ascii="Angsana New" w:hAnsi="Angsana New" w:hint="cs"/>
          <w:spacing w:val="4"/>
          <w:sz w:val="30"/>
          <w:szCs w:val="30"/>
          <w:cs/>
        </w:rPr>
        <w:t xml:space="preserve">อมรินทร์พริ้นติ้ง แอนด์ พับลิชชิ่ง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จำกัด (มหาชน)</w:t>
      </w:r>
      <w:r w:rsidR="00764C8F" w:rsidRPr="00397D5C">
        <w:rPr>
          <w:rFonts w:ascii="Angsana New" w:hAnsi="Angsana New"/>
          <w:spacing w:val="4"/>
          <w:sz w:val="30"/>
          <w:szCs w:val="30"/>
        </w:rPr>
        <w:t xml:space="preserve"> “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764C8F" w:rsidRPr="00397D5C">
        <w:rPr>
          <w:rFonts w:ascii="Angsana New" w:hAnsi="Angsana New"/>
          <w:spacing w:val="4"/>
          <w:sz w:val="30"/>
          <w:szCs w:val="30"/>
        </w:rPr>
        <w:t>”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เป็นนิติบุคคล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ที่จัดตั้งขึ้น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ในประเทศไทย</w:t>
      </w:r>
      <w:r w:rsidR="00256CFC">
        <w:rPr>
          <w:rFonts w:ascii="Angsana New" w:hAnsi="Angsana New" w:hint="cs"/>
          <w:spacing w:val="4"/>
          <w:sz w:val="30"/>
          <w:szCs w:val="30"/>
          <w:cs/>
        </w:rPr>
        <w:t xml:space="preserve"> และจด</w:t>
      </w:r>
      <w:r w:rsidR="00256CFC" w:rsidRPr="00256CFC">
        <w:rPr>
          <w:rFonts w:ascii="Angsana New" w:hAnsi="Angsana New"/>
          <w:spacing w:val="4"/>
          <w:sz w:val="30"/>
          <w:szCs w:val="30"/>
          <w:cs/>
        </w:rPr>
        <w:t>ทะเบียนกับตลาดหลักทรัพย์แห่งประเทศไทยเมื่อเดือนมิถุนายน 2536</w:t>
      </w:r>
      <w:r w:rsidR="001B4279" w:rsidRPr="00397D5C">
        <w:rPr>
          <w:rFonts w:ascii="Angsana New" w:hAnsi="Angsana New"/>
          <w:spacing w:val="4"/>
          <w:sz w:val="30"/>
          <w:szCs w:val="30"/>
        </w:rPr>
        <w:t xml:space="preserve"> </w:t>
      </w:r>
      <w:r w:rsidR="00256CFC">
        <w:rPr>
          <w:rFonts w:ascii="Angsana New" w:hAnsi="Angsana New" w:hint="cs"/>
          <w:spacing w:val="4"/>
          <w:sz w:val="30"/>
          <w:szCs w:val="30"/>
          <w:cs/>
        </w:rPr>
        <w:t>โดย</w:t>
      </w:r>
      <w:r w:rsidR="00311907" w:rsidRPr="00397D5C">
        <w:rPr>
          <w:rFonts w:ascii="Angsana New" w:hAnsi="Angsana New"/>
          <w:spacing w:val="4"/>
          <w:sz w:val="30"/>
          <w:szCs w:val="30"/>
          <w:cs/>
        </w:rPr>
        <w:t>มี</w:t>
      </w:r>
      <w:r w:rsidR="00FF744B" w:rsidRPr="00397D5C">
        <w:rPr>
          <w:rFonts w:ascii="Angsana New" w:hAnsi="Angsana New"/>
          <w:spacing w:val="4"/>
          <w:sz w:val="30"/>
          <w:szCs w:val="30"/>
          <w:cs/>
        </w:rPr>
        <w:t>ที่อยู่</w:t>
      </w:r>
      <w:r w:rsidR="00FF744B" w:rsidRPr="00537579">
        <w:rPr>
          <w:rFonts w:ascii="Angsana New" w:hAnsi="Angsana New"/>
          <w:spacing w:val="-4"/>
          <w:sz w:val="30"/>
          <w:szCs w:val="30"/>
          <w:cs/>
        </w:rPr>
        <w:t>จดทะเบียน</w:t>
      </w:r>
      <w:r w:rsidR="00256CFC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FF744B" w:rsidRPr="00537579">
        <w:rPr>
          <w:rFonts w:ascii="Angsana New" w:hAnsi="Angsana New"/>
          <w:spacing w:val="-4"/>
          <w:sz w:val="30"/>
          <w:szCs w:val="30"/>
          <w:cs/>
        </w:rPr>
        <w:t xml:space="preserve">ตั้งอยู่เลขที่ </w:t>
      </w:r>
      <w:r w:rsidR="001C69FA">
        <w:rPr>
          <w:rFonts w:ascii="Angsana New" w:hAnsi="Angsana New"/>
          <w:sz w:val="30"/>
          <w:szCs w:val="30"/>
        </w:rPr>
        <w:t xml:space="preserve">378 </w:t>
      </w:r>
      <w:r w:rsidR="001C69FA">
        <w:rPr>
          <w:rFonts w:ascii="Angsana New" w:hAnsi="Angsana New" w:hint="cs"/>
          <w:sz w:val="30"/>
          <w:szCs w:val="30"/>
          <w:cs/>
        </w:rPr>
        <w:t xml:space="preserve">ถนนชัยพฤกษ์ แขวงตลิ่งชัน เขตตลิ่งชัน </w:t>
      </w:r>
      <w:r w:rsidR="008E58E2" w:rsidRPr="00537579">
        <w:rPr>
          <w:rFonts w:ascii="Angsana New" w:hAnsi="Angsana New"/>
          <w:spacing w:val="-4"/>
          <w:sz w:val="30"/>
          <w:szCs w:val="30"/>
          <w:cs/>
        </w:rPr>
        <w:t>กรุงเทพมหานคร ประเทศไทย</w:t>
      </w:r>
    </w:p>
    <w:p w:rsidR="00FF744B" w:rsidRPr="00E8635A" w:rsidRDefault="00FF74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831362" w:rsidRPr="00831362" w:rsidRDefault="00ED72B8" w:rsidP="00831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7F101D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7F101D">
        <w:rPr>
          <w:rFonts w:ascii="Angsana New" w:hAnsi="Angsana New" w:hint="cs"/>
          <w:sz w:val="30"/>
          <w:szCs w:val="30"/>
          <w:cs/>
        </w:rPr>
        <w:t>ปีไ</w:t>
      </w:r>
      <w:r w:rsidR="00831362" w:rsidRPr="00831362">
        <w:rPr>
          <w:rFonts w:ascii="Angsana New" w:hAnsi="Angsana New"/>
          <w:sz w:val="30"/>
          <w:szCs w:val="30"/>
          <w:cs/>
        </w:rPr>
        <w:t xml:space="preserve">ด้แก่ บริษัท วัฒนภักดี </w:t>
      </w:r>
      <w:r w:rsidR="00831362" w:rsidRPr="00F80704">
        <w:rPr>
          <w:rFonts w:ascii="Angsana New" w:hAnsi="Angsana New"/>
          <w:sz w:val="30"/>
          <w:szCs w:val="30"/>
          <w:cs/>
        </w:rPr>
        <w:t>จำกัด (ถือหุ้นร้อย</w:t>
      </w:r>
      <w:r w:rsidR="00831362" w:rsidRPr="00F80704">
        <w:rPr>
          <w:rFonts w:ascii="Angsana New" w:hAnsi="Angsana New" w:hint="cs"/>
          <w:sz w:val="30"/>
          <w:szCs w:val="30"/>
          <w:cs/>
        </w:rPr>
        <w:t>ละ 60.10</w:t>
      </w:r>
      <w:r w:rsidR="00831362" w:rsidRPr="00F80704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</w:t>
      </w:r>
      <w:r w:rsidR="002B5400" w:rsidRPr="00F80704">
        <w:rPr>
          <w:rFonts w:ascii="Angsana New" w:hAnsi="Angsana New"/>
          <w:sz w:val="30"/>
          <w:szCs w:val="30"/>
        </w:rPr>
        <w:t xml:space="preserve">    </w:t>
      </w:r>
      <w:r w:rsidR="007F101D" w:rsidRPr="00F80704">
        <w:rPr>
          <w:rFonts w:ascii="Angsana New" w:hAnsi="Angsana New" w:hint="cs"/>
          <w:sz w:val="30"/>
          <w:szCs w:val="30"/>
          <w:cs/>
        </w:rPr>
        <w:t xml:space="preserve">      </w:t>
      </w:r>
      <w:r w:rsidR="00831362" w:rsidRPr="00F80704">
        <w:rPr>
          <w:rFonts w:ascii="Angsana New" w:hAnsi="Angsana New"/>
          <w:sz w:val="30"/>
          <w:szCs w:val="30"/>
          <w:cs/>
        </w:rPr>
        <w:t>ในประเทศไทยและครอบครัวอุทกะพันธุ์ (ถือหุ้นร้อย</w:t>
      </w:r>
      <w:r w:rsidR="00831362" w:rsidRPr="00F80704">
        <w:rPr>
          <w:rFonts w:ascii="Angsana New" w:hAnsi="Angsana New" w:hint="cs"/>
          <w:sz w:val="30"/>
          <w:szCs w:val="30"/>
          <w:cs/>
        </w:rPr>
        <w:t>ละ 2</w:t>
      </w:r>
      <w:r w:rsidR="00F80704" w:rsidRPr="00F80704">
        <w:rPr>
          <w:rFonts w:ascii="Angsana New" w:hAnsi="Angsana New"/>
          <w:sz w:val="30"/>
          <w:szCs w:val="30"/>
        </w:rPr>
        <w:t>3</w:t>
      </w:r>
      <w:r w:rsidR="00831362" w:rsidRPr="00F80704">
        <w:rPr>
          <w:rFonts w:ascii="Angsana New" w:hAnsi="Angsana New" w:hint="cs"/>
          <w:sz w:val="30"/>
          <w:szCs w:val="30"/>
          <w:cs/>
        </w:rPr>
        <w:t>.</w:t>
      </w:r>
      <w:r w:rsidR="00F80704" w:rsidRPr="00F80704">
        <w:rPr>
          <w:rFonts w:ascii="Angsana New" w:hAnsi="Angsana New"/>
          <w:sz w:val="30"/>
          <w:szCs w:val="30"/>
        </w:rPr>
        <w:t>82</w:t>
      </w:r>
      <w:r w:rsidR="00831362" w:rsidRPr="00F80704">
        <w:rPr>
          <w:rFonts w:ascii="Angsana New" w:hAnsi="Angsana New"/>
          <w:sz w:val="30"/>
          <w:szCs w:val="30"/>
          <w:cs/>
        </w:rPr>
        <w:t>)</w:t>
      </w:r>
      <w:r w:rsidR="00831362" w:rsidRPr="00831362">
        <w:rPr>
          <w:rFonts w:ascii="Angsana New" w:hAnsi="Angsana New"/>
          <w:sz w:val="30"/>
          <w:szCs w:val="30"/>
          <w:cs/>
        </w:rPr>
        <w:t xml:space="preserve"> </w:t>
      </w:r>
    </w:p>
    <w:p w:rsidR="003B2848" w:rsidRPr="00E8635A" w:rsidRDefault="003B284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1B4279" w:rsidRPr="008560B2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BE257E">
        <w:rPr>
          <w:rFonts w:ascii="Angsana New" w:hAnsi="Angsana New"/>
          <w:sz w:val="30"/>
          <w:szCs w:val="30"/>
          <w:cs/>
        </w:rPr>
        <w:tab/>
      </w:r>
      <w:r w:rsidR="00C17293" w:rsidRPr="008560B2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1C69FA" w:rsidRPr="008560B2">
        <w:rPr>
          <w:rFonts w:ascii="Angsana New" w:hAnsi="Angsana New" w:hint="cs"/>
          <w:spacing w:val="4"/>
          <w:sz w:val="30"/>
          <w:szCs w:val="30"/>
          <w:cs/>
        </w:rPr>
        <w:t>รับจ้างพิมพ์ โฆษณา และขายสิ่งพิมพ์</w:t>
      </w:r>
      <w:r w:rsidR="008560B2" w:rsidRPr="008560B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560B2" w:rsidRPr="008560B2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กลุ่มบริษัทดำเนินธุรกิจหลักเกี่ยวกับ</w:t>
      </w:r>
      <w:r w:rsidR="008560B2">
        <w:rPr>
          <w:rFonts w:ascii="Angsana New" w:hAnsi="Angsana New"/>
          <w:spacing w:val="4"/>
          <w:sz w:val="30"/>
          <w:szCs w:val="30"/>
          <w:cs/>
        </w:rPr>
        <w:t xml:space="preserve">รับจ้างพิมพ์ โฆษณา </w:t>
      </w:r>
      <w:r w:rsidR="00066A6F">
        <w:rPr>
          <w:rFonts w:ascii="Angsana New" w:hAnsi="Angsana New" w:hint="cs"/>
          <w:spacing w:val="4"/>
          <w:sz w:val="30"/>
          <w:szCs w:val="30"/>
          <w:cs/>
        </w:rPr>
        <w:t>ผลิตและ</w:t>
      </w:r>
      <w:r w:rsidR="008560B2" w:rsidRPr="008560B2">
        <w:rPr>
          <w:rFonts w:ascii="Angsana New" w:hAnsi="Angsana New"/>
          <w:spacing w:val="4"/>
          <w:sz w:val="30"/>
          <w:szCs w:val="30"/>
          <w:cs/>
        </w:rPr>
        <w:t>ขายสิ่งพิมพ์</w:t>
      </w:r>
      <w:r w:rsidR="008560B2">
        <w:rPr>
          <w:rFonts w:ascii="Angsana New" w:hAnsi="Angsana New" w:hint="cs"/>
          <w:spacing w:val="4"/>
          <w:sz w:val="30"/>
          <w:szCs w:val="30"/>
          <w:cs/>
        </w:rPr>
        <w:t>และธุรกิจ</w:t>
      </w:r>
      <w:r w:rsidR="0017333F" w:rsidRPr="0017333F">
        <w:rPr>
          <w:rFonts w:ascii="Angsana New" w:hAnsi="Angsana New"/>
          <w:spacing w:val="4"/>
          <w:sz w:val="30"/>
          <w:szCs w:val="30"/>
          <w:cs/>
        </w:rPr>
        <w:t>ผลิตรายการ เผยแพร่ออกอากาศ</w:t>
      </w:r>
      <w:r w:rsidR="0017333F">
        <w:rPr>
          <w:rFonts w:ascii="Angsana New" w:hAnsi="Angsana New" w:hint="cs"/>
          <w:spacing w:val="4"/>
          <w:sz w:val="30"/>
          <w:szCs w:val="30"/>
          <w:cs/>
        </w:rPr>
        <w:t>และให้บริการโฆษณาผ่านสื่อ</w:t>
      </w:r>
      <w:r w:rsidR="008560B2">
        <w:rPr>
          <w:rFonts w:ascii="Angsana New" w:hAnsi="Angsana New" w:hint="cs"/>
          <w:spacing w:val="4"/>
          <w:sz w:val="30"/>
          <w:szCs w:val="30"/>
          <w:cs/>
        </w:rPr>
        <w:t>โทรทัศน์</w:t>
      </w:r>
      <w:r w:rsidR="0017333F">
        <w:rPr>
          <w:rFonts w:ascii="Angsana New" w:hAnsi="Angsana New" w:hint="cs"/>
          <w:spacing w:val="4"/>
          <w:sz w:val="30"/>
          <w:szCs w:val="30"/>
          <w:cs/>
        </w:rPr>
        <w:t>ในระบบดิจิทัล</w:t>
      </w:r>
    </w:p>
    <w:p w:rsidR="001B4279" w:rsidRPr="00E8635A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9D70DC" w:rsidRPr="00253ED2" w:rsidRDefault="009D70DC" w:rsidP="009D7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253ED2">
        <w:rPr>
          <w:rFonts w:ascii="Angsana New" w:hAnsi="Angsana New" w:hint="cs"/>
          <w:spacing w:val="4"/>
          <w:sz w:val="30"/>
          <w:szCs w:val="30"/>
          <w:cs/>
        </w:rPr>
        <w:t>บริษัท อมรินทร์ เทเลวิชั่น จำกัด ซึ่งเป็นบริษัทย่อย</w:t>
      </w:r>
      <w:r w:rsidRPr="00253ED2">
        <w:rPr>
          <w:rFonts w:ascii="Angsana New" w:hAnsi="Angsana New"/>
          <w:spacing w:val="4"/>
          <w:sz w:val="30"/>
          <w:szCs w:val="30"/>
          <w:cs/>
        </w:rPr>
        <w:t>ได้รับใบอนุญาตให้ใช้คลื่นความถี่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>และประกอบกิจการ</w:t>
      </w:r>
      <w:r w:rsidRPr="009D70DC">
        <w:rPr>
          <w:rFonts w:ascii="Angsana New" w:hAnsi="Angsana New" w:hint="cs"/>
          <w:spacing w:val="4"/>
          <w:sz w:val="30"/>
          <w:szCs w:val="30"/>
          <w:cs/>
        </w:rPr>
        <w:t>โทรทัศน์เพื่อให้บริการโทรทัศน์</w:t>
      </w:r>
      <w:r w:rsidRPr="009D70DC">
        <w:rPr>
          <w:rFonts w:ascii="Angsana New" w:hAnsi="Angsana New"/>
          <w:spacing w:val="4"/>
          <w:sz w:val="30"/>
          <w:szCs w:val="30"/>
          <w:cs/>
        </w:rPr>
        <w:t>ในระบบดิจิ</w:t>
      </w:r>
      <w:r w:rsidRPr="009D70DC">
        <w:rPr>
          <w:rFonts w:ascii="Angsana New" w:hAnsi="Angsana New" w:hint="cs"/>
          <w:spacing w:val="4"/>
          <w:sz w:val="30"/>
          <w:szCs w:val="30"/>
          <w:cs/>
        </w:rPr>
        <w:t>ทัลประเภทบริการทางธุรกิจระดับชาติ หมวดหมู่ทั่วไป แบบความคมชัดสูง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 โดย</w:t>
      </w:r>
      <w:r w:rsidRPr="00253ED2">
        <w:rPr>
          <w:rFonts w:ascii="Angsana New" w:hAnsi="Angsana New"/>
          <w:spacing w:val="4"/>
          <w:sz w:val="30"/>
          <w:szCs w:val="30"/>
          <w:cs/>
        </w:rPr>
        <w:t xml:space="preserve">มีระยะเวลา 15 ปี 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เริ่มตั้งแต่วันที่ </w:t>
      </w:r>
      <w:r w:rsidRPr="00253ED2">
        <w:rPr>
          <w:rFonts w:ascii="Angsana New" w:hAnsi="Angsana New"/>
          <w:spacing w:val="4"/>
          <w:sz w:val="30"/>
          <w:szCs w:val="30"/>
        </w:rPr>
        <w:t xml:space="preserve">25 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เมษายน </w:t>
      </w:r>
      <w:r w:rsidRPr="00253ED2">
        <w:rPr>
          <w:rFonts w:ascii="Angsana New" w:hAnsi="Angsana New"/>
          <w:spacing w:val="4"/>
          <w:sz w:val="30"/>
          <w:szCs w:val="30"/>
        </w:rPr>
        <w:t xml:space="preserve">2557 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ถึงวันที่ </w:t>
      </w:r>
      <w:r w:rsidRPr="00253ED2">
        <w:rPr>
          <w:rFonts w:ascii="Angsana New" w:hAnsi="Angsana New"/>
          <w:spacing w:val="4"/>
          <w:sz w:val="30"/>
          <w:szCs w:val="30"/>
        </w:rPr>
        <w:t xml:space="preserve">24 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เมษายน </w:t>
      </w:r>
      <w:r w:rsidRPr="00253ED2">
        <w:rPr>
          <w:rFonts w:ascii="Angsana New" w:hAnsi="Angsana New"/>
          <w:spacing w:val="4"/>
          <w:sz w:val="30"/>
          <w:szCs w:val="30"/>
        </w:rPr>
        <w:t>2572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</w:p>
    <w:p w:rsidR="009D70DC" w:rsidRPr="00E8635A" w:rsidRDefault="009D70D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E66B73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1001BD" w:rsidRPr="00E8635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716186" w:rsidRPr="004A1D33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A1D33">
        <w:rPr>
          <w:rFonts w:ascii="Angsana New" w:hAnsi="Angsana New"/>
          <w:i/>
          <w:iCs/>
          <w:sz w:val="30"/>
          <w:szCs w:val="30"/>
          <w:cs/>
        </w:rPr>
        <w:t>(ก)</w:t>
      </w:r>
      <w:r w:rsidRPr="004A1D33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716186" w:rsidRPr="00F562D7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716186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366C08" w:rsidRPr="00366C0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66C08">
        <w:rPr>
          <w:rFonts w:ascii="Angsana New" w:hAnsi="Angsana New"/>
          <w:sz w:val="30"/>
          <w:szCs w:val="30"/>
        </w:rPr>
        <w:t xml:space="preserve">        </w:t>
      </w:r>
      <w:r w:rsidR="00366C08" w:rsidRPr="00366C08">
        <w:rPr>
          <w:rFonts w:ascii="Angsana New" w:hAnsi="Angsana New"/>
          <w:sz w:val="30"/>
          <w:szCs w:val="30"/>
          <w:cs/>
        </w:rPr>
        <w:t>สภาวิชาชีพบัญชีฯ</w:t>
      </w:r>
      <w:r w:rsidR="00341BDD">
        <w:rPr>
          <w:rFonts w:ascii="Angsana New" w:hAnsi="Angsana New" w:hint="cs"/>
          <w:sz w:val="30"/>
          <w:szCs w:val="30"/>
          <w:cs/>
        </w:rPr>
        <w:t xml:space="preserve"> </w:t>
      </w:r>
      <w:r w:rsidR="00366C08" w:rsidRPr="00366C08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:rsidR="00F562D7" w:rsidRDefault="00F562D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E8635A" w:rsidRDefault="00E863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E8635A" w:rsidRDefault="00E863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E8635A" w:rsidRDefault="00E863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E8635A" w:rsidRDefault="00E863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E8635A" w:rsidRDefault="00E863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E8635A" w:rsidRPr="00F562D7" w:rsidRDefault="00E863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341BDD" w:rsidRPr="00A70F34" w:rsidRDefault="009F525F" w:rsidP="009F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70F34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มาตรฐานการรายงานทางการเงินหลายฉบับ</w:t>
      </w:r>
      <w:r w:rsidR="00341BDD" w:rsidRPr="00A70F34">
        <w:rPr>
          <w:rFonts w:ascii="Angsana New" w:hAnsi="Angsana New" w:hint="cs"/>
          <w:sz w:val="30"/>
          <w:szCs w:val="30"/>
          <w:cs/>
        </w:rPr>
        <w:t>ได้มีการออกและปรับปรุงใหม่</w:t>
      </w:r>
      <w:r w:rsidRPr="00A70F34">
        <w:rPr>
          <w:rFonts w:ascii="Angsana New" w:hAnsi="Angsana New"/>
          <w:sz w:val="30"/>
          <w:szCs w:val="30"/>
          <w:cs/>
        </w:rPr>
        <w:t>ซึ่งมีผลบังคับใช้ตั้งแต่รอบระยะเวลา</w:t>
      </w:r>
      <w:r w:rsidRPr="00A70F34">
        <w:rPr>
          <w:rFonts w:ascii="Angsana New" w:hAnsi="Angsana New"/>
          <w:spacing w:val="-6"/>
          <w:sz w:val="30"/>
          <w:szCs w:val="30"/>
          <w:cs/>
        </w:rPr>
        <w:t>บัญชีที่เริ่มในหรือหลังวันที่</w:t>
      </w:r>
      <w:r w:rsidRPr="00A70F3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70F34">
        <w:rPr>
          <w:rFonts w:ascii="Angsana New" w:hAnsi="Angsana New"/>
          <w:spacing w:val="-6"/>
          <w:sz w:val="30"/>
          <w:szCs w:val="30"/>
        </w:rPr>
        <w:t xml:space="preserve">1 </w:t>
      </w:r>
      <w:r w:rsidRPr="00A70F34">
        <w:rPr>
          <w:rFonts w:ascii="Angsana New" w:hAnsi="Angsana New"/>
          <w:spacing w:val="-6"/>
          <w:sz w:val="30"/>
          <w:szCs w:val="30"/>
          <w:cs/>
        </w:rPr>
        <w:t>มกราคม 256</w:t>
      </w:r>
      <w:r w:rsidR="00341BDD" w:rsidRPr="00A70F34">
        <w:rPr>
          <w:rFonts w:ascii="Angsana New" w:hAnsi="Angsana New"/>
          <w:spacing w:val="-6"/>
          <w:sz w:val="30"/>
          <w:szCs w:val="30"/>
        </w:rPr>
        <w:t>2</w:t>
      </w:r>
      <w:r w:rsidRPr="00A70F34">
        <w:rPr>
          <w:rFonts w:ascii="Angsana New" w:hAnsi="Angsana New"/>
          <w:spacing w:val="-6"/>
          <w:sz w:val="30"/>
          <w:szCs w:val="30"/>
        </w:rPr>
        <w:t xml:space="preserve"> </w:t>
      </w:r>
      <w:r w:rsidRPr="00A70F34">
        <w:rPr>
          <w:rFonts w:ascii="Angsana New" w:hAnsi="Angsana New"/>
          <w:spacing w:val="-6"/>
          <w:sz w:val="30"/>
          <w:szCs w:val="30"/>
          <w:cs/>
        </w:rPr>
        <w:t>การถือปฏิบัติตามมาตรฐานการรายงานทางการเงินที่ออกและ</w:t>
      </w:r>
      <w:r w:rsidR="00A70F34">
        <w:rPr>
          <w:rFonts w:ascii="Angsana New" w:hAnsi="Angsana New" w:hint="cs"/>
          <w:spacing w:val="-6"/>
          <w:sz w:val="30"/>
          <w:szCs w:val="30"/>
          <w:cs/>
        </w:rPr>
        <w:t xml:space="preserve">              </w:t>
      </w:r>
      <w:r w:rsidRPr="00A70F34">
        <w:rPr>
          <w:rFonts w:ascii="Angsana New" w:hAnsi="Angsana New"/>
          <w:spacing w:val="-6"/>
          <w:sz w:val="30"/>
          <w:szCs w:val="30"/>
          <w:cs/>
        </w:rPr>
        <w:t>ปรับปรุงใหม่นั้น</w:t>
      </w:r>
      <w:r w:rsidRPr="00A70F34">
        <w:rPr>
          <w:rFonts w:ascii="Angsana New" w:hAnsi="Angsana New"/>
          <w:sz w:val="30"/>
          <w:szCs w:val="30"/>
          <w:cs/>
        </w:rPr>
        <w:t xml:space="preserve"> มีผลให้เกิดการเปลี่ยนแปลงนโยบายการบัญชีของกลุ่มบริษัท</w:t>
      </w:r>
      <w:r w:rsidR="00A70F34" w:rsidRPr="00A70F34">
        <w:rPr>
          <w:rFonts w:ascii="Angsana New" w:hAnsi="Angsana New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</w:t>
      </w:r>
      <w:r w:rsidR="001768C6">
        <w:rPr>
          <w:rFonts w:ascii="Angsana New" w:hAnsi="Angsana New" w:hint="cs"/>
          <w:sz w:val="30"/>
          <w:szCs w:val="30"/>
          <w:cs/>
        </w:rPr>
        <w:t xml:space="preserve"> </w:t>
      </w:r>
      <w:r w:rsidR="00A70F34" w:rsidRPr="00A70F34">
        <w:rPr>
          <w:rFonts w:ascii="Angsana New" w:hAnsi="Angsana New"/>
          <w:sz w:val="30"/>
          <w:szCs w:val="30"/>
          <w:cs/>
        </w:rPr>
        <w:t>เว้นแต่การถือปฏิบัติตามมาตรฐานการรายงานทางการเงิน ฉบับที่ 15 เรื่อง รายได้จากสัญญาที่ทำกับลูกค้า (“</w:t>
      </w:r>
      <w:r w:rsidR="00A70F34" w:rsidRPr="00A70F34">
        <w:rPr>
          <w:rFonts w:ascii="Angsana New" w:hAnsi="Angsana New"/>
          <w:sz w:val="30"/>
          <w:szCs w:val="30"/>
        </w:rPr>
        <w:t xml:space="preserve">TFRS </w:t>
      </w:r>
      <w:r w:rsidR="00A70F34" w:rsidRPr="00A70F34">
        <w:rPr>
          <w:rFonts w:ascii="Angsana New" w:hAnsi="Angsana New"/>
          <w:sz w:val="30"/>
          <w:szCs w:val="30"/>
          <w:cs/>
        </w:rPr>
        <w:t>15”) เป็นครั้งแรกแทนมาตรฐานการบัญชี ฉบับที่ 18 เรื่อง รายได้ (“</w:t>
      </w:r>
      <w:r w:rsidR="00A70F34" w:rsidRPr="00A70F34">
        <w:rPr>
          <w:rFonts w:ascii="Angsana New" w:hAnsi="Angsana New"/>
          <w:sz w:val="30"/>
          <w:szCs w:val="30"/>
        </w:rPr>
        <w:t xml:space="preserve">TAS </w:t>
      </w:r>
      <w:r w:rsidR="00A70F34" w:rsidRPr="00A70F34">
        <w:rPr>
          <w:rFonts w:ascii="Angsana New" w:hAnsi="Angsana New"/>
          <w:sz w:val="30"/>
          <w:szCs w:val="30"/>
          <w:cs/>
        </w:rPr>
        <w:t>18”)  มาตรฐานการบัญชี ฉบับที่ 11 เรื่อง สัญญาก่อสร้าง (“</w:t>
      </w:r>
      <w:r w:rsidR="00A70F34" w:rsidRPr="00A70F34">
        <w:rPr>
          <w:rFonts w:ascii="Angsana New" w:hAnsi="Angsana New"/>
          <w:sz w:val="30"/>
          <w:szCs w:val="30"/>
        </w:rPr>
        <w:t xml:space="preserve">TAS </w:t>
      </w:r>
      <w:r w:rsidR="00A70F34" w:rsidRPr="00A70F34">
        <w:rPr>
          <w:rFonts w:ascii="Angsana New" w:hAnsi="Angsana New"/>
          <w:sz w:val="30"/>
          <w:szCs w:val="30"/>
          <w:cs/>
        </w:rPr>
        <w:t>11”) และการตีความมาตรฐานการรายงานทางการเงิน</w:t>
      </w:r>
      <w:r w:rsidR="001768C6">
        <w:rPr>
          <w:rFonts w:ascii="Angsana New" w:hAnsi="Angsana New" w:hint="cs"/>
          <w:sz w:val="30"/>
          <w:szCs w:val="30"/>
          <w:cs/>
        </w:rPr>
        <w:t xml:space="preserve">     </w:t>
      </w:r>
      <w:r w:rsidR="00A70F34" w:rsidRPr="00A70F34">
        <w:rPr>
          <w:rFonts w:ascii="Angsana New" w:hAnsi="Angsana New"/>
          <w:sz w:val="30"/>
          <w:szCs w:val="30"/>
          <w:cs/>
        </w:rPr>
        <w:t>ที่เกี่ยวข้อง ผลกระทบจากการเปลี่ยนแปลงที่มีสาระสำคัญต่องบการเงินได้เปิดเผยไว้ในหมายเหตุข้อ 3</w:t>
      </w:r>
    </w:p>
    <w:p w:rsidR="00A70F34" w:rsidRPr="00522C2D" w:rsidRDefault="00A70F34" w:rsidP="009F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8F5233" w:rsidRDefault="008F5233" w:rsidP="008F5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F5233">
        <w:rPr>
          <w:rFonts w:ascii="Angsana New" w:hAnsi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>
        <w:rPr>
          <w:rFonts w:ascii="Angsana New" w:hAnsi="Angsana New"/>
          <w:sz w:val="30"/>
          <w:szCs w:val="30"/>
        </w:rPr>
        <w:t xml:space="preserve">       </w:t>
      </w:r>
      <w:r w:rsidRPr="008F5233">
        <w:rPr>
          <w:rFonts w:ascii="Angsana New" w:hAnsi="Angsana New"/>
          <w:sz w:val="30"/>
          <w:szCs w:val="30"/>
          <w:cs/>
        </w:rPr>
        <w:t>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8F5233">
        <w:rPr>
          <w:rFonts w:ascii="Angsana New" w:hAnsi="Angsana New"/>
          <w:sz w:val="30"/>
          <w:szCs w:val="30"/>
          <w:cs/>
        </w:rPr>
        <w:t>ลุ่มบริษัทได้เปิดเผยในหมายเหตุ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8F5233">
        <w:rPr>
          <w:rFonts w:ascii="Angsana New" w:hAnsi="Angsana New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>3</w:t>
      </w:r>
      <w:r w:rsidR="00522C2D">
        <w:rPr>
          <w:rFonts w:ascii="Angsana New" w:hAnsi="Angsana New"/>
          <w:sz w:val="30"/>
          <w:szCs w:val="30"/>
        </w:rPr>
        <w:t>2</w:t>
      </w:r>
    </w:p>
    <w:p w:rsidR="00DB5B65" w:rsidRPr="00522C2D" w:rsidRDefault="00B81B87" w:rsidP="00DB5B65">
      <w:pPr>
        <w:pStyle w:val="BodyText2"/>
        <w:tabs>
          <w:tab w:val="clear" w:pos="540"/>
        </w:tabs>
        <w:ind w:left="567"/>
        <w:rPr>
          <w:lang w:val="en-US"/>
        </w:rPr>
      </w:pPr>
      <w:r>
        <w:rPr>
          <w:rFonts w:hint="cs"/>
          <w:cs/>
          <w:lang w:val="en-US"/>
        </w:rPr>
        <w:t xml:space="preserve">           </w:t>
      </w:r>
    </w:p>
    <w:p w:rsidR="00DB5B65" w:rsidRDefault="00DB5B65" w:rsidP="00DB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D3C54">
        <w:rPr>
          <w:rFonts w:ascii="Angsana New" w:hAnsi="Angsana New" w:hint="cs"/>
          <w:i/>
          <w:iCs/>
          <w:sz w:val="30"/>
          <w:szCs w:val="30"/>
          <w:cs/>
        </w:rPr>
        <w:t>ข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DB5B65">
        <w:rPr>
          <w:rFonts w:ascii="Angsana New" w:hAnsi="Angsana New" w:hint="cs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B81B87" w:rsidRPr="00522C2D" w:rsidRDefault="00B81B87" w:rsidP="00B81B87">
      <w:pPr>
        <w:pStyle w:val="BodyText2"/>
        <w:tabs>
          <w:tab w:val="clear" w:pos="540"/>
        </w:tabs>
        <w:ind w:left="567"/>
        <w:rPr>
          <w:lang w:val="en-US"/>
        </w:rPr>
      </w:pPr>
    </w:p>
    <w:p w:rsidR="00716186" w:rsidRDefault="00716186" w:rsidP="00B8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cs/>
        </w:rPr>
        <w:tab/>
      </w:r>
      <w:r w:rsidR="00B81B87" w:rsidRPr="00B81B87">
        <w:rPr>
          <w:rFonts w:ascii="Angsana New" w:hAnsi="Angsana New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งบการเงินนี้จัดทำเป็นเงินบาทซึ่งเป็นสกุลเงินที่ใช้ในการดำเนินงานของบริษัท</w:t>
      </w:r>
    </w:p>
    <w:p w:rsidR="00A2667B" w:rsidRPr="00522C2D" w:rsidRDefault="00A2667B" w:rsidP="00B8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716186" w:rsidRPr="004A1D33" w:rsidRDefault="00716186" w:rsidP="007B671E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4A1D33">
        <w:rPr>
          <w:i/>
          <w:iCs/>
          <w:cs/>
        </w:rPr>
        <w:t>(</w:t>
      </w:r>
      <w:r w:rsidR="00792ACC">
        <w:rPr>
          <w:rFonts w:hint="cs"/>
          <w:i/>
          <w:iCs/>
          <w:cs/>
        </w:rPr>
        <w:t>ค</w:t>
      </w:r>
      <w:r w:rsidRPr="004A1D33">
        <w:rPr>
          <w:i/>
          <w:iCs/>
          <w:cs/>
        </w:rPr>
        <w:t>)</w:t>
      </w:r>
      <w:r w:rsidRPr="004A1D33">
        <w:rPr>
          <w:i/>
          <w:iCs/>
          <w:cs/>
        </w:rPr>
        <w:tab/>
        <w:t>การ</w:t>
      </w:r>
      <w:r w:rsidR="00E170AD" w:rsidRPr="004A1D33">
        <w:rPr>
          <w:i/>
          <w:iCs/>
          <w:cs/>
        </w:rPr>
        <w:t>ใช้วิจารณญาณและการประมาณการ</w:t>
      </w:r>
    </w:p>
    <w:p w:rsidR="00716186" w:rsidRPr="00522C2D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9095D" w:rsidRDefault="00FB5941" w:rsidP="00FB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2667B">
        <w:rPr>
          <w:rFonts w:ascii="Angsana New" w:hAnsi="Angsana New"/>
          <w:spacing w:val="-6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A2667B" w:rsidRPr="00A2667B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="00A2667B">
        <w:rPr>
          <w:rFonts w:ascii="Angsana New" w:hAnsi="Angsana New" w:hint="cs"/>
          <w:sz w:val="30"/>
          <w:szCs w:val="30"/>
          <w:cs/>
        </w:rPr>
        <w:t xml:space="preserve">  </w:t>
      </w:r>
      <w:r w:rsidRPr="00FB5941">
        <w:rPr>
          <w:rFonts w:ascii="Angsana New" w:hAnsi="Angsana New"/>
          <w:sz w:val="30"/>
          <w:szCs w:val="30"/>
          <w:cs/>
        </w:rPr>
        <w:t xml:space="preserve">และข้อสมมติหลายประการ </w:t>
      </w:r>
      <w:r w:rsidRPr="00DD0314">
        <w:rPr>
          <w:rFonts w:ascii="Angsana New" w:hAnsi="Angsana New"/>
          <w:spacing w:val="-6"/>
          <w:sz w:val="30"/>
          <w:szCs w:val="30"/>
          <w:cs/>
        </w:rPr>
        <w:t>ซึ่ง</w:t>
      </w:r>
      <w:r w:rsidRPr="00FB5941">
        <w:rPr>
          <w:rFonts w:ascii="Angsana New" w:hAnsi="Angsana New"/>
          <w:sz w:val="30"/>
          <w:szCs w:val="30"/>
          <w:cs/>
        </w:rPr>
        <w:t>มีผลกระทบต่อ</w:t>
      </w:r>
      <w:r w:rsidR="00792ACC">
        <w:rPr>
          <w:rFonts w:ascii="Angsana New" w:hAnsi="Angsana New" w:hint="cs"/>
          <w:sz w:val="30"/>
          <w:szCs w:val="30"/>
          <w:cs/>
        </w:rPr>
        <w:t>การปฏิบัติตาม</w:t>
      </w:r>
      <w:r w:rsidRPr="00FB5941">
        <w:rPr>
          <w:rFonts w:ascii="Angsana New" w:hAnsi="Angsana New"/>
          <w:sz w:val="30"/>
          <w:szCs w:val="30"/>
          <w:cs/>
        </w:rPr>
        <w:t>นโยบายการบัญชี</w:t>
      </w:r>
      <w:r w:rsidR="00A2667B">
        <w:rPr>
          <w:rFonts w:ascii="Angsana New" w:hAnsi="Angsana New" w:hint="cs"/>
          <w:sz w:val="30"/>
          <w:szCs w:val="30"/>
          <w:cs/>
        </w:rPr>
        <w:t xml:space="preserve">ของกลุ่มบริษัท ทั้งนี้ </w:t>
      </w:r>
      <w:r w:rsidRPr="00FB594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A2667B">
        <w:rPr>
          <w:rFonts w:ascii="Angsana New" w:hAnsi="Angsana New" w:hint="cs"/>
          <w:sz w:val="30"/>
          <w:szCs w:val="30"/>
          <w:cs/>
        </w:rPr>
        <w:t>การ</w:t>
      </w:r>
      <w:r w:rsidRPr="00FB5941">
        <w:rPr>
          <w:rFonts w:ascii="Angsana New" w:hAnsi="Angsana New"/>
          <w:sz w:val="30"/>
          <w:szCs w:val="30"/>
          <w:cs/>
        </w:rPr>
        <w:t>ไว้</w:t>
      </w:r>
      <w:r w:rsidR="00A2667B">
        <w:rPr>
          <w:rFonts w:ascii="Angsana New" w:hAnsi="Angsana New" w:hint="cs"/>
          <w:sz w:val="30"/>
          <w:szCs w:val="30"/>
          <w:cs/>
        </w:rPr>
        <w:t xml:space="preserve"> </w:t>
      </w:r>
      <w:r w:rsidRPr="00FB5941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</w:t>
      </w:r>
      <w:r>
        <w:rPr>
          <w:rFonts w:ascii="Angsana New" w:hAnsi="Angsana New"/>
          <w:sz w:val="30"/>
          <w:szCs w:val="30"/>
          <w:cs/>
        </w:rPr>
        <w:t xml:space="preserve">จะได้รับการทบทวนอย่างต่อเนื่อง </w:t>
      </w:r>
      <w:r w:rsidRPr="00FB5941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:rsidR="00792ACC" w:rsidRDefault="00792ACC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22C2D" w:rsidRDefault="00522C2D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22C2D" w:rsidRDefault="00522C2D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22C2D" w:rsidRDefault="00522C2D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22C2D" w:rsidRDefault="00522C2D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22C2D" w:rsidRDefault="00522C2D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22C2D" w:rsidRDefault="00522C2D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22C2D" w:rsidRDefault="00522C2D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22C2D" w:rsidRDefault="00522C2D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22C2D" w:rsidRDefault="00522C2D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DD0314" w:rsidRPr="002D2C78" w:rsidRDefault="00DD0314" w:rsidP="00DD031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2D2C78">
        <w:rPr>
          <w:rFonts w:ascii="Angsana New" w:hAnsi="Angsana New" w:hint="cs"/>
          <w:sz w:val="30"/>
          <w:szCs w:val="30"/>
          <w:cs/>
        </w:rPr>
        <w:lastRenderedPageBreak/>
        <w:t>การใช้วิจารณญาณ</w:t>
      </w:r>
    </w:p>
    <w:p w:rsidR="00DD0314" w:rsidRPr="00522C2D" w:rsidRDefault="00DD0314" w:rsidP="00DD0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DD0314" w:rsidRPr="00DD0314" w:rsidRDefault="00DD0314" w:rsidP="00DD0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BC630F">
        <w:rPr>
          <w:rFonts w:ascii="Angsana New" w:hAnsi="Angsana New" w:hint="cs"/>
          <w:spacing w:val="-6"/>
          <w:sz w:val="30"/>
          <w:szCs w:val="30"/>
          <w:cs/>
        </w:rPr>
        <w:t>ข้อมูลเกี่ยวกับการใช้วิจารณญาณในการ</w:t>
      </w:r>
      <w:r w:rsidR="002D2C78">
        <w:rPr>
          <w:rFonts w:ascii="Angsana New" w:hAnsi="Angsana New" w:hint="cs"/>
          <w:spacing w:val="-6"/>
          <w:sz w:val="30"/>
          <w:szCs w:val="30"/>
          <w:cs/>
        </w:rPr>
        <w:t>ปฏิบัติตาม</w:t>
      </w:r>
      <w:r w:rsidRPr="00BC630F">
        <w:rPr>
          <w:rFonts w:ascii="Angsana New" w:hAnsi="Angsana New" w:hint="cs"/>
          <w:spacing w:val="-6"/>
          <w:sz w:val="30"/>
          <w:szCs w:val="30"/>
          <w:cs/>
        </w:rPr>
        <w:t>นโยบายการบัญชีซึ่งมีผลกระทบที่มีนัยสำคัญที่สุดต่อ</w:t>
      </w:r>
      <w:r w:rsidR="002D2C78">
        <w:rPr>
          <w:rFonts w:ascii="Angsana New" w:hAnsi="Angsana New" w:hint="cs"/>
          <w:spacing w:val="-6"/>
          <w:sz w:val="30"/>
          <w:szCs w:val="30"/>
          <w:cs/>
        </w:rPr>
        <w:t xml:space="preserve">       </w:t>
      </w:r>
      <w:r w:rsidRPr="00BC630F">
        <w:rPr>
          <w:rFonts w:ascii="Angsana New" w:hAnsi="Angsana New" w:hint="cs"/>
          <w:spacing w:val="-6"/>
          <w:sz w:val="30"/>
          <w:szCs w:val="30"/>
          <w:cs/>
        </w:rPr>
        <w:t>จำนวนเงิน</w:t>
      </w:r>
      <w:r w:rsidRPr="00DD0314">
        <w:rPr>
          <w:rFonts w:ascii="Angsana New" w:hAnsi="Angsana New" w:hint="cs"/>
          <w:sz w:val="30"/>
          <w:szCs w:val="30"/>
          <w:cs/>
        </w:rPr>
        <w:t>ที่รับรู้ในงบการเงิน</w:t>
      </w:r>
      <w:r w:rsidRPr="00DD0314">
        <w:rPr>
          <w:rFonts w:ascii="Angsana New" w:hAnsi="Angsana New" w:hint="cs"/>
          <w:sz w:val="30"/>
          <w:szCs w:val="30"/>
        </w:rPr>
        <w:t xml:space="preserve"> </w:t>
      </w:r>
      <w:r w:rsidRPr="00DD0314">
        <w:rPr>
          <w:rFonts w:ascii="Angsana New" w:hAnsi="Angsana New" w:hint="cs"/>
          <w:sz w:val="30"/>
          <w:szCs w:val="30"/>
          <w:cs/>
        </w:rPr>
        <w:t>ประกอบด้วยหมายเหตุประกอบงบการเงิน</w:t>
      </w:r>
      <w:r w:rsidR="002D2C78">
        <w:rPr>
          <w:rFonts w:ascii="Angsana New" w:hAnsi="Angsana New" w:hint="cs"/>
          <w:sz w:val="30"/>
          <w:szCs w:val="30"/>
          <w:cs/>
        </w:rPr>
        <w:t>ข้อ</w:t>
      </w:r>
      <w:r w:rsidRPr="00DD0314">
        <w:rPr>
          <w:rFonts w:ascii="Angsana New" w:hAnsi="Angsana New" w:hint="cs"/>
          <w:sz w:val="30"/>
          <w:szCs w:val="30"/>
          <w:cs/>
        </w:rPr>
        <w:t>ต่อไปนี้</w:t>
      </w:r>
      <w:r w:rsidRPr="00DD0314">
        <w:rPr>
          <w:rFonts w:ascii="Angsana New" w:hAnsi="Angsana New" w:hint="cs"/>
          <w:sz w:val="30"/>
          <w:szCs w:val="30"/>
        </w:rPr>
        <w:t xml:space="preserve"> </w:t>
      </w:r>
    </w:p>
    <w:p w:rsidR="00DD0314" w:rsidRPr="00522C2D" w:rsidRDefault="00DD0314" w:rsidP="00DD0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6568"/>
      </w:tblGrid>
      <w:tr w:rsidR="00DD0314" w:rsidRPr="00DD0314" w:rsidTr="00522C2D">
        <w:tc>
          <w:tcPr>
            <w:tcW w:w="2610" w:type="dxa"/>
            <w:shd w:val="clear" w:color="auto" w:fill="auto"/>
          </w:tcPr>
          <w:p w:rsidR="00DD0314" w:rsidRPr="00CA2FCF" w:rsidRDefault="002D2C78" w:rsidP="0028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2FC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D0314" w:rsidRPr="00CA2FCF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6422FD" w:rsidRPr="00CA2FCF">
              <w:rPr>
                <w:rFonts w:ascii="Angsana New" w:hAnsi="Angsana New" w:cs="Angsana New" w:hint="cs"/>
                <w:sz w:val="30"/>
                <w:szCs w:val="30"/>
                <w:cs/>
              </w:rPr>
              <w:t>ต</w:t>
            </w:r>
            <w:r w:rsidR="00DD0314" w:rsidRPr="00CA2FC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6422FD" w:rsidRPr="00CA2F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6422FD" w:rsidRPr="00CA2FC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22C2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6568" w:type="dxa"/>
            <w:shd w:val="clear" w:color="auto" w:fill="auto"/>
          </w:tcPr>
          <w:p w:rsidR="00DD0314" w:rsidRPr="00665B01" w:rsidRDefault="00DD0314" w:rsidP="0028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65B01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665B01">
              <w:rPr>
                <w:rFonts w:ascii="Angsana New" w:hAnsi="Angsana New" w:cs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:rsidR="00DD0314" w:rsidRPr="00665B01" w:rsidRDefault="00DD0314" w:rsidP="00DD031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65B01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:rsidR="00DD0314" w:rsidRPr="00665B01" w:rsidRDefault="00DD0314" w:rsidP="00DD031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65B01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</w:t>
            </w:r>
            <w:r w:rsidRPr="00131A2F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  <w:r w:rsidRPr="00131A2F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สั่งทำ</w:t>
            </w:r>
            <w:r w:rsidRPr="00131A2F">
              <w:rPr>
                <w:rFonts w:ascii="Angsana New" w:hAnsi="Angsana New" w:cs="Angsana New" w:hint="cs"/>
                <w:sz w:val="30"/>
                <w:szCs w:val="30"/>
                <w:cs/>
              </w:rPr>
              <w:t>ควร</w:t>
            </w:r>
            <w:r w:rsidRPr="00665B01">
              <w:rPr>
                <w:rFonts w:ascii="Angsana New" w:hAnsi="Angsana New" w:cs="Angsana New" w:hint="cs"/>
                <w:sz w:val="30"/>
                <w:szCs w:val="30"/>
                <w:cs/>
              </w:rPr>
              <w:t>จะรับรู้รายได้ตลอดช่วงเวลาหนึ่ง หรือควรจะรับรู้</w:t>
            </w:r>
            <w:r w:rsidR="00CE4E0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65B01">
              <w:rPr>
                <w:rFonts w:ascii="Angsana New" w:hAnsi="Angsana New" w:cs="Angsana New" w:hint="cs"/>
                <w:sz w:val="30"/>
                <w:szCs w:val="30"/>
                <w:cs/>
              </w:rPr>
              <w:t>ณ เวลาใดเวลาหนึ่ง</w:t>
            </w:r>
            <w:r w:rsidRPr="00665B0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  <w:p w:rsidR="00DD0314" w:rsidRPr="00665B01" w:rsidRDefault="00DD0314" w:rsidP="001A1071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E0B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โดยพิจารณาว่ารายการค้าที่กลุ่มบริษัททำรายการนั้น</w:t>
            </w:r>
            <w:r w:rsidRPr="00665B01">
              <w:rPr>
                <w:rFonts w:ascii="Angsana New" w:hAnsi="Angsana New" w:cs="Angsana New" w:hint="cs"/>
                <w:sz w:val="30"/>
                <w:szCs w:val="30"/>
                <w:cs/>
              </w:rPr>
              <w:t>มีลักษณะการเป็นตัวแทนมากกว่าการเป็นตัวการหรือไม่</w:t>
            </w:r>
          </w:p>
        </w:tc>
      </w:tr>
      <w:tr w:rsidR="00DD0314" w:rsidRPr="00DD0314" w:rsidTr="00522C2D">
        <w:tc>
          <w:tcPr>
            <w:tcW w:w="2610" w:type="dxa"/>
          </w:tcPr>
          <w:p w:rsidR="00DD0314" w:rsidRPr="00665B01" w:rsidRDefault="002D2C78" w:rsidP="0028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6568" w:type="dxa"/>
          </w:tcPr>
          <w:p w:rsidR="00DD0314" w:rsidRPr="00665B01" w:rsidRDefault="00DD0314" w:rsidP="0028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5B01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:rsidR="00DD0314" w:rsidRPr="00FB1CAB" w:rsidRDefault="00DD0314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FB5941" w:rsidRPr="00A7663B" w:rsidRDefault="005F21C1" w:rsidP="00371B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7663B">
        <w:rPr>
          <w:rFonts w:ascii="Angsana New" w:hAnsi="Angsana New"/>
          <w:sz w:val="30"/>
          <w:szCs w:val="30"/>
          <w:cs/>
        </w:rPr>
        <w:t>ข้อสมมติและความไม่แน่นอนของการประมาณการ</w:t>
      </w:r>
    </w:p>
    <w:p w:rsidR="005F21C1" w:rsidRPr="00FB1CAB" w:rsidRDefault="005F21C1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D62D44" w:rsidRPr="00A7663B" w:rsidRDefault="00D62D44" w:rsidP="00A76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pacing w:val="-6"/>
          <w:sz w:val="30"/>
          <w:szCs w:val="30"/>
        </w:rPr>
      </w:pPr>
      <w:r w:rsidRPr="00A7663B">
        <w:rPr>
          <w:rFonts w:ascii="Angsana New" w:hAnsi="Angsana New"/>
          <w:spacing w:val="-6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B27FB8" w:rsidRPr="00A7663B">
        <w:rPr>
          <w:rFonts w:ascii="Angsana New" w:hAnsi="Angsana New"/>
          <w:spacing w:val="-6"/>
          <w:sz w:val="30"/>
          <w:szCs w:val="30"/>
        </w:rPr>
        <w:t xml:space="preserve"> </w:t>
      </w:r>
      <w:r w:rsidR="00B27FB8" w:rsidRPr="00A7663B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B27FB8" w:rsidRPr="00A7663B">
        <w:rPr>
          <w:rFonts w:ascii="Angsana New" w:hAnsi="Angsana New"/>
          <w:spacing w:val="-6"/>
          <w:sz w:val="30"/>
          <w:szCs w:val="30"/>
        </w:rPr>
        <w:t xml:space="preserve">31 </w:t>
      </w:r>
      <w:r w:rsidR="00B27FB8" w:rsidRPr="00A7663B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B27FB8" w:rsidRPr="00A7663B">
        <w:rPr>
          <w:rFonts w:ascii="Angsana New" w:hAnsi="Angsana New"/>
          <w:spacing w:val="-6"/>
          <w:sz w:val="30"/>
          <w:szCs w:val="30"/>
        </w:rPr>
        <w:t xml:space="preserve">2562 </w:t>
      </w:r>
      <w:r w:rsidRPr="00A7663B">
        <w:rPr>
          <w:rFonts w:ascii="Angsana New" w:hAnsi="Angsana New"/>
          <w:spacing w:val="-6"/>
          <w:sz w:val="30"/>
          <w:szCs w:val="30"/>
          <w:cs/>
        </w:rPr>
        <w:t>ซึ่งมีความเสี่ยงอย่าง</w:t>
      </w:r>
      <w:r w:rsidR="00B27FB8" w:rsidRPr="00A7663B">
        <w:rPr>
          <w:rFonts w:ascii="Angsana New" w:hAnsi="Angsana New"/>
          <w:spacing w:val="-6"/>
          <w:sz w:val="30"/>
          <w:szCs w:val="30"/>
        </w:rPr>
        <w:t xml:space="preserve">   </w:t>
      </w:r>
      <w:r w:rsidRPr="00A7663B">
        <w:rPr>
          <w:rFonts w:ascii="Angsana New" w:hAnsi="Angsana New"/>
          <w:spacing w:val="-6"/>
          <w:sz w:val="30"/>
          <w:szCs w:val="30"/>
          <w:cs/>
        </w:rPr>
        <w:t>มีนัยสำคัญที่</w:t>
      </w:r>
      <w:r w:rsidR="00B27FB8" w:rsidRPr="00A7663B">
        <w:rPr>
          <w:rFonts w:ascii="Angsana New" w:hAnsi="Angsana New" w:hint="cs"/>
          <w:spacing w:val="-6"/>
          <w:sz w:val="30"/>
          <w:szCs w:val="30"/>
          <w:cs/>
        </w:rPr>
        <w:t>จะส่งผล</w:t>
      </w:r>
      <w:r w:rsidRPr="00A7663B">
        <w:rPr>
          <w:rFonts w:ascii="Angsana New" w:hAnsi="Angsana New"/>
          <w:spacing w:val="-6"/>
          <w:sz w:val="30"/>
          <w:szCs w:val="30"/>
          <w:cs/>
        </w:rPr>
        <w:t>ให้ต้องมีการปรับปรุง</w:t>
      </w:r>
      <w:r w:rsidR="00B27FB8" w:rsidRPr="00A7663B">
        <w:rPr>
          <w:rFonts w:ascii="Angsana New" w:hAnsi="Angsana New" w:hint="cs"/>
          <w:spacing w:val="-6"/>
          <w:sz w:val="30"/>
          <w:szCs w:val="30"/>
          <w:cs/>
        </w:rPr>
        <w:t>ที่มีสาระสำคัญใน</w:t>
      </w:r>
      <w:r w:rsidRPr="00A7663B">
        <w:rPr>
          <w:rFonts w:ascii="Angsana New" w:hAnsi="Angsana New"/>
          <w:spacing w:val="-6"/>
          <w:sz w:val="30"/>
          <w:szCs w:val="30"/>
          <w:cs/>
        </w:rPr>
        <w:t>มูลค่าตามบัญชีของสินทรัพย์และหนี้สินในปีบัญชี</w:t>
      </w:r>
      <w:r w:rsidR="00B27FB8" w:rsidRPr="00A7663B">
        <w:rPr>
          <w:rFonts w:ascii="Angsana New" w:hAnsi="Angsana New" w:hint="cs"/>
          <w:spacing w:val="-6"/>
          <w:sz w:val="30"/>
          <w:szCs w:val="30"/>
          <w:cs/>
        </w:rPr>
        <w:t xml:space="preserve">ถัดไป </w:t>
      </w:r>
      <w:r w:rsidRPr="00A7663B">
        <w:rPr>
          <w:rFonts w:ascii="Angsana New" w:hAnsi="Angsana New"/>
          <w:spacing w:val="-6"/>
          <w:sz w:val="30"/>
          <w:szCs w:val="30"/>
          <w:cs/>
        </w:rPr>
        <w:t>ได้เปิดเผยในหมายเหตุประกอบงบการเงิน</w:t>
      </w:r>
      <w:r w:rsidR="006422FD">
        <w:rPr>
          <w:rFonts w:ascii="Angsana New" w:hAnsi="Angsana New" w:hint="cs"/>
          <w:spacing w:val="-6"/>
          <w:sz w:val="30"/>
          <w:szCs w:val="30"/>
          <w:cs/>
        </w:rPr>
        <w:t>ข้อ</w:t>
      </w:r>
      <w:r w:rsidRPr="00A7663B">
        <w:rPr>
          <w:rFonts w:ascii="Angsana New" w:hAnsi="Angsana New"/>
          <w:spacing w:val="-6"/>
          <w:sz w:val="30"/>
          <w:szCs w:val="30"/>
          <w:cs/>
        </w:rPr>
        <w:t>ต่อไปนี้</w:t>
      </w:r>
    </w:p>
    <w:p w:rsidR="002C2EEB" w:rsidRPr="00FB1CAB" w:rsidRDefault="002C2EEB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700"/>
        <w:gridCol w:w="6570"/>
      </w:tblGrid>
      <w:tr w:rsidR="006F509E" w:rsidRPr="00A55B97" w:rsidTr="00522C2D">
        <w:tc>
          <w:tcPr>
            <w:tcW w:w="2700" w:type="dxa"/>
          </w:tcPr>
          <w:p w:rsidR="006F509E" w:rsidRPr="00B039C9" w:rsidRDefault="00B039C9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39C9">
              <w:rPr>
                <w:rFonts w:ascii="Angsana New" w:hAnsi="Angsana New"/>
                <w:sz w:val="30"/>
                <w:szCs w:val="30"/>
              </w:rPr>
              <w:t>4</w:t>
            </w:r>
            <w:r w:rsidR="001F59AD" w:rsidRPr="00B039C9">
              <w:rPr>
                <w:rFonts w:ascii="Angsana New" w:hAnsi="Angsana New"/>
                <w:sz w:val="30"/>
                <w:szCs w:val="30"/>
              </w:rPr>
              <w:t>(</w:t>
            </w:r>
            <w:r w:rsidRPr="00B039C9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="001F59AD" w:rsidRPr="00B039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570" w:type="dxa"/>
          </w:tcPr>
          <w:p w:rsidR="006F509E" w:rsidRPr="00A55B97" w:rsidRDefault="001F59AD" w:rsidP="003F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F59AD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การรับรู้รายได้ที่มีการประมาณการรับคืนสินค้า</w:t>
            </w:r>
          </w:p>
        </w:tc>
      </w:tr>
      <w:tr w:rsidR="006F509E" w:rsidRPr="00A55B97" w:rsidTr="00522C2D">
        <w:tc>
          <w:tcPr>
            <w:tcW w:w="2700" w:type="dxa"/>
          </w:tcPr>
          <w:p w:rsidR="006F509E" w:rsidRPr="00730C84" w:rsidRDefault="00730C84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C8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570" w:type="dxa"/>
          </w:tcPr>
          <w:p w:rsidR="006F509E" w:rsidRPr="007A4D72" w:rsidRDefault="007A4D72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="006F509E" w:rsidRPr="007A4D72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ประมาณการรับคืนหนังสือและค่าเผื่อหนี้สงสัยจะสูญ</w:t>
            </w:r>
            <w:r w:rsidR="00B806A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06A2" w:rsidRPr="00B806A2">
              <w:rPr>
                <w:rFonts w:ascii="Angsana New" w:hAnsi="Angsana New"/>
                <w:sz w:val="30"/>
                <w:szCs w:val="30"/>
                <w:cs/>
              </w:rPr>
              <w:t>และการด้อยค่าของสินทรัพย์ตามสัญญา</w:t>
            </w:r>
          </w:p>
        </w:tc>
      </w:tr>
      <w:tr w:rsidR="006F509E" w:rsidRPr="0094609F" w:rsidTr="00522C2D">
        <w:tc>
          <w:tcPr>
            <w:tcW w:w="2700" w:type="dxa"/>
          </w:tcPr>
          <w:p w:rsidR="006F509E" w:rsidRPr="00730C84" w:rsidRDefault="00730C84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C8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570" w:type="dxa"/>
          </w:tcPr>
          <w:p w:rsidR="006F509E" w:rsidRPr="007A4D72" w:rsidRDefault="007A4D72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="006F509E" w:rsidRPr="007A4D72">
              <w:rPr>
                <w:rFonts w:ascii="Angsana New" w:hAnsi="Angsana New"/>
                <w:sz w:val="30"/>
                <w:szCs w:val="30"/>
                <w:cs/>
              </w:rPr>
              <w:t>ประมาณการมูลค่าสุทธิที่คาดว่าจะได้รับของสินค้าคงเหลือ</w:t>
            </w:r>
          </w:p>
        </w:tc>
      </w:tr>
      <w:tr w:rsidR="006F509E" w:rsidRPr="0094609F" w:rsidTr="00522C2D">
        <w:tc>
          <w:tcPr>
            <w:tcW w:w="2700" w:type="dxa"/>
          </w:tcPr>
          <w:p w:rsidR="006F509E" w:rsidRPr="001F59AD" w:rsidRDefault="006F509E" w:rsidP="00566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A2C8C">
              <w:rPr>
                <w:rFonts w:ascii="Angsana New" w:hAnsi="Angsana New"/>
                <w:sz w:val="30"/>
                <w:szCs w:val="30"/>
              </w:rPr>
              <w:t>1</w:t>
            </w:r>
            <w:r w:rsidR="00730C84" w:rsidRPr="007A2C8C">
              <w:rPr>
                <w:rFonts w:ascii="Angsana New" w:hAnsi="Angsana New"/>
                <w:sz w:val="30"/>
                <w:szCs w:val="30"/>
              </w:rPr>
              <w:t>2</w:t>
            </w:r>
            <w:r w:rsidRPr="007A2C8C">
              <w:rPr>
                <w:rFonts w:ascii="Angsana New" w:hAnsi="Angsana New"/>
                <w:sz w:val="30"/>
                <w:szCs w:val="30"/>
              </w:rPr>
              <w:t>, 1</w:t>
            </w:r>
            <w:r w:rsidR="00522C2D">
              <w:rPr>
                <w:rFonts w:ascii="Angsana New" w:hAnsi="Angsana New"/>
                <w:sz w:val="30"/>
                <w:szCs w:val="30"/>
              </w:rPr>
              <w:t>4</w:t>
            </w:r>
            <w:r w:rsidRPr="007A2C8C">
              <w:rPr>
                <w:rFonts w:ascii="Angsana New" w:hAnsi="Angsana New"/>
                <w:sz w:val="30"/>
                <w:szCs w:val="30"/>
              </w:rPr>
              <w:t>, 1</w:t>
            </w:r>
            <w:r w:rsidR="00522C2D">
              <w:rPr>
                <w:rFonts w:ascii="Angsana New" w:hAnsi="Angsana New"/>
                <w:sz w:val="30"/>
                <w:szCs w:val="30"/>
              </w:rPr>
              <w:t>5</w:t>
            </w:r>
            <w:r w:rsidRPr="007A2C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2C8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A2C8C">
              <w:rPr>
                <w:rFonts w:ascii="Angsana New" w:hAnsi="Angsana New"/>
                <w:sz w:val="30"/>
                <w:szCs w:val="30"/>
              </w:rPr>
              <w:t>1</w:t>
            </w:r>
            <w:r w:rsidR="00522C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570" w:type="dxa"/>
          </w:tcPr>
          <w:p w:rsidR="006F509E" w:rsidRPr="007A4D72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C2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เกี่ยวกับการใช้ข้อสมมติที่สำคัญในการประมาณมูลค่าที่</w:t>
            </w:r>
            <w:r w:rsidR="00522C2D">
              <w:rPr>
                <w:rFonts w:ascii="Angsana New" w:hAnsi="Angsana New"/>
                <w:spacing w:val="-6"/>
                <w:sz w:val="30"/>
                <w:szCs w:val="30"/>
              </w:rPr>
              <w:t xml:space="preserve">    </w:t>
            </w:r>
            <w:r w:rsidRPr="00522C2D">
              <w:rPr>
                <w:rFonts w:ascii="Angsana New" w:hAnsi="Angsana New"/>
                <w:spacing w:val="-6"/>
                <w:sz w:val="30"/>
                <w:szCs w:val="30"/>
                <w:cs/>
              </w:rPr>
              <w:t>คาดว่า</w:t>
            </w:r>
            <w:r w:rsidRPr="007A4D72">
              <w:rPr>
                <w:rFonts w:ascii="Angsana New" w:hAnsi="Angsana New"/>
                <w:sz w:val="30"/>
                <w:szCs w:val="30"/>
                <w:cs/>
              </w:rPr>
              <w:t>จะได้รับคืน</w:t>
            </w:r>
          </w:p>
        </w:tc>
      </w:tr>
      <w:tr w:rsidR="006F509E" w:rsidRPr="0094609F" w:rsidTr="00522C2D">
        <w:tc>
          <w:tcPr>
            <w:tcW w:w="2700" w:type="dxa"/>
          </w:tcPr>
          <w:p w:rsidR="006F509E" w:rsidRPr="001F59AD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0C84">
              <w:rPr>
                <w:rFonts w:ascii="Angsana New" w:hAnsi="Angsana New"/>
                <w:sz w:val="30"/>
                <w:szCs w:val="30"/>
              </w:rPr>
              <w:t>2</w:t>
            </w:r>
            <w:r w:rsidR="00522C2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570" w:type="dxa"/>
          </w:tcPr>
          <w:p w:rsidR="006F509E" w:rsidRPr="00951310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C2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522C2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522C2D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เกี่ยวกับข้อสมมติหลัก</w:t>
            </w:r>
            <w:r w:rsidRPr="00951310">
              <w:rPr>
                <w:rFonts w:ascii="Angsana New" w:hAnsi="Angsana New"/>
                <w:sz w:val="30"/>
                <w:szCs w:val="30"/>
                <w:cs/>
              </w:rPr>
              <w:t xml:space="preserve">ในการประมาณการตามหลักคณิตศาสตร์ประกันภัย </w:t>
            </w:r>
          </w:p>
        </w:tc>
      </w:tr>
      <w:tr w:rsidR="00730C84" w:rsidRPr="0094609F" w:rsidTr="00522C2D">
        <w:tc>
          <w:tcPr>
            <w:tcW w:w="2700" w:type="dxa"/>
          </w:tcPr>
          <w:p w:rsidR="00730C84" w:rsidRPr="00FF65B6" w:rsidRDefault="00FF65B6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65B6">
              <w:rPr>
                <w:rFonts w:ascii="Angsana New" w:hAnsi="Angsana New"/>
                <w:sz w:val="30"/>
                <w:szCs w:val="30"/>
              </w:rPr>
              <w:t>2</w:t>
            </w:r>
            <w:r w:rsidR="00522C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570" w:type="dxa"/>
          </w:tcPr>
          <w:p w:rsidR="00730C84" w:rsidRPr="00951310" w:rsidRDefault="00730C84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30C8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 </w:t>
            </w:r>
            <w:r w:rsidR="00522C2D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</w:t>
            </w:r>
            <w:r w:rsidRPr="00730C84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ผลแตกต่างชั่วคราวที่ใช้หักภาษีและขาดทุนทางภาษีไปใช้ประโยชน์</w:t>
            </w:r>
          </w:p>
        </w:tc>
      </w:tr>
    </w:tbl>
    <w:p w:rsidR="00FB1CAB" w:rsidRPr="00FB1CAB" w:rsidRDefault="00FB1CAB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295A9A" w:rsidRDefault="00295A9A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768C6" w:rsidRPr="00B4316E" w:rsidRDefault="001768C6" w:rsidP="0017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16435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1768C6" w:rsidRPr="00C814E7" w:rsidRDefault="001768C6" w:rsidP="0076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2"/>
          <w:szCs w:val="22"/>
        </w:rPr>
      </w:pPr>
    </w:p>
    <w:p w:rsidR="00C814E7" w:rsidRDefault="00C814E7" w:rsidP="00C8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814E7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 ฉบับที่ 15 เรื่อง รายได้จากสัญญาที่ทำกับลูกค้า (“</w:t>
      </w:r>
      <w:r w:rsidRPr="00C814E7">
        <w:rPr>
          <w:rFonts w:ascii="Angsana New" w:hAnsi="Angsana New"/>
          <w:sz w:val="30"/>
          <w:szCs w:val="30"/>
        </w:rPr>
        <w:t xml:space="preserve">TFRS </w:t>
      </w:r>
      <w:r w:rsidRPr="00C814E7">
        <w:rPr>
          <w:rFonts w:ascii="Angsana New" w:hAnsi="Angsana New"/>
          <w:sz w:val="30"/>
          <w:szCs w:val="30"/>
          <w:cs/>
        </w:rPr>
        <w:t xml:space="preserve">15”) เป็นครั้งแรกตั้งแต่วันที่ 1 มกราคม 2562 </w:t>
      </w:r>
      <w:r w:rsidRPr="00C814E7">
        <w:rPr>
          <w:rFonts w:ascii="Angsana New" w:hAnsi="Angsana New"/>
          <w:sz w:val="30"/>
          <w:szCs w:val="30"/>
        </w:rPr>
        <w:t xml:space="preserve">TFRS </w:t>
      </w:r>
      <w:r w:rsidRPr="00C814E7">
        <w:rPr>
          <w:rFonts w:ascii="Angsana New" w:hAnsi="Angsana New"/>
          <w:sz w:val="30"/>
          <w:szCs w:val="30"/>
          <w:cs/>
        </w:rPr>
        <w:t>15 กำหนดกรอบแนวคิดในการประเมินจำนวนเงิน และจังหวะเวลาในการรับรู้รายได้</w:t>
      </w:r>
    </w:p>
    <w:p w:rsidR="00C814E7" w:rsidRPr="00C814E7" w:rsidRDefault="00C814E7" w:rsidP="00C8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1768C6" w:rsidRPr="00286CA7" w:rsidRDefault="001768C6" w:rsidP="0017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86CA7">
        <w:rPr>
          <w:rFonts w:ascii="Angsana New" w:hAnsi="Angsana New"/>
          <w:sz w:val="30"/>
          <w:szCs w:val="30"/>
          <w:cs/>
        </w:rPr>
        <w:t xml:space="preserve">ตาม </w:t>
      </w:r>
      <w:r w:rsidRPr="00286CA7">
        <w:rPr>
          <w:rFonts w:ascii="Angsana New" w:hAnsi="Angsana New"/>
          <w:sz w:val="30"/>
          <w:szCs w:val="30"/>
        </w:rPr>
        <w:t xml:space="preserve">TFRS 15 </w:t>
      </w:r>
      <w:r w:rsidRPr="00286CA7">
        <w:rPr>
          <w:rFonts w:ascii="Angsana New" w:hAnsi="Angsana New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กลุ่มบริษัทรับรู้รายได้เมื่อลูกค้ามีอำนาจควบคุมในสินค้าหรือบริการด้วยจำนวนเงินที่สะท้อนถึง</w:t>
      </w:r>
      <w:r>
        <w:rPr>
          <w:rFonts w:ascii="Angsana New" w:hAnsi="Angsana New"/>
          <w:sz w:val="30"/>
          <w:szCs w:val="30"/>
        </w:rPr>
        <w:t xml:space="preserve">     </w:t>
      </w:r>
      <w:r w:rsidRPr="00286CA7">
        <w:rPr>
          <w:rFonts w:ascii="Angsana New" w:hAnsi="Angsana New"/>
          <w:sz w:val="30"/>
          <w:szCs w:val="30"/>
          <w:cs/>
        </w:rPr>
        <w:t xml:space="preserve">สิ่งตอบแทนที่กลุ่มบริษัทคาดว่าจะมีสิทธิได้รับที่ไม่รวมจำนวนเงินที่เก็บแทนบุคคลที่สาม ภาษีมูลค่าเพิ่มหรือภาษีขายอื่นๆและแสดงสุทธิจากส่วนลดการค้า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 </w:t>
      </w:r>
      <w:r w:rsidRPr="0037203C">
        <w:rPr>
          <w:rFonts w:ascii="Angsana New" w:hAnsi="Angsana New"/>
          <w:spacing w:val="-6"/>
          <w:sz w:val="30"/>
          <w:szCs w:val="30"/>
          <w:cs/>
        </w:rPr>
        <w:t xml:space="preserve">ในขณะที่ </w:t>
      </w:r>
      <w:r w:rsidRPr="0037203C">
        <w:rPr>
          <w:rFonts w:ascii="Angsana New" w:hAnsi="Angsana New"/>
          <w:spacing w:val="-6"/>
          <w:sz w:val="30"/>
          <w:szCs w:val="30"/>
        </w:rPr>
        <w:t xml:space="preserve">TAS 18 </w:t>
      </w:r>
      <w:r w:rsidRPr="0037203C">
        <w:rPr>
          <w:rFonts w:ascii="Angsana New" w:hAnsi="Angsana New"/>
          <w:spacing w:val="-6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</w:t>
      </w:r>
      <w:r w:rsidRPr="00286CA7">
        <w:rPr>
          <w:rFonts w:ascii="Angsana New" w:hAnsi="Angsana New"/>
          <w:sz w:val="30"/>
          <w:szCs w:val="30"/>
          <w:cs/>
        </w:rPr>
        <w:t>สินค้าที่มีนัยสำคัญไปให้กับผู้ซื้อแล้ว</w:t>
      </w:r>
      <w:r>
        <w:rPr>
          <w:rFonts w:ascii="Angsana New" w:hAnsi="Angsana New"/>
          <w:sz w:val="30"/>
          <w:szCs w:val="30"/>
        </w:rPr>
        <w:t xml:space="preserve"> </w:t>
      </w:r>
      <w:r w:rsidRPr="00286CA7">
        <w:rPr>
          <w:rFonts w:ascii="Angsana New" w:hAnsi="Angsana New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>
        <w:rPr>
          <w:rFonts w:ascii="Angsana New" w:hAnsi="Angsana New"/>
          <w:sz w:val="30"/>
          <w:szCs w:val="30"/>
        </w:rPr>
        <w:t xml:space="preserve">                      </w:t>
      </w:r>
      <w:r w:rsidRPr="00CF4235">
        <w:rPr>
          <w:rFonts w:ascii="Angsana New" w:hAnsi="Angsana New"/>
          <w:spacing w:val="-8"/>
          <w:sz w:val="30"/>
          <w:szCs w:val="30"/>
          <w:cs/>
        </w:rPr>
        <w:t>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</w:t>
      </w:r>
      <w:r w:rsidRPr="00286CA7">
        <w:rPr>
          <w:rFonts w:ascii="Angsana New" w:hAnsi="Angsana New"/>
          <w:sz w:val="30"/>
          <w:szCs w:val="30"/>
          <w:cs/>
        </w:rPr>
        <w:t>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:rsidR="001768C6" w:rsidRPr="00C814E7" w:rsidRDefault="001768C6" w:rsidP="0017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22"/>
          <w:szCs w:val="22"/>
        </w:rPr>
      </w:pPr>
    </w:p>
    <w:p w:rsidR="001768C6" w:rsidRPr="00CE1D31" w:rsidRDefault="001768C6" w:rsidP="001768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E1D31">
        <w:rPr>
          <w:rFonts w:ascii="Angsana New" w:hAnsi="Angsana New" w:hint="cs"/>
          <w:i/>
          <w:iCs/>
          <w:sz w:val="30"/>
          <w:szCs w:val="30"/>
          <w:cs/>
        </w:rPr>
        <w:t>การพิจารณาเกี่ยวกับตัวการหรือตัวแทน</w:t>
      </w:r>
    </w:p>
    <w:p w:rsidR="001768C6" w:rsidRPr="00C814E7" w:rsidRDefault="001768C6" w:rsidP="0017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:rsidR="001768C6" w:rsidRPr="00CF4235" w:rsidRDefault="001768C6" w:rsidP="0017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A6031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กลุ่มบริษัทได้ทำข้อตกลงทางการค้าโดยมีเงื่อนไขการจ่ายเงินตามยอดขายกับผู้ขาย ตาม </w:t>
      </w:r>
      <w:r w:rsidRPr="00AA6031">
        <w:rPr>
          <w:rFonts w:ascii="Angsana New" w:hAnsi="Angsana New"/>
          <w:spacing w:val="-6"/>
          <w:sz w:val="30"/>
          <w:szCs w:val="30"/>
        </w:rPr>
        <w:t xml:space="preserve">TAS </w:t>
      </w:r>
      <w:r w:rsidRPr="00AA6031">
        <w:rPr>
          <w:rFonts w:ascii="Angsana New" w:hAnsi="Angsana New"/>
          <w:spacing w:val="-6"/>
          <w:sz w:val="30"/>
          <w:szCs w:val="30"/>
          <w:cs/>
        </w:rPr>
        <w:t>18 กลุ่มบริษัทพิจารณา</w:t>
      </w:r>
      <w:r>
        <w:rPr>
          <w:rFonts w:ascii="Angsana New" w:hAnsi="Angsana New"/>
          <w:sz w:val="30"/>
          <w:szCs w:val="30"/>
        </w:rPr>
        <w:t xml:space="preserve">     </w:t>
      </w:r>
      <w:r w:rsidRPr="00CF4235">
        <w:rPr>
          <w:rFonts w:ascii="Angsana New" w:hAnsi="Angsana New"/>
          <w:sz w:val="30"/>
          <w:szCs w:val="30"/>
          <w:cs/>
        </w:rPr>
        <w:t>ว่ากลุ่มบริษัทมีความเสี่ยงและผลตอบแทนที่มีนัยสำคัญโดยพิจารณาจากความเสี่ยงด้านเครดิต ผู้รับผิดชอบหลักใน</w:t>
      </w:r>
      <w:r w:rsidRPr="00AA6031">
        <w:rPr>
          <w:rFonts w:ascii="Angsana New" w:hAnsi="Angsana New"/>
          <w:spacing w:val="-6"/>
          <w:sz w:val="30"/>
          <w:szCs w:val="30"/>
          <w:cs/>
        </w:rPr>
        <w:t>การจัดจำหน่ายให้กับลูกค้า ความเสี่ยงในสินค้าคงเหลือ และผู้กำหนดราคา และสรุปได้ว่า ในภาพรวมของการดำเนิน</w:t>
      </w:r>
      <w:r w:rsidRPr="00CF4235">
        <w:rPr>
          <w:rFonts w:ascii="Angsana New" w:hAnsi="Angsana New"/>
          <w:sz w:val="30"/>
          <w:szCs w:val="30"/>
          <w:cs/>
        </w:rPr>
        <w:t xml:space="preserve">ธุรกิจ กลุ่มบริษัททำหน้าที่เป็นตัวการและรับรู้รายได้จากการขายทั้งจำนวน ตาม </w:t>
      </w:r>
      <w:r w:rsidRPr="00CF4235">
        <w:rPr>
          <w:rFonts w:ascii="Angsana New" w:hAnsi="Angsana New"/>
          <w:sz w:val="30"/>
          <w:szCs w:val="30"/>
        </w:rPr>
        <w:t xml:space="preserve">TFRS </w:t>
      </w:r>
      <w:r w:rsidRPr="00CF4235">
        <w:rPr>
          <w:rFonts w:ascii="Angsana New" w:hAnsi="Angsana New"/>
          <w:sz w:val="30"/>
          <w:szCs w:val="30"/>
          <w:cs/>
        </w:rPr>
        <w:t>15 กลุ่มบริษัทได้ทบทวน   การพิจารณาเรื่องตัวการหรือตัวแทนอีกครั้ง และประเมินว่ากลุ่มบริษัทมีรายได้บางประเภทที่มีลักษณะเป็นตัวแทน ตามข้อบ่งชี้ใหม่ที่กำหนดในมาตรฐานฉบับนี้ ดังนั้น กลุ่มบริษัทจึงถือเป็นตัวแทนและรับรู้รายได้จากการขาย           บางประเภทด้วยยอดสุทธิจากต้นทุนขาย การเปลี่ยนแปลงดังกล่าวส่งผลให้รายได้จากการขายและต้นทุนขายลดลง</w:t>
      </w:r>
    </w:p>
    <w:p w:rsidR="00C814E7" w:rsidRPr="00C814E7" w:rsidRDefault="00C814E7" w:rsidP="0017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2"/>
          <w:szCs w:val="22"/>
        </w:rPr>
      </w:pPr>
    </w:p>
    <w:p w:rsidR="001768C6" w:rsidRPr="00234A9B" w:rsidRDefault="001768C6" w:rsidP="0017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34A9B">
        <w:rPr>
          <w:rFonts w:ascii="Angsana New" w:hAnsi="Angsana New"/>
          <w:spacing w:val="-6"/>
          <w:sz w:val="30"/>
          <w:szCs w:val="30"/>
          <w:cs/>
        </w:rPr>
        <w:t>กลุ่มบริษัทได้</w:t>
      </w:r>
      <w:r w:rsidRPr="00234A9B">
        <w:rPr>
          <w:rFonts w:ascii="Angsana New" w:hAnsi="Angsana New" w:hint="cs"/>
          <w:spacing w:val="-6"/>
          <w:sz w:val="30"/>
          <w:szCs w:val="30"/>
          <w:cs/>
        </w:rPr>
        <w:t>ปรับปรุงย้อนหลัง</w:t>
      </w:r>
      <w:r w:rsidRPr="00234A9B">
        <w:rPr>
          <w:rFonts w:ascii="Angsana New" w:hAnsi="Angsana New"/>
          <w:spacing w:val="-6"/>
          <w:sz w:val="30"/>
          <w:szCs w:val="30"/>
          <w:cs/>
        </w:rPr>
        <w:t>ในงบกำไรขาดทุนเบ็ดเสร็จ</w:t>
      </w:r>
      <w:r w:rsidR="005E5BFF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Pr="00234A9B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Pr="00234A9B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234A9B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234A9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34A9B">
        <w:rPr>
          <w:rFonts w:ascii="Angsana New" w:hAnsi="Angsana New"/>
          <w:spacing w:val="-6"/>
          <w:sz w:val="30"/>
          <w:szCs w:val="30"/>
          <w:cs/>
        </w:rPr>
        <w:t>3</w:t>
      </w:r>
      <w:r w:rsidRPr="00234A9B">
        <w:rPr>
          <w:rFonts w:ascii="Angsana New" w:hAnsi="Angsana New"/>
          <w:spacing w:val="-6"/>
          <w:sz w:val="30"/>
          <w:szCs w:val="30"/>
        </w:rPr>
        <w:t xml:space="preserve">1 </w:t>
      </w:r>
      <w:r w:rsidRPr="00234A9B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234A9B">
        <w:rPr>
          <w:rFonts w:ascii="Angsana New" w:hAnsi="Angsana New"/>
          <w:spacing w:val="-6"/>
          <w:sz w:val="30"/>
          <w:szCs w:val="30"/>
          <w:cs/>
        </w:rPr>
        <w:t xml:space="preserve"> 2561 เพื่อให้สอดคล้อง</w:t>
      </w:r>
      <w:r w:rsidRPr="00234A9B">
        <w:rPr>
          <w:rFonts w:ascii="Angsana New" w:hAnsi="Angsana New"/>
          <w:sz w:val="30"/>
          <w:szCs w:val="30"/>
          <w:cs/>
        </w:rPr>
        <w:t>กับการเปลี่ยนแปลงนโยบายบัญชี ดัง</w:t>
      </w:r>
      <w:r w:rsidRPr="00234A9B">
        <w:rPr>
          <w:rFonts w:ascii="Angsana New" w:hAnsi="Angsana New" w:hint="cs"/>
          <w:sz w:val="30"/>
          <w:szCs w:val="30"/>
          <w:cs/>
        </w:rPr>
        <w:t>นี้</w:t>
      </w:r>
    </w:p>
    <w:p w:rsidR="001768C6" w:rsidRPr="00C814E7" w:rsidRDefault="001768C6" w:rsidP="0017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070"/>
        <w:gridCol w:w="237"/>
        <w:gridCol w:w="2074"/>
        <w:gridCol w:w="250"/>
        <w:gridCol w:w="2074"/>
      </w:tblGrid>
      <w:tr w:rsidR="001768C6" w:rsidRPr="009F5D68" w:rsidTr="005E58FF">
        <w:tc>
          <w:tcPr>
            <w:tcW w:w="2520" w:type="dxa"/>
            <w:vAlign w:val="bottom"/>
          </w:tcPr>
          <w:p w:rsidR="001768C6" w:rsidRPr="009F5D68" w:rsidRDefault="001768C6" w:rsidP="005E58FF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gridSpan w:val="5"/>
            <w:vAlign w:val="bottom"/>
          </w:tcPr>
          <w:p w:rsidR="001768C6" w:rsidRPr="009F5D68" w:rsidRDefault="001768C6" w:rsidP="005E58FF">
            <w:pPr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5D6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1768C6" w:rsidRPr="00D9175A" w:rsidTr="005E58FF">
        <w:tc>
          <w:tcPr>
            <w:tcW w:w="2520" w:type="dxa"/>
            <w:vAlign w:val="bottom"/>
          </w:tcPr>
          <w:p w:rsidR="001768C6" w:rsidRPr="00AD663D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1768C6" w:rsidRPr="009F5D68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37" w:type="dxa"/>
            <w:vAlign w:val="bottom"/>
          </w:tcPr>
          <w:p w:rsidR="001768C6" w:rsidRPr="009F5D68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  <w:vAlign w:val="bottom"/>
          </w:tcPr>
          <w:p w:rsidR="001768C6" w:rsidRPr="009F5D68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0" w:type="dxa"/>
            <w:vAlign w:val="bottom"/>
          </w:tcPr>
          <w:p w:rsidR="001768C6" w:rsidRPr="009F5D68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  <w:vAlign w:val="bottom"/>
          </w:tcPr>
          <w:p w:rsidR="001768C6" w:rsidRPr="009F5D68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1768C6" w:rsidRPr="00D9175A" w:rsidTr="005E58FF">
        <w:tc>
          <w:tcPr>
            <w:tcW w:w="2520" w:type="dxa"/>
          </w:tcPr>
          <w:p w:rsidR="001768C6" w:rsidRPr="00D9175A" w:rsidRDefault="001768C6" w:rsidP="005E58FF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  <w:gridSpan w:val="5"/>
            <w:vAlign w:val="bottom"/>
          </w:tcPr>
          <w:p w:rsidR="001768C6" w:rsidRPr="009F5D68" w:rsidRDefault="001768C6" w:rsidP="005E58FF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F5D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68C6" w:rsidRPr="00D9175A" w:rsidTr="005E58FF">
        <w:tc>
          <w:tcPr>
            <w:tcW w:w="2520" w:type="dxa"/>
          </w:tcPr>
          <w:p w:rsidR="001768C6" w:rsidRPr="00F75EC7" w:rsidRDefault="001768C6" w:rsidP="005E58F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5EC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Pr="00F75EC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</w:t>
            </w:r>
          </w:p>
          <w:p w:rsidR="001768C6" w:rsidRPr="00F75EC7" w:rsidRDefault="001768C6" w:rsidP="005E58F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5EC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2070" w:type="dxa"/>
          </w:tcPr>
          <w:p w:rsidR="001768C6" w:rsidRPr="007B5939" w:rsidRDefault="001768C6" w:rsidP="005E58F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:rsidR="001768C6" w:rsidRPr="007B5939" w:rsidRDefault="00C814E7" w:rsidP="005E58F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3,327,105</w:t>
            </w:r>
          </w:p>
        </w:tc>
        <w:tc>
          <w:tcPr>
            <w:tcW w:w="237" w:type="dxa"/>
          </w:tcPr>
          <w:p w:rsidR="001768C6" w:rsidRPr="00F75EC7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74" w:type="dxa"/>
          </w:tcPr>
          <w:p w:rsidR="001768C6" w:rsidRPr="007B5939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:rsidR="001768C6" w:rsidRPr="007B5939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DD242C">
              <w:rPr>
                <w:rFonts w:asciiTheme="majorBidi" w:eastAsia="Calibri" w:hAnsiTheme="majorBidi" w:cstheme="majorBidi"/>
                <w:sz w:val="30"/>
                <w:szCs w:val="30"/>
              </w:rPr>
              <w:t>528</w:t>
            </w:r>
            <w:r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,1</w:t>
            </w:r>
            <w:r w:rsidR="00DD242C">
              <w:rPr>
                <w:rFonts w:asciiTheme="majorBidi" w:eastAsia="Calibri" w:hAnsiTheme="majorBidi" w:cstheme="majorBidi"/>
                <w:sz w:val="30"/>
                <w:szCs w:val="30"/>
              </w:rPr>
              <w:t>47</w:t>
            </w:r>
            <w:r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:rsidR="001768C6" w:rsidRPr="007B5939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1768C6" w:rsidRPr="007B5939" w:rsidRDefault="001768C6" w:rsidP="005E58F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:rsidR="001768C6" w:rsidRPr="007B5939" w:rsidRDefault="00C814E7" w:rsidP="005E58F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1768C6"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798</w:t>
            </w:r>
            <w:r w:rsidR="001768C6"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958</w:t>
            </w:r>
          </w:p>
        </w:tc>
      </w:tr>
      <w:tr w:rsidR="001768C6" w:rsidRPr="00D9175A" w:rsidTr="005E58FF">
        <w:tc>
          <w:tcPr>
            <w:tcW w:w="2520" w:type="dxa"/>
            <w:vAlign w:val="bottom"/>
          </w:tcPr>
          <w:p w:rsidR="001768C6" w:rsidRPr="00F75EC7" w:rsidRDefault="001768C6" w:rsidP="005E58F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5EC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ต้นทุนขาย</w:t>
            </w:r>
            <w:r w:rsidRPr="00F75EC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2070" w:type="dxa"/>
          </w:tcPr>
          <w:p w:rsidR="001768C6" w:rsidRPr="007B5939" w:rsidRDefault="001768C6" w:rsidP="005E58F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C814E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C814E7">
              <w:rPr>
                <w:rFonts w:asciiTheme="majorBidi" w:eastAsia="Calibri" w:hAnsiTheme="majorBidi" w:cstheme="majorBidi"/>
                <w:sz w:val="30"/>
                <w:szCs w:val="30"/>
              </w:rPr>
              <w:t>514</w:t>
            </w:r>
            <w:r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C814E7">
              <w:rPr>
                <w:rFonts w:asciiTheme="majorBidi" w:eastAsia="Calibri" w:hAnsiTheme="majorBidi" w:cstheme="majorBidi"/>
                <w:sz w:val="30"/>
                <w:szCs w:val="30"/>
              </w:rPr>
              <w:t>057</w:t>
            </w:r>
            <w:r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1768C6" w:rsidRPr="00F75EC7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74" w:type="dxa"/>
          </w:tcPr>
          <w:p w:rsidR="001768C6" w:rsidRPr="007B5939" w:rsidRDefault="00DD242C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</w:t>
            </w:r>
            <w:r w:rsidR="001768C6" w:rsidRPr="007B5939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50" w:type="dxa"/>
          </w:tcPr>
          <w:p w:rsidR="001768C6" w:rsidRPr="007B5939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1768C6" w:rsidRPr="007B5939" w:rsidRDefault="001768C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7B5939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C814E7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 w:rsidRPr="007B59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4E7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 w:rsidRPr="007B593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="00766277" w:rsidRPr="00B4316E" w:rsidRDefault="001768C6" w:rsidP="0076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766277" w:rsidRPr="00164358">
        <w:rPr>
          <w:rFonts w:ascii="Angsana New" w:hAnsi="Angsana New"/>
          <w:b/>
          <w:bCs/>
          <w:sz w:val="30"/>
          <w:szCs w:val="30"/>
        </w:rPr>
        <w:tab/>
      </w:r>
      <w:r w:rsidR="00766277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:rsidR="00766277" w:rsidRDefault="007662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AB7902">
        <w:rPr>
          <w:rFonts w:ascii="Angsana New" w:hAnsi="Angsana New" w:hint="cs"/>
          <w:b/>
          <w:sz w:val="30"/>
          <w:szCs w:val="30"/>
          <w:cs/>
        </w:rPr>
        <w:t xml:space="preserve"> ยกเว้นที่ได้กล่าวไว้ในหมายเหตุประกอบงบการเงินข้อ </w:t>
      </w:r>
      <w:r w:rsidR="00AB7902" w:rsidRPr="00AB7902">
        <w:rPr>
          <w:rFonts w:ascii="Angsana New" w:hAnsi="Angsana New"/>
          <w:bCs/>
          <w:sz w:val="30"/>
          <w:szCs w:val="30"/>
        </w:rPr>
        <w:t>3</w:t>
      </w:r>
    </w:p>
    <w:p w:rsidR="005E280D" w:rsidRDefault="005E280D" w:rsidP="005E280D">
      <w:pPr>
        <w:rPr>
          <w:rFonts w:ascii="Angsana New" w:hAnsi="Angsana New"/>
          <w:b/>
          <w:sz w:val="30"/>
          <w:szCs w:val="30"/>
        </w:rPr>
      </w:pPr>
    </w:p>
    <w:p w:rsidR="005E280D" w:rsidRPr="005E280D" w:rsidRDefault="005E280D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2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</w:t>
      </w:r>
      <w:r w:rsidRPr="005E280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จัด</w:t>
      </w:r>
      <w:r w:rsidRPr="005E2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:rsidR="005E280D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5E280D">
        <w:rPr>
          <w:rFonts w:ascii="Angsana New" w:hAnsi="Angsana New"/>
          <w:b/>
          <w:sz w:val="30"/>
          <w:szCs w:val="30"/>
        </w:rPr>
        <w:t>“</w:t>
      </w:r>
      <w:r w:rsidRPr="005E280D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AE632C">
        <w:rPr>
          <w:rFonts w:ascii="Angsana New" w:hAnsi="Angsana New"/>
          <w:b/>
          <w:sz w:val="30"/>
          <w:szCs w:val="30"/>
        </w:rPr>
        <w:t>”</w:t>
      </w:r>
      <w:r w:rsidR="00AE632C" w:rsidRPr="00AE632C">
        <w:rPr>
          <w:rFonts w:ascii="Angsana New" w:hAnsi="Angsana New"/>
          <w:bCs/>
          <w:sz w:val="30"/>
          <w:szCs w:val="30"/>
        </w:rPr>
        <w:t>)</w:t>
      </w:r>
      <w:r w:rsidRPr="005E280D"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>และส่วนได้เสียของกลุ่มบริษัทในบริษัทร่วม</w:t>
      </w:r>
    </w:p>
    <w:p w:rsidR="00426B72" w:rsidRDefault="00426B72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4296F">
        <w:rPr>
          <w:rFonts w:ascii="Angsana New" w:hAnsi="Angsana New"/>
          <w:b/>
          <w:i/>
          <w:iCs/>
          <w:sz w:val="30"/>
          <w:szCs w:val="30"/>
          <w:cs/>
        </w:rPr>
        <w:t xml:space="preserve">การรวมธุรกิจ 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>
        <w:rPr>
          <w:rFonts w:ascii="Angsana New" w:hAnsi="Angsana New"/>
          <w:b/>
          <w:sz w:val="30"/>
          <w:szCs w:val="30"/>
        </w:rPr>
        <w:t xml:space="preserve">       </w:t>
      </w:r>
      <w:r w:rsidRPr="00D4296F">
        <w:rPr>
          <w:rFonts w:ascii="Angsana New" w:hAnsi="Angsana New"/>
          <w:b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730280" w:rsidRPr="00D4296F" w:rsidRDefault="00730280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:rsidR="003F7DD3" w:rsidRPr="001A60AC" w:rsidRDefault="003F7DD3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 xml:space="preserve"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 </w:t>
      </w:r>
    </w:p>
    <w:p w:rsid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23400" w:rsidRDefault="00223400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23400">
        <w:rPr>
          <w:rFonts w:ascii="Angsana New" w:hAnsi="Angsana New"/>
          <w:b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:rsidR="00223400" w:rsidRPr="00D4296F" w:rsidRDefault="00223400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D16D88">
        <w:rPr>
          <w:rFonts w:ascii="Angsana New" w:hAnsi="Angsana New"/>
          <w:b/>
          <w:sz w:val="30"/>
          <w:szCs w:val="30"/>
        </w:rPr>
        <w:t xml:space="preserve">            </w:t>
      </w:r>
      <w:r w:rsidRPr="00D4296F">
        <w:rPr>
          <w:rFonts w:ascii="Angsana New" w:hAnsi="Angsana New"/>
          <w:b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D16D88">
        <w:rPr>
          <w:rFonts w:ascii="Angsana New" w:hAnsi="Angsana New"/>
          <w:b/>
          <w:sz w:val="30"/>
          <w:szCs w:val="30"/>
        </w:rPr>
        <w:t xml:space="preserve">                 </w:t>
      </w:r>
      <w:r w:rsidRPr="00D4296F">
        <w:rPr>
          <w:rFonts w:ascii="Angsana New" w:hAnsi="Angsana New"/>
          <w:b/>
          <w:sz w:val="30"/>
          <w:szCs w:val="30"/>
          <w:cs/>
        </w:rPr>
        <w:t xml:space="preserve">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="00D16D88">
        <w:rPr>
          <w:rFonts w:ascii="Angsana New" w:hAnsi="Angsana New"/>
          <w:b/>
          <w:sz w:val="30"/>
          <w:szCs w:val="30"/>
        </w:rPr>
        <w:t xml:space="preserve">          </w:t>
      </w:r>
      <w:r w:rsidRPr="00D4296F">
        <w:rPr>
          <w:rFonts w:ascii="Angsana New" w:hAnsi="Angsana New"/>
          <w:b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16D88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16D88">
        <w:rPr>
          <w:rFonts w:ascii="Angsana New" w:hAnsi="Angsana New"/>
          <w:b/>
          <w:i/>
          <w:iCs/>
          <w:sz w:val="30"/>
          <w:szCs w:val="30"/>
          <w:cs/>
        </w:rPr>
        <w:t>การซื้อแบบทยอยซื้อ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</w:t>
      </w:r>
      <w:r w:rsidR="00D16D88">
        <w:rPr>
          <w:rFonts w:ascii="Angsana New" w:hAnsi="Angsana New"/>
          <w:b/>
          <w:sz w:val="30"/>
          <w:szCs w:val="30"/>
        </w:rPr>
        <w:t xml:space="preserve">             </w:t>
      </w:r>
      <w:r w:rsidRPr="00D4296F">
        <w:rPr>
          <w:rFonts w:ascii="Angsana New" w:hAnsi="Angsana New"/>
          <w:b/>
          <w:sz w:val="30"/>
          <w:szCs w:val="30"/>
          <w:cs/>
        </w:rPr>
        <w:t xml:space="preserve">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</w:p>
    <w:p w:rsidR="00D7457F" w:rsidRDefault="00D7457F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:rsidR="005E280D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E280D">
        <w:rPr>
          <w:rFonts w:ascii="Angsana New" w:hAnsi="Angsana New"/>
          <w:b/>
          <w:i/>
          <w:iCs/>
          <w:sz w:val="30"/>
          <w:szCs w:val="30"/>
          <w:cs/>
        </w:rPr>
        <w:t xml:space="preserve">บริษัทย่อย   </w:t>
      </w:r>
    </w:p>
    <w:p w:rsidR="005E280D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>บริษัทย่อยเป็นกิจการที่อยู่ภายใต้กา</w:t>
      </w:r>
      <w:r>
        <w:rPr>
          <w:rFonts w:ascii="Angsana New" w:hAnsi="Angsana New"/>
          <w:b/>
          <w:sz w:val="30"/>
          <w:szCs w:val="30"/>
          <w:cs/>
        </w:rPr>
        <w:t>รควบคุมของกลุ่มบริษัท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>
        <w:rPr>
          <w:rFonts w:ascii="Angsana New" w:hAnsi="Angsana New"/>
          <w:b/>
          <w:sz w:val="30"/>
          <w:szCs w:val="30"/>
        </w:rPr>
        <w:t xml:space="preserve">   </w:t>
      </w:r>
      <w:r w:rsidRPr="005E280D">
        <w:rPr>
          <w:rFonts w:ascii="Angsana New" w:hAnsi="Angsana New"/>
          <w:b/>
          <w:sz w:val="30"/>
          <w:szCs w:val="30"/>
          <w:cs/>
        </w:rPr>
        <w:t>ในผลตอบแทนผันแปรจากการเกี่ยวข้องกับกิจการนั้นและ</w:t>
      </w:r>
      <w:r w:rsidR="006F509E"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>มีความสามารถในการใช้อำนาจเหนือกิจการนั้นทำให้เกิดผลกระทบต่อจ</w:t>
      </w:r>
      <w:r>
        <w:rPr>
          <w:rFonts w:ascii="Angsana New" w:hAnsi="Angsana New"/>
          <w:b/>
          <w:sz w:val="30"/>
          <w:szCs w:val="30"/>
          <w:cs/>
        </w:rPr>
        <w:t>ำนวนเงินผลตอบแทนของกลุ่มบริษัท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>
        <w:rPr>
          <w:rFonts w:ascii="Angsana New" w:hAnsi="Angsana New"/>
          <w:b/>
          <w:sz w:val="30"/>
          <w:szCs w:val="30"/>
        </w:rPr>
        <w:t xml:space="preserve">         </w:t>
      </w:r>
      <w:r w:rsidRPr="005E280D">
        <w:rPr>
          <w:rFonts w:ascii="Angsana New" w:hAnsi="Angsana New"/>
          <w:b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:rsidR="009E1FD6" w:rsidRDefault="009E1FD6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F14B1">
        <w:rPr>
          <w:rFonts w:ascii="Angsana New" w:hAnsi="Angsana New"/>
          <w:b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E757EB" w:rsidRDefault="00E757EB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17A36" w:rsidRDefault="00817A36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F14B1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 xml:space="preserve">การสูญเสียการควบคุม </w:t>
      </w:r>
    </w:p>
    <w:p w:rsidR="00BF14B1" w:rsidRPr="00817A36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9E1FD6" w:rsidRPr="005E280D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</w:t>
      </w:r>
      <w:r>
        <w:rPr>
          <w:rFonts w:ascii="Angsana New" w:hAnsi="Angsana New"/>
          <w:b/>
          <w:sz w:val="30"/>
          <w:szCs w:val="30"/>
          <w:cs/>
        </w:rPr>
        <w:t>ิษัทย่อยรับรู้ในกำไรหรือขาดทุน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BF14B1">
        <w:rPr>
          <w:rFonts w:ascii="Angsana New" w:hAnsi="Angsana New"/>
          <w:b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9E1FD6" w:rsidRPr="00817A36" w:rsidRDefault="009E1FD6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  <w:r w:rsidRPr="00E840DA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E840DA" w:rsidRPr="00817A36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6D6B69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E840DA" w:rsidRPr="00817A36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  <w:r w:rsidRPr="00E840DA">
        <w:rPr>
          <w:rFonts w:ascii="Angsana New" w:hAnsi="Angsana New"/>
          <w:b/>
          <w:sz w:val="30"/>
          <w:szCs w:val="30"/>
        </w:rPr>
        <w:t xml:space="preserve"> </w:t>
      </w:r>
    </w:p>
    <w:p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</w:t>
      </w:r>
      <w:r w:rsidR="006F509E">
        <w:rPr>
          <w:rFonts w:ascii="Angsana New" w:hAnsi="Angsana New"/>
          <w:b/>
          <w:sz w:val="30"/>
          <w:szCs w:val="30"/>
        </w:rPr>
        <w:t xml:space="preserve"> </w:t>
      </w:r>
      <w:r w:rsidRPr="00E840DA">
        <w:rPr>
          <w:rFonts w:ascii="Angsana New" w:hAnsi="Angsana New"/>
          <w:b/>
          <w:sz w:val="30"/>
          <w:szCs w:val="30"/>
          <w:cs/>
        </w:rPr>
        <w:t xml:space="preserve">แต่ไม่ถึงระดับที่จะควบคุมหรือควบคุมร่วมในนโยบายดังกล่าว  </w:t>
      </w:r>
    </w:p>
    <w:p w:rsidR="006741CB" w:rsidRPr="00817A36" w:rsidRDefault="006741CB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534ABF">
        <w:rPr>
          <w:rFonts w:ascii="Angsana New" w:hAnsi="Angsana New"/>
          <w:b/>
          <w:sz w:val="30"/>
          <w:szCs w:val="30"/>
          <w:cs/>
        </w:rPr>
        <w:br/>
      </w:r>
      <w:r w:rsidRPr="00E840DA">
        <w:rPr>
          <w:rFonts w:ascii="Angsana New" w:hAnsi="Angsana New"/>
          <w:b/>
          <w:sz w:val="30"/>
          <w:szCs w:val="30"/>
          <w:cs/>
        </w:rPr>
        <w:t xml:space="preserve"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:rsidR="006D6B69" w:rsidRPr="00817A36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E840DA" w:rsidRPr="006D6B69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6D6B69">
        <w:rPr>
          <w:rFonts w:ascii="Angsana New" w:hAnsi="Angsana New"/>
          <w:b/>
          <w:i/>
          <w:iCs/>
          <w:sz w:val="30"/>
          <w:szCs w:val="30"/>
          <w:cs/>
        </w:rPr>
        <w:t xml:space="preserve">การตัดรายการในงบการเงินรวม </w:t>
      </w:r>
    </w:p>
    <w:p w:rsidR="006D6B69" w:rsidRPr="00817A36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BF14B1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6D6B69">
        <w:rPr>
          <w:rFonts w:ascii="Angsana New" w:hAnsi="Angsana New"/>
          <w:b/>
          <w:sz w:val="30"/>
          <w:szCs w:val="30"/>
        </w:rPr>
        <w:t xml:space="preserve">        </w:t>
      </w:r>
      <w:r w:rsidRPr="00E840DA">
        <w:rPr>
          <w:rFonts w:ascii="Angsana New" w:hAnsi="Angsana New"/>
          <w:b/>
          <w:sz w:val="30"/>
          <w:szCs w:val="30"/>
          <w:cs/>
        </w:rPr>
        <w:t>มาจากรายการระหว่างกิจการในกลุ่ม ถูกต</w:t>
      </w:r>
      <w:r w:rsidR="006D6B69">
        <w:rPr>
          <w:rFonts w:ascii="Angsana New" w:hAnsi="Angsana New"/>
          <w:b/>
          <w:sz w:val="30"/>
          <w:szCs w:val="30"/>
          <w:cs/>
        </w:rPr>
        <w:t>ัดรายการในการจัดทำงบการเงินรวม</w:t>
      </w:r>
      <w:r w:rsidR="006D6B69">
        <w:rPr>
          <w:rFonts w:ascii="Angsana New" w:hAnsi="Angsana New"/>
          <w:b/>
          <w:sz w:val="30"/>
          <w:szCs w:val="30"/>
        </w:rPr>
        <w:t xml:space="preserve"> </w:t>
      </w:r>
      <w:r w:rsidRPr="00E840DA">
        <w:rPr>
          <w:rFonts w:ascii="Angsana New" w:hAnsi="Angsana New"/>
          <w:b/>
          <w:sz w:val="30"/>
          <w:szCs w:val="30"/>
          <w:cs/>
        </w:rPr>
        <w:t>กำไรที่ยังไม่เกิดขึ้นจริงซึ่งเป็นผล</w:t>
      </w:r>
      <w:r w:rsidR="006D6B69">
        <w:rPr>
          <w:rFonts w:ascii="Angsana New" w:hAnsi="Angsana New"/>
          <w:b/>
          <w:sz w:val="30"/>
          <w:szCs w:val="30"/>
        </w:rPr>
        <w:t xml:space="preserve">   </w:t>
      </w:r>
      <w:r w:rsidRPr="00E840DA">
        <w:rPr>
          <w:rFonts w:ascii="Angsana New" w:hAnsi="Angsana New"/>
          <w:b/>
          <w:sz w:val="30"/>
          <w:szCs w:val="30"/>
          <w:cs/>
        </w:rPr>
        <w:t>มาจากรายการกับบริษัทร่วมถูกตัดรายการกับเงินลงทุนเท่าที่กลุ่มบริษัทมีส่วน</w:t>
      </w:r>
      <w:r w:rsidR="006D6B69">
        <w:rPr>
          <w:rFonts w:ascii="Angsana New" w:hAnsi="Angsana New"/>
          <w:b/>
          <w:sz w:val="30"/>
          <w:szCs w:val="30"/>
          <w:cs/>
        </w:rPr>
        <w:t>ได้เสียในกิจการที่ถูกลงทุนนั้น</w:t>
      </w:r>
      <w:r w:rsidR="006D6B69">
        <w:rPr>
          <w:rFonts w:ascii="Angsana New" w:hAnsi="Angsana New"/>
          <w:b/>
          <w:sz w:val="30"/>
          <w:szCs w:val="30"/>
        </w:rPr>
        <w:t xml:space="preserve"> </w:t>
      </w:r>
      <w:r w:rsidRPr="00E840DA">
        <w:rPr>
          <w:rFonts w:ascii="Angsana New" w:hAnsi="Angsana New"/>
          <w:b/>
          <w:sz w:val="30"/>
          <w:szCs w:val="30"/>
          <w:cs/>
        </w:rPr>
        <w:t xml:space="preserve"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  </w:t>
      </w:r>
    </w:p>
    <w:p w:rsidR="00A70C81" w:rsidRPr="00817A36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E071B2" w:rsidRPr="00E071B2" w:rsidRDefault="00E071B2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071B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E071B2" w:rsidRPr="00817A36" w:rsidRDefault="00E071B2" w:rsidP="00E0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603"/>
        <w:jc w:val="thaiDistribute"/>
        <w:rPr>
          <w:rFonts w:ascii="Angsana New" w:hAnsi="Angsana New"/>
          <w:bCs/>
          <w:sz w:val="24"/>
          <w:szCs w:val="24"/>
        </w:rPr>
      </w:pPr>
    </w:p>
    <w:p w:rsidR="00E071B2" w:rsidRPr="00A70C8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70C81">
        <w:rPr>
          <w:rFonts w:ascii="Angsana New" w:hAnsi="Angsana New"/>
          <w:b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E071B2" w:rsidRPr="00817A36" w:rsidRDefault="00E071B2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BF14B1" w:rsidRPr="00BF14B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766277" w:rsidRDefault="007662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70C81" w:rsidRPr="00A70C81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534ABF">
        <w:rPr>
          <w:rFonts w:ascii="Angsana New" w:hAnsi="Angsana New"/>
          <w:b/>
          <w:sz w:val="30"/>
          <w:szCs w:val="30"/>
          <w:cs/>
        </w:rPr>
        <w:br/>
      </w:r>
      <w:r w:rsidRPr="00A70C81">
        <w:rPr>
          <w:rFonts w:ascii="Angsana New" w:hAnsi="Angsana New"/>
          <w:b/>
          <w:sz w:val="30"/>
          <w:szCs w:val="30"/>
          <w:cs/>
        </w:rPr>
        <w:t xml:space="preserve">การดำเนินงานโดยใช้อัตราแลกเปลี่ยน ณ วันนั้น  </w:t>
      </w:r>
    </w:p>
    <w:p w:rsidR="00A70C81" w:rsidRPr="00A70C81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70C81" w:rsidRPr="00A70C81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534ABF">
        <w:rPr>
          <w:rFonts w:ascii="Angsana New" w:hAnsi="Angsana New"/>
          <w:b/>
          <w:sz w:val="30"/>
          <w:szCs w:val="30"/>
          <w:cs/>
        </w:rPr>
        <w:br/>
      </w:r>
      <w:r w:rsidRPr="00A70C81">
        <w:rPr>
          <w:rFonts w:ascii="Angsana New" w:hAnsi="Angsana New"/>
          <w:b/>
          <w:sz w:val="30"/>
          <w:szCs w:val="30"/>
          <w:cs/>
        </w:rPr>
        <w:t>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A70C81" w:rsidRDefault="00A70C81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70C81" w:rsidRDefault="0009706E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9706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09706E" w:rsidRPr="0009706E" w:rsidRDefault="0009706E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70C81" w:rsidRDefault="0009706E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09706E">
        <w:rPr>
          <w:rFonts w:ascii="Angsana New" w:hAnsi="Angsana New"/>
          <w:b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8067D8">
        <w:rPr>
          <w:rFonts w:ascii="Angsana New" w:hAnsi="Angsana New"/>
          <w:b/>
          <w:sz w:val="30"/>
          <w:szCs w:val="30"/>
        </w:rPr>
        <w:t xml:space="preserve">     </w:t>
      </w:r>
      <w:r w:rsidRPr="0009706E">
        <w:rPr>
          <w:rFonts w:ascii="Angsana New" w:hAnsi="Angsana New"/>
          <w:b/>
          <w:sz w:val="30"/>
          <w:szCs w:val="30"/>
          <w:cs/>
        </w:rPr>
        <w:t xml:space="preserve">เผื่อเรียก และเงินลงทุนระยะสั้นที่มีสภาพคล่องสูง </w:t>
      </w:r>
    </w:p>
    <w:p w:rsidR="008067D8" w:rsidRDefault="008067D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Pr="001C796A" w:rsidRDefault="001C796A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79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</w:t>
      </w:r>
      <w:r w:rsidR="00D16BD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1C79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ลูกหนี้อื่น</w:t>
      </w:r>
      <w:r w:rsidR="00FB647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และสินทรัพย์ที่เกิดจากสัญญา</w:t>
      </w:r>
    </w:p>
    <w:p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FB647A" w:rsidRPr="00FB647A" w:rsidRDefault="00FB647A" w:rsidP="00FB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B647A">
        <w:rPr>
          <w:rFonts w:ascii="Angsana New" w:hAnsi="Angsana New"/>
          <w:b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:rsidR="00FB647A" w:rsidRPr="00FB647A" w:rsidRDefault="00FB647A" w:rsidP="00FB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23400" w:rsidRPr="00223400" w:rsidRDefault="00223400" w:rsidP="00223400">
      <w:pPr>
        <w:pStyle w:val="Heading8"/>
        <w:ind w:left="630" w:right="63"/>
        <w:jc w:val="thaiDistribute"/>
        <w:rPr>
          <w:rFonts w:ascii="Angsana New" w:hAnsi="Angsana New" w:cs="Angsana New"/>
          <w:b/>
          <w:sz w:val="30"/>
          <w:szCs w:val="30"/>
        </w:rPr>
      </w:pPr>
      <w:r w:rsidRPr="00223400">
        <w:rPr>
          <w:rFonts w:ascii="Angsana New" w:hAnsi="Angsana New" w:cs="Angsana New"/>
          <w:b/>
          <w:sz w:val="30"/>
          <w:szCs w:val="30"/>
          <w:cs/>
        </w:rPr>
        <w:t>ลูกหนี้แสดงในราคาตามใบแจ้งหนี้หักค่าเผื่อหนี้สงสัยจะสูญ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>ซึ่</w:t>
      </w:r>
      <w:r w:rsidRPr="00223400">
        <w:rPr>
          <w:rFonts w:ascii="Angsana New" w:hAnsi="Angsana New" w:cs="Angsana New"/>
          <w:b/>
          <w:sz w:val="30"/>
          <w:szCs w:val="30"/>
          <w:cs/>
        </w:rPr>
        <w:t xml:space="preserve">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223400" w:rsidRPr="00223400" w:rsidRDefault="00223400" w:rsidP="00223400">
      <w:pPr>
        <w:pStyle w:val="Heading8"/>
        <w:ind w:left="630" w:right="63"/>
        <w:jc w:val="both"/>
        <w:rPr>
          <w:rFonts w:ascii="Angsana New" w:hAnsi="Angsana New" w:cs="Angsana New"/>
          <w:b/>
          <w:sz w:val="30"/>
          <w:szCs w:val="30"/>
        </w:rPr>
      </w:pPr>
    </w:p>
    <w:p w:rsidR="001C796A" w:rsidRPr="00223400" w:rsidRDefault="00223400" w:rsidP="00223400">
      <w:pPr>
        <w:pStyle w:val="Heading8"/>
        <w:ind w:left="630" w:right="63"/>
        <w:jc w:val="both"/>
        <w:rPr>
          <w:rFonts w:ascii="Angsana New" w:hAnsi="Angsana New" w:cs="Angsana New"/>
          <w:b/>
          <w:spacing w:val="-6"/>
          <w:sz w:val="30"/>
          <w:szCs w:val="30"/>
        </w:rPr>
      </w:pPr>
      <w:r w:rsidRPr="00223400">
        <w:rPr>
          <w:rFonts w:ascii="Angsana New" w:hAnsi="Angsana New" w:cs="Angsana New"/>
          <w:b/>
          <w:spacing w:val="-6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:rsidR="00223400" w:rsidRPr="00223400" w:rsidRDefault="00223400" w:rsidP="00223400">
      <w:pPr>
        <w:rPr>
          <w:rFonts w:asciiTheme="majorBidi" w:hAnsiTheme="majorBidi" w:cstheme="majorBidi"/>
          <w:sz w:val="30"/>
          <w:szCs w:val="30"/>
        </w:rPr>
      </w:pPr>
    </w:p>
    <w:p w:rsidR="001C796A" w:rsidRPr="001C796A" w:rsidRDefault="001C796A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79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1C796A" w:rsidRPr="007D2536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>สินค้าคงเหลือวัดมูลค่าด้วยราคาทุนหรือมูลค่าสุทธิที่</w:t>
      </w:r>
      <w:r w:rsidR="004C6DF8">
        <w:rPr>
          <w:rFonts w:ascii="Angsana New" w:hAnsi="Angsana New"/>
          <w:b/>
          <w:sz w:val="30"/>
          <w:szCs w:val="30"/>
          <w:cs/>
        </w:rPr>
        <w:t>จะได้รับแล้วแต่ราคาใดจะต่ำกว่า</w:t>
      </w:r>
    </w:p>
    <w:p w:rsidR="002F7DA6" w:rsidRDefault="002F7DA6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D2536" w:rsidRDefault="00F3017D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17700">
        <w:rPr>
          <w:rFonts w:ascii="Angsana New" w:hAnsi="Angsana New"/>
          <w:b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  <w:r w:rsidRPr="00217700">
        <w:rPr>
          <w:rFonts w:ascii="Angsana New" w:hAnsi="Angsana New"/>
          <w:b/>
          <w:sz w:val="30"/>
          <w:szCs w:val="30"/>
        </w:rPr>
        <w:t xml:space="preserve"> </w:t>
      </w:r>
      <w:r w:rsidRPr="00217700">
        <w:rPr>
          <w:rFonts w:ascii="Angsana New" w:hAnsi="Angsana New"/>
          <w:b/>
          <w:sz w:val="30"/>
          <w:szCs w:val="30"/>
          <w:cs/>
        </w:rPr>
        <w:t>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217700">
        <w:rPr>
          <w:rFonts w:ascii="Angsana New" w:hAnsi="Angsana New"/>
          <w:b/>
          <w:sz w:val="30"/>
          <w:szCs w:val="30"/>
        </w:rPr>
        <w:t xml:space="preserve"> </w:t>
      </w:r>
      <w:r w:rsidRPr="00217700">
        <w:rPr>
          <w:rFonts w:ascii="Angsana New" w:hAnsi="Angsana New"/>
          <w:b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7D2536" w:rsidRDefault="007D2536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346007" w:rsidRDefault="00346007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17700" w:rsidRDefault="007D4AEF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D4AEF">
        <w:rPr>
          <w:rFonts w:ascii="Angsana New" w:hAnsi="Angsana New"/>
          <w:b/>
          <w:sz w:val="30"/>
          <w:szCs w:val="30"/>
          <w:cs/>
        </w:rPr>
        <w:lastRenderedPageBreak/>
        <w:t>กลุ่มบริษัทตีราคาสินค้าคงเหลือดังนี้</w:t>
      </w:r>
    </w:p>
    <w:p w:rsidR="007D4AEF" w:rsidRDefault="007D4AEF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270"/>
        <w:gridCol w:w="5670"/>
      </w:tblGrid>
      <w:tr w:rsidR="007D4AEF" w:rsidRPr="00834023" w:rsidTr="007D4AEF">
        <w:tc>
          <w:tcPr>
            <w:tcW w:w="3438" w:type="dxa"/>
          </w:tcPr>
          <w:p w:rsidR="007D4AEF" w:rsidRPr="00834023" w:rsidRDefault="00350DF7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7D4AEF" w:rsidRPr="00A05C81" w:rsidRDefault="00350DF7" w:rsidP="00EE14B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50DF7">
              <w:rPr>
                <w:rFonts w:ascii="Angsana New" w:hAnsi="Angsana New" w:cs="Angsana New"/>
                <w:sz w:val="30"/>
                <w:szCs w:val="30"/>
                <w:cs/>
              </w:rPr>
              <w:t>วิธีราคาเฉพาะเจาะจง</w:t>
            </w:r>
          </w:p>
        </w:tc>
      </w:tr>
      <w:tr w:rsidR="007D4AEF" w:rsidRPr="00834023" w:rsidTr="007D4AEF">
        <w:tc>
          <w:tcPr>
            <w:tcW w:w="3438" w:type="dxa"/>
          </w:tcPr>
          <w:p w:rsidR="007D4AEF" w:rsidRPr="00834023" w:rsidRDefault="007D4AEF" w:rsidP="001F3DD4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270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7D4AEF" w:rsidRPr="00834023" w:rsidRDefault="007D4AEF" w:rsidP="00350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รับรู้เป็นต้นทุนเมื่อได้ออกอากาศแล้ว </w:t>
            </w:r>
          </w:p>
        </w:tc>
      </w:tr>
      <w:tr w:rsidR="00F619A1" w:rsidRPr="00834023" w:rsidTr="007D4AEF">
        <w:tc>
          <w:tcPr>
            <w:tcW w:w="3438" w:type="dxa"/>
          </w:tcPr>
          <w:p w:rsidR="00F619A1" w:rsidRPr="00834023" w:rsidRDefault="00F619A1" w:rsidP="00F619A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:rsidR="00F619A1" w:rsidRPr="00834023" w:rsidRDefault="00F619A1" w:rsidP="00F619A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F619A1" w:rsidRPr="00A05C81" w:rsidRDefault="001F3DD4" w:rsidP="00F619A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แสดงมูลค่าในราคาต้นทุนจริงตามอัตราส่วนของงานที่เสร็จโดย           วิธีเฉพาะเจาะจ</w:t>
            </w:r>
            <w:r w:rsidR="003A36D9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</w:p>
        </w:tc>
      </w:tr>
      <w:tr w:rsidR="007D4AEF" w:rsidRPr="00834023" w:rsidTr="007D4AEF">
        <w:tc>
          <w:tcPr>
            <w:tcW w:w="3438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="00F619A1">
              <w:rPr>
                <w:rFonts w:ascii="Angsana New" w:hAnsi="Angsana New"/>
                <w:sz w:val="30"/>
                <w:szCs w:val="30"/>
                <w:cs/>
              </w:rPr>
              <w:t>และวัสดุสิ้นเปลือง</w:t>
            </w:r>
          </w:p>
        </w:tc>
        <w:tc>
          <w:tcPr>
            <w:tcW w:w="270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7D4AEF" w:rsidRPr="00834023" w:rsidRDefault="007D4AEF" w:rsidP="00F619A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34023">
              <w:rPr>
                <w:rFonts w:ascii="Angsana New" w:hAnsi="Angsana New" w:cs="Angsana New"/>
                <w:sz w:val="30"/>
                <w:szCs w:val="30"/>
                <w:cs/>
              </w:rPr>
              <w:t>วิธี</w:t>
            </w:r>
            <w:r w:rsidR="00F619A1">
              <w:rPr>
                <w:rFonts w:ascii="Angsana New" w:hAnsi="Angsana New" w:cs="Angsana New" w:hint="cs"/>
                <w:sz w:val="30"/>
                <w:szCs w:val="30"/>
                <w:cs/>
              </w:rPr>
              <w:t>เข้าก่อนออกก่อน</w:t>
            </w:r>
          </w:p>
        </w:tc>
      </w:tr>
    </w:tbl>
    <w:p w:rsidR="00F3017D" w:rsidRDefault="00F3017D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1C796A" w:rsidRDefault="001C796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A0301" w:rsidRDefault="004A0301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A0301">
        <w:rPr>
          <w:rFonts w:ascii="Angsana New" w:hAnsi="Angsana New"/>
          <w:b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:rsidR="00E67F5A" w:rsidRDefault="00E67F5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E56F8" w:rsidRPr="005E56F8" w:rsidRDefault="005E56F8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56F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</w:t>
      </w:r>
    </w:p>
    <w:p w:rsidR="005E56F8" w:rsidRDefault="005E56F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E44B3" w:rsidRPr="000E44B3" w:rsidRDefault="000E44B3" w:rsidP="000E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0E44B3">
        <w:rPr>
          <w:rFonts w:ascii="Angsana New" w:hAnsi="Angsana New"/>
          <w:b/>
          <w:i/>
          <w:iCs/>
          <w:sz w:val="30"/>
          <w:szCs w:val="30"/>
          <w:cs/>
        </w:rPr>
        <w:t>เงินลงทุนในบริษัทร่วมและบริษัทย่อย</w:t>
      </w:r>
    </w:p>
    <w:p w:rsidR="000E44B3" w:rsidRPr="000E44B3" w:rsidRDefault="000E44B3" w:rsidP="000E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Default="000E44B3" w:rsidP="000E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เงินลงทุนในบริษัทร่วมและ</w:t>
      </w:r>
      <w:r w:rsidRPr="000E44B3">
        <w:rPr>
          <w:rFonts w:ascii="Angsana New" w:hAnsi="Angsana New"/>
          <w:b/>
          <w:sz w:val="30"/>
          <w:szCs w:val="30"/>
          <w:cs/>
        </w:rPr>
        <w:t>บริษัทย่อยในงบการเงินเฉพาะกิจการของบริษัท บันทึกบัญชีโดยใช้วิธีราคาทุน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</w:t>
      </w:r>
      <w:r w:rsidRPr="000E44B3">
        <w:rPr>
          <w:rFonts w:ascii="Angsana New" w:hAnsi="Angsana New"/>
          <w:b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1C796A" w:rsidRPr="00BC32E8" w:rsidRDefault="001C796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84142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C32E8">
        <w:rPr>
          <w:rFonts w:ascii="Angsana New" w:hAnsi="Angsana New"/>
          <w:b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:rsidR="00BC32E8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C4CD1" w:rsidRDefault="007C4CD1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C4CD1">
        <w:rPr>
          <w:rFonts w:ascii="Angsana New" w:hAnsi="Angsana New"/>
          <w:b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</w:t>
      </w:r>
      <w:r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7C4CD1">
        <w:rPr>
          <w:rFonts w:ascii="Angsana New" w:hAnsi="Angsana New"/>
          <w:b/>
          <w:sz w:val="30"/>
          <w:szCs w:val="30"/>
          <w:cs/>
        </w:rPr>
        <w:t xml:space="preserve"> เงินลงทุนที่จะถือจนครบกำหนด แสดงในราคาทุนตัดจำหน่ายหักด้วยข</w:t>
      </w:r>
      <w:r>
        <w:rPr>
          <w:rFonts w:ascii="Angsana New" w:hAnsi="Angsana New"/>
          <w:b/>
          <w:sz w:val="30"/>
          <w:szCs w:val="30"/>
          <w:cs/>
        </w:rPr>
        <w:t xml:space="preserve">าดทุนจากการด้อยค่าของเงินลงทุน </w:t>
      </w:r>
      <w:r w:rsidRPr="007C4CD1">
        <w:rPr>
          <w:rFonts w:ascii="Angsana New" w:hAnsi="Angsana New"/>
          <w:b/>
          <w:sz w:val="30"/>
          <w:szCs w:val="30"/>
          <w:cs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7C4CD1" w:rsidRDefault="007C4CD1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84142" w:rsidRDefault="00684142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684142">
        <w:rPr>
          <w:rFonts w:ascii="Angsana New" w:hAnsi="Angsana New"/>
          <w:b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684142" w:rsidRDefault="00684142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C4CD1" w:rsidRPr="007C4CD1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C4CD1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:rsidR="007C4CD1" w:rsidRPr="005D625C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7C4CD1" w:rsidRPr="007C4CD1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 xml:space="preserve">เมื่อมีการจำหน่ายเงินลงทุน </w:t>
      </w:r>
      <w:r w:rsidRPr="007C4CD1">
        <w:rPr>
          <w:rFonts w:ascii="Angsana New" w:hAnsi="Angsana New"/>
          <w:b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7C4CD1" w:rsidRPr="005D625C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BC32E8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ในกรณีที่</w:t>
      </w:r>
      <w:r w:rsidRPr="007C4CD1">
        <w:rPr>
          <w:rFonts w:ascii="Angsana New" w:hAnsi="Angsana New"/>
          <w:b/>
          <w:sz w:val="30"/>
          <w:szCs w:val="30"/>
          <w:cs/>
        </w:rPr>
        <w:t>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</w:t>
      </w:r>
      <w:r w:rsidRPr="00F2218A">
        <w:rPr>
          <w:rFonts w:ascii="Angsana New" w:hAnsi="Angsana New"/>
          <w:b/>
          <w:sz w:val="30"/>
          <w:szCs w:val="30"/>
          <w:cs/>
        </w:rPr>
        <w:t>ธี</w:t>
      </w:r>
      <w:r w:rsidR="00F2218A" w:rsidRPr="00F2218A">
        <w:rPr>
          <w:rFonts w:ascii="Angsana New" w:hAnsi="Angsana New"/>
          <w:b/>
          <w:sz w:val="30"/>
          <w:szCs w:val="30"/>
          <w:cs/>
        </w:rPr>
        <w:t>ถัวเฉลี่ยถ่วงน้ำหนัก</w:t>
      </w:r>
      <w:r w:rsidRPr="00F2218A">
        <w:rPr>
          <w:rFonts w:ascii="Angsana New" w:hAnsi="Angsana New"/>
          <w:b/>
          <w:sz w:val="30"/>
          <w:szCs w:val="30"/>
          <w:cs/>
        </w:rPr>
        <w:t>ปรับใช้กับมู</w:t>
      </w:r>
      <w:r w:rsidRPr="007C4CD1">
        <w:rPr>
          <w:rFonts w:ascii="Angsana New" w:hAnsi="Angsana New"/>
          <w:b/>
          <w:sz w:val="30"/>
          <w:szCs w:val="30"/>
          <w:cs/>
        </w:rPr>
        <w:t>ลค่าตามบัญชีของเงินลงทุนที่เหลืออยู่ทั้งหมด</w:t>
      </w:r>
    </w:p>
    <w:p w:rsidR="00BC32E8" w:rsidRPr="005D625C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BC32E8" w:rsidRPr="00842590" w:rsidRDefault="0084259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4259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BC32E8" w:rsidRPr="005D625C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842590" w:rsidRDefault="00842590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42590">
        <w:rPr>
          <w:rFonts w:ascii="Angsana New" w:hAnsi="Angsana New"/>
          <w:b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</w:t>
      </w:r>
      <w:r>
        <w:rPr>
          <w:rFonts w:ascii="Angsana New" w:hAnsi="Angsana New"/>
          <w:b/>
          <w:sz w:val="30"/>
          <w:szCs w:val="30"/>
          <w:cs/>
        </w:rPr>
        <w:t xml:space="preserve">ค่าที่เพิ่มขึ้นหรือทั้งสองอย่าง </w:t>
      </w:r>
      <w:r w:rsidRPr="00842590">
        <w:rPr>
          <w:rFonts w:ascii="Angsana New" w:hAnsi="Angsana New"/>
          <w:b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842590" w:rsidRPr="005D625C" w:rsidRDefault="00842590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:rsidR="001F31B1" w:rsidRPr="005D625C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1F31B1" w:rsidRPr="005D625C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842590" w:rsidRPr="0009706E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</w:t>
      </w:r>
      <w:r w:rsidR="002737A8">
        <w:rPr>
          <w:rFonts w:ascii="Angsana New" w:hAnsi="Angsana New"/>
          <w:b/>
          <w:sz w:val="30"/>
          <w:szCs w:val="30"/>
          <w:cs/>
        </w:rPr>
        <w:t xml:space="preserve">ยประมาณของสินทรัพย์แต่ละรายการ </w:t>
      </w:r>
      <w:r w:rsidRPr="001F31B1">
        <w:rPr>
          <w:rFonts w:ascii="Angsana New" w:hAnsi="Angsana New"/>
          <w:b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:rsidR="00A70C81" w:rsidRPr="005D625C" w:rsidRDefault="00A70C8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737A8" w:rsidRPr="00D120F4" w:rsidTr="00EE14B9">
        <w:tc>
          <w:tcPr>
            <w:tcW w:w="5390" w:type="dxa"/>
            <w:shd w:val="clear" w:color="auto" w:fill="auto"/>
            <w:vAlign w:val="bottom"/>
          </w:tcPr>
          <w:p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6367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675" w:type="dxa"/>
          </w:tcPr>
          <w:p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1639FE" w:rsidRPr="005D625C" w:rsidRDefault="001639F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F2218A" w:rsidRPr="00F91C22" w:rsidRDefault="00F91C2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91C22">
        <w:rPr>
          <w:rFonts w:ascii="Angsana New" w:hAnsi="Angsana New"/>
          <w:b/>
          <w:sz w:val="30"/>
          <w:szCs w:val="30"/>
          <w:cs/>
        </w:rPr>
        <w:t>กลุ่มบริษัทไม่คิดค่าเสื่อมราคาสำหรับ</w:t>
      </w:r>
      <w:r>
        <w:rPr>
          <w:rFonts w:ascii="Angsana New" w:hAnsi="Angsana New" w:hint="cs"/>
          <w:b/>
          <w:sz w:val="30"/>
          <w:szCs w:val="30"/>
          <w:cs/>
        </w:rPr>
        <w:t>ที่ดินและ</w:t>
      </w:r>
      <w:r w:rsidRPr="00F91C22">
        <w:rPr>
          <w:rFonts w:ascii="Angsana New" w:hAnsi="Angsana New"/>
          <w:b/>
          <w:sz w:val="30"/>
          <w:szCs w:val="30"/>
          <w:cs/>
        </w:rPr>
        <w:t>สินทรัพย์ที่อยู่ระหว่างการ</w:t>
      </w:r>
      <w:r>
        <w:rPr>
          <w:rFonts w:ascii="Angsana New" w:hAnsi="Angsana New" w:hint="cs"/>
          <w:b/>
          <w:sz w:val="30"/>
          <w:szCs w:val="30"/>
          <w:cs/>
        </w:rPr>
        <w:t>ก่อสร้าง</w:t>
      </w:r>
    </w:p>
    <w:p w:rsidR="00F2218A" w:rsidRPr="005D625C" w:rsidRDefault="00F2218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2737A8" w:rsidRPr="008E1317" w:rsidRDefault="008E1317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E13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2737A8" w:rsidRPr="005D625C" w:rsidRDefault="002737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5745A">
        <w:rPr>
          <w:rFonts w:ascii="Angsana New" w:hAnsi="Angsana New"/>
          <w:b/>
          <w:i/>
          <w:iCs/>
          <w:sz w:val="30"/>
          <w:szCs w:val="30"/>
          <w:cs/>
        </w:rPr>
        <w:t>การรับรู้และการวัดมูลค่า</w:t>
      </w:r>
    </w:p>
    <w:p w:rsidR="0055745A" w:rsidRPr="005D625C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5745A">
        <w:rPr>
          <w:rFonts w:ascii="Angsana New" w:hAnsi="Angsana New"/>
          <w:b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55745A" w:rsidRPr="005D625C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2737A8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</w:t>
      </w:r>
      <w:r>
        <w:rPr>
          <w:rFonts w:ascii="Angsana New" w:hAnsi="Angsana New"/>
          <w:b/>
          <w:sz w:val="30"/>
          <w:szCs w:val="30"/>
          <w:cs/>
        </w:rPr>
        <w:t>รงงานทางตรง และต้นทุนทางตรงอื่น</w:t>
      </w:r>
      <w:r w:rsidRPr="0055745A">
        <w:rPr>
          <w:rFonts w:ascii="Angsana New" w:hAnsi="Angsana New"/>
          <w:b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</w:t>
      </w:r>
      <w:r>
        <w:rPr>
          <w:rFonts w:ascii="Angsana New" w:hAnsi="Angsana New"/>
          <w:b/>
          <w:sz w:val="30"/>
          <w:szCs w:val="30"/>
          <w:cs/>
        </w:rPr>
        <w:t>ของสินทรัพย์และต้นทุนการกู้ยืม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5745A">
        <w:rPr>
          <w:rFonts w:ascii="Angsana New" w:hAnsi="Angsana New"/>
          <w:b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</w:t>
      </w:r>
      <w:r>
        <w:rPr>
          <w:rFonts w:ascii="Angsana New" w:hAnsi="Angsana New"/>
          <w:b/>
          <w:sz w:val="30"/>
          <w:szCs w:val="30"/>
          <w:cs/>
        </w:rPr>
        <w:t>ขสิทธิ์ซอฟต์แวร์นั้นให้ถือว่า</w:t>
      </w:r>
      <w:r w:rsidRPr="0055745A">
        <w:rPr>
          <w:rFonts w:ascii="Angsana New" w:hAnsi="Angsana New"/>
          <w:b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:rsidR="0055745A" w:rsidRPr="002B0320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55745A" w:rsidRPr="0055745A" w:rsidRDefault="00935993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ส่วนประกอบของรายการที่ดิน อาคาร</w:t>
      </w:r>
      <w:r w:rsidR="0055745A" w:rsidRPr="0055745A">
        <w:rPr>
          <w:rFonts w:ascii="Angsana New" w:hAnsi="Angsana New"/>
          <w:b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</w:t>
      </w:r>
      <w:r w:rsidR="00E31CA1">
        <w:rPr>
          <w:rFonts w:ascii="Angsana New" w:hAnsi="Angsana New"/>
          <w:b/>
          <w:sz w:val="30"/>
          <w:szCs w:val="30"/>
        </w:rPr>
        <w:t xml:space="preserve">      </w:t>
      </w:r>
      <w:r w:rsidR="0055745A" w:rsidRPr="0055745A">
        <w:rPr>
          <w:rFonts w:ascii="Angsana New" w:hAnsi="Angsana New"/>
          <w:b/>
          <w:sz w:val="30"/>
          <w:szCs w:val="30"/>
          <w:cs/>
        </w:rPr>
        <w:t xml:space="preserve">แต่ละส่วนประกอบที่มีนัยสำคัญแยกต่างหากจากกัน </w:t>
      </w:r>
    </w:p>
    <w:p w:rsidR="0055745A" w:rsidRPr="002B0320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t>กำไรหรือขาดทุนจากกา</w:t>
      </w:r>
      <w:r w:rsidR="00E31CA1">
        <w:rPr>
          <w:rFonts w:ascii="Angsana New" w:hAnsi="Angsana New"/>
          <w:b/>
          <w:sz w:val="30"/>
          <w:szCs w:val="30"/>
          <w:cs/>
        </w:rPr>
        <w:t>รจำหน่</w:t>
      </w:r>
      <w:r w:rsidR="00935993">
        <w:rPr>
          <w:rFonts w:ascii="Angsana New" w:hAnsi="Angsana New"/>
          <w:b/>
          <w:sz w:val="30"/>
          <w:szCs w:val="30"/>
          <w:cs/>
        </w:rPr>
        <w:t>ายที่ดิน อาคาร</w:t>
      </w:r>
      <w:r w:rsidR="00E31CA1">
        <w:rPr>
          <w:rFonts w:ascii="Angsana New" w:hAnsi="Angsana New"/>
          <w:b/>
          <w:sz w:val="30"/>
          <w:szCs w:val="30"/>
          <w:cs/>
        </w:rPr>
        <w:t>และอุปกรณ์</w:t>
      </w:r>
      <w:r w:rsidR="00E31CA1">
        <w:rPr>
          <w:rFonts w:ascii="Angsana New" w:hAnsi="Angsana New"/>
          <w:b/>
          <w:sz w:val="30"/>
          <w:szCs w:val="30"/>
        </w:rPr>
        <w:t xml:space="preserve"> </w:t>
      </w:r>
      <w:r w:rsidRPr="0055745A">
        <w:rPr>
          <w:rFonts w:ascii="Angsana New" w:hAnsi="Angsana New"/>
          <w:b/>
          <w:sz w:val="30"/>
          <w:szCs w:val="30"/>
          <w:cs/>
        </w:rPr>
        <w:t>คือผลต่างระหว่างสิ่งตอบแทนสุทธิที่ได้รับจากการจำหน่าย</w:t>
      </w:r>
      <w:r w:rsidR="00935993">
        <w:rPr>
          <w:rFonts w:ascii="Angsana New" w:hAnsi="Angsana New"/>
          <w:b/>
          <w:sz w:val="30"/>
          <w:szCs w:val="30"/>
          <w:cs/>
        </w:rPr>
        <w:t>กับมูลค่าตามบัญชีของที่ดิน อาคา</w:t>
      </w:r>
      <w:r w:rsidR="00935993">
        <w:rPr>
          <w:rFonts w:ascii="Angsana New" w:hAnsi="Angsana New" w:hint="cs"/>
          <w:b/>
          <w:sz w:val="30"/>
          <w:szCs w:val="30"/>
          <w:cs/>
        </w:rPr>
        <w:t>ร</w:t>
      </w:r>
      <w:r w:rsidRPr="0055745A">
        <w:rPr>
          <w:rFonts w:ascii="Angsana New" w:hAnsi="Angsana New"/>
          <w:b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:rsidR="006716B7" w:rsidRPr="002B0320" w:rsidRDefault="006716B7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745F9">
        <w:rPr>
          <w:rFonts w:ascii="Angsana New" w:hAnsi="Angsana New"/>
          <w:b/>
          <w:i/>
          <w:iCs/>
          <w:sz w:val="30"/>
          <w:szCs w:val="30"/>
          <w:cs/>
        </w:rPr>
        <w:t>สินทรัพย์ที่เช่า</w:t>
      </w:r>
    </w:p>
    <w:p w:rsidR="00E745F9" w:rsidRPr="002E22F2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1639FE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</w:t>
      </w:r>
      <w:r>
        <w:rPr>
          <w:rFonts w:ascii="Angsana New" w:hAnsi="Angsana New"/>
          <w:b/>
          <w:sz w:val="30"/>
          <w:szCs w:val="30"/>
          <w:cs/>
        </w:rPr>
        <w:t>้จัดประเภทเป็นสัญญาเช่าการเงิน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</w:t>
      </w:r>
      <w:r>
        <w:rPr>
          <w:rFonts w:ascii="Angsana New" w:hAnsi="Angsana New"/>
          <w:b/>
          <w:sz w:val="30"/>
          <w:szCs w:val="30"/>
          <w:cs/>
        </w:rPr>
        <w:t>ญญาเช่าแล้วแต่จำนวนใดจะต่ำกว่า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</w:t>
      </w:r>
      <w:r w:rsidR="006716B7">
        <w:rPr>
          <w:rFonts w:ascii="Angsana New" w:hAnsi="Angsana New"/>
          <w:b/>
          <w:sz w:val="30"/>
          <w:szCs w:val="30"/>
          <w:cs/>
        </w:rPr>
        <w:t>คงที่สำหรับยอดคงเหลือของหนี้สิน</w:t>
      </w:r>
      <w:r w:rsidR="006716B7"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ค่าใช้จ่ายทางการเงิน</w:t>
      </w:r>
      <w:r>
        <w:rPr>
          <w:rFonts w:ascii="Angsana New" w:hAnsi="Angsana New"/>
          <w:b/>
          <w:sz w:val="30"/>
          <w:szCs w:val="30"/>
        </w:rPr>
        <w:t xml:space="preserve">   </w:t>
      </w:r>
      <w:r w:rsidRPr="00E745F9">
        <w:rPr>
          <w:rFonts w:ascii="Angsana New" w:hAnsi="Angsana New"/>
          <w:b/>
          <w:sz w:val="30"/>
          <w:szCs w:val="30"/>
          <w:cs/>
        </w:rPr>
        <w:t>จะบันทึกโดยตรงในกำไรหรือขาดทุน</w:t>
      </w:r>
    </w:p>
    <w:p w:rsidR="00E745F9" w:rsidRPr="002E22F2" w:rsidRDefault="00E745F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745F9">
        <w:rPr>
          <w:rFonts w:ascii="Angsana New" w:hAnsi="Angsana New"/>
          <w:b/>
          <w:i/>
          <w:iCs/>
          <w:sz w:val="30"/>
          <w:szCs w:val="30"/>
          <w:cs/>
        </w:rPr>
        <w:t>ต้นทุนที่เกิดขึ้นในภายหลัง</w:t>
      </w:r>
    </w:p>
    <w:p w:rsidR="00E745F9" w:rsidRPr="002B0320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</w:t>
      </w:r>
      <w:r>
        <w:rPr>
          <w:rFonts w:ascii="Angsana New" w:hAnsi="Angsana New"/>
          <w:b/>
          <w:sz w:val="30"/>
          <w:szCs w:val="30"/>
          <w:cs/>
        </w:rPr>
        <w:t>องรายการที่ดิน อาคารและอุปกรณ์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ถ</w:t>
      </w:r>
      <w:r w:rsidR="003B0716">
        <w:rPr>
          <w:rFonts w:ascii="Angsana New" w:hAnsi="Angsana New"/>
          <w:b/>
          <w:sz w:val="30"/>
          <w:szCs w:val="30"/>
          <w:cs/>
        </w:rPr>
        <w:t>้ามีความเป็นไปได้ค่อนข้างแน่ที่กลุ่มบริษัท</w:t>
      </w:r>
      <w:r w:rsidRPr="00E745F9">
        <w:rPr>
          <w:rFonts w:ascii="Angsana New" w:hAnsi="Angsana New"/>
          <w:b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</w:t>
      </w:r>
      <w:r>
        <w:rPr>
          <w:rFonts w:ascii="Angsana New" w:hAnsi="Angsana New"/>
          <w:b/>
          <w:sz w:val="30"/>
          <w:szCs w:val="30"/>
          <w:cs/>
        </w:rPr>
        <w:t>งรายการนั้นได้อย่างน่าเชื่อถือ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ชิ้นส่วนที่ถูกเปลี่ยนแทนจะถูกตัดจำหน่ายตามมูลค่าต</w:t>
      </w:r>
      <w:r>
        <w:rPr>
          <w:rFonts w:ascii="Angsana New" w:hAnsi="Angsana New"/>
          <w:b/>
          <w:sz w:val="30"/>
          <w:szCs w:val="30"/>
          <w:cs/>
        </w:rPr>
        <w:t>ามบัญชี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E745F9" w:rsidRPr="002E22F2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745F9">
        <w:rPr>
          <w:rFonts w:ascii="Angsana New" w:hAnsi="Angsana New"/>
          <w:b/>
          <w:i/>
          <w:iCs/>
          <w:sz w:val="30"/>
          <w:szCs w:val="30"/>
          <w:cs/>
        </w:rPr>
        <w:t>ค่าเสื่อมราคา</w:t>
      </w:r>
    </w:p>
    <w:p w:rsidR="00E745F9" w:rsidRPr="002E22F2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ค่าเสื่อมราคาคำนวณจา</w:t>
      </w:r>
      <w:r w:rsidR="00D84334">
        <w:rPr>
          <w:rFonts w:ascii="Angsana New" w:hAnsi="Angsana New"/>
          <w:b/>
          <w:sz w:val="30"/>
          <w:szCs w:val="30"/>
          <w:cs/>
        </w:rPr>
        <w:t>กมูลค่าเสื่อมสภาพของรายการอาคาร</w:t>
      </w:r>
      <w:r w:rsidRPr="00E745F9">
        <w:rPr>
          <w:rFonts w:ascii="Angsana New" w:hAnsi="Angsana New"/>
          <w:b/>
          <w:sz w:val="30"/>
          <w:szCs w:val="30"/>
          <w:cs/>
        </w:rPr>
        <w:t xml:space="preserve">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E745F9" w:rsidRPr="002E22F2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1639FE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</w:t>
      </w:r>
      <w:r>
        <w:rPr>
          <w:rFonts w:ascii="Angsana New" w:hAnsi="Angsana New"/>
          <w:b/>
          <w:sz w:val="30"/>
          <w:szCs w:val="30"/>
          <w:cs/>
        </w:rPr>
        <w:t>นประกอบของสินทรัพย์แต่ละรายการ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:rsidR="00E745F9" w:rsidRPr="00F0398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7242" w:type="dxa"/>
        <w:tblInd w:w="468" w:type="dxa"/>
        <w:tblLook w:val="0000" w:firstRow="0" w:lastRow="0" w:firstColumn="0" w:lastColumn="0" w:noHBand="0" w:noVBand="0"/>
      </w:tblPr>
      <w:tblGrid>
        <w:gridCol w:w="5372"/>
        <w:gridCol w:w="1195"/>
        <w:gridCol w:w="675"/>
      </w:tblGrid>
      <w:tr w:rsidR="00FB0E06" w:rsidRPr="00D120F4" w:rsidTr="00FB0E06">
        <w:tc>
          <w:tcPr>
            <w:tcW w:w="5372" w:type="dxa"/>
            <w:vAlign w:val="bottom"/>
          </w:tcPr>
          <w:p w:rsidR="00FB0E06" w:rsidRPr="00D120F4" w:rsidRDefault="00777402" w:rsidP="00FB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:rsidR="00FB0E06" w:rsidRPr="002E22F2" w:rsidRDefault="00595EC6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8 - 30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:rsidTr="00FB0E06">
        <w:tc>
          <w:tcPr>
            <w:tcW w:w="5372" w:type="dxa"/>
            <w:vAlign w:val="bottom"/>
          </w:tcPr>
          <w:p w:rsidR="00FB0E06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:rsidR="00FB0E06" w:rsidRPr="002E22F2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:rsidTr="00FB0E06">
        <w:tc>
          <w:tcPr>
            <w:tcW w:w="5372" w:type="dxa"/>
            <w:vAlign w:val="bottom"/>
          </w:tcPr>
          <w:p w:rsidR="00FB0E06" w:rsidRPr="002E2783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7402">
              <w:rPr>
                <w:rFonts w:ascii="Angsana New" w:hAnsi="Angsana New"/>
                <w:sz w:val="30"/>
                <w:szCs w:val="30"/>
                <w:cs/>
              </w:rPr>
              <w:t>อุปกรณ์ผลิตรายการและถ่ายทอดสัญญาณ</w:t>
            </w:r>
          </w:p>
        </w:tc>
        <w:tc>
          <w:tcPr>
            <w:tcW w:w="1195" w:type="dxa"/>
          </w:tcPr>
          <w:p w:rsidR="00FB0E06" w:rsidRPr="002E22F2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4 - 10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:rsidTr="00FB0E06">
        <w:tc>
          <w:tcPr>
            <w:tcW w:w="5372" w:type="dxa"/>
            <w:vAlign w:val="bottom"/>
          </w:tcPr>
          <w:p w:rsidR="00FB0E06" w:rsidRPr="002E2783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5" w:type="dxa"/>
          </w:tcPr>
          <w:p w:rsidR="00FB0E06" w:rsidRPr="002E22F2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:rsidTr="00EE14B9">
        <w:tc>
          <w:tcPr>
            <w:tcW w:w="5372" w:type="dxa"/>
            <w:vAlign w:val="bottom"/>
          </w:tcPr>
          <w:p w:rsidR="00777402" w:rsidRPr="004D050E" w:rsidRDefault="00A50B0A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</w:t>
            </w:r>
            <w:r w:rsidR="0077740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</w:tcPr>
          <w:p w:rsidR="00777402" w:rsidRPr="002E22F2" w:rsidRDefault="00595EC6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777402" w:rsidRPr="00595E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:rsidTr="00EE14B9">
        <w:tc>
          <w:tcPr>
            <w:tcW w:w="5372" w:type="dxa"/>
            <w:vAlign w:val="bottom"/>
          </w:tcPr>
          <w:p w:rsidR="00777402" w:rsidRDefault="00777402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านพาหนะ</w:t>
            </w:r>
          </w:p>
        </w:tc>
        <w:tc>
          <w:tcPr>
            <w:tcW w:w="1195" w:type="dxa"/>
          </w:tcPr>
          <w:p w:rsidR="00777402" w:rsidRPr="00595EC6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5 - 7</w:t>
            </w:r>
          </w:p>
        </w:tc>
        <w:tc>
          <w:tcPr>
            <w:tcW w:w="675" w:type="dxa"/>
          </w:tcPr>
          <w:p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:rsidTr="00EE14B9">
        <w:tc>
          <w:tcPr>
            <w:tcW w:w="5372" w:type="dxa"/>
            <w:vAlign w:val="bottom"/>
          </w:tcPr>
          <w:p w:rsidR="00777402" w:rsidRDefault="00777402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1195" w:type="dxa"/>
          </w:tcPr>
          <w:p w:rsidR="00777402" w:rsidRPr="00595EC6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E745F9" w:rsidRPr="00F0398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8D7BA1" w:rsidRPr="008D7BA1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8D7BA1">
        <w:rPr>
          <w:rFonts w:ascii="Angsana New" w:hAnsi="Angsana New"/>
          <w:b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:rsidR="008D7BA1" w:rsidRPr="00F03989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E745F9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D7BA1">
        <w:rPr>
          <w:rFonts w:ascii="Angsana New" w:hAnsi="Angsana New"/>
          <w:b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>
        <w:rPr>
          <w:rFonts w:ascii="Angsana New" w:hAnsi="Angsana New"/>
          <w:b/>
          <w:sz w:val="30"/>
          <w:szCs w:val="30"/>
        </w:rPr>
        <w:t xml:space="preserve">                 </w:t>
      </w:r>
      <w:r>
        <w:rPr>
          <w:rFonts w:ascii="Angsana New" w:hAnsi="Angsana New"/>
          <w:b/>
          <w:sz w:val="30"/>
          <w:szCs w:val="30"/>
          <w:cs/>
        </w:rPr>
        <w:t>ทุกสิ้น</w:t>
      </w:r>
      <w:r w:rsidRPr="008D7BA1">
        <w:rPr>
          <w:rFonts w:ascii="Angsana New" w:hAnsi="Angsana New"/>
          <w:b/>
          <w:sz w:val="30"/>
          <w:szCs w:val="30"/>
          <w:cs/>
        </w:rPr>
        <w:t>รอบปีบัญชี และปรับปรุงตามความเหมาะสม</w:t>
      </w:r>
    </w:p>
    <w:p w:rsidR="001639FE" w:rsidRPr="002E22F2" w:rsidRDefault="001639FE" w:rsidP="00817297">
      <w:pPr>
        <w:pStyle w:val="Heading8"/>
        <w:ind w:left="630" w:right="63"/>
        <w:jc w:val="both"/>
        <w:rPr>
          <w:rFonts w:ascii="Angsana New" w:hAnsi="Angsana New" w:cs="Angsana New"/>
          <w:sz w:val="30"/>
          <w:szCs w:val="30"/>
        </w:rPr>
      </w:pPr>
    </w:p>
    <w:p w:rsidR="00817297" w:rsidRPr="00106D00" w:rsidRDefault="00817297" w:rsidP="00817297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ที่ดินรอการพัฒนา</w:t>
      </w:r>
    </w:p>
    <w:p w:rsidR="00817297" w:rsidRPr="002E22F2" w:rsidRDefault="0081729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106D00" w:rsidRDefault="0081729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17297">
        <w:rPr>
          <w:rFonts w:ascii="Angsana New" w:hAnsi="Angsana New"/>
          <w:b/>
          <w:sz w:val="30"/>
          <w:szCs w:val="30"/>
          <w:cs/>
        </w:rPr>
        <w:t>ที่ดิน</w:t>
      </w:r>
      <w:r>
        <w:rPr>
          <w:rFonts w:ascii="Angsana New" w:hAnsi="Angsana New" w:hint="cs"/>
          <w:b/>
          <w:sz w:val="30"/>
          <w:szCs w:val="30"/>
          <w:cs/>
        </w:rPr>
        <w:t>รอการพัฒนา</w:t>
      </w:r>
      <w:r w:rsidRPr="00817297">
        <w:rPr>
          <w:rFonts w:ascii="Angsana New" w:hAnsi="Angsana New"/>
          <w:b/>
          <w:sz w:val="30"/>
          <w:szCs w:val="30"/>
          <w:cs/>
        </w:rPr>
        <w:t>วัดมูลค่าด้วยราคาทุนหักขาดทุนจากการด้อยค่า</w:t>
      </w:r>
    </w:p>
    <w:p w:rsidR="00106D00" w:rsidRPr="00F03989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106D00" w:rsidRPr="00106D00" w:rsidRDefault="00106D0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06D0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106D00" w:rsidRPr="002E22F2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2E22F2" w:rsidRPr="002E22F2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E22F2">
        <w:rPr>
          <w:rFonts w:ascii="Angsana New" w:hAnsi="Angsana New"/>
          <w:b/>
          <w:i/>
          <w:iCs/>
          <w:sz w:val="30"/>
          <w:szCs w:val="30"/>
          <w:cs/>
        </w:rPr>
        <w:t>ค่าความนิยม</w:t>
      </w:r>
    </w:p>
    <w:p w:rsidR="002E22F2" w:rsidRPr="002E22F2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E22F2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E22F2">
        <w:rPr>
          <w:rFonts w:ascii="Angsana New" w:hAnsi="Angsana New"/>
          <w:b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Pr="002E22F2">
        <w:rPr>
          <w:rFonts w:ascii="Angsana New" w:hAnsi="Angsana New"/>
          <w:b/>
          <w:sz w:val="30"/>
          <w:szCs w:val="30"/>
        </w:rPr>
        <w:t xml:space="preserve">               </w:t>
      </w:r>
      <w:r w:rsidRPr="002E22F2">
        <w:rPr>
          <w:rFonts w:ascii="Angsana New" w:hAnsi="Angsana New"/>
          <w:b/>
          <w:sz w:val="30"/>
          <w:szCs w:val="30"/>
          <w:cs/>
        </w:rPr>
        <w:t>ค่าความนิยม ได้อธิบายในหมายเหตุ</w:t>
      </w:r>
      <w:r w:rsidR="00D84334">
        <w:rPr>
          <w:rFonts w:ascii="Angsana New" w:hAnsi="Angsana New" w:hint="cs"/>
          <w:b/>
          <w:sz w:val="30"/>
          <w:szCs w:val="30"/>
          <w:cs/>
        </w:rPr>
        <w:t>ประกอบงบการเงิน</w:t>
      </w:r>
      <w:r w:rsidRPr="002E22F2">
        <w:rPr>
          <w:rFonts w:ascii="Angsana New" w:hAnsi="Angsana New"/>
          <w:b/>
          <w:sz w:val="30"/>
          <w:szCs w:val="30"/>
          <w:cs/>
        </w:rPr>
        <w:t xml:space="preserve">ข้อ </w:t>
      </w:r>
      <w:r w:rsidRPr="002E22F2">
        <w:rPr>
          <w:rFonts w:ascii="Angsana New" w:hAnsi="Angsana New"/>
          <w:bCs/>
          <w:sz w:val="30"/>
          <w:szCs w:val="30"/>
        </w:rPr>
        <w:t>4</w:t>
      </w:r>
      <w:r w:rsidR="00C30B47" w:rsidRPr="00C30B47">
        <w:rPr>
          <w:rFonts w:ascii="Angsana New" w:hAnsi="Angsana New"/>
          <w:bCs/>
          <w:sz w:val="30"/>
          <w:szCs w:val="30"/>
        </w:rPr>
        <w:t>(</w:t>
      </w:r>
      <w:r w:rsidR="00C30B47" w:rsidRPr="00C30B47">
        <w:rPr>
          <w:rFonts w:ascii="Angsana New" w:hAnsi="Angsana New" w:hint="cs"/>
          <w:b/>
          <w:sz w:val="30"/>
          <w:szCs w:val="30"/>
          <w:cs/>
        </w:rPr>
        <w:t>ก</w:t>
      </w:r>
      <w:r w:rsidR="00C30B47" w:rsidRPr="00C30B47">
        <w:rPr>
          <w:rFonts w:ascii="Angsana New" w:hAnsi="Angsana New"/>
          <w:bCs/>
          <w:sz w:val="30"/>
          <w:szCs w:val="30"/>
        </w:rPr>
        <w:t>)</w:t>
      </w:r>
      <w:r w:rsidRPr="002E22F2">
        <w:rPr>
          <w:rFonts w:ascii="Angsana New" w:hAnsi="Angsana New"/>
          <w:bCs/>
          <w:sz w:val="30"/>
          <w:szCs w:val="30"/>
          <w:cs/>
        </w:rPr>
        <w:t xml:space="preserve"> </w:t>
      </w:r>
      <w:r w:rsidRPr="002E22F2">
        <w:rPr>
          <w:rFonts w:ascii="Angsana New" w:hAnsi="Angsana New"/>
          <w:b/>
          <w:sz w:val="30"/>
          <w:szCs w:val="30"/>
          <w:cs/>
        </w:rPr>
        <w:t>ภายหลังจากการรับรู้เริ่มแรก ค่าความนิยมจะถูก</w:t>
      </w:r>
      <w:r w:rsidR="00A50B0A">
        <w:rPr>
          <w:rFonts w:ascii="Angsana New" w:hAnsi="Angsana New" w:hint="cs"/>
          <w:b/>
          <w:sz w:val="30"/>
          <w:szCs w:val="30"/>
          <w:cs/>
        </w:rPr>
        <w:t xml:space="preserve">             </w:t>
      </w:r>
      <w:r w:rsidRPr="002E22F2">
        <w:rPr>
          <w:rFonts w:ascii="Angsana New" w:hAnsi="Angsana New"/>
          <w:b/>
          <w:sz w:val="30"/>
          <w:szCs w:val="30"/>
          <w:cs/>
        </w:rPr>
        <w:t xml:space="preserve">วัดมูลค่าด้วยวิธีราคาทุนหักผลขาดทุนจากการด้อยค่าสะสม </w:t>
      </w:r>
    </w:p>
    <w:p w:rsidR="002E22F2" w:rsidRDefault="002E22F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F03989" w:rsidRDefault="00F0398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F03989" w:rsidRDefault="00F0398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F03989" w:rsidRDefault="00F0398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ใบอนุญาตให้ใช้คลื่นความถี่และประกอบกิจการโทรทัศน์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ในระบบดิจิทัลประเภทบริการทางธุรกิจระดับชาติ หมวดหมู่ทั่วไป แบบความคมชัดสูง แสดงมูลค่าเทียบเท่าเงินสดโดยวิธีคิดลดจำนวนเงินที่ต้อง</w:t>
      </w:r>
      <w:r w:rsidRPr="000716C5">
        <w:rPr>
          <w:rFonts w:ascii="Angsana New" w:hAnsi="Angsana New"/>
          <w:b/>
          <w:spacing w:val="-6"/>
          <w:sz w:val="30"/>
          <w:szCs w:val="30"/>
          <w:cs/>
        </w:rPr>
        <w:t xml:space="preserve">จ่ายชำระเพื่อให้เป็นมูลค่าปัจจุบันโดยใช้อัตราคิดลดตามท้องตลาด </w:t>
      </w:r>
      <w:r w:rsidR="000716C5" w:rsidRPr="000716C5">
        <w:rPr>
          <w:rFonts w:ascii="Angsana New" w:hAnsi="Angsana New" w:hint="cs"/>
          <w:b/>
          <w:spacing w:val="-6"/>
          <w:sz w:val="30"/>
          <w:szCs w:val="30"/>
          <w:cs/>
        </w:rPr>
        <w:t>วัดมูลค่าด้วย</w:t>
      </w:r>
      <w:r w:rsidRPr="000716C5">
        <w:rPr>
          <w:rFonts w:ascii="Angsana New" w:hAnsi="Angsana New"/>
          <w:b/>
          <w:spacing w:val="-6"/>
          <w:sz w:val="30"/>
          <w:szCs w:val="30"/>
          <w:cs/>
        </w:rPr>
        <w:t>ราคาทุนหักค่าตัดจำหน่ายสะสมและ</w:t>
      </w:r>
      <w:r w:rsidRPr="00106D00">
        <w:rPr>
          <w:rFonts w:ascii="Angsana New" w:hAnsi="Angsana New"/>
          <w:b/>
          <w:sz w:val="30"/>
          <w:szCs w:val="30"/>
          <w:cs/>
        </w:rPr>
        <w:t>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:rsidR="00A50B0A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>
        <w:rPr>
          <w:rFonts w:ascii="Angsana New" w:hAnsi="Angsana New"/>
          <w:b/>
          <w:i/>
          <w:iCs/>
          <w:sz w:val="30"/>
          <w:szCs w:val="30"/>
          <w:cs/>
        </w:rPr>
        <w:t>สินทรัพย์ไม่มีตัวตนอื่น</w:t>
      </w:r>
      <w:r w:rsidRPr="00106D00">
        <w:rPr>
          <w:rFonts w:ascii="Angsana New" w:hAnsi="Angsana New"/>
          <w:b/>
          <w:i/>
          <w:iCs/>
          <w:sz w:val="30"/>
          <w:szCs w:val="30"/>
          <w:cs/>
        </w:rPr>
        <w:t>ๆ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สินทรัพย์ไม่มีตัวตนอื่นๆ ที่</w:t>
      </w:r>
      <w:r w:rsidRPr="00106D00">
        <w:rPr>
          <w:rFonts w:ascii="Angsana New" w:hAnsi="Angsana New"/>
          <w:b/>
          <w:sz w:val="30"/>
          <w:szCs w:val="30"/>
          <w:cs/>
        </w:rPr>
        <w:t>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>
        <w:rPr>
          <w:rFonts w:ascii="Angsana New" w:hAnsi="Angsana New"/>
          <w:b/>
          <w:sz w:val="30"/>
          <w:szCs w:val="30"/>
          <w:cs/>
        </w:rPr>
        <w:t xml:space="preserve">กิดประโยชน์เชิงเศรษฐกิจในอนาคต </w:t>
      </w:r>
      <w:r w:rsidRPr="00106D00">
        <w:rPr>
          <w:rFonts w:ascii="Angsana New" w:hAnsi="Angsana New"/>
          <w:b/>
          <w:sz w:val="30"/>
          <w:szCs w:val="30"/>
          <w:cs/>
        </w:rPr>
        <w:t>โดยรวมเป็นสินทรัพย์ที่</w:t>
      </w:r>
      <w:r>
        <w:rPr>
          <w:rFonts w:ascii="Angsana New" w:hAnsi="Angsana New"/>
          <w:b/>
          <w:sz w:val="30"/>
          <w:szCs w:val="30"/>
          <w:cs/>
        </w:rPr>
        <w:t>สามารถระบุได้ที่เกี่ยวข้องนั้น ค่าใช้จ่ายอื่น</w:t>
      </w:r>
      <w:r w:rsidRPr="00106D00">
        <w:rPr>
          <w:rFonts w:ascii="Angsana New" w:hAnsi="Angsana New"/>
          <w:b/>
          <w:sz w:val="30"/>
          <w:szCs w:val="30"/>
          <w:cs/>
        </w:rPr>
        <w:t>รับรู้ในกำไรหรือขาดทุนเมื่อเกิดขึ้น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t xml:space="preserve">ค่าตัดจำหน่าย  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716C5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ค่าตัดจำหน่ายรับรู้ในกำไรหรือขาดทุน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06D00">
        <w:rPr>
          <w:rFonts w:ascii="Angsana New" w:hAnsi="Angsana New"/>
          <w:b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BF44E7">
        <w:rPr>
          <w:rFonts w:ascii="Angsana New" w:hAnsi="Angsana New"/>
          <w:b/>
          <w:sz w:val="30"/>
          <w:szCs w:val="30"/>
        </w:rPr>
        <w:t xml:space="preserve"> </w:t>
      </w:r>
    </w:p>
    <w:p w:rsidR="000716C5" w:rsidRDefault="000716C5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60F02" w:rsidRDefault="00460F02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60F02" w:rsidRDefault="00460F02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60F02" w:rsidRDefault="00460F02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60F02" w:rsidRDefault="00460F02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BF44E7" w:rsidRDefault="00BF44E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400"/>
        <w:gridCol w:w="3870"/>
      </w:tblGrid>
      <w:tr w:rsidR="00C81BCA" w:rsidRPr="005D4354" w:rsidTr="00C81BCA">
        <w:tc>
          <w:tcPr>
            <w:tcW w:w="5400" w:type="dxa"/>
          </w:tcPr>
          <w:p w:rsidR="00C81BCA" w:rsidRPr="005D4354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3870" w:type="dxa"/>
          </w:tcPr>
          <w:p w:rsidR="00C81BCA" w:rsidRPr="005D4354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81BCA" w:rsidRPr="005D4354" w:rsidTr="00C81BCA">
        <w:tc>
          <w:tcPr>
            <w:tcW w:w="5400" w:type="dxa"/>
          </w:tcPr>
          <w:p w:rsidR="00C81BCA" w:rsidRPr="005D4354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3870" w:type="dxa"/>
          </w:tcPr>
          <w:p w:rsidR="00C81BCA" w:rsidRPr="005D4354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3 - 5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81BCA" w:rsidRPr="005D4354" w:rsidTr="00C81BCA">
        <w:tc>
          <w:tcPr>
            <w:tcW w:w="5400" w:type="dxa"/>
          </w:tcPr>
          <w:p w:rsidR="00C81BCA" w:rsidRPr="005D4354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3870" w:type="dxa"/>
          </w:tcPr>
          <w:p w:rsidR="00C81BCA" w:rsidRPr="005D4354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84334" w:rsidRPr="005D4354" w:rsidTr="00C81BCA">
        <w:tc>
          <w:tcPr>
            <w:tcW w:w="5400" w:type="dxa"/>
          </w:tcPr>
          <w:p w:rsidR="00D84334" w:rsidRPr="005D4354" w:rsidRDefault="00D84334" w:rsidP="00D8433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3870" w:type="dxa"/>
          </w:tcPr>
          <w:p w:rsidR="00D84334" w:rsidRPr="009A24D1" w:rsidRDefault="00D84334" w:rsidP="00D8433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84334" w:rsidRPr="005D4354" w:rsidTr="00C81BCA">
        <w:tc>
          <w:tcPr>
            <w:tcW w:w="5400" w:type="dxa"/>
            <w:shd w:val="clear" w:color="auto" w:fill="auto"/>
          </w:tcPr>
          <w:p w:rsidR="00D84334" w:rsidRPr="005D4354" w:rsidRDefault="00D84334" w:rsidP="00D8433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ลิขสิทธิ์หนังสือ</w:t>
            </w:r>
          </w:p>
        </w:tc>
        <w:tc>
          <w:tcPr>
            <w:tcW w:w="3870" w:type="dxa"/>
          </w:tcPr>
          <w:p w:rsidR="00D84334" w:rsidRPr="005D4354" w:rsidRDefault="00D84334" w:rsidP="00D84334">
            <w:pPr>
              <w:tabs>
                <w:tab w:val="left" w:pos="540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3 - 10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 นับจากวันที่ผลิตหนังสือและปริมาณหนังสือที่ขายได้</w:t>
            </w:r>
          </w:p>
        </w:tc>
      </w:tr>
      <w:tr w:rsidR="00D84334" w:rsidRPr="005D4354" w:rsidTr="00C81BCA">
        <w:tc>
          <w:tcPr>
            <w:tcW w:w="5400" w:type="dxa"/>
            <w:shd w:val="clear" w:color="auto" w:fill="auto"/>
          </w:tcPr>
          <w:p w:rsidR="00D84334" w:rsidRPr="005D4354" w:rsidRDefault="00D84334" w:rsidP="00D8433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ค่าลิขสิทธิ์รายการโทรทัศน์</w:t>
            </w:r>
          </w:p>
        </w:tc>
        <w:tc>
          <w:tcPr>
            <w:tcW w:w="3870" w:type="dxa"/>
          </w:tcPr>
          <w:p w:rsidR="00D84334" w:rsidRPr="005D4354" w:rsidRDefault="00D84334" w:rsidP="00D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ตัดจำหน่ายตามระยะเวลาที่กำหนดในสัญญา</w:t>
            </w:r>
          </w:p>
        </w:tc>
      </w:tr>
    </w:tbl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 xml:space="preserve">วิธีการตัดจำหน่าย </w:t>
      </w:r>
      <w:r w:rsidRPr="00106D00">
        <w:rPr>
          <w:rFonts w:ascii="Angsana New" w:hAnsi="Angsana New"/>
          <w:b/>
          <w:sz w:val="30"/>
          <w:szCs w:val="30"/>
          <w:cs/>
        </w:rPr>
        <w:t>ระยะเว</w:t>
      </w:r>
      <w:r w:rsidR="005D4354">
        <w:rPr>
          <w:rFonts w:ascii="Angsana New" w:hAnsi="Angsana New"/>
          <w:b/>
          <w:sz w:val="30"/>
          <w:szCs w:val="30"/>
          <w:cs/>
        </w:rPr>
        <w:t>ลาที่คาดว่าจะได้รับประโยชน์และ</w:t>
      </w:r>
      <w:r w:rsidRPr="00106D00">
        <w:rPr>
          <w:rFonts w:ascii="Angsana New" w:hAnsi="Angsana New"/>
          <w:b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F84926" w:rsidRPr="00F84926" w:rsidRDefault="00F84926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92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การด้อยค่า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2A541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ยอดสินทรัพย์ตามบัญชีของกลุ่มบริษัท</w:t>
      </w:r>
      <w:r w:rsidRPr="002A5413">
        <w:rPr>
          <w:rFonts w:ascii="Angsana New" w:hAnsi="Angsana New"/>
          <w:b/>
          <w:sz w:val="30"/>
          <w:szCs w:val="30"/>
          <w:cs/>
        </w:rPr>
        <w:t>ได้รับการทบทวน ณ ทุกวันที่รายงานว่ามีข้</w:t>
      </w:r>
      <w:r>
        <w:rPr>
          <w:rFonts w:ascii="Angsana New" w:hAnsi="Angsana New"/>
          <w:b/>
          <w:sz w:val="30"/>
          <w:szCs w:val="30"/>
          <w:cs/>
        </w:rPr>
        <w:t xml:space="preserve">อบ่งชี้เรื่องการด้อยค่าหรือไม่ </w:t>
      </w:r>
      <w:r w:rsidR="00BA2437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2A5413">
        <w:rPr>
          <w:rFonts w:ascii="Angsana New" w:hAnsi="Angsana New"/>
          <w:b/>
          <w:sz w:val="30"/>
          <w:szCs w:val="30"/>
          <w:cs/>
        </w:rPr>
        <w:t>ในกรณีที่มีข้อบ่งชี้จะทำการประมาณมูลค</w:t>
      </w:r>
      <w:r w:rsidR="00A50B0A">
        <w:rPr>
          <w:rFonts w:ascii="Angsana New" w:hAnsi="Angsana New"/>
          <w:b/>
          <w:sz w:val="30"/>
          <w:szCs w:val="30"/>
          <w:cs/>
        </w:rPr>
        <w:t>่าสินทรัพย์ที่คาดว่าจะได้รับคืน</w:t>
      </w:r>
      <w:r w:rsidR="00A50B0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A5413">
        <w:rPr>
          <w:rFonts w:ascii="Angsana New" w:hAnsi="Angsana New"/>
          <w:b/>
          <w:sz w:val="30"/>
          <w:szCs w:val="30"/>
          <w:cs/>
        </w:rPr>
        <w:t>สำหรับ</w:t>
      </w:r>
      <w:r w:rsidR="00A50B0A">
        <w:rPr>
          <w:rFonts w:ascii="Angsana New" w:hAnsi="Angsana New" w:hint="cs"/>
          <w:b/>
          <w:sz w:val="30"/>
          <w:szCs w:val="30"/>
          <w:cs/>
        </w:rPr>
        <w:t>ค่าความนิยมและ</w:t>
      </w:r>
      <w:r w:rsidRPr="002A5413">
        <w:rPr>
          <w:rFonts w:ascii="Angsana New" w:hAnsi="Angsana New"/>
          <w:b/>
          <w:sz w:val="30"/>
          <w:szCs w:val="30"/>
          <w:cs/>
        </w:rPr>
        <w:t>สินทรัพย์</w:t>
      </w:r>
      <w:r w:rsidR="00A50B0A">
        <w:rPr>
          <w:rFonts w:ascii="Angsana New" w:hAnsi="Angsana New" w:hint="cs"/>
          <w:b/>
          <w:sz w:val="30"/>
          <w:szCs w:val="30"/>
          <w:cs/>
        </w:rPr>
        <w:t xml:space="preserve">          </w:t>
      </w:r>
      <w:r w:rsidRPr="002A5413">
        <w:rPr>
          <w:rFonts w:ascii="Angsana New" w:hAnsi="Angsana New"/>
          <w:b/>
          <w:sz w:val="30"/>
          <w:szCs w:val="30"/>
          <w:cs/>
        </w:rPr>
        <w:t>ไม่มีตัวตนที่มีอายุการให้ประโยชน์ไม่ทราบแน่</w:t>
      </w:r>
      <w:r w:rsidR="000716C5">
        <w:rPr>
          <w:rFonts w:ascii="Angsana New" w:hAnsi="Angsana New"/>
          <w:b/>
          <w:sz w:val="30"/>
          <w:szCs w:val="30"/>
          <w:cs/>
        </w:rPr>
        <w:t>นอน</w:t>
      </w:r>
      <w:r>
        <w:rPr>
          <w:rFonts w:ascii="Angsana New" w:hAnsi="Angsana New"/>
          <w:b/>
          <w:sz w:val="30"/>
          <w:szCs w:val="30"/>
          <w:cs/>
        </w:rPr>
        <w:t>หรือ</w:t>
      </w:r>
      <w:r w:rsidRPr="002A5413">
        <w:rPr>
          <w:rFonts w:ascii="Angsana New" w:hAnsi="Angsana New"/>
          <w:b/>
          <w:sz w:val="30"/>
          <w:szCs w:val="30"/>
          <w:cs/>
        </w:rPr>
        <w:t>ยังไม่พร้อมใช</w:t>
      </w:r>
      <w:r w:rsidR="00127C86">
        <w:rPr>
          <w:rFonts w:ascii="Angsana New" w:hAnsi="Angsana New"/>
          <w:b/>
          <w:sz w:val="30"/>
          <w:szCs w:val="30"/>
          <w:cs/>
        </w:rPr>
        <w:t xml:space="preserve">้งาน </w:t>
      </w:r>
      <w:r w:rsidRPr="002A5413">
        <w:rPr>
          <w:rFonts w:ascii="Angsana New" w:hAnsi="Angsana New"/>
          <w:b/>
          <w:sz w:val="30"/>
          <w:szCs w:val="30"/>
          <w:cs/>
        </w:rPr>
        <w:t>จะประมาณ</w:t>
      </w:r>
      <w:r w:rsidR="00BA2437">
        <w:rPr>
          <w:rFonts w:ascii="Angsana New" w:hAnsi="Angsana New"/>
          <w:b/>
          <w:sz w:val="30"/>
          <w:szCs w:val="30"/>
          <w:cs/>
        </w:rPr>
        <w:t>มูลค่าที่คาดว่าจะได้รับคืนทุกปี</w:t>
      </w:r>
      <w:r w:rsidRPr="002A5413">
        <w:rPr>
          <w:rFonts w:ascii="Angsana New" w:hAnsi="Angsana New"/>
          <w:b/>
          <w:sz w:val="30"/>
          <w:szCs w:val="30"/>
          <w:cs/>
        </w:rPr>
        <w:t xml:space="preserve">ในช่วงเวลาเดียวกัน  </w:t>
      </w:r>
    </w:p>
    <w:p w:rsidR="00A50B0A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Pr="00BA2437" w:rsidRDefault="002A5413" w:rsidP="002A5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A2437">
        <w:rPr>
          <w:rFonts w:ascii="Angsana New" w:hAnsi="Angsana New"/>
          <w:b/>
          <w:sz w:val="30"/>
          <w:szCs w:val="30"/>
          <w:cs/>
        </w:rPr>
        <w:t>ขาดทุนจากการด้อยค่ารับรู้เม</w:t>
      </w:r>
      <w:r w:rsidR="00BA2437" w:rsidRPr="00BA2437">
        <w:rPr>
          <w:rFonts w:ascii="Angsana New" w:hAnsi="Angsana New"/>
          <w:b/>
          <w:sz w:val="30"/>
          <w:szCs w:val="30"/>
          <w:cs/>
        </w:rPr>
        <w:t xml:space="preserve">ื่อมูลค่าตามบัญชีของสินทรัพย์ </w:t>
      </w:r>
      <w:r w:rsidRPr="00BA2437">
        <w:rPr>
          <w:rFonts w:ascii="Angsana New" w:hAnsi="Angsana New"/>
          <w:b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BA2437" w:rsidRPr="00BA2437"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BA2437">
        <w:rPr>
          <w:rFonts w:ascii="Angsana New" w:hAnsi="Angsana New"/>
          <w:b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</w:t>
      </w:r>
      <w:r w:rsidR="00BA2437" w:rsidRPr="00BA2437">
        <w:rPr>
          <w:rFonts w:ascii="Angsana New" w:hAnsi="Angsana New"/>
          <w:b/>
          <w:sz w:val="30"/>
          <w:szCs w:val="30"/>
          <w:cs/>
        </w:rPr>
        <w:t xml:space="preserve">หุ้นและมีการด้อยค่าในเวลาต่อมา </w:t>
      </w:r>
      <w:r w:rsidRPr="00BA2437">
        <w:rPr>
          <w:rFonts w:ascii="Angsana New" w:hAnsi="Angsana New"/>
          <w:b/>
          <w:sz w:val="30"/>
          <w:szCs w:val="30"/>
          <w:cs/>
        </w:rPr>
        <w:t>ในกรณีนี้จะรับรู้ในส่วนของผู้ถือหุ้น</w:t>
      </w:r>
    </w:p>
    <w:p w:rsidR="002A5413" w:rsidRPr="00BA2437" w:rsidRDefault="002A5413" w:rsidP="002A5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9549E" w:rsidRP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9549E">
        <w:rPr>
          <w:rFonts w:ascii="Angsana New" w:hAnsi="Angsana New"/>
          <w:b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C9549E" w:rsidRP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9549E">
        <w:rPr>
          <w:rFonts w:ascii="Angsana New" w:hAnsi="Angsana New"/>
          <w:b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</w:t>
      </w:r>
      <w:r>
        <w:rPr>
          <w:rFonts w:ascii="Angsana New" w:hAnsi="Angsana New"/>
          <w:b/>
          <w:sz w:val="30"/>
          <w:szCs w:val="30"/>
          <w:cs/>
        </w:rPr>
        <w:t xml:space="preserve">บันทึกโดยวิธีราคาทุนตัดจำหน่าย </w:t>
      </w:r>
      <w:r w:rsidRPr="00C9549E">
        <w:rPr>
          <w:rFonts w:ascii="Angsana New" w:hAnsi="Angsana New"/>
          <w:b/>
          <w:sz w:val="30"/>
          <w:szCs w:val="30"/>
          <w:cs/>
        </w:rPr>
        <w:t xml:space="preserve">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:rsidR="00BF44E7" w:rsidRDefault="00BF44E7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502D0" w:rsidRDefault="000502D0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9549E">
        <w:rPr>
          <w:rFonts w:ascii="Angsana New" w:hAnsi="Angsana New"/>
          <w:b/>
          <w:sz w:val="30"/>
          <w:szCs w:val="30"/>
          <w:cs/>
        </w:rPr>
        <w:lastRenderedPageBreak/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2A5413" w:rsidRDefault="002A541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018B" w:rsidRP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6018B">
        <w:rPr>
          <w:rFonts w:ascii="Angsana New" w:hAnsi="Angsana New"/>
          <w:b/>
          <w:i/>
          <w:iCs/>
          <w:sz w:val="30"/>
          <w:szCs w:val="30"/>
          <w:cs/>
        </w:rPr>
        <w:t>การกลับรายการด้อยค่า</w:t>
      </w:r>
    </w:p>
    <w:p w:rsidR="00B6018B" w:rsidRP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6018B">
        <w:rPr>
          <w:rFonts w:ascii="Angsana New" w:hAnsi="Angsana New"/>
          <w:b/>
          <w:sz w:val="30"/>
          <w:szCs w:val="30"/>
          <w:cs/>
        </w:rPr>
        <w:t>ขาดทุนจากการด้อยค่าของสินทรัพย์ทางการเงินจะถูก</w:t>
      </w:r>
      <w:r>
        <w:rPr>
          <w:rFonts w:ascii="Angsana New" w:hAnsi="Angsana New"/>
          <w:b/>
          <w:sz w:val="30"/>
          <w:szCs w:val="30"/>
          <w:cs/>
        </w:rPr>
        <w:t xml:space="preserve">กลับรายการ </w:t>
      </w:r>
      <w:r w:rsidRPr="00B6018B">
        <w:rPr>
          <w:rFonts w:ascii="Angsana New" w:hAnsi="Angsana New"/>
          <w:b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</w:t>
      </w:r>
      <w:r>
        <w:rPr>
          <w:rFonts w:ascii="Angsana New" w:hAnsi="Angsana New"/>
          <w:b/>
          <w:sz w:val="30"/>
          <w:szCs w:val="30"/>
          <w:cs/>
        </w:rPr>
        <w:t xml:space="preserve">ค่าที่เคยรับรู้ในกำไรหรือขาดทุน </w:t>
      </w:r>
      <w:r w:rsidRPr="00B6018B">
        <w:rPr>
          <w:rFonts w:ascii="Angsana New" w:hAnsi="Angsana New"/>
          <w:b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6018B">
        <w:rPr>
          <w:rFonts w:ascii="Angsana New" w:hAnsi="Angsana New"/>
          <w:b/>
          <w:sz w:val="30"/>
          <w:szCs w:val="30"/>
          <w:cs/>
        </w:rPr>
        <w:t xml:space="preserve">การกลับรายการจะถูกบันทึกในกำไรหรือขาดทุน  </w:t>
      </w:r>
    </w:p>
    <w:p w:rsidR="00A50B0A" w:rsidRPr="00B6018B" w:rsidRDefault="00A50B0A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6018B">
        <w:rPr>
          <w:rFonts w:ascii="Angsana New" w:hAnsi="Angsana New"/>
          <w:b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</w:t>
      </w:r>
      <w:r w:rsidR="003B4B0C">
        <w:rPr>
          <w:rFonts w:ascii="Angsana New" w:hAnsi="Angsana New"/>
          <w:b/>
          <w:sz w:val="30"/>
          <w:szCs w:val="30"/>
        </w:rPr>
        <w:t xml:space="preserve"> </w:t>
      </w:r>
      <w:r w:rsidRPr="00B6018B">
        <w:rPr>
          <w:rFonts w:ascii="Angsana New" w:hAnsi="Angsana New"/>
          <w:b/>
          <w:sz w:val="30"/>
          <w:szCs w:val="30"/>
          <w:cs/>
        </w:rPr>
        <w:t>ที่เคยรับรู้ในงวดก่อนจะถูกประเมิน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  </w:t>
      </w:r>
      <w:r w:rsidRPr="00B6018B">
        <w:rPr>
          <w:rFonts w:ascii="Angsana New" w:hAnsi="Angsana New"/>
          <w:b/>
          <w:sz w:val="30"/>
          <w:szCs w:val="30"/>
          <w:cs/>
        </w:rPr>
        <w:t xml:space="preserve"> </w:t>
      </w:r>
      <w:r w:rsidR="003B4B0C">
        <w:rPr>
          <w:rFonts w:ascii="Angsana New" w:hAnsi="Angsana New"/>
          <w:b/>
          <w:sz w:val="30"/>
          <w:szCs w:val="30"/>
        </w:rPr>
        <w:t xml:space="preserve">  </w:t>
      </w:r>
      <w:r w:rsidRPr="00B6018B">
        <w:rPr>
          <w:rFonts w:ascii="Angsana New" w:hAnsi="Angsana New"/>
          <w:b/>
          <w:sz w:val="30"/>
          <w:szCs w:val="30"/>
          <w:cs/>
        </w:rPr>
        <w:t>ณ ทุกวันที่ที่ออกรายงานว่ามีข้</w:t>
      </w:r>
      <w:r>
        <w:rPr>
          <w:rFonts w:ascii="Angsana New" w:hAnsi="Angsana New"/>
          <w:b/>
          <w:sz w:val="30"/>
          <w:szCs w:val="30"/>
          <w:cs/>
        </w:rPr>
        <w:t xml:space="preserve">อบ่งชี้เรื่องการด้อยค่าหรือไม่ </w:t>
      </w:r>
      <w:r w:rsidRPr="00B6018B">
        <w:rPr>
          <w:rFonts w:ascii="Angsana New" w:hAnsi="Angsana New"/>
          <w:b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</w:t>
      </w:r>
      <w:r>
        <w:rPr>
          <w:rFonts w:ascii="Angsana New" w:hAnsi="Angsana New"/>
          <w:b/>
          <w:sz w:val="30"/>
          <w:szCs w:val="30"/>
          <w:cs/>
        </w:rPr>
        <w:t xml:space="preserve">ำนวณมูลค่าที่คาดว่าจะได้รับคืน </w:t>
      </w:r>
      <w:r w:rsidRPr="00B6018B">
        <w:rPr>
          <w:rFonts w:ascii="Angsana New" w:hAnsi="Angsana New"/>
          <w:b/>
          <w:sz w:val="30"/>
          <w:szCs w:val="30"/>
          <w:cs/>
        </w:rPr>
        <w:t xml:space="preserve"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:rsidR="00B31EA3" w:rsidRDefault="00B31EA3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8457D" w:rsidRPr="0098457D" w:rsidRDefault="0098457D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457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:rsidR="0098457D" w:rsidRDefault="0098457D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8457D" w:rsidRDefault="0098457D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8457D">
        <w:rPr>
          <w:rFonts w:ascii="Angsana New" w:hAnsi="Angsana New"/>
          <w:b/>
          <w:sz w:val="30"/>
          <w:szCs w:val="30"/>
          <w:cs/>
        </w:rPr>
        <w:t>หนี้สินที่มีภาระดอกเบี้ยบันทึกเริ่มแรก</w:t>
      </w:r>
      <w:r w:rsidR="00223400">
        <w:rPr>
          <w:rFonts w:ascii="Angsana New" w:hAnsi="Angsana New" w:hint="cs"/>
          <w:b/>
          <w:sz w:val="30"/>
          <w:szCs w:val="30"/>
          <w:cs/>
        </w:rPr>
        <w:t>ด้วย</w:t>
      </w:r>
      <w:r w:rsidRPr="0098457D">
        <w:rPr>
          <w:rFonts w:ascii="Angsana New" w:hAnsi="Angsana New"/>
          <w:b/>
          <w:sz w:val="30"/>
          <w:szCs w:val="30"/>
          <w:cs/>
        </w:rPr>
        <w:t>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</w:t>
      </w:r>
      <w:r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98457D">
        <w:rPr>
          <w:rFonts w:ascii="Angsana New" w:hAnsi="Angsana New"/>
          <w:b/>
          <w:sz w:val="30"/>
          <w:szCs w:val="30"/>
          <w:cs/>
        </w:rPr>
        <w:t>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98457D" w:rsidRDefault="0098457D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Pr="0098457D" w:rsidRDefault="0098457D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457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2A5413" w:rsidRDefault="002A541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F2E5B">
        <w:rPr>
          <w:rFonts w:ascii="Angsana New" w:hAnsi="Angsana New"/>
          <w:b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0502D0" w:rsidRDefault="000502D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F31DB5" w:rsidRDefault="00F31DB5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F31DB5" w:rsidRDefault="00F31DB5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502D0" w:rsidRPr="000502D0" w:rsidRDefault="000502D0" w:rsidP="000502D0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02D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หนี้สินที่เกิดจากสัญญา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F31DB5" w:rsidRDefault="00F31DB5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31DB5">
        <w:rPr>
          <w:rFonts w:ascii="Angsana New" w:hAnsi="Angsana New"/>
          <w:b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F31DB5">
        <w:rPr>
          <w:rFonts w:ascii="Angsana New" w:hAnsi="Angsana New"/>
          <w:b/>
          <w:sz w:val="30"/>
          <w:szCs w:val="30"/>
          <w:cs/>
        </w:rPr>
        <w:t>กลุ่มบริษัทรับรู้รายได้ที่เกี่ยวข้อง</w:t>
      </w:r>
    </w:p>
    <w:p w:rsidR="00F31DB5" w:rsidRDefault="00F31DB5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F2E5B" w:rsidRPr="005F2E5B" w:rsidRDefault="005F2E5B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5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2991" w:rsidRPr="00102991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2991">
        <w:rPr>
          <w:rFonts w:ascii="Angsana New" w:hAnsi="Angsana New"/>
          <w:b/>
          <w:i/>
          <w:iCs/>
          <w:sz w:val="30"/>
          <w:szCs w:val="30"/>
          <w:cs/>
        </w:rPr>
        <w:t>โครงการสมทบเงิน</w:t>
      </w:r>
    </w:p>
    <w:p w:rsidR="00102991" w:rsidRPr="00102991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F2E5B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2991">
        <w:rPr>
          <w:rFonts w:ascii="Angsana New" w:hAnsi="Angsana New"/>
          <w:b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F2E5B" w:rsidRPr="0048590F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ภาระผูกพันสุทธิของ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กลุ่มบริษัทจากโครงการผลประโยชน์ที่กำหนดไว้ถูกคำนวณแยกต่างหากเป็นรายโครงการ</w:t>
      </w:r>
      <w:r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</w:t>
      </w:r>
      <w:r>
        <w:rPr>
          <w:rFonts w:ascii="Angsana New" w:hAnsi="Angsana New"/>
          <w:b/>
          <w:sz w:val="30"/>
          <w:szCs w:val="30"/>
          <w:cs/>
        </w:rPr>
        <w:t xml:space="preserve">คิดลดแต่ละหน่วยที่ประมาณการไว้ </w:t>
      </w: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</w:t>
      </w:r>
      <w:r>
        <w:rPr>
          <w:rFonts w:ascii="Angsana New" w:hAnsi="Angsana New"/>
          <w:b/>
          <w:sz w:val="30"/>
          <w:szCs w:val="30"/>
          <w:cs/>
        </w:rPr>
        <w:t xml:space="preserve">ในกำไรขาดทุนเบ็ดเสร็จอื่นทันที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  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A50B0A" w:rsidRDefault="00A50B0A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Pr="0048590F">
        <w:rPr>
          <w:rFonts w:ascii="Angsana New" w:hAnsi="Angsana New"/>
          <w:b/>
          <w:sz w:val="30"/>
          <w:szCs w:val="30"/>
          <w:cs/>
        </w:rPr>
        <w:t>ที่เก</w:t>
      </w:r>
      <w:r w:rsidR="0091724A">
        <w:rPr>
          <w:rFonts w:ascii="Angsana New" w:hAnsi="Angsana New"/>
          <w:b/>
          <w:sz w:val="30"/>
          <w:szCs w:val="30"/>
          <w:cs/>
        </w:rPr>
        <w:t>ี่ยวข้องกับการบริการในอดีต หรือ</w:t>
      </w:r>
      <w:r w:rsidRPr="0048590F">
        <w:rPr>
          <w:rFonts w:ascii="Angsana New" w:hAnsi="Angsana New"/>
          <w:b/>
          <w:sz w:val="30"/>
          <w:szCs w:val="30"/>
          <w:cs/>
        </w:rPr>
        <w:t>กำไรหรือขาดทุนจากการลดขนาดโครงการต</w:t>
      </w:r>
      <w:r>
        <w:rPr>
          <w:rFonts w:ascii="Angsana New" w:hAnsi="Angsana New"/>
          <w:b/>
          <w:sz w:val="30"/>
          <w:szCs w:val="30"/>
          <w:cs/>
        </w:rPr>
        <w:t xml:space="preserve">้องรับรู้ในกำไรหรือขาดทุนทันที 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:rsidR="0048590F" w:rsidRPr="00B039C9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ภาระผูกพันสุทธิของ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9E497A" w:rsidRPr="00B039C9" w:rsidRDefault="009E497A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C81BCA" w:rsidRPr="00C81BCA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81BCA">
        <w:rPr>
          <w:rFonts w:ascii="Angsana New" w:hAnsi="Angsana New"/>
          <w:b/>
          <w:i/>
          <w:iCs/>
          <w:sz w:val="30"/>
          <w:szCs w:val="30"/>
          <w:cs/>
        </w:rPr>
        <w:t xml:space="preserve">ผลประโยชน์เมื่อเลิกจ้าง </w:t>
      </w:r>
    </w:p>
    <w:p w:rsidR="00C81BCA" w:rsidRPr="00B039C9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C81BCA" w:rsidRPr="00C81BCA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81BCA">
        <w:rPr>
          <w:rFonts w:ascii="Angsana New" w:hAnsi="Angsana New"/>
          <w:b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</w:t>
      </w:r>
      <w:r>
        <w:rPr>
          <w:rFonts w:ascii="Angsana New" w:hAnsi="Angsana New"/>
          <w:b/>
          <w:sz w:val="30"/>
          <w:szCs w:val="30"/>
          <w:cs/>
        </w:rPr>
        <w:t>หนึ่งต่อไปนี้เกิดขึ้นก่อน เมื่อกลุ่มบริษัท</w:t>
      </w:r>
      <w:r w:rsidRPr="00C81BCA">
        <w:rPr>
          <w:rFonts w:ascii="Angsana New" w:hAnsi="Angsana New"/>
          <w:b/>
          <w:sz w:val="30"/>
          <w:szCs w:val="30"/>
          <w:cs/>
        </w:rPr>
        <w:t>ไม่สามารถยกเลิกข้อเสนอการให้ผลประโยช</w:t>
      </w:r>
      <w:r>
        <w:rPr>
          <w:rFonts w:ascii="Angsana New" w:hAnsi="Angsana New"/>
          <w:b/>
          <w:sz w:val="30"/>
          <w:szCs w:val="30"/>
          <w:cs/>
        </w:rPr>
        <w:t>น์ดังกล่าวได้อีกต่อไป หรือเมื่อกลุ่มบริษัท</w:t>
      </w:r>
      <w:r w:rsidRPr="00C81BCA">
        <w:rPr>
          <w:rFonts w:ascii="Angsana New" w:hAnsi="Angsana New"/>
          <w:b/>
          <w:sz w:val="30"/>
          <w:szCs w:val="30"/>
          <w:cs/>
        </w:rPr>
        <w:t xml:space="preserve">รับรู้ต้นทุนสำหรับการปรับโครงสร้าง </w:t>
      </w:r>
      <w:r>
        <w:rPr>
          <w:rFonts w:ascii="Angsana New" w:hAnsi="Angsana New"/>
          <w:b/>
          <w:sz w:val="30"/>
          <w:szCs w:val="30"/>
        </w:rPr>
        <w:t xml:space="preserve">          </w:t>
      </w:r>
      <w:r w:rsidRPr="00C81BCA">
        <w:rPr>
          <w:rFonts w:ascii="Angsana New" w:hAnsi="Angsana New"/>
          <w:b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C81BCA">
        <w:rPr>
          <w:rFonts w:ascii="Angsana New" w:hAnsi="Angsana New"/>
          <w:bCs/>
          <w:sz w:val="30"/>
          <w:szCs w:val="30"/>
        </w:rPr>
        <w:t>12</w:t>
      </w:r>
      <w:r w:rsidRPr="00C81BCA">
        <w:rPr>
          <w:rFonts w:ascii="Angsana New" w:hAnsi="Angsana New"/>
          <w:b/>
          <w:sz w:val="30"/>
          <w:szCs w:val="30"/>
        </w:rPr>
        <w:t xml:space="preserve"> </w:t>
      </w:r>
      <w:r w:rsidRPr="00C81BCA">
        <w:rPr>
          <w:rFonts w:ascii="Angsana New" w:hAnsi="Angsana New"/>
          <w:b/>
          <w:sz w:val="30"/>
          <w:szCs w:val="30"/>
          <w:cs/>
        </w:rPr>
        <w:t>เดือน</w:t>
      </w:r>
      <w:r w:rsidR="002C01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81BCA">
        <w:rPr>
          <w:rFonts w:ascii="Angsana New" w:hAnsi="Angsana New"/>
          <w:b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:rsidR="00C81BCA" w:rsidRPr="00B039C9" w:rsidRDefault="00C81BCA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t>ผลประโยชน์ระยะสั้นของพนักงาน</w:t>
      </w:r>
    </w:p>
    <w:p w:rsidR="0048590F" w:rsidRPr="00B039C9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</w:t>
      </w:r>
      <w:r>
        <w:rPr>
          <w:rFonts w:ascii="Angsana New" w:hAnsi="Angsana New"/>
          <w:b/>
          <w:sz w:val="30"/>
          <w:szCs w:val="30"/>
          <w:cs/>
        </w:rPr>
        <w:t>วยมูลค่าที่คาดว่าจะจ่ายชำระ หาก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A50B0A" w:rsidRPr="00B039C9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48590F" w:rsidRDefault="009D29AF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D29A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9D29AF" w:rsidRPr="00B039C9" w:rsidRDefault="009D29AF" w:rsidP="009D2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48590F" w:rsidRDefault="001E014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E0140">
        <w:rPr>
          <w:rFonts w:ascii="Angsana New" w:hAnsi="Angsana New"/>
          <w:b/>
          <w:sz w:val="30"/>
          <w:szCs w:val="30"/>
          <w:cs/>
        </w:rPr>
        <w:t>ประ</w:t>
      </w:r>
      <w:r w:rsidR="00E6353A">
        <w:rPr>
          <w:rFonts w:ascii="Angsana New" w:hAnsi="Angsana New"/>
          <w:b/>
          <w:sz w:val="30"/>
          <w:szCs w:val="30"/>
          <w:cs/>
        </w:rPr>
        <w:t>มาณการหนี้สินจะรับรู้ก็ต่อเมื่อ</w:t>
      </w:r>
      <w:r w:rsidRPr="001E0140">
        <w:rPr>
          <w:rFonts w:ascii="Angsana New" w:hAnsi="Angsana New"/>
          <w:b/>
          <w:sz w:val="30"/>
          <w:szCs w:val="30"/>
          <w:cs/>
        </w:rPr>
        <w:t>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</w:t>
      </w:r>
      <w:r>
        <w:rPr>
          <w:rFonts w:ascii="Angsana New" w:hAnsi="Angsana New"/>
          <w:b/>
          <w:sz w:val="30"/>
          <w:szCs w:val="30"/>
          <w:cs/>
        </w:rPr>
        <w:t xml:space="preserve">ยไปเพื่อชำระภาระผูกพันดังกล่าว </w:t>
      </w:r>
      <w:r w:rsidRPr="001E0140">
        <w:rPr>
          <w:rFonts w:ascii="Angsana New" w:hAnsi="Angsana New"/>
          <w:b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</w:t>
      </w:r>
      <w:r>
        <w:rPr>
          <w:rFonts w:ascii="Angsana New" w:hAnsi="Angsana New"/>
          <w:b/>
          <w:sz w:val="30"/>
          <w:szCs w:val="30"/>
          <w:cs/>
        </w:rPr>
        <w:t xml:space="preserve">น </w:t>
      </w:r>
      <w:r w:rsidRPr="001E0140">
        <w:rPr>
          <w:rFonts w:ascii="Angsana New" w:hAnsi="Angsana New"/>
          <w:b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B039C9" w:rsidRPr="00B039C9" w:rsidRDefault="00B039C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B039C9" w:rsidRPr="00B039C9" w:rsidRDefault="00B039C9" w:rsidP="00B039C9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039C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933B8E" w:rsidRPr="00B039C9" w:rsidRDefault="00933B8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B039C9" w:rsidRPr="00B039C9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039C9">
        <w:rPr>
          <w:rFonts w:ascii="Angsana New" w:hAnsi="Angsana New" w:hint="cs"/>
          <w:b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039C9">
        <w:rPr>
          <w:rFonts w:ascii="Angsana New" w:hAnsi="Angsana New" w:hint="cs"/>
          <w:bCs/>
          <w:sz w:val="30"/>
          <w:szCs w:val="30"/>
        </w:rPr>
        <w:t>3</w:t>
      </w:r>
      <w:r w:rsidRPr="00B039C9">
        <w:rPr>
          <w:rFonts w:ascii="Angsana New" w:hAnsi="Angsana New" w:hint="cs"/>
          <w:b/>
          <w:sz w:val="30"/>
          <w:szCs w:val="30"/>
        </w:rPr>
        <w:t xml:space="preserve"> </w:t>
      </w:r>
      <w:r w:rsidRPr="00B039C9">
        <w:rPr>
          <w:rFonts w:ascii="Angsana New" w:hAnsi="Angsana New" w:hint="cs"/>
          <w:b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B039C9" w:rsidRPr="00B039C9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039C9" w:rsidRPr="00B039C9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039C9">
        <w:rPr>
          <w:rFonts w:ascii="Angsana New" w:hAnsi="Angsana New" w:hint="cs"/>
          <w:b/>
          <w:sz w:val="30"/>
          <w:szCs w:val="30"/>
          <w:cs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>
        <w:rPr>
          <w:rFonts w:ascii="Angsana New" w:hAnsi="Angsana New"/>
          <w:b/>
          <w:sz w:val="30"/>
          <w:szCs w:val="30"/>
        </w:rPr>
        <w:t xml:space="preserve">                  </w:t>
      </w:r>
      <w:r w:rsidRPr="00B039C9">
        <w:rPr>
          <w:rFonts w:ascii="Angsana New" w:hAnsi="Angsana New" w:hint="cs"/>
          <w:b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>
        <w:rPr>
          <w:rFonts w:ascii="Angsana New" w:hAnsi="Angsana New"/>
          <w:b/>
          <w:sz w:val="30"/>
          <w:szCs w:val="30"/>
        </w:rPr>
        <w:t xml:space="preserve">            </w:t>
      </w:r>
      <w:r w:rsidRPr="00B039C9">
        <w:rPr>
          <w:rFonts w:ascii="Angsana New" w:hAnsi="Angsana New" w:hint="cs"/>
          <w:b/>
          <w:sz w:val="30"/>
          <w:szCs w:val="30"/>
          <w:cs/>
        </w:rPr>
        <w:t xml:space="preserve"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B039C9" w:rsidRPr="008C55E7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B039C9" w:rsidRPr="00B039C9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039C9">
        <w:rPr>
          <w:rFonts w:ascii="Angsana New" w:hAnsi="Angsana New" w:hint="cs"/>
          <w:b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B039C9" w:rsidRPr="008C55E7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B039C9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039C9">
        <w:rPr>
          <w:rFonts w:ascii="Angsana New" w:hAnsi="Angsana New"/>
          <w:b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B039C9">
        <w:rPr>
          <w:rFonts w:ascii="Angsana New" w:hAnsi="Angsana New"/>
          <w:b/>
          <w:sz w:val="30"/>
          <w:szCs w:val="30"/>
        </w:rPr>
        <w:t xml:space="preserve"> </w:t>
      </w:r>
      <w:r w:rsidRPr="00B039C9">
        <w:rPr>
          <w:rFonts w:ascii="Angsana New" w:hAnsi="Angsana New"/>
          <w:b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039C9">
        <w:rPr>
          <w:rFonts w:ascii="Angsana New" w:hAnsi="Angsana New"/>
          <w:b/>
          <w:sz w:val="30"/>
          <w:szCs w:val="30"/>
        </w:rPr>
        <w:t xml:space="preserve"> </w:t>
      </w:r>
      <w:r w:rsidRPr="00B039C9">
        <w:rPr>
          <w:rFonts w:ascii="Angsana New" w:hAnsi="Angsana New"/>
          <w:b/>
          <w:sz w:val="30"/>
          <w:szCs w:val="30"/>
          <w:cs/>
        </w:rPr>
        <w:t xml:space="preserve">ดังนี้ </w:t>
      </w:r>
    </w:p>
    <w:p w:rsidR="00B039C9" w:rsidRPr="008C55E7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B039C9" w:rsidRPr="00B039C9" w:rsidRDefault="00B039C9" w:rsidP="00B039C9">
      <w:pPr>
        <w:pStyle w:val="block"/>
        <w:numPr>
          <w:ilvl w:val="0"/>
          <w:numId w:val="3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39C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039C9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039C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039C9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B039C9" w:rsidRPr="00B039C9" w:rsidRDefault="00B039C9" w:rsidP="00B039C9">
      <w:pPr>
        <w:pStyle w:val="block"/>
        <w:numPr>
          <w:ilvl w:val="0"/>
          <w:numId w:val="3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39C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039C9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B039C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039C9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B039C9" w:rsidRPr="00B039C9" w:rsidRDefault="00B039C9" w:rsidP="00B039C9">
      <w:pPr>
        <w:pStyle w:val="block"/>
        <w:numPr>
          <w:ilvl w:val="0"/>
          <w:numId w:val="3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39C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039C9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039C9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B039C9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:rsidR="00B039C9" w:rsidRPr="008C55E7" w:rsidRDefault="00B039C9" w:rsidP="00B039C9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:rsidR="00B039C9" w:rsidRPr="00B039C9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039C9">
        <w:rPr>
          <w:rFonts w:ascii="Angsana New" w:hAnsi="Angsana New"/>
          <w:b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>
        <w:rPr>
          <w:rFonts w:ascii="Angsana New" w:hAnsi="Angsana New"/>
          <w:b/>
          <w:sz w:val="30"/>
          <w:szCs w:val="30"/>
        </w:rPr>
        <w:t xml:space="preserve">      </w:t>
      </w:r>
      <w:r w:rsidRPr="00B039C9">
        <w:rPr>
          <w:rFonts w:ascii="Angsana New" w:hAnsi="Angsana New"/>
          <w:b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B039C9" w:rsidRPr="008C55E7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B039C9" w:rsidRPr="00B039C9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039C9">
        <w:rPr>
          <w:rFonts w:ascii="Angsana New" w:hAnsi="Angsana New"/>
          <w:b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B039C9">
        <w:rPr>
          <w:rFonts w:ascii="Angsana New" w:hAnsi="Angsana New"/>
          <w:b/>
          <w:sz w:val="30"/>
          <w:szCs w:val="30"/>
        </w:rPr>
        <w:t xml:space="preserve"> </w:t>
      </w:r>
    </w:p>
    <w:p w:rsidR="00933B8E" w:rsidRPr="008C55E7" w:rsidRDefault="00933B8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48590F" w:rsidRPr="001E0140" w:rsidRDefault="001E014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E014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</w:t>
      </w:r>
    </w:p>
    <w:p w:rsidR="0048590F" w:rsidRPr="008C55E7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933B8E" w:rsidRPr="00933B8E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33B8E">
        <w:rPr>
          <w:rFonts w:ascii="Angsana New" w:hAnsi="Angsana New"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 2562</w:t>
      </w:r>
    </w:p>
    <w:p w:rsidR="00933B8E" w:rsidRPr="008C55E7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013352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33B8E">
        <w:rPr>
          <w:rFonts w:ascii="Angsana New" w:hAnsi="Angsana New"/>
          <w:b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>
        <w:rPr>
          <w:rFonts w:ascii="Angsana New" w:hAnsi="Angsana New"/>
          <w:b/>
          <w:sz w:val="30"/>
          <w:szCs w:val="30"/>
        </w:rPr>
        <w:t xml:space="preserve">  </w:t>
      </w:r>
      <w:r w:rsidRPr="00933B8E">
        <w:rPr>
          <w:rFonts w:ascii="Angsana New" w:hAnsi="Angsana New"/>
          <w:b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:rsidR="00F325E5" w:rsidRPr="008C55E7" w:rsidRDefault="00F325E5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933B8E" w:rsidRPr="00331BBF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331BBF">
        <w:rPr>
          <w:rFonts w:ascii="Angsana New" w:hAnsi="Angsana New"/>
          <w:b/>
          <w:i/>
          <w:iCs/>
          <w:sz w:val="30"/>
          <w:szCs w:val="30"/>
          <w:cs/>
        </w:rPr>
        <w:t>การขายสินค้าและบริการ</w:t>
      </w:r>
    </w:p>
    <w:p w:rsidR="00933B8E" w:rsidRPr="008C55E7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933B8E" w:rsidRPr="00933B8E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31BBF">
        <w:rPr>
          <w:rFonts w:ascii="Angsana New" w:hAnsi="Angsana New"/>
          <w:b/>
          <w:spacing w:val="-6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933B8E">
        <w:rPr>
          <w:rFonts w:ascii="Angsana New" w:hAnsi="Angsana New"/>
          <w:b/>
          <w:sz w:val="30"/>
          <w:szCs w:val="30"/>
          <w:cs/>
        </w:rPr>
        <w:t xml:space="preserve"> </w:t>
      </w:r>
      <w:r w:rsidRPr="00331BBF">
        <w:rPr>
          <w:rFonts w:ascii="Angsana New" w:hAnsi="Angsana New"/>
          <w:b/>
          <w:spacing w:val="-6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</w:t>
      </w:r>
      <w:r w:rsidR="00331BBF"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933B8E">
        <w:rPr>
          <w:rFonts w:ascii="Angsana New" w:hAnsi="Angsana New"/>
          <w:b/>
          <w:sz w:val="30"/>
          <w:szCs w:val="30"/>
          <w:cs/>
        </w:rPr>
        <w:t xml:space="preserve">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:rsidR="00933B8E" w:rsidRPr="004901DC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2"/>
          <w:szCs w:val="22"/>
        </w:rPr>
      </w:pPr>
    </w:p>
    <w:p w:rsidR="00933B8E" w:rsidRPr="004901DC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4901DC">
        <w:rPr>
          <w:rFonts w:ascii="Angsana New" w:hAnsi="Angsana New"/>
          <w:b/>
          <w:spacing w:val="-6"/>
          <w:sz w:val="30"/>
          <w:szCs w:val="30"/>
          <w:cs/>
        </w:rPr>
        <w:lastRenderedPageBreak/>
        <w:t>รายได้จากการให้บริการรับรู้ตลอดช่วงเวลาหนึ่งเมื่อได้ให้บริการ</w:t>
      </w:r>
      <w:r w:rsidR="00AC2A04" w:rsidRPr="004901DC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Pr="004901DC">
        <w:rPr>
          <w:rFonts w:ascii="Angsana New" w:hAnsi="Angsana New"/>
          <w:b/>
          <w:spacing w:val="-6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:rsidR="00933B8E" w:rsidRPr="008C55E7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</w:rPr>
      </w:pPr>
    </w:p>
    <w:p w:rsidR="008C55E7" w:rsidRDefault="008C55E7" w:rsidP="008C5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pacing w:val="-6"/>
          <w:sz w:val="30"/>
          <w:szCs w:val="30"/>
        </w:rPr>
      </w:pPr>
      <w:r w:rsidRPr="008C55E7">
        <w:rPr>
          <w:rFonts w:ascii="Angsana New" w:hAnsi="Angsana New"/>
          <w:b/>
          <w:i/>
          <w:iCs/>
          <w:spacing w:val="-6"/>
          <w:sz w:val="30"/>
          <w:szCs w:val="30"/>
          <w:cs/>
        </w:rPr>
        <w:t>รายได้จากรายการโทรทัศน์</w:t>
      </w:r>
    </w:p>
    <w:p w:rsidR="008C55E7" w:rsidRPr="008C55E7" w:rsidRDefault="008C55E7" w:rsidP="008C5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pacing w:val="-6"/>
        </w:rPr>
      </w:pPr>
    </w:p>
    <w:p w:rsidR="008C55E7" w:rsidRDefault="008C55E7" w:rsidP="008C55E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3187006"/>
      <w:r w:rsidRPr="00EA7B5C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>
        <w:rPr>
          <w:rFonts w:asciiTheme="majorBidi" w:hAnsiTheme="majorBidi" w:cstheme="majorBidi" w:hint="cs"/>
          <w:sz w:val="30"/>
          <w:szCs w:val="30"/>
          <w:cs/>
        </w:rPr>
        <w:t>จากรายการโทรทัศน์</w:t>
      </w:r>
      <w:r w:rsidRPr="00EA7B5C">
        <w:rPr>
          <w:rFonts w:asciiTheme="majorBidi" w:hAnsiTheme="majorBidi" w:cstheme="majorBidi" w:hint="cs"/>
          <w:sz w:val="30"/>
          <w:szCs w:val="30"/>
          <w:cs/>
        </w:rPr>
        <w:t>รับรู้ตลอดช่วงเวลาหนึ่ง</w:t>
      </w:r>
      <w:r>
        <w:rPr>
          <w:rFonts w:asciiTheme="majorBidi" w:hAnsiTheme="majorBidi" w:cstheme="majorBidi" w:hint="cs"/>
          <w:sz w:val="30"/>
          <w:szCs w:val="30"/>
          <w:cs/>
        </w:rPr>
        <w:t>หรือ ณ เวลาใดเวลาหนึ่ง</w:t>
      </w:r>
      <w:r w:rsidRPr="00EA7B5C">
        <w:rPr>
          <w:rFonts w:asciiTheme="majorBidi" w:hAnsiTheme="majorBidi" w:cstheme="majorBidi" w:hint="cs"/>
          <w:sz w:val="30"/>
          <w:szCs w:val="30"/>
          <w:cs/>
        </w:rPr>
        <w:t>เมื่อได้ให้บริการ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7B5C">
        <w:rPr>
          <w:rFonts w:asciiTheme="majorBidi" w:hAnsiTheme="majorBidi" w:cstheme="majorBidi" w:hint="cs"/>
          <w:sz w:val="30"/>
          <w:szCs w:val="30"/>
          <w:cs/>
        </w:rPr>
        <w:t>ต้นทุนที่เกี่ยวข้องรับรู้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EA7B5C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ในกำไรหรือขาดทุนเมื่อเกิดขึ้น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C7032">
        <w:rPr>
          <w:rFonts w:asciiTheme="majorBidi" w:hAnsiTheme="majorBidi" w:hint="cs"/>
          <w:sz w:val="30"/>
          <w:szCs w:val="30"/>
          <w:cs/>
        </w:rPr>
        <w:t>ซึ่งรายได้จาก</w:t>
      </w:r>
      <w:r>
        <w:rPr>
          <w:rFonts w:asciiTheme="majorBidi" w:hAnsiTheme="majorBidi" w:hint="cs"/>
          <w:sz w:val="30"/>
          <w:szCs w:val="30"/>
          <w:cs/>
        </w:rPr>
        <w:t>รายการโทรทัศน์</w:t>
      </w:r>
      <w:r w:rsidRPr="004C7032">
        <w:rPr>
          <w:rFonts w:asciiTheme="majorBidi" w:hAnsiTheme="majorBidi" w:hint="cs"/>
          <w:sz w:val="30"/>
          <w:szCs w:val="30"/>
          <w:cs/>
        </w:rPr>
        <w:t>ประกอบด้วย</w:t>
      </w:r>
    </w:p>
    <w:p w:rsidR="008C55E7" w:rsidRPr="004C7032" w:rsidRDefault="008C55E7" w:rsidP="008C55E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4C7032">
        <w:rPr>
          <w:rFonts w:asciiTheme="majorBidi" w:hAnsiTheme="majorBidi" w:hint="cs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</w:t>
      </w:r>
      <w:r w:rsidRPr="004C7032">
        <w:rPr>
          <w:rFonts w:asciiTheme="majorBidi" w:hAnsiTheme="majorBidi"/>
          <w:sz w:val="30"/>
          <w:szCs w:val="30"/>
          <w:cs/>
        </w:rPr>
        <w:t xml:space="preserve"> </w:t>
      </w:r>
      <w:r w:rsidRPr="004C7032">
        <w:rPr>
          <w:rFonts w:asciiTheme="majorBidi" w:hAnsiTheme="majorBidi" w:hint="cs"/>
          <w:sz w:val="30"/>
          <w:szCs w:val="30"/>
          <w:cs/>
        </w:rPr>
        <w:t>ซึ่งรับรู้เมื่อให้บริการออกอากาศทางโทรทัศน์แล้ว</w:t>
      </w:r>
      <w:r w:rsidRPr="004C7032">
        <w:rPr>
          <w:rFonts w:asciiTheme="majorBidi" w:hAnsiTheme="majorBidi"/>
          <w:sz w:val="30"/>
          <w:szCs w:val="30"/>
          <w:cs/>
        </w:rPr>
        <w:t xml:space="preserve"> </w:t>
      </w:r>
      <w:r w:rsidRPr="004C7032">
        <w:rPr>
          <w:rFonts w:asciiTheme="majorBidi" w:hAnsiTheme="majorBidi" w:hint="cs"/>
          <w:sz w:val="30"/>
          <w:szCs w:val="30"/>
          <w:cs/>
        </w:rPr>
        <w:t>และ</w:t>
      </w:r>
    </w:p>
    <w:p w:rsidR="008C55E7" w:rsidRPr="004C7032" w:rsidRDefault="008C55E7" w:rsidP="008C55E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4C7032">
        <w:rPr>
          <w:rFonts w:asciiTheme="majorBidi" w:hAnsiTheme="majorBidi" w:hint="cs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</w:t>
      </w:r>
      <w:r w:rsidRPr="004C7032">
        <w:rPr>
          <w:rFonts w:asciiTheme="majorBidi" w:hAnsiTheme="majorBidi"/>
          <w:sz w:val="30"/>
          <w:szCs w:val="30"/>
          <w:cs/>
        </w:rPr>
        <w:t xml:space="preserve"> </w:t>
      </w:r>
      <w:r w:rsidRPr="004C7032">
        <w:rPr>
          <w:rFonts w:asciiTheme="majorBidi" w:hAnsiTheme="majorBidi" w:hint="cs"/>
          <w:sz w:val="30"/>
          <w:szCs w:val="30"/>
          <w:cs/>
        </w:rPr>
        <w:t>และส่งมอบให้ลูกค้า</w:t>
      </w:r>
    </w:p>
    <w:bookmarkEnd w:id="1"/>
    <w:p w:rsidR="008C55E7" w:rsidRPr="008C55E7" w:rsidRDefault="008C55E7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</w:rPr>
      </w:pPr>
    </w:p>
    <w:p w:rsidR="00933B8E" w:rsidRPr="00933B8E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33B8E">
        <w:rPr>
          <w:rFonts w:ascii="Angsana New" w:hAnsi="Angsana New"/>
          <w:b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</w:t>
      </w:r>
      <w:r w:rsidR="00524C54"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933B8E">
        <w:rPr>
          <w:rFonts w:ascii="Angsana New" w:hAnsi="Angsana New"/>
          <w:b/>
          <w:sz w:val="30"/>
          <w:szCs w:val="30"/>
          <w:cs/>
        </w:rPr>
        <w:t>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</w:t>
      </w:r>
      <w:r w:rsidRPr="00524C54">
        <w:rPr>
          <w:rFonts w:ascii="Angsana New" w:hAnsi="Angsana New"/>
          <w:b/>
          <w:spacing w:val="-6"/>
          <w:sz w:val="30"/>
          <w:szCs w:val="30"/>
          <w:cs/>
        </w:rPr>
        <w:t>ได้รับประโยชน์จากสินค้าหรือบริการนั้น) หรือ มีการให้บริการหลายๆ ประเภทในรอบระยะเวลารายงานที่แตกต่างกัน</w:t>
      </w:r>
      <w:r w:rsidRPr="00933B8E">
        <w:rPr>
          <w:rFonts w:ascii="Angsana New" w:hAnsi="Angsana New"/>
          <w:b/>
          <w:sz w:val="30"/>
          <w:szCs w:val="30"/>
          <w:cs/>
        </w:rPr>
        <w:t xml:space="preserve">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 กลุ่มบริษัทขายสินค้าและบริการเป็นเอกเทศแยกต่างหาก </w:t>
      </w:r>
    </w:p>
    <w:p w:rsidR="00933B8E" w:rsidRPr="008C55E7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</w:rPr>
      </w:pPr>
    </w:p>
    <w:p w:rsidR="00933B8E" w:rsidRPr="005C3F93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C3F93">
        <w:rPr>
          <w:rFonts w:ascii="Angsana New" w:hAnsi="Angsana New"/>
          <w:b/>
          <w:i/>
          <w:iCs/>
          <w:sz w:val="30"/>
          <w:szCs w:val="30"/>
          <w:cs/>
        </w:rPr>
        <w:t>โปรแกรมสิทธิพิเศษแก่ลูกค้า</w:t>
      </w:r>
    </w:p>
    <w:p w:rsidR="00933B8E" w:rsidRPr="008C55E7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</w:rPr>
      </w:pPr>
    </w:p>
    <w:p w:rsidR="00933B8E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33B8E">
        <w:rPr>
          <w:rFonts w:ascii="Angsana New" w:hAnsi="Angsana New"/>
          <w:b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</w:t>
      </w:r>
      <w:r w:rsidRPr="003D74E6">
        <w:rPr>
          <w:rFonts w:ascii="Angsana New" w:hAnsi="Angsana New"/>
          <w:b/>
          <w:spacing w:val="-6"/>
          <w:sz w:val="30"/>
          <w:szCs w:val="30"/>
          <w:cs/>
        </w:rPr>
        <w:t>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</w:t>
      </w:r>
      <w:r w:rsidRPr="00933B8E">
        <w:rPr>
          <w:rFonts w:ascii="Angsana New" w:hAnsi="Angsana New"/>
          <w:b/>
          <w:sz w:val="30"/>
          <w:szCs w:val="30"/>
          <w:cs/>
        </w:rPr>
        <w:t>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:rsidR="008C55E7" w:rsidRPr="008C55E7" w:rsidRDefault="008C55E7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</w:rPr>
      </w:pPr>
    </w:p>
    <w:p w:rsidR="00273281" w:rsidRPr="00273281" w:rsidRDefault="00273281" w:rsidP="0027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73281">
        <w:rPr>
          <w:rFonts w:ascii="Angsana New" w:hAnsi="Angsana New"/>
          <w:b/>
          <w:i/>
          <w:iCs/>
          <w:sz w:val="30"/>
          <w:szCs w:val="30"/>
          <w:cs/>
        </w:rPr>
        <w:t>รายได้ค่านายหน้า</w:t>
      </w:r>
    </w:p>
    <w:p w:rsidR="00273281" w:rsidRPr="008C55E7" w:rsidRDefault="00273281" w:rsidP="0027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</w:rPr>
      </w:pPr>
    </w:p>
    <w:p w:rsidR="00273281" w:rsidRDefault="00273281" w:rsidP="0027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73281">
        <w:rPr>
          <w:rFonts w:ascii="Angsana New" w:hAnsi="Angsana New"/>
          <w:b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</w:t>
      </w:r>
      <w:r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273281">
        <w:rPr>
          <w:rFonts w:ascii="Angsana New" w:hAnsi="Angsana New"/>
          <w:b/>
          <w:sz w:val="30"/>
          <w:szCs w:val="30"/>
          <w:cs/>
        </w:rPr>
        <w:t xml:space="preserve">ในลักษณะการเป็นตัวแทนและรับรู้ผลตอบแทนสุทธิของสัญญาดังกล่าวเป็นรายได้จากค่านายหน้า  </w:t>
      </w:r>
    </w:p>
    <w:p w:rsidR="004901DC" w:rsidRPr="008C55E7" w:rsidRDefault="004901DC" w:rsidP="0049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</w:rPr>
      </w:pPr>
    </w:p>
    <w:p w:rsidR="004901DC" w:rsidRPr="00EF15FC" w:rsidRDefault="004901DC" w:rsidP="0049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F15FC">
        <w:rPr>
          <w:rFonts w:ascii="Angsana New" w:hAnsi="Angsana New"/>
          <w:b/>
          <w:i/>
          <w:iCs/>
          <w:sz w:val="30"/>
          <w:szCs w:val="30"/>
          <w:cs/>
        </w:rPr>
        <w:t>รายได้จากการแลกเปลี่ยนสินค้าและบริการ</w:t>
      </w:r>
    </w:p>
    <w:p w:rsidR="004901DC" w:rsidRPr="008C55E7" w:rsidRDefault="004901DC" w:rsidP="0049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</w:rPr>
      </w:pPr>
    </w:p>
    <w:p w:rsidR="00933B8E" w:rsidRDefault="004901DC" w:rsidP="0049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901DC">
        <w:rPr>
          <w:rFonts w:ascii="Angsana New" w:hAnsi="Angsana New"/>
          <w:b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:rsidR="008C55E7" w:rsidRDefault="008C55E7" w:rsidP="0049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D1171" w:rsidRPr="00ED1171" w:rsidRDefault="00ED1171" w:rsidP="00E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ED1171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 xml:space="preserve">นโยบายการบัญชีสำหรับการรับรู้รายได้ในปี </w:t>
      </w:r>
      <w:r w:rsidRPr="008C63AA">
        <w:rPr>
          <w:rFonts w:ascii="Angsana New" w:hAnsi="Angsana New"/>
          <w:b/>
          <w:i/>
          <w:iCs/>
          <w:sz w:val="30"/>
          <w:szCs w:val="30"/>
        </w:rPr>
        <w:t>2561</w:t>
      </w:r>
    </w:p>
    <w:p w:rsidR="00933B8E" w:rsidRPr="00F325E5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933B8E" w:rsidRDefault="00ED1171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D1171">
        <w:rPr>
          <w:rFonts w:ascii="Angsana New" w:hAnsi="Angsana New"/>
          <w:b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 และส่วนลดตามปริมาณ</w:t>
      </w:r>
    </w:p>
    <w:p w:rsidR="00933B8E" w:rsidRPr="00F325E5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D272D4" w:rsidRPr="00D272D4" w:rsidRDefault="00D272D4" w:rsidP="00D27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272D4">
        <w:rPr>
          <w:rFonts w:ascii="Angsana New" w:hAnsi="Angsana New"/>
          <w:b/>
          <w:i/>
          <w:iCs/>
          <w:sz w:val="30"/>
          <w:szCs w:val="30"/>
          <w:cs/>
        </w:rPr>
        <w:t>การขายสินค้า</w:t>
      </w:r>
    </w:p>
    <w:p w:rsidR="00D272D4" w:rsidRPr="00F325E5" w:rsidRDefault="00D272D4" w:rsidP="00D27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D272D4" w:rsidRDefault="00D272D4" w:rsidP="00D27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272D4">
        <w:rPr>
          <w:rFonts w:ascii="Angsana New" w:hAnsi="Angsana New"/>
          <w:b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D272D4">
        <w:rPr>
          <w:rFonts w:ascii="Angsana New" w:hAnsi="Angsana New"/>
          <w:b/>
          <w:sz w:val="30"/>
          <w:szCs w:val="30"/>
          <w:cs/>
        </w:rPr>
        <w:t>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 </w:t>
      </w:r>
      <w:r w:rsidRPr="00D272D4">
        <w:rPr>
          <w:rFonts w:ascii="Angsana New" w:hAnsi="Angsana New"/>
          <w:b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</w:t>
      </w:r>
      <w:r>
        <w:rPr>
          <w:rFonts w:ascii="Angsana New" w:hAnsi="Angsana New" w:hint="cs"/>
          <w:b/>
          <w:sz w:val="30"/>
          <w:szCs w:val="30"/>
          <w:cs/>
        </w:rPr>
        <w:t xml:space="preserve">     </w:t>
      </w:r>
      <w:r w:rsidRPr="00D272D4">
        <w:rPr>
          <w:rFonts w:ascii="Angsana New" w:hAnsi="Angsana New"/>
          <w:b/>
          <w:sz w:val="30"/>
          <w:szCs w:val="30"/>
          <w:cs/>
        </w:rPr>
        <w:t>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</w:t>
      </w:r>
      <w:r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D272D4">
        <w:rPr>
          <w:rFonts w:ascii="Angsana New" w:hAnsi="Angsana New"/>
          <w:b/>
          <w:sz w:val="30"/>
          <w:szCs w:val="30"/>
          <w:cs/>
        </w:rPr>
        <w:t xml:space="preserve">รับคืนสินค้า   </w:t>
      </w:r>
    </w:p>
    <w:p w:rsidR="00D272D4" w:rsidRPr="00F325E5" w:rsidRDefault="00D272D4" w:rsidP="00D27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D272D4" w:rsidRPr="00D272D4" w:rsidRDefault="00D272D4" w:rsidP="00D27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272D4">
        <w:rPr>
          <w:rFonts w:ascii="Angsana New" w:hAnsi="Angsana New"/>
          <w:b/>
          <w:i/>
          <w:iCs/>
          <w:sz w:val="30"/>
          <w:szCs w:val="30"/>
          <w:cs/>
        </w:rPr>
        <w:t>การให้บริการ</w:t>
      </w:r>
    </w:p>
    <w:p w:rsidR="00D272D4" w:rsidRPr="00F325E5" w:rsidRDefault="00D272D4" w:rsidP="00D27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D272D4" w:rsidRDefault="00D272D4" w:rsidP="00D27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272D4">
        <w:rPr>
          <w:rFonts w:ascii="Angsana New" w:hAnsi="Angsana New"/>
          <w:b/>
          <w:sz w:val="30"/>
          <w:szCs w:val="30"/>
          <w:cs/>
        </w:rPr>
        <w:t>กลุ่มบริษัทรับรู้รายได้จากการให้บริการ</w:t>
      </w:r>
      <w:r>
        <w:rPr>
          <w:rFonts w:ascii="Angsana New" w:hAnsi="Angsana New" w:hint="cs"/>
          <w:b/>
          <w:sz w:val="30"/>
          <w:szCs w:val="30"/>
          <w:cs/>
        </w:rPr>
        <w:t>เมื่อมีการให้บริการ</w:t>
      </w:r>
    </w:p>
    <w:p w:rsidR="00857B4B" w:rsidRPr="00F325E5" w:rsidRDefault="00857B4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  <w:highlight w:val="green"/>
        </w:rPr>
      </w:pPr>
    </w:p>
    <w:p w:rsidR="00857B4B" w:rsidRPr="00D272D4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272D4">
        <w:rPr>
          <w:rFonts w:ascii="Angsana New" w:hAnsi="Angsana New"/>
          <w:b/>
          <w:i/>
          <w:iCs/>
          <w:sz w:val="30"/>
          <w:szCs w:val="30"/>
          <w:cs/>
        </w:rPr>
        <w:t>รายได้จากรายการโทรทัศน์</w:t>
      </w:r>
    </w:p>
    <w:p w:rsidR="00857B4B" w:rsidRPr="00F325E5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857B4B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272D4">
        <w:rPr>
          <w:rFonts w:ascii="Angsana New" w:hAnsi="Angsana New"/>
          <w:b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และรายได้จากการรับจ้างผลิตรายการโทรทัศน์รับรู้เมื่อผลิตเสร็จ และส่งมอบให้ลูกค้า</w:t>
      </w:r>
    </w:p>
    <w:p w:rsidR="00D272D4" w:rsidRPr="00F325E5" w:rsidRDefault="00D272D4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D272D4" w:rsidRPr="00D272D4" w:rsidRDefault="00D272D4" w:rsidP="00D27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272D4">
        <w:rPr>
          <w:rFonts w:ascii="Angsana New" w:hAnsi="Angsana New"/>
          <w:b/>
          <w:i/>
          <w:iCs/>
          <w:sz w:val="30"/>
          <w:szCs w:val="30"/>
          <w:cs/>
        </w:rPr>
        <w:t xml:space="preserve">โปรแกรมสิทธิพิเศษแก่ลูกค้า </w:t>
      </w:r>
    </w:p>
    <w:p w:rsidR="00D272D4" w:rsidRPr="00F325E5" w:rsidRDefault="00D272D4" w:rsidP="00D27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D272D4" w:rsidRPr="00D272D4" w:rsidRDefault="00D272D4" w:rsidP="00D27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272D4">
        <w:rPr>
          <w:rFonts w:ascii="Angsana New" w:hAnsi="Angsana New"/>
          <w:b/>
          <w:sz w:val="30"/>
          <w:szCs w:val="30"/>
          <w:cs/>
        </w:rPr>
        <w:t>กลุ่มบริษัทมีโปรแกรมสิทธิพิเศษแก่ลูกค้า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272D4">
        <w:rPr>
          <w:rFonts w:ascii="Angsana New" w:hAnsi="Angsana New"/>
          <w:b/>
          <w:sz w:val="30"/>
          <w:szCs w:val="30"/>
          <w:cs/>
        </w:rPr>
        <w:t>ลูกค้าจะได้รับรางวัลเป็นแต้มสะสม (คะแนน) ลูกค้าสามารถนำคะแนนเป็นส่วนลดค่าสินค้าหรือแลกรางวัลจากกลุ่มบริษัท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272D4">
        <w:rPr>
          <w:rFonts w:ascii="Angsana New" w:hAnsi="Angsana New"/>
          <w:b/>
          <w:sz w:val="30"/>
          <w:szCs w:val="30"/>
          <w:cs/>
        </w:rPr>
        <w:t xml:space="preserve">มูลค่ายุติธรรมของสิ่งตอบแทนที่ได้รับหรือค้างรับจากการขายเริ่มแรกจะต้องปันส่วนระหว่างคะแนนและส่วนประกอบอื่นๆ ของรายการขายนั้น การปันส่วนไปยังคะแนนใช้วิธีการประมาณโดยอ้างอิงจากมูลค่ายุติธรรมของรางวัลที่ให้ลูกค้าใช้สิทธิแลก ซึ่งมูลค่ายุติธรรมนี้ประมาณโดยใช้มูลค่าส่วนลดหรือมูลค่ารางวัลปรับปรุงด้วยอัตราที่คาดว่าจะไม่ใช้สิทธิ โดยรับรู้เป็นรายได้รอรับรู้และจะรับรู้เป็นรายได้เมื่อลูกค้ามาใช้สิทธิและกลุ่มบริษัทได้ปฏิบัติตามสัญญาภาระผูกพันที่จะจัดหาของรางวัลนั้น จำนวนที่รับรู้เป็นรายได้ขึ้นอยู่กับจำนวนของคะแนนที่ลูกค้าได้ใช้สิทธิในการแลกเป็นส่วนลดค่าสินค้า ซึ่งต้องสัมพันธ์กับจำนวนรวมของคะแนนที่คาดว่าจะมีการใช้สิทธิ นอกจากนี้รายได้รอรับรู้จะรับรู้ในกำไรหรือขาดทุนเมื่อมีความเป็นไปได้ว่าลูกค้าจะไม่นำคะแนนมาใช้สิทธิอีกต่อไป  </w:t>
      </w:r>
    </w:p>
    <w:p w:rsidR="00857B4B" w:rsidRPr="002A19D4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57B4B" w:rsidRPr="002A19D4" w:rsidRDefault="00857B4B" w:rsidP="00857B4B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2A19D4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รายได้จากการแลกเปลี่ยนสินค้าและบริการ</w:t>
      </w:r>
    </w:p>
    <w:p w:rsidR="00857B4B" w:rsidRPr="002A19D4" w:rsidRDefault="00857B4B" w:rsidP="00857B4B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sz w:val="30"/>
          <w:szCs w:val="30"/>
        </w:rPr>
      </w:pPr>
    </w:p>
    <w:p w:rsidR="00857B4B" w:rsidRPr="002A19D4" w:rsidRDefault="00857B4B" w:rsidP="00857B4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9D4">
        <w:rPr>
          <w:rFonts w:asciiTheme="majorBidi" w:hAnsiTheme="majorBidi" w:cstheme="majorBidi" w:hint="cs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:rsidR="00C81BCA" w:rsidRDefault="00C81BC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F51EC" w:rsidRPr="00EF51EC" w:rsidRDefault="00EF51EC" w:rsidP="00EF51EC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EF51E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รายได้ค่าเช่า</w:t>
      </w:r>
    </w:p>
    <w:p w:rsidR="00EF51EC" w:rsidRDefault="00EF51EC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F51EC" w:rsidRDefault="00E23EE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23EEB">
        <w:rPr>
          <w:rFonts w:ascii="Angsana New" w:hAnsi="Angsana New"/>
          <w:b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="004653D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23EEB">
        <w:rPr>
          <w:rFonts w:ascii="Angsana New" w:hAnsi="Angsana New"/>
          <w:b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EF51EC" w:rsidRDefault="00EF51EC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B7881" w:rsidRPr="005C4C23" w:rsidRDefault="00BB7881" w:rsidP="00BB7881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C4C2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รายได้จากการลงทุน</w:t>
      </w:r>
    </w:p>
    <w:p w:rsidR="00BB7881" w:rsidRPr="005C4C23" w:rsidRDefault="00BB7881" w:rsidP="005C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C040E" w:rsidRPr="005C4C23" w:rsidRDefault="005C4C23" w:rsidP="005C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C4C23">
        <w:rPr>
          <w:rFonts w:ascii="Angsana New" w:hAnsi="Angsana New"/>
          <w:b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C4C23">
        <w:rPr>
          <w:rFonts w:ascii="Angsana New" w:hAnsi="Angsana New"/>
          <w:b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</w:t>
      </w:r>
      <w:r w:rsidR="00F0120C">
        <w:rPr>
          <w:rFonts w:ascii="Angsana New" w:hAnsi="Angsana New" w:hint="cs"/>
          <w:b/>
          <w:sz w:val="30"/>
          <w:szCs w:val="30"/>
          <w:cs/>
        </w:rPr>
        <w:t>หรือ</w:t>
      </w:r>
      <w:r w:rsidRPr="005C4C23">
        <w:rPr>
          <w:rFonts w:ascii="Angsana New" w:hAnsi="Angsana New"/>
          <w:b/>
          <w:sz w:val="30"/>
          <w:szCs w:val="30"/>
          <w:cs/>
        </w:rPr>
        <w:t>ขาดทุนตามเกณฑ์คงค้าง</w:t>
      </w:r>
    </w:p>
    <w:p w:rsidR="00EF51EC" w:rsidRPr="008C63AA" w:rsidRDefault="00EF51EC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33DB7" w:rsidRPr="0091297D" w:rsidRDefault="00533DB7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1297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857B4B" w:rsidRPr="009E31C6" w:rsidRDefault="00857B4B" w:rsidP="00127C8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27C86" w:rsidRPr="00127C86" w:rsidRDefault="00127C86" w:rsidP="00127C8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7C86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:rsidR="00857B4B" w:rsidRPr="009E31C6" w:rsidRDefault="00857B4B" w:rsidP="00127C8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7B4B" w:rsidRPr="009E31C6" w:rsidRDefault="00533DB7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/>
          <w:b/>
          <w:sz w:val="30"/>
          <w:szCs w:val="30"/>
        </w:rPr>
      </w:pPr>
      <w:r w:rsidRPr="009E31C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533DB7" w:rsidRPr="00B22D53" w:rsidRDefault="00533DB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</w:t>
      </w:r>
      <w:r>
        <w:rPr>
          <w:rFonts w:asciiTheme="majorBidi" w:hAnsiTheme="majorBidi" w:cstheme="majorBidi"/>
          <w:sz w:val="30"/>
          <w:szCs w:val="30"/>
          <w:cs/>
        </w:rPr>
        <w:t>วิธีเส้นตรงตลอดอายุสัญญาเช่า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216C7">
        <w:rPr>
          <w:rFonts w:asciiTheme="majorBidi" w:hAnsiTheme="majorBidi" w:cstheme="majorBidi"/>
          <w:sz w:val="30"/>
          <w:szCs w:val="30"/>
          <w:cs/>
        </w:rPr>
        <w:t>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E216C7" w:rsidRPr="00B22D53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33DB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91297D" w:rsidRDefault="0091297D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0120C" w:rsidRDefault="00F0120C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0120C" w:rsidRPr="00E216C7" w:rsidRDefault="00F0120C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565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การประเมินว่าข้อตกลงประกอบด้วยสัญญาเช่าหรือไม่</w:t>
      </w:r>
      <w:r w:rsidRPr="00E216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</w:t>
      </w:r>
    </w:p>
    <w:p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ถ้าการปฏิบัติตามข้อตกลงนั้นขึ้นอยู่กับการใช้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และข้อตกลงนั้นจะนำไปสู่</w:t>
      </w:r>
      <w:r>
        <w:rPr>
          <w:rFonts w:asciiTheme="majorBidi" w:hAnsiTheme="majorBidi" w:cstheme="majorBidi"/>
          <w:sz w:val="30"/>
          <w:szCs w:val="30"/>
          <w:cs/>
        </w:rPr>
        <w:t>สิทธิในการใช้สินทรัพย์ ถ้าทำให้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E216C7">
        <w:rPr>
          <w:rFonts w:asciiTheme="majorBidi" w:hAnsiTheme="majorBidi" w:cstheme="majorBidi"/>
          <w:sz w:val="30"/>
          <w:szCs w:val="30"/>
          <w:cs/>
        </w:rPr>
        <w:t xml:space="preserve">มีสิทธิในการควบคุมการใช้สินทรัพย์ </w:t>
      </w:r>
    </w:p>
    <w:p w:rsidR="004D3234" w:rsidRDefault="004D3234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33DB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</w:t>
      </w:r>
      <w:r>
        <w:rPr>
          <w:rFonts w:asciiTheme="majorBidi" w:hAnsiTheme="majorBidi" w:cstheme="majorBidi"/>
          <w:sz w:val="30"/>
          <w:szCs w:val="30"/>
          <w:cs/>
        </w:rPr>
        <w:t xml:space="preserve">ง หรือ มีการประเมินข้อตกลงใหม่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กลุ่มบริษัทแยกค่าตอบแทนสำหรับสัญญาเช่า 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E216C7">
        <w:rPr>
          <w:rFonts w:asciiTheme="majorBidi" w:hAnsiTheme="majorBidi" w:cstheme="majorBidi"/>
          <w:sz w:val="30"/>
          <w:szCs w:val="30"/>
          <w:cs/>
        </w:rPr>
        <w:t>ส่วนที่เป็นองค์ประกอบอื่นโดยใช้มูลค</w:t>
      </w:r>
      <w:r>
        <w:rPr>
          <w:rFonts w:asciiTheme="majorBidi" w:hAnsiTheme="majorBidi" w:cstheme="majorBidi"/>
          <w:sz w:val="30"/>
          <w:szCs w:val="30"/>
          <w:cs/>
        </w:rPr>
        <w:t>่ายุติธรรมเป็นเกณฑ์ในการแยก หากกลุ่มบริษัท</w:t>
      </w:r>
      <w:r w:rsidRPr="00E216C7">
        <w:rPr>
          <w:rFonts w:asciiTheme="majorBidi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>
        <w:rPr>
          <w:rFonts w:asciiTheme="majorBidi" w:hAnsiTheme="majorBidi" w:cstheme="majorBidi"/>
          <w:sz w:val="30"/>
          <w:szCs w:val="30"/>
          <w:cs/>
        </w:rPr>
        <w:t>าดอกเบี้ยเงินกู้ยืมส่วนเพิ่มของ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33DB7" w:rsidRPr="00CF2B89" w:rsidRDefault="00B223F9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2B8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:rsidR="00B223F9" w:rsidRDefault="00B223F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223F9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</w:t>
      </w:r>
      <w:r>
        <w:rPr>
          <w:rFonts w:asciiTheme="majorBidi" w:hAnsiTheme="majorBidi" w:cstheme="majorBidi"/>
          <w:sz w:val="30"/>
          <w:szCs w:val="30"/>
          <w:cs/>
        </w:rPr>
        <w:t xml:space="preserve">บันและภาษีเงินได้รอการตัดบัญชี </w:t>
      </w:r>
      <w:r w:rsidRPr="00050AA8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050AA8">
        <w:rPr>
          <w:rFonts w:asciiTheme="majorBidi" w:hAnsiTheme="majorBidi" w:cstheme="majorBidi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</w:t>
      </w:r>
      <w:r w:rsidR="00DB1D0C">
        <w:rPr>
          <w:rFonts w:asciiTheme="majorBidi" w:hAnsiTheme="majorBidi" w:cstheme="majorBidi"/>
          <w:sz w:val="30"/>
          <w:szCs w:val="30"/>
          <w:cs/>
        </w:rPr>
        <w:t>ยการที่เกี่ยวข้องในการรวมธุรกิจหรือ</w:t>
      </w:r>
      <w:r w:rsidRPr="00050AA8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:rsidR="00050AA8" w:rsidRDefault="00050A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</w:t>
      </w:r>
      <w:r w:rsidR="00DB1D0C">
        <w:rPr>
          <w:rFonts w:asciiTheme="majorBidi" w:hAnsiTheme="majorBidi" w:cstheme="majorBidi"/>
          <w:sz w:val="30"/>
          <w:szCs w:val="30"/>
        </w:rPr>
        <w:t xml:space="preserve"> </w:t>
      </w:r>
      <w:r w:rsidRPr="00050AA8">
        <w:rPr>
          <w:rFonts w:asciiTheme="majorBidi" w:hAnsiTheme="majorBidi" w:cstheme="majorBidi"/>
          <w:sz w:val="30"/>
          <w:szCs w:val="30"/>
          <w:cs/>
        </w:rPr>
        <w:t>จำนว</w:t>
      </w:r>
      <w:r w:rsidR="00DB1D0C">
        <w:rPr>
          <w:rFonts w:asciiTheme="majorBidi" w:hAnsiTheme="majorBidi" w:cstheme="majorBidi"/>
          <w:sz w:val="30"/>
          <w:szCs w:val="30"/>
          <w:cs/>
        </w:rPr>
        <w:t>นที่ใช้เพื่อความมุ่งหมายทางภาษี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</w:t>
      </w:r>
      <w:r w:rsidR="005449B0">
        <w:rPr>
          <w:rFonts w:asciiTheme="majorBidi" w:hAnsiTheme="majorBidi" w:cstheme="majorBidi"/>
          <w:sz w:val="30"/>
          <w:szCs w:val="30"/>
          <w:cs/>
        </w:rPr>
        <w:t>กิดจากผลแตกต่างชั่วคราวต่อไปนี้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การรับรู้ค่าความ</w:t>
      </w:r>
      <w:r w:rsidR="005449B0">
        <w:rPr>
          <w:rFonts w:asciiTheme="majorBidi" w:hAnsiTheme="majorBidi" w:cstheme="majorBidi"/>
          <w:sz w:val="30"/>
          <w:szCs w:val="30"/>
          <w:cs/>
        </w:rPr>
        <w:t>นิยมในครั้งแรก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</w:t>
      </w:r>
      <w:r>
        <w:rPr>
          <w:rFonts w:asciiTheme="majorBidi" w:hAnsiTheme="majorBidi" w:cstheme="majorBidi"/>
          <w:sz w:val="30"/>
          <w:szCs w:val="30"/>
          <w:cs/>
        </w:rPr>
        <w:t xml:space="preserve">มีการกลับรายการในอนาคตอันใกล้ 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</w:t>
      </w:r>
      <w:r>
        <w:rPr>
          <w:rFonts w:asciiTheme="majorBidi" w:hAnsiTheme="majorBidi" w:cstheme="majorBidi"/>
          <w:sz w:val="30"/>
          <w:szCs w:val="30"/>
          <w:cs/>
        </w:rPr>
        <w:t>าษีที่จะเกิดจากลักษณะวิธีการที่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</w:t>
      </w:r>
      <w:r>
        <w:rPr>
          <w:rFonts w:asciiTheme="majorBidi" w:hAnsiTheme="majorBidi" w:cstheme="majorBidi"/>
          <w:sz w:val="30"/>
          <w:szCs w:val="30"/>
          <w:cs/>
        </w:rPr>
        <w:t>ันและภาษีเงินได้รอการตัดบัญชี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</w:t>
      </w:r>
      <w:r>
        <w:rPr>
          <w:rFonts w:asciiTheme="majorBidi" w:hAnsiTheme="majorBidi" w:cstheme="majorBidi"/>
          <w:sz w:val="30"/>
          <w:szCs w:val="30"/>
        </w:rPr>
        <w:t xml:space="preserve">        </w:t>
      </w:r>
      <w:r w:rsidRPr="00050AA8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</w:t>
      </w:r>
      <w:r w:rsidR="00127C86">
        <w:rPr>
          <w:rFonts w:asciiTheme="majorBidi" w:hAnsiTheme="majorBidi" w:cstheme="majorBidi"/>
          <w:sz w:val="30"/>
          <w:szCs w:val="30"/>
          <w:cs/>
        </w:rPr>
        <w:t>ากหลายปัจจัย รวมถึงการตีความทางกฏหมายภาษี</w:t>
      </w:r>
      <w:r w:rsidR="004B345B">
        <w:rPr>
          <w:rFonts w:asciiTheme="majorBidi" w:hAnsiTheme="majorBidi" w:cstheme="majorBidi"/>
          <w:sz w:val="30"/>
          <w:szCs w:val="30"/>
          <w:cs/>
        </w:rPr>
        <w:t xml:space="preserve">และจากประสบการณ์ในอดีต </w:t>
      </w:r>
      <w:r w:rsidRPr="00050AA8">
        <w:rPr>
          <w:rFonts w:asciiTheme="majorBidi" w:hAnsiTheme="majorBidi" w:cstheme="majorBidi"/>
          <w:sz w:val="30"/>
          <w:szCs w:val="30"/>
          <w:cs/>
        </w:rPr>
        <w:t>การประเมินนี้อยู่บ</w:t>
      </w:r>
      <w:r w:rsidR="00127C86">
        <w:rPr>
          <w:rFonts w:asciiTheme="majorBidi" w:hAnsiTheme="majorBidi" w:cstheme="majorBidi"/>
          <w:sz w:val="30"/>
          <w:szCs w:val="30"/>
          <w:cs/>
        </w:rPr>
        <w:t>น</w:t>
      </w:r>
      <w:r w:rsidR="00127C86" w:rsidRPr="00127C86">
        <w:rPr>
          <w:rFonts w:asciiTheme="majorBidi" w:hAnsiTheme="majorBidi" w:cstheme="majorBidi"/>
          <w:spacing w:val="-8"/>
          <w:sz w:val="30"/>
          <w:szCs w:val="30"/>
          <w:cs/>
        </w:rPr>
        <w:t>พื้นฐานการประมาณการและข้อสมมติ</w:t>
      </w:r>
      <w:r w:rsidRPr="00127C86">
        <w:rPr>
          <w:rFonts w:asciiTheme="majorBidi" w:hAnsiTheme="majorBidi" w:cstheme="majorBidi"/>
          <w:spacing w:val="-8"/>
          <w:sz w:val="30"/>
          <w:szCs w:val="30"/>
          <w:cs/>
        </w:rPr>
        <w:t>และอาจจะเกี่ยวข้องกับการตัดสินใจเกี่ยวกับเหตุการณ์ในอนาคต</w:t>
      </w:r>
      <w:r w:rsidRPr="00127C8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27C86">
        <w:rPr>
          <w:rFonts w:asciiTheme="majorBidi" w:hAnsiTheme="majorBidi" w:cstheme="majorBidi"/>
          <w:spacing w:val="-8"/>
          <w:sz w:val="30"/>
          <w:szCs w:val="30"/>
          <w:cs/>
        </w:rPr>
        <w:t>ข้อมูลใหม่ๆ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อาจจะทำให้</w:t>
      </w:r>
      <w:r w:rsidRPr="00050AA8">
        <w:rPr>
          <w:rFonts w:asciiTheme="majorBidi" w:hAnsiTheme="majorBidi" w:cstheme="majorBidi"/>
          <w:sz w:val="30"/>
          <w:szCs w:val="30"/>
          <w:cs/>
        </w:rPr>
        <w:t>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127C86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 </w:t>
      </w:r>
      <w:r>
        <w:rPr>
          <w:rFonts w:asciiTheme="majorBidi" w:hAnsiTheme="majorBidi" w:cstheme="majorBidi"/>
          <w:sz w:val="30"/>
          <w:szCs w:val="30"/>
        </w:rPr>
        <w:t xml:space="preserve">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127C86" w:rsidRPr="00050AA8" w:rsidRDefault="00127C86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>
        <w:rPr>
          <w:rFonts w:asciiTheme="majorBidi" w:hAnsiTheme="majorBidi" w:cstheme="majorBidi"/>
          <w:sz w:val="30"/>
          <w:szCs w:val="30"/>
        </w:rPr>
        <w:t xml:space="preserve">      </w:t>
      </w:r>
      <w:r w:rsidRPr="00050AA8">
        <w:rPr>
          <w:rFonts w:asciiTheme="majorBidi" w:hAnsiTheme="majorBidi" w:cstheme="majorBidi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2D4C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0AA8">
        <w:rPr>
          <w:rFonts w:asciiTheme="majorBidi" w:hAnsiTheme="majorBidi" w:cstheme="majorBidi"/>
          <w:sz w:val="30"/>
          <w:szCs w:val="30"/>
          <w:cs/>
        </w:rPr>
        <w:t>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>
        <w:rPr>
          <w:rFonts w:asciiTheme="majorBidi" w:hAnsiTheme="majorBidi" w:cstheme="majorBidi"/>
          <w:sz w:val="30"/>
          <w:szCs w:val="30"/>
        </w:rPr>
        <w:t xml:space="preserve">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ด้วยยอดสุทธิหรือตั้งใจจะรับคืนสินทรัพย์และจ่ายชำระหนี้สินในเวลาเดียวกัน </w:t>
      </w:r>
    </w:p>
    <w:p w:rsidR="00CF2B89" w:rsidRPr="00050AA8" w:rsidRDefault="00CF2B89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Pr="00050AA8" w:rsidRDefault="002B5489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5489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</w:t>
      </w:r>
      <w:r w:rsidR="002D4C32">
        <w:rPr>
          <w:rFonts w:asciiTheme="majorBidi" w:hAnsiTheme="majorBidi" w:hint="cs"/>
          <w:sz w:val="30"/>
          <w:szCs w:val="30"/>
          <w:cs/>
        </w:rPr>
        <w:t>นอน</w:t>
      </w:r>
      <w:r w:rsidRPr="002B5489">
        <w:rPr>
          <w:rFonts w:asciiTheme="majorBidi" w:hAnsiTheme="majorBidi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050AA8" w:rsidRDefault="00050A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50AA8" w:rsidRPr="00746249" w:rsidRDefault="00A038CB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4624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กำไรต่อหุ้น</w:t>
      </w:r>
    </w:p>
    <w:p w:rsidR="00050AA8" w:rsidRPr="00A038CB" w:rsidRDefault="00050AA8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65B4A" w:rsidRDefault="00A038CB" w:rsidP="00C3145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8CB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BA4E5C" w:rsidRDefault="00E65B4A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8CB">
        <w:rPr>
          <w:rFonts w:asciiTheme="majorBidi" w:hAnsiTheme="majorBidi" w:cstheme="majorBidi" w:hint="cs"/>
          <w:sz w:val="30"/>
          <w:szCs w:val="30"/>
        </w:rPr>
        <w:t xml:space="preserve"> </w:t>
      </w:r>
    </w:p>
    <w:p w:rsidR="00F0120C" w:rsidRDefault="00F0120C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0120C" w:rsidRDefault="00F0120C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12A90" w:rsidRPr="00E04425" w:rsidRDefault="00746249" w:rsidP="004C1E11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044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012A90" w:rsidRPr="00E04425" w:rsidRDefault="00012A90" w:rsidP="004C1E11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84FF5" w:rsidRDefault="004C1E11" w:rsidP="004C1E11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4425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E04425" w:rsidRPr="00E04425">
        <w:rPr>
          <w:rFonts w:asciiTheme="majorBidi" w:hAnsiTheme="majorBidi" w:cstheme="majorBidi"/>
          <w:sz w:val="30"/>
          <w:szCs w:val="30"/>
        </w:rPr>
        <w:t xml:space="preserve">           </w:t>
      </w:r>
      <w:r w:rsidRPr="00E04425">
        <w:rPr>
          <w:rFonts w:asciiTheme="majorBidi" w:hAnsiTheme="majorBidi" w:cstheme="majorBidi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4D3234" w:rsidRPr="00A038CB" w:rsidRDefault="004D3234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Pr="006A03C1" w:rsidRDefault="006A03C1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A03C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5F2E5B" w:rsidRPr="003C487D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6A03C1" w:rsidRDefault="00C3145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3145F">
        <w:rPr>
          <w:rFonts w:ascii="Angsana New" w:hAnsi="Angsana New"/>
          <w:b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3C487D" w:rsidRPr="00F0120C" w:rsidRDefault="003C487D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66B73" w:rsidRPr="00B4316E" w:rsidRDefault="00F0120C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B4316E" w:rsidRPr="00DB7097">
        <w:rPr>
          <w:rFonts w:ascii="Angsana New" w:hAnsi="Angsana New"/>
          <w:b/>
          <w:bCs/>
          <w:sz w:val="30"/>
          <w:szCs w:val="30"/>
        </w:rPr>
        <w:tab/>
      </w:r>
      <w:r w:rsidR="00F96459" w:rsidRPr="00DB709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61BCB" w:rsidRPr="00537579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613542" w:rsidRPr="00C21384" w:rsidRDefault="00483AD0" w:rsidP="00C21384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3AD0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</w:t>
      </w:r>
      <w:r w:rsidR="004B5867">
        <w:rPr>
          <w:rFonts w:asciiTheme="majorBidi" w:hAnsiTheme="majorBidi" w:cstheme="majorBidi" w:hint="cs"/>
          <w:sz w:val="30"/>
          <w:szCs w:val="30"/>
          <w:cs/>
        </w:rPr>
        <w:t>ร่วมและ</w:t>
      </w:r>
      <w:r w:rsidRPr="00483AD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B5867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483AD0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</w:t>
      </w:r>
      <w:r w:rsidR="00DB7097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483AD0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F0120C">
        <w:rPr>
          <w:rFonts w:asciiTheme="majorBidi" w:hAnsiTheme="majorBidi" w:cstheme="majorBidi"/>
          <w:sz w:val="30"/>
          <w:szCs w:val="30"/>
        </w:rPr>
        <w:t>11</w:t>
      </w:r>
      <w:r w:rsidRPr="00483AD0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237137">
        <w:rPr>
          <w:rFonts w:asciiTheme="majorBidi" w:hAnsiTheme="majorBidi" w:cstheme="majorBidi"/>
          <w:sz w:val="30"/>
          <w:szCs w:val="30"/>
        </w:rPr>
        <w:t xml:space="preserve"> </w:t>
      </w:r>
      <w:r w:rsidRPr="00C476A3">
        <w:rPr>
          <w:rFonts w:asciiTheme="majorBidi" w:hAnsiTheme="majorBidi" w:cstheme="majorBidi"/>
          <w:sz w:val="30"/>
          <w:szCs w:val="30"/>
          <w:cs/>
        </w:rPr>
        <w:t>1</w:t>
      </w:r>
      <w:r w:rsidR="00F0120C">
        <w:rPr>
          <w:rFonts w:asciiTheme="majorBidi" w:hAnsiTheme="majorBidi" w:cstheme="majorBidi"/>
          <w:sz w:val="30"/>
          <w:szCs w:val="30"/>
        </w:rPr>
        <w:t>2</w:t>
      </w:r>
      <w:r w:rsidRPr="00C476A3">
        <w:rPr>
          <w:rFonts w:asciiTheme="majorBidi" w:hAnsiTheme="majorBidi" w:cstheme="majorBidi"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:rsidR="00C81BCA" w:rsidRPr="00537579" w:rsidRDefault="00C81BCA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4050"/>
      </w:tblGrid>
      <w:tr w:rsidR="006D0DAB" w:rsidRPr="00B45847" w:rsidTr="00D374FD">
        <w:trPr>
          <w:trHeight w:val="659"/>
          <w:tblHeader/>
        </w:trPr>
        <w:tc>
          <w:tcPr>
            <w:tcW w:w="3911" w:type="dxa"/>
            <w:shd w:val="clear" w:color="auto" w:fill="auto"/>
          </w:tcPr>
          <w:p w:rsidR="00060DFF" w:rsidRDefault="00060DFF" w:rsidP="00D93B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0DAB" w:rsidRPr="00B45847" w:rsidRDefault="006D0DAB" w:rsidP="00060DF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:rsidR="006D0DAB" w:rsidRPr="00725C09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CE2C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F779F9" w:rsidRDefault="00F779F9" w:rsidP="00D9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0DAB" w:rsidRPr="00B45847" w:rsidRDefault="006D0DAB" w:rsidP="00F7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38E5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FF38E5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จํากัด 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FF38E5" w:rsidRPr="008B4666" w:rsidRDefault="00FF38E5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FF38E5" w:rsidRPr="008B4666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FF38E5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เบอร์ลี่ ยุคเกอร์ จํากัด (มหาชน)</w:t>
            </w:r>
          </w:p>
          <w:p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4919D3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โออิชิกรุ๊ป จํากัด (มหาชน)</w:t>
            </w:r>
          </w:p>
          <w:p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4919D3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51AEE" w:rsidRPr="00B45847" w:rsidTr="007A5F10">
        <w:trPr>
          <w:trHeight w:val="20"/>
        </w:trPr>
        <w:tc>
          <w:tcPr>
            <w:tcW w:w="3911" w:type="dxa"/>
            <w:shd w:val="clear" w:color="auto" w:fill="auto"/>
          </w:tcPr>
          <w:p w:rsidR="00D51AEE" w:rsidRPr="00475A9F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C0C3B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แอนด์ นีฟ จำกัด 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D51AEE" w:rsidRPr="008B4666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D51AEE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C5A0E" w:rsidRPr="00B45847" w:rsidTr="007A5F10">
        <w:trPr>
          <w:trHeight w:val="20"/>
        </w:trPr>
        <w:tc>
          <w:tcPr>
            <w:tcW w:w="3911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2A7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029DE">
              <w:rPr>
                <w:rFonts w:ascii="Angsana New" w:hAnsi="Angsana New"/>
                <w:sz w:val="30"/>
                <w:szCs w:val="30"/>
                <w:cs/>
              </w:rPr>
              <w:t>เฟรเซอร์ส พร็อพเพอร์ตี้ (ประเทศไทย) จำกัด (มหาชน)</w:t>
            </w:r>
            <w:r w:rsidRPr="000029D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54881" w:rsidRPr="00B45847" w:rsidTr="007A5F10">
        <w:trPr>
          <w:trHeight w:val="20"/>
        </w:trPr>
        <w:tc>
          <w:tcPr>
            <w:tcW w:w="3911" w:type="dxa"/>
            <w:shd w:val="clear" w:color="auto" w:fill="auto"/>
          </w:tcPr>
          <w:p w:rsidR="00454881" w:rsidRPr="00F02A7C" w:rsidRDefault="00454881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454881" w:rsidRPr="008B4666" w:rsidRDefault="00454881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454881" w:rsidRDefault="00454881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CC5A0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8E5">
              <w:rPr>
                <w:rFonts w:ascii="Angsana New" w:hAnsi="Angsana New"/>
                <w:sz w:val="30"/>
                <w:szCs w:val="30"/>
                <w:cs/>
              </w:rPr>
              <w:t>ยูนิเวนเจอร์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จํากัด (มหาชน)</w:t>
            </w:r>
          </w:p>
          <w:p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เสริมสุข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 xml:space="preserve"> จํากัด (มหาชน)</w:t>
            </w:r>
          </w:p>
          <w:p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อาคเนย์ประกันชีวิต จํากัด (มหาชน)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อาคเนย์ประกันภัย</w:t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 xml:space="preserve"> จํากัด (มหาชน)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C5A0E" w:rsidRPr="00475A9F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>แผ่นดินทอง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 xml:space="preserve">ดีเวลลอปเม้นท์ </w:t>
            </w:r>
            <w:r w:rsidRPr="00511F3A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11F3A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  <w:p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647B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9647B" w:rsidRPr="00475A9F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9647B">
              <w:rPr>
                <w:rFonts w:ascii="Angsana New" w:hAnsi="Angsana New"/>
                <w:sz w:val="30"/>
                <w:szCs w:val="30"/>
                <w:cs/>
              </w:rPr>
              <w:t>บริษัท แอสเสท เวิรด์ คอร์ป จำกัด (มหาชน)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647B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9647B" w:rsidRPr="008B4666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647B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มีผู้ถือหุ้นและกรรมการเป็นสมาชิกในครอบครัว</w:t>
            </w:r>
          </w:p>
        </w:tc>
      </w:tr>
    </w:tbl>
    <w:p w:rsidR="004D27E4" w:rsidRPr="00687DF0" w:rsidRDefault="004D27E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:rsidR="00454881" w:rsidRDefault="00454881" w:rsidP="00FE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F96459" w:rsidRDefault="004B6B6A" w:rsidP="00FE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3A011F">
        <w:rPr>
          <w:rFonts w:ascii="Angsana New" w:hAnsi="Angsana New" w:hint="cs"/>
          <w:b/>
          <w:sz w:val="30"/>
          <w:szCs w:val="30"/>
          <w:cs/>
        </w:rPr>
        <w:tab/>
      </w:r>
      <w:r w:rsidR="00F96459" w:rsidRPr="003A011F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 w:rsidR="00804420" w:rsidRPr="003A011F">
        <w:rPr>
          <w:rFonts w:ascii="Angsana New" w:hAnsi="Angsana New"/>
          <w:b/>
          <w:sz w:val="30"/>
          <w:szCs w:val="30"/>
          <w:cs/>
        </w:rPr>
        <w:t>รายการ</w:t>
      </w:r>
      <w:r w:rsidR="00F779F9">
        <w:rPr>
          <w:rFonts w:ascii="Angsana New" w:hAnsi="Angsana New" w:hint="cs"/>
          <w:b/>
          <w:sz w:val="30"/>
          <w:szCs w:val="30"/>
          <w:cs/>
        </w:rPr>
        <w:t>แต่ละประเภท</w:t>
      </w:r>
      <w:r w:rsidR="001F318A">
        <w:rPr>
          <w:rFonts w:ascii="Angsana New" w:hAnsi="Angsana New" w:hint="cs"/>
          <w:b/>
          <w:sz w:val="30"/>
          <w:szCs w:val="30"/>
          <w:cs/>
        </w:rPr>
        <w:t>มี</w:t>
      </w:r>
      <w:r w:rsidR="00F96459" w:rsidRPr="003A011F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:rsidR="006D0DAB" w:rsidRPr="00D51AEE" w:rsidRDefault="006D0DA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598"/>
      </w:tblGrid>
      <w:tr w:rsidR="006D0DAB" w:rsidRPr="00712622" w:rsidTr="00FC6468">
        <w:tc>
          <w:tcPr>
            <w:tcW w:w="3870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98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D0DAB" w:rsidRPr="00712622" w:rsidTr="00FC6468">
        <w:tc>
          <w:tcPr>
            <w:tcW w:w="3870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5598" w:type="dxa"/>
          </w:tcPr>
          <w:p w:rsidR="006D0DAB" w:rsidRPr="002564DF" w:rsidRDefault="006D0DAB" w:rsidP="004944AD">
            <w:pPr>
              <w:pStyle w:val="a4"/>
              <w:widowControl/>
              <w:tabs>
                <w:tab w:val="clear" w:pos="1080"/>
                <w:tab w:val="left" w:pos="540"/>
              </w:tabs>
              <w:ind w:left="176" w:hanging="176"/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</w:pPr>
            <w:r w:rsidRPr="002564DF"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  <w:t>ราคาซื้อขายทางการค้าปกติและ</w:t>
            </w:r>
            <w:r w:rsidRPr="002564DF">
              <w:rPr>
                <w:rFonts w:ascii="Angsana New" w:hAnsi="Angsana New" w:cs="Angsana New"/>
                <w:spacing w:val="-6"/>
                <w:cs/>
              </w:rPr>
              <w:t>ตามอัตราที่ตกล</w:t>
            </w:r>
            <w:r w:rsidRPr="002564DF">
              <w:rPr>
                <w:rFonts w:ascii="Angsana New" w:hAnsi="Angsana New" w:cs="Angsana New" w:hint="cs"/>
                <w:spacing w:val="-6"/>
                <w:cs/>
              </w:rPr>
              <w:t>ง</w:t>
            </w:r>
            <w:r w:rsidRPr="002564DF">
              <w:rPr>
                <w:rFonts w:ascii="Angsana New" w:hAnsi="Angsana New" w:cs="Angsana New"/>
                <w:spacing w:val="-6"/>
                <w:cs/>
              </w:rPr>
              <w:t>ร่วมกัน</w:t>
            </w:r>
          </w:p>
        </w:tc>
      </w:tr>
      <w:tr w:rsidR="00FC6468" w:rsidRPr="00712622" w:rsidTr="00FC6468">
        <w:tc>
          <w:tcPr>
            <w:tcW w:w="3870" w:type="dxa"/>
          </w:tcPr>
          <w:p w:rsidR="00FC6468" w:rsidRPr="00712622" w:rsidRDefault="00FC6468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598" w:type="dxa"/>
          </w:tcPr>
          <w:p w:rsidR="00FC6468" w:rsidRPr="00FC6468" w:rsidRDefault="00FC6468" w:rsidP="004944AD">
            <w:pPr>
              <w:pStyle w:val="a4"/>
              <w:widowControl/>
              <w:tabs>
                <w:tab w:val="clear" w:pos="1080"/>
                <w:tab w:val="left" w:pos="540"/>
              </w:tabs>
              <w:ind w:left="176" w:hanging="176"/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val="en-US" w:eastAsia="en-US"/>
              </w:rPr>
            </w:pPr>
            <w:r>
              <w:rPr>
                <w:rFonts w:ascii="Angsana New" w:eastAsia="Times New Roman" w:hAnsi="Angsana New" w:cs="Angsana New" w:hint="cs"/>
                <w:snapToGrid/>
                <w:spacing w:val="-6"/>
                <w:cs/>
                <w:lang w:val="en-US" w:eastAsia="en-US"/>
              </w:rPr>
              <w:t>ราคาซื้อขายทางการค้าปกติและตามอัตราที่ตกลงร่วมกัน</w:t>
            </w:r>
          </w:p>
        </w:tc>
      </w:tr>
      <w:tr w:rsidR="00D44561" w:rsidRPr="00712622" w:rsidTr="00FC6468">
        <w:tc>
          <w:tcPr>
            <w:tcW w:w="3870" w:type="dxa"/>
            <w:shd w:val="clear" w:color="auto" w:fill="auto"/>
          </w:tcPr>
          <w:p w:rsidR="00D44561" w:rsidRPr="00840311" w:rsidRDefault="00D44561" w:rsidP="00D4456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  <w:r w:rsidRPr="0084031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40311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598" w:type="dxa"/>
            <w:shd w:val="clear" w:color="auto" w:fill="auto"/>
          </w:tcPr>
          <w:p w:rsidR="00D44561" w:rsidRPr="00840311" w:rsidRDefault="00D44561" w:rsidP="00D4456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311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505FA" w:rsidRPr="00712622" w:rsidTr="00FC6468">
        <w:tc>
          <w:tcPr>
            <w:tcW w:w="3870" w:type="dxa"/>
          </w:tcPr>
          <w:p w:rsidR="00F505FA" w:rsidRPr="00712622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98" w:type="dxa"/>
          </w:tcPr>
          <w:p w:rsidR="00F505FA" w:rsidRPr="004944AD" w:rsidRDefault="00F505FA" w:rsidP="00F505F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4AD">
              <w:rPr>
                <w:rFonts w:ascii="Angsana New" w:hAnsi="Angsana New"/>
                <w:sz w:val="30"/>
                <w:szCs w:val="30"/>
                <w:cs/>
              </w:rPr>
              <w:t>อัตราดอกเบี้ยใกล้เคียงกับอัตราดอกเบี้ยของสถาบันการเงิน</w:t>
            </w:r>
          </w:p>
        </w:tc>
      </w:tr>
      <w:tr w:rsidR="00F505FA" w:rsidRPr="00712622" w:rsidTr="00FC6468">
        <w:tc>
          <w:tcPr>
            <w:tcW w:w="3870" w:type="dxa"/>
          </w:tcPr>
          <w:p w:rsidR="00F505FA" w:rsidRPr="00712622" w:rsidRDefault="00F505FA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98" w:type="dxa"/>
          </w:tcPr>
          <w:p w:rsidR="00F505FA" w:rsidRPr="00712622" w:rsidRDefault="00F505FA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F505FA" w:rsidRPr="00712622" w:rsidTr="00FC6468">
        <w:tc>
          <w:tcPr>
            <w:tcW w:w="3870" w:type="dxa"/>
          </w:tcPr>
          <w:p w:rsidR="00F505FA" w:rsidRPr="00F505FA" w:rsidRDefault="00F505FA" w:rsidP="00F505F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5598" w:type="dxa"/>
            <w:shd w:val="clear" w:color="auto" w:fill="auto"/>
          </w:tcPr>
          <w:p w:rsidR="00F505FA" w:rsidRPr="00840311" w:rsidRDefault="00F505FA" w:rsidP="00F505F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6231A" w:rsidRPr="00712622" w:rsidTr="00FC6468">
        <w:tc>
          <w:tcPr>
            <w:tcW w:w="3870" w:type="dxa"/>
          </w:tcPr>
          <w:p w:rsidR="00C6231A" w:rsidRPr="00F505FA" w:rsidRDefault="00C6231A" w:rsidP="00C6231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98" w:type="dxa"/>
            <w:shd w:val="clear" w:color="auto" w:fill="auto"/>
          </w:tcPr>
          <w:p w:rsidR="00C6231A" w:rsidRPr="00840311" w:rsidRDefault="00C6231A" w:rsidP="00C6231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FC6468" w:rsidRDefault="0028331B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60B8B">
        <w:rPr>
          <w:rFonts w:ascii="Angsana New" w:hAnsi="Angsana New" w:hint="cs"/>
          <w:sz w:val="30"/>
          <w:szCs w:val="30"/>
          <w:cs/>
        </w:rPr>
        <w:tab/>
      </w:r>
    </w:p>
    <w:p w:rsidR="00454881" w:rsidRDefault="00454881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54881" w:rsidRDefault="00454881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54881" w:rsidRDefault="00454881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54881" w:rsidRDefault="00454881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54881" w:rsidRDefault="00454881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F96459" w:rsidRPr="00D60B8B" w:rsidRDefault="00B23D90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60B8B">
        <w:rPr>
          <w:rFonts w:ascii="Angsana New" w:hAnsi="Angsana New"/>
          <w:sz w:val="30"/>
          <w:szCs w:val="30"/>
          <w:cs/>
        </w:rPr>
        <w:lastRenderedPageBreak/>
        <w:t>รายการที่สำคัญ</w:t>
      </w:r>
      <w:r w:rsidR="001C16AC" w:rsidRPr="00D60B8B">
        <w:rPr>
          <w:rFonts w:ascii="Angsana New" w:hAnsi="Angsana New"/>
          <w:sz w:val="30"/>
          <w:szCs w:val="30"/>
          <w:cs/>
        </w:rPr>
        <w:t>กับ</w:t>
      </w:r>
      <w:r w:rsidR="00E7010C" w:rsidRPr="00D60B8B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D60B8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154A65" w:rsidRPr="00D60B8B">
        <w:rPr>
          <w:rFonts w:ascii="Angsana New" w:hAnsi="Angsana New"/>
          <w:b/>
          <w:sz w:val="30"/>
          <w:szCs w:val="30"/>
          <w:cs/>
        </w:rPr>
        <w:t>สำหรับ</w:t>
      </w:r>
      <w:r w:rsidR="00EB4125">
        <w:rPr>
          <w:rFonts w:ascii="Angsana New" w:hAnsi="Angsana New" w:hint="cs"/>
          <w:b/>
          <w:sz w:val="30"/>
          <w:szCs w:val="30"/>
          <w:cs/>
        </w:rPr>
        <w:t>แต่ละปี</w:t>
      </w:r>
      <w:r w:rsidR="00F96459" w:rsidRPr="006C0240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F96459" w:rsidRPr="006C0240">
        <w:rPr>
          <w:rFonts w:ascii="Angsana New" w:hAnsi="Angsana New"/>
          <w:bCs/>
          <w:sz w:val="30"/>
          <w:szCs w:val="30"/>
          <w:cs/>
        </w:rPr>
        <w:t xml:space="preserve"> </w:t>
      </w:r>
      <w:r w:rsidR="007B6394">
        <w:rPr>
          <w:rFonts w:ascii="Angsana New" w:hAnsi="Angsana New"/>
          <w:bCs/>
          <w:sz w:val="30"/>
          <w:szCs w:val="30"/>
        </w:rPr>
        <w:t>3</w:t>
      </w:r>
      <w:r w:rsidR="00EB4125">
        <w:rPr>
          <w:rFonts w:ascii="Angsana New" w:hAnsi="Angsana New"/>
          <w:bCs/>
          <w:sz w:val="30"/>
          <w:szCs w:val="30"/>
        </w:rPr>
        <w:t xml:space="preserve">1 </w:t>
      </w:r>
      <w:r w:rsidR="00EB4125" w:rsidRPr="00EB4125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48620D" w:rsidRPr="00D60B8B">
        <w:rPr>
          <w:rFonts w:ascii="Angsana New" w:hAnsi="Angsana New"/>
          <w:b/>
          <w:sz w:val="30"/>
          <w:szCs w:val="30"/>
        </w:rPr>
        <w:t xml:space="preserve"> </w:t>
      </w:r>
      <w:r w:rsidR="00F96459" w:rsidRPr="00D60B8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D60B8B" w:rsidRPr="00454881" w:rsidRDefault="00D60B8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pacing w:val="2"/>
          <w:sz w:val="20"/>
          <w:szCs w:val="2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D60B8B" w:rsidRPr="002F4B0F" w:rsidTr="007B7257">
        <w:trPr>
          <w:tblHeader/>
        </w:trPr>
        <w:tc>
          <w:tcPr>
            <w:tcW w:w="4138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2F4B0F" w:rsidTr="007B7257">
        <w:trPr>
          <w:tblHeader/>
        </w:trPr>
        <w:tc>
          <w:tcPr>
            <w:tcW w:w="4138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F4B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 3</w:t>
            </w:r>
            <w:r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F4B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C2A94" w:rsidRPr="002F4B0F" w:rsidTr="007B7257">
        <w:trPr>
          <w:tblHeader/>
        </w:trPr>
        <w:tc>
          <w:tcPr>
            <w:tcW w:w="4138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4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2A94" w:rsidRPr="002F4B0F" w:rsidTr="007B7257">
        <w:tc>
          <w:tcPr>
            <w:tcW w:w="4138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4FC" w:rsidRPr="002F4B0F" w:rsidTr="007B7257">
        <w:tc>
          <w:tcPr>
            <w:tcW w:w="4138" w:type="dxa"/>
          </w:tcPr>
          <w:p w:rsidR="00B464FC" w:rsidRPr="002F4B0F" w:rsidRDefault="00B464FC" w:rsidP="00B4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B464FC" w:rsidRPr="002F4B0F" w:rsidRDefault="00B464FC" w:rsidP="00B4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B464FC" w:rsidRPr="002F4B0F" w:rsidRDefault="00B464FC" w:rsidP="00B4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464FC" w:rsidRPr="002F4B0F" w:rsidRDefault="00B464FC" w:rsidP="00B4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64FC" w:rsidRPr="002F4B0F" w:rsidRDefault="00B464FC" w:rsidP="00B4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64FC" w:rsidRPr="002F4B0F" w:rsidRDefault="00DC64D0" w:rsidP="00B4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</w:t>
            </w:r>
            <w:r w:rsidR="00CA2EA6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:rsidR="00B464FC" w:rsidRPr="002F4B0F" w:rsidRDefault="00B464FC" w:rsidP="00B4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64FC" w:rsidRPr="002F4B0F" w:rsidRDefault="00B464FC" w:rsidP="00B4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227,791</w:t>
            </w:r>
          </w:p>
        </w:tc>
      </w:tr>
      <w:tr w:rsidR="00DC64D0" w:rsidRPr="002F4B0F" w:rsidTr="007B7257">
        <w:tc>
          <w:tcPr>
            <w:tcW w:w="4138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5,280</w:t>
            </w:r>
          </w:p>
        </w:tc>
        <w:tc>
          <w:tcPr>
            <w:tcW w:w="27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5,280</w:t>
            </w:r>
          </w:p>
        </w:tc>
      </w:tr>
      <w:tr w:rsidR="00DC64D0" w:rsidRPr="002F4B0F" w:rsidTr="007B7257">
        <w:tc>
          <w:tcPr>
            <w:tcW w:w="4138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D0" w:rsidRPr="002F4B0F" w:rsidRDefault="00B9309D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5,274</w:t>
            </w:r>
          </w:p>
        </w:tc>
        <w:tc>
          <w:tcPr>
            <w:tcW w:w="27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6,348</w:t>
            </w:r>
          </w:p>
        </w:tc>
      </w:tr>
      <w:tr w:rsidR="00DC64D0" w:rsidRPr="002F4B0F" w:rsidTr="007B7257">
        <w:tc>
          <w:tcPr>
            <w:tcW w:w="4138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D0" w:rsidRPr="002F4B0F" w:rsidRDefault="00B9309D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3,538</w:t>
            </w:r>
          </w:p>
        </w:tc>
        <w:tc>
          <w:tcPr>
            <w:tcW w:w="27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2,278</w:t>
            </w:r>
          </w:p>
        </w:tc>
      </w:tr>
      <w:tr w:rsidR="00DE70FE" w:rsidRPr="002F4B0F" w:rsidTr="00ED303E">
        <w:tc>
          <w:tcPr>
            <w:tcW w:w="4138" w:type="dxa"/>
          </w:tcPr>
          <w:p w:rsidR="00DE70FE" w:rsidRPr="00C653A0" w:rsidRDefault="00DE70FE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53A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DE70FE" w:rsidRPr="002F4B0F" w:rsidRDefault="00DE70FE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E70FE" w:rsidRPr="002F4B0F" w:rsidRDefault="00DE70FE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E70FE" w:rsidRPr="002F4B0F" w:rsidRDefault="00DE70FE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0FE" w:rsidRPr="002F4B0F" w:rsidRDefault="00DE70FE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E70FE" w:rsidRPr="002F4B0F" w:rsidRDefault="00DE70FE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0FE" w:rsidRPr="002F4B0F" w:rsidRDefault="00DE70FE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E70FE" w:rsidRPr="002F4B0F" w:rsidRDefault="00DE70FE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DC64D0" w:rsidRPr="002F4B0F" w:rsidTr="007B7257">
        <w:tc>
          <w:tcPr>
            <w:tcW w:w="4138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D0" w:rsidRPr="002F4B0F" w:rsidRDefault="00B9309D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75,595</w:t>
            </w:r>
          </w:p>
        </w:tc>
        <w:tc>
          <w:tcPr>
            <w:tcW w:w="27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69,577</w:t>
            </w:r>
          </w:p>
        </w:tc>
      </w:tr>
      <w:tr w:rsidR="00DC64D0" w:rsidRPr="002F4B0F" w:rsidTr="007B7257">
        <w:tc>
          <w:tcPr>
            <w:tcW w:w="4138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D0" w:rsidRPr="002F4B0F" w:rsidRDefault="00B9309D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11,303</w:t>
            </w:r>
          </w:p>
        </w:tc>
        <w:tc>
          <w:tcPr>
            <w:tcW w:w="27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D0" w:rsidRPr="002F4B0F" w:rsidRDefault="00DC64D0" w:rsidP="00DC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</w:tr>
      <w:tr w:rsidR="00B9309D" w:rsidRPr="00B464FC" w:rsidTr="007B7257">
        <w:tc>
          <w:tcPr>
            <w:tcW w:w="4138" w:type="dxa"/>
          </w:tcPr>
          <w:p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309D" w:rsidRPr="002F4B0F" w:rsidTr="007B7257">
        <w:tc>
          <w:tcPr>
            <w:tcW w:w="4138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F4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09D" w:rsidRPr="002F4B0F" w:rsidTr="007B7257">
        <w:tc>
          <w:tcPr>
            <w:tcW w:w="4138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B9309D" w:rsidRPr="002F4B0F" w:rsidRDefault="00BF6037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CA2EA6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22,973</w:t>
            </w:r>
          </w:p>
        </w:tc>
        <w:tc>
          <w:tcPr>
            <w:tcW w:w="270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028E0">
              <w:rPr>
                <w:rFonts w:ascii="Angsana New" w:hAnsi="Angsana New"/>
                <w:sz w:val="30"/>
                <w:szCs w:val="30"/>
              </w:rPr>
              <w:t>8,004</w:t>
            </w:r>
          </w:p>
        </w:tc>
        <w:tc>
          <w:tcPr>
            <w:tcW w:w="270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17,778</w:t>
            </w:r>
          </w:p>
        </w:tc>
      </w:tr>
      <w:tr w:rsidR="00BF6037" w:rsidRPr="002F4B0F" w:rsidTr="007B7257">
        <w:tc>
          <w:tcPr>
            <w:tcW w:w="4138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6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BF6037" w:rsidRPr="002F4B0F" w:rsidTr="007B7257">
        <w:tc>
          <w:tcPr>
            <w:tcW w:w="4138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BF6037" w:rsidRPr="002F4B0F" w:rsidRDefault="00E13DDF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1,472</w:t>
            </w:r>
          </w:p>
        </w:tc>
        <w:tc>
          <w:tcPr>
            <w:tcW w:w="276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27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27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1,492</w:t>
            </w:r>
          </w:p>
        </w:tc>
      </w:tr>
      <w:tr w:rsidR="00BF6037" w:rsidRPr="002F4B0F" w:rsidTr="007B7257">
        <w:tc>
          <w:tcPr>
            <w:tcW w:w="4138" w:type="dxa"/>
          </w:tcPr>
          <w:p w:rsidR="00BF6037" w:rsidRPr="00C653A0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53A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BF6037" w:rsidRPr="002F4B0F" w:rsidRDefault="00E13DDF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29,014</w:t>
            </w:r>
          </w:p>
        </w:tc>
        <w:tc>
          <w:tcPr>
            <w:tcW w:w="276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8039C">
              <w:rPr>
                <w:rFonts w:ascii="Angsana New" w:hAnsi="Angsana New"/>
                <w:sz w:val="30"/>
                <w:szCs w:val="30"/>
              </w:rPr>
              <w:t>21,102</w:t>
            </w:r>
          </w:p>
        </w:tc>
        <w:tc>
          <w:tcPr>
            <w:tcW w:w="27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BF6037" w:rsidRPr="002F4B0F" w:rsidTr="007B7257">
        <w:tc>
          <w:tcPr>
            <w:tcW w:w="4138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037" w:rsidRPr="002F4B0F" w:rsidTr="007B7257">
        <w:tc>
          <w:tcPr>
            <w:tcW w:w="4138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037" w:rsidRPr="002F4B0F" w:rsidTr="007B7257">
        <w:tc>
          <w:tcPr>
            <w:tcW w:w="413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037" w:rsidRPr="002F4B0F" w:rsidTr="007B7257">
        <w:tc>
          <w:tcPr>
            <w:tcW w:w="413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BF6037" w:rsidRPr="00E31ECD" w:rsidRDefault="00E13DDF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87,596</w:t>
            </w:r>
          </w:p>
        </w:tc>
        <w:tc>
          <w:tcPr>
            <w:tcW w:w="276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59,895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51,061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42,580</w:t>
            </w:r>
          </w:p>
        </w:tc>
      </w:tr>
      <w:tr w:rsidR="00BF6037" w:rsidRPr="002F4B0F" w:rsidTr="007B7257">
        <w:tc>
          <w:tcPr>
            <w:tcW w:w="413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BF6037" w:rsidRPr="00E31ECD" w:rsidRDefault="00E13DDF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3,014</w:t>
            </w:r>
          </w:p>
        </w:tc>
        <w:tc>
          <w:tcPr>
            <w:tcW w:w="276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1,279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</w:tr>
      <w:tr w:rsidR="00BF6037" w:rsidRPr="002F4B0F" w:rsidTr="007B7257">
        <w:tc>
          <w:tcPr>
            <w:tcW w:w="413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F6037" w:rsidRPr="00E31ECD" w:rsidRDefault="00E13DDF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2EA6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6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F6037" w:rsidRPr="00E31ECD" w:rsidRDefault="00CA2EA6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BF6037" w:rsidRPr="002F4B0F" w:rsidTr="007B7257">
        <w:tc>
          <w:tcPr>
            <w:tcW w:w="413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BF6037" w:rsidRPr="00E31ECD" w:rsidRDefault="00E13DDF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</w:t>
            </w:r>
            <w:r w:rsidR="00CA2E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76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62,657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</w:t>
            </w:r>
            <w:r w:rsidR="00CA2E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43,620</w:t>
            </w:r>
          </w:p>
        </w:tc>
      </w:tr>
      <w:tr w:rsidR="00BF6037" w:rsidRPr="00FD0629" w:rsidTr="007B7257">
        <w:tc>
          <w:tcPr>
            <w:tcW w:w="4138" w:type="dxa"/>
          </w:tcPr>
          <w:p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037" w:rsidRPr="002F4B0F" w:rsidTr="007B7257">
        <w:trPr>
          <w:trHeight w:hRule="exact" w:val="374"/>
        </w:trPr>
        <w:tc>
          <w:tcPr>
            <w:tcW w:w="413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037" w:rsidRPr="002F4B0F" w:rsidTr="007B7257">
        <w:trPr>
          <w:trHeight w:hRule="exact" w:val="374"/>
        </w:trPr>
        <w:tc>
          <w:tcPr>
            <w:tcW w:w="413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BF6037" w:rsidRPr="00E31ECD" w:rsidRDefault="00E13DDF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14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214E"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  <w:tc>
          <w:tcPr>
            <w:tcW w:w="276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284,253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C8214E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BF6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221,182</w:t>
            </w:r>
          </w:p>
        </w:tc>
      </w:tr>
      <w:tr w:rsidR="00BF6037" w:rsidRPr="002F4B0F" w:rsidTr="007B7257">
        <w:trPr>
          <w:trHeight w:hRule="exact" w:val="374"/>
        </w:trPr>
        <w:tc>
          <w:tcPr>
            <w:tcW w:w="413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BF6037" w:rsidRPr="00E31ECD" w:rsidRDefault="00E13DDF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14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214E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276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2,164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E13DDF" w:rsidRPr="00B43BC0" w:rsidTr="007B7257">
        <w:trPr>
          <w:trHeight w:hRule="exact" w:val="374"/>
        </w:trPr>
        <w:tc>
          <w:tcPr>
            <w:tcW w:w="4138" w:type="dxa"/>
          </w:tcPr>
          <w:p w:rsidR="00E13DDF" w:rsidRPr="00C653A0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53A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E13DDF" w:rsidRPr="00E31ECD" w:rsidRDefault="00C8214E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E13D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276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30,089</w:t>
            </w:r>
          </w:p>
        </w:tc>
        <w:tc>
          <w:tcPr>
            <w:tcW w:w="270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21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214E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28,111</w:t>
            </w:r>
          </w:p>
        </w:tc>
      </w:tr>
      <w:tr w:rsidR="00E13DDF" w:rsidRPr="00B43BC0" w:rsidTr="007B7257">
        <w:trPr>
          <w:trHeight w:hRule="exact" w:val="374"/>
        </w:trPr>
        <w:tc>
          <w:tcPr>
            <w:tcW w:w="4138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E13DDF" w:rsidRPr="00E31ECD" w:rsidRDefault="00C8214E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13D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6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13,668</w:t>
            </w:r>
          </w:p>
        </w:tc>
        <w:tc>
          <w:tcPr>
            <w:tcW w:w="270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8214E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3DDF" w:rsidRPr="00E31ECD" w:rsidRDefault="00E13DDF" w:rsidP="00E1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12,637</w:t>
            </w:r>
          </w:p>
        </w:tc>
      </w:tr>
    </w:tbl>
    <w:p w:rsidR="00DE70FE" w:rsidRDefault="00DE70FE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55C75" w:rsidRPr="00B55C75" w:rsidRDefault="00B55C75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35107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</w:t>
      </w:r>
      <w:r w:rsidR="00262B12" w:rsidRPr="00F35107">
        <w:rPr>
          <w:rFonts w:ascii="Angsana New" w:hAnsi="Angsana New" w:hint="cs"/>
          <w:sz w:val="30"/>
          <w:szCs w:val="30"/>
          <w:cs/>
        </w:rPr>
        <w:t>ก</w:t>
      </w:r>
      <w:r w:rsidRPr="00F35107">
        <w:rPr>
          <w:rFonts w:ascii="Angsana New" w:hAnsi="Angsana New" w:hint="cs"/>
          <w:sz w:val="30"/>
          <w:szCs w:val="30"/>
          <w:cs/>
        </w:rPr>
        <w:t xml:space="preserve">ารที่เกี่ยวข้องกัน ณ วันที่ </w:t>
      </w:r>
      <w:r w:rsidRPr="00F35107">
        <w:rPr>
          <w:rFonts w:ascii="Angsana New" w:hAnsi="Angsana New"/>
          <w:sz w:val="30"/>
          <w:szCs w:val="30"/>
        </w:rPr>
        <w:t xml:space="preserve">31 </w:t>
      </w:r>
      <w:r w:rsidRPr="00F35107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:rsidR="00B55C75" w:rsidRPr="00454881" w:rsidRDefault="00B55C7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241F34" w:rsidRPr="00D457A5" w:rsidTr="00F77A13">
        <w:tc>
          <w:tcPr>
            <w:tcW w:w="4158" w:type="dxa"/>
          </w:tcPr>
          <w:p w:rsidR="00241F34" w:rsidRPr="00D457A5" w:rsidRDefault="007C4033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410" w:type="dxa"/>
            <w:gridSpan w:val="4"/>
          </w:tcPr>
          <w:p w:rsidR="00241F34" w:rsidRPr="00D457A5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241F34" w:rsidRPr="00D457A5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41F34" w:rsidRPr="00D457A5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D457A5" w:rsidTr="00F77A13">
        <w:tc>
          <w:tcPr>
            <w:tcW w:w="4158" w:type="dxa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C2A94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0"/>
        </w:trPr>
        <w:tc>
          <w:tcPr>
            <w:tcW w:w="4158" w:type="dxa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6113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148,628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181,385</w:t>
            </w:r>
          </w:p>
        </w:tc>
      </w:tr>
      <w:tr w:rsidR="00126113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7,706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</w:tr>
      <w:tr w:rsidR="00126113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D3053C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  <w:r w:rsidR="000038E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27,862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841B31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11,563</w:t>
            </w:r>
          </w:p>
        </w:tc>
      </w:tr>
      <w:tr w:rsidR="00126113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2"/>
        </w:trPr>
        <w:tc>
          <w:tcPr>
            <w:tcW w:w="4158" w:type="dxa"/>
            <w:tcBorders>
              <w:top w:val="nil"/>
              <w:bottom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126113" w:rsidRPr="00D457A5" w:rsidRDefault="000038E6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3053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3053C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:rsidR="00126113" w:rsidRPr="00D457A5" w:rsidRDefault="00126113" w:rsidP="00BE29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35,568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163,</w:t>
            </w:r>
            <w:r w:rsidR="00841B31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200,558</w:t>
            </w:r>
          </w:p>
        </w:tc>
      </w:tr>
      <w:tr w:rsidR="00126113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ค่าเผื่อประมาณการรับคืนนิตยสาร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126113" w:rsidRPr="00D457A5" w:rsidRDefault="00126113" w:rsidP="00BE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(3,581)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26113" w:rsidRPr="00D457A5" w:rsidRDefault="00126113" w:rsidP="0012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(3,660)</w:t>
            </w:r>
          </w:p>
        </w:tc>
      </w:tr>
      <w:tr w:rsidR="000038E6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:rsidR="000038E6" w:rsidRPr="00D457A5" w:rsidRDefault="000038E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0038E6" w:rsidRPr="000038E6" w:rsidRDefault="000038E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8E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3053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038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3053C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0038E6" w:rsidRPr="00D457A5" w:rsidRDefault="000038E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0038E6" w:rsidRPr="00ED3D80" w:rsidRDefault="000038E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0038E6" w:rsidRPr="00D457A5" w:rsidRDefault="000038E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0038E6" w:rsidRPr="00081D03" w:rsidRDefault="000038E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D0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</w:t>
            </w:r>
            <w:r w:rsidR="00841B31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0038E6" w:rsidRPr="00D457A5" w:rsidRDefault="000038E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038E6" w:rsidRPr="00D457A5" w:rsidRDefault="000038E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196,898</w:t>
            </w:r>
          </w:p>
        </w:tc>
      </w:tr>
    </w:tbl>
    <w:p w:rsidR="00D93030" w:rsidRPr="00454881" w:rsidRDefault="00D9303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D1110F" w:rsidRPr="00D457A5" w:rsidTr="00930A3B">
        <w:tc>
          <w:tcPr>
            <w:tcW w:w="4158" w:type="dxa"/>
          </w:tcPr>
          <w:p w:rsidR="00D1110F" w:rsidRPr="00D457A5" w:rsidRDefault="00D1110F" w:rsidP="0004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457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10" w:type="dxa"/>
            <w:gridSpan w:val="4"/>
          </w:tcPr>
          <w:p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D457A5" w:rsidTr="00BE4F6D">
        <w:trPr>
          <w:trHeight w:val="137"/>
        </w:trPr>
        <w:tc>
          <w:tcPr>
            <w:tcW w:w="4158" w:type="dxa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C2A94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82"/>
        </w:trPr>
        <w:tc>
          <w:tcPr>
            <w:tcW w:w="4158" w:type="dxa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32AC1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1D03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081D03" w:rsidRPr="00D457A5" w:rsidRDefault="00081D03" w:rsidP="0008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1D03" w:rsidRPr="00D457A5" w:rsidRDefault="00632AC1" w:rsidP="0008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26,565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81D03" w:rsidRPr="00D457A5" w:rsidRDefault="00081D03" w:rsidP="0008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1D03" w:rsidRPr="00D457A5" w:rsidRDefault="00081D03" w:rsidP="0008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1D03" w:rsidRPr="00D457A5" w:rsidRDefault="00081D03" w:rsidP="0008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D03" w:rsidRPr="00D457A5" w:rsidRDefault="00081D03" w:rsidP="0008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81D03" w:rsidRPr="00D457A5" w:rsidRDefault="00081D03" w:rsidP="0008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1D03" w:rsidRPr="00D457A5" w:rsidRDefault="00081D03" w:rsidP="0008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632AC1" w:rsidRPr="00D457A5" w:rsidTr="00930A3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2AC1" w:rsidRPr="00632AC1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AC1">
              <w:rPr>
                <w:rFonts w:ascii="Angsana New" w:hAnsi="Angsana New"/>
                <w:b/>
                <w:bCs/>
                <w:sz w:val="30"/>
                <w:szCs w:val="30"/>
              </w:rPr>
              <w:t>26,565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2AC1" w:rsidRPr="00C653A0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32AC1" w:rsidRPr="00C653A0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632AC1" w:rsidRPr="00D457A5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2AC1" w:rsidRPr="00C653A0" w:rsidRDefault="00632AC1" w:rsidP="0063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</w:tbl>
    <w:p w:rsidR="00454881" w:rsidRPr="00BE29A3" w:rsidRDefault="00F505FA" w:rsidP="00BE2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B43BC0">
        <w:rPr>
          <w:rFonts w:ascii="Angsana New" w:hAnsi="Angsana New"/>
          <w:sz w:val="30"/>
          <w:szCs w:val="30"/>
          <w:highlight w:val="yellow"/>
        </w:rPr>
        <w:t xml:space="preserve">              </w:t>
      </w: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07"/>
        <w:gridCol w:w="236"/>
        <w:gridCol w:w="1114"/>
        <w:gridCol w:w="320"/>
        <w:gridCol w:w="1184"/>
        <w:gridCol w:w="236"/>
        <w:gridCol w:w="1182"/>
        <w:gridCol w:w="236"/>
        <w:gridCol w:w="1203"/>
      </w:tblGrid>
      <w:tr w:rsidR="00486E2F" w:rsidRPr="00723710" w:rsidTr="00DE32FF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486E2F" w:rsidRPr="00493DE8" w:rsidRDefault="00486E2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486E2F" w:rsidRPr="00486E2F" w:rsidRDefault="00486E2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86E2F" w:rsidRPr="00493DE8" w:rsidRDefault="00486E2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475" w:type="dxa"/>
            <w:gridSpan w:val="7"/>
            <w:shd w:val="clear" w:color="auto" w:fill="auto"/>
            <w:vAlign w:val="bottom"/>
          </w:tcPr>
          <w:p w:rsidR="00486E2F" w:rsidRPr="00486E2F" w:rsidRDefault="00486E2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0BF" w:rsidRPr="00723710" w:rsidTr="00DE32FF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EC2C96" w:rsidRDefault="00EC2C96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2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  <w:p w:rsidR="000450BF" w:rsidRPr="00493DE8" w:rsidRDefault="00EC2C96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C2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0450BF" w:rsidRPr="00493DE8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0450BF" w:rsidRPr="00493DE8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50BF" w:rsidRPr="00493DE8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86E2F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3</w:t>
            </w:r>
            <w:r w:rsidR="00486E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86E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86E2F" w:rsidRPr="00723710" w:rsidTr="00DE32FF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486E2F" w:rsidRPr="00493DE8" w:rsidRDefault="00486E2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486E2F" w:rsidRPr="00486E2F" w:rsidRDefault="00486E2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6E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86E2F" w:rsidRPr="00493DE8" w:rsidRDefault="00486E2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475" w:type="dxa"/>
            <w:gridSpan w:val="7"/>
            <w:shd w:val="clear" w:color="auto" w:fill="auto"/>
            <w:vAlign w:val="bottom"/>
          </w:tcPr>
          <w:p w:rsidR="00486E2F" w:rsidRPr="00486E2F" w:rsidRDefault="00486E2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6E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0BF" w:rsidRPr="00723710" w:rsidTr="00B01B9A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0450BF" w:rsidRPr="00493DE8" w:rsidRDefault="00486E2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0450BF" w:rsidRPr="00493DE8" w:rsidRDefault="000450B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450BF" w:rsidRPr="00493DE8" w:rsidRDefault="000450B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0450BF" w:rsidRPr="00056690" w:rsidRDefault="000450B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0450BF" w:rsidRPr="00056690" w:rsidRDefault="000450B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="000450BF" w:rsidRPr="00056690" w:rsidRDefault="000450B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450BF" w:rsidRPr="00056690" w:rsidRDefault="000450B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0450BF" w:rsidRPr="00056690" w:rsidRDefault="000450B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450BF" w:rsidRPr="00056690" w:rsidRDefault="000450B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0450BF" w:rsidRPr="00056690" w:rsidRDefault="000450B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B29E5" w:rsidRPr="00723710" w:rsidTr="00B01B9A">
        <w:trPr>
          <w:trHeight w:val="380"/>
        </w:trPr>
        <w:tc>
          <w:tcPr>
            <w:tcW w:w="2340" w:type="dxa"/>
            <w:shd w:val="clear" w:color="auto" w:fill="auto"/>
          </w:tcPr>
          <w:p w:rsidR="009B29E5" w:rsidRPr="00493DE8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7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1952">
              <w:rPr>
                <w:rFonts w:ascii="Angsana New" w:hAnsi="Angsana New"/>
                <w:sz w:val="30"/>
                <w:szCs w:val="30"/>
                <w:lang w:val="en-GB"/>
              </w:rPr>
              <w:t>2.00</w:t>
            </w:r>
          </w:p>
        </w:tc>
        <w:tc>
          <w:tcPr>
            <w:tcW w:w="236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265,000</w:t>
            </w:r>
          </w:p>
        </w:tc>
        <w:tc>
          <w:tcPr>
            <w:tcW w:w="320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:rsidR="009B29E5" w:rsidRPr="00E81952" w:rsidRDefault="0043238E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9B29E5" w:rsidRPr="00E81952" w:rsidRDefault="0043238E" w:rsidP="00432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(245,000)</w:t>
            </w:r>
          </w:p>
        </w:tc>
        <w:tc>
          <w:tcPr>
            <w:tcW w:w="236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290,000</w:t>
            </w:r>
          </w:p>
        </w:tc>
      </w:tr>
      <w:tr w:rsidR="009B29E5" w:rsidRPr="00723710" w:rsidTr="00B01B9A">
        <w:trPr>
          <w:trHeight w:val="380"/>
        </w:trPr>
        <w:tc>
          <w:tcPr>
            <w:tcW w:w="2340" w:type="dxa"/>
            <w:shd w:val="clear" w:color="auto" w:fill="auto"/>
          </w:tcPr>
          <w:p w:rsidR="009B29E5" w:rsidRPr="00493DE8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:rsidR="009B29E5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0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:rsidR="009B29E5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9B29E5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:rsidR="009B29E5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29E5" w:rsidRPr="00723710" w:rsidTr="00DE32FF">
        <w:trPr>
          <w:trHeight w:val="380"/>
        </w:trPr>
        <w:tc>
          <w:tcPr>
            <w:tcW w:w="2340" w:type="dxa"/>
            <w:shd w:val="clear" w:color="auto" w:fill="auto"/>
            <w:vAlign w:val="bottom"/>
          </w:tcPr>
          <w:p w:rsidR="009B29E5" w:rsidRPr="00493DE8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B29E5" w:rsidRPr="00493DE8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B29E5" w:rsidRPr="00493DE8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9B29E5" w:rsidRPr="00056690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B29E5" w:rsidRPr="00056690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="009B29E5" w:rsidRPr="00056690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B29E5" w:rsidRPr="00056690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9B29E5" w:rsidRPr="00056690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B29E5" w:rsidRPr="00056690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9B29E5" w:rsidRPr="00056690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B29E5" w:rsidRPr="00723710" w:rsidTr="00DE32FF">
        <w:trPr>
          <w:trHeight w:val="380"/>
        </w:trPr>
        <w:tc>
          <w:tcPr>
            <w:tcW w:w="2340" w:type="dxa"/>
            <w:shd w:val="clear" w:color="auto" w:fill="auto"/>
          </w:tcPr>
          <w:p w:rsidR="009B29E5" w:rsidRPr="00493DE8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7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1952">
              <w:rPr>
                <w:rFonts w:ascii="Angsana New" w:hAnsi="Angsana New"/>
                <w:sz w:val="30"/>
                <w:szCs w:val="30"/>
                <w:lang w:val="en-GB"/>
              </w:rPr>
              <w:t>1.75 - 2.00</w:t>
            </w:r>
          </w:p>
        </w:tc>
        <w:tc>
          <w:tcPr>
            <w:tcW w:w="236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  <w:r w:rsidRPr="00E819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8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320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(135,000)</w:t>
            </w:r>
          </w:p>
        </w:tc>
        <w:tc>
          <w:tcPr>
            <w:tcW w:w="236" w:type="dxa"/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:rsidR="009B29E5" w:rsidRPr="00E81952" w:rsidRDefault="009B29E5" w:rsidP="009B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265,000</w:t>
            </w:r>
          </w:p>
        </w:tc>
      </w:tr>
    </w:tbl>
    <w:p w:rsidR="00454881" w:rsidRDefault="00DA4B76" w:rsidP="00BA0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A0411">
        <w:rPr>
          <w:rFonts w:ascii="Angsana New" w:hAnsi="Angsana New"/>
          <w:sz w:val="30"/>
          <w:szCs w:val="30"/>
          <w:cs/>
        </w:rPr>
        <w:t xml:space="preserve">  </w:t>
      </w:r>
      <w:r w:rsidR="005241FF" w:rsidRPr="00BA0411">
        <w:rPr>
          <w:rFonts w:ascii="Angsana New" w:hAnsi="Angsana New"/>
          <w:sz w:val="30"/>
          <w:szCs w:val="30"/>
        </w:rPr>
        <w:t xml:space="preserve">           </w:t>
      </w:r>
    </w:p>
    <w:p w:rsidR="00BE29A3" w:rsidRDefault="00BE29A3" w:rsidP="00BA0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E29A3" w:rsidRDefault="00BE29A3" w:rsidP="00BA0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E29A3" w:rsidRDefault="00BE29A3" w:rsidP="00BA0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085"/>
        <w:gridCol w:w="287"/>
        <w:gridCol w:w="1067"/>
        <w:gridCol w:w="291"/>
        <w:gridCol w:w="9"/>
        <w:gridCol w:w="1048"/>
        <w:gridCol w:w="9"/>
        <w:gridCol w:w="266"/>
        <w:gridCol w:w="1157"/>
      </w:tblGrid>
      <w:tr w:rsidR="004C2A94" w:rsidRPr="00D457A5" w:rsidTr="004C2A94">
        <w:tc>
          <w:tcPr>
            <w:tcW w:w="2217" w:type="pct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เจ้าหนี้การค้า </w:t>
            </w:r>
          </w:p>
        </w:tc>
        <w:tc>
          <w:tcPr>
            <w:tcW w:w="1300" w:type="pct"/>
            <w:gridSpan w:val="3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5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D457A5" w:rsidTr="004C2A94">
        <w:tc>
          <w:tcPr>
            <w:tcW w:w="2217" w:type="pct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5" w:type="pct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C2A94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9"/>
            <w:vAlign w:val="bottom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E5D93" w:rsidRPr="00D457A5" w:rsidTr="004C2A9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24,606</w:t>
            </w:r>
          </w:p>
        </w:tc>
      </w:tr>
      <w:tr w:rsidR="009E5D93" w:rsidRPr="00D457A5" w:rsidTr="004C2A9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</w:tcPr>
          <w:p w:rsidR="009E5D93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</w:tcPr>
          <w:p w:rsidR="009E5D93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7,987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5D93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9E5D93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5D93" w:rsidRPr="00D457A5" w:rsidTr="004C2A9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0C0979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12,148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C0979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10,790</w:t>
            </w:r>
          </w:p>
        </w:tc>
      </w:tr>
      <w:tr w:rsidR="009E5D93" w:rsidRPr="00EF7F8E" w:rsidTr="004C2A9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bottom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18,0</w:t>
            </w:r>
            <w:r w:rsidR="000C0979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20,135</w:t>
            </w:r>
          </w:p>
        </w:tc>
        <w:tc>
          <w:tcPr>
            <w:tcW w:w="160" w:type="pct"/>
            <w:gridSpan w:val="2"/>
            <w:tcBorders>
              <w:top w:val="nil"/>
              <w:bottom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E5D93" w:rsidRPr="00EF43F6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</w:t>
            </w:r>
            <w:r w:rsidR="000C0979"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9E5D93" w:rsidRPr="00EF43F6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35,396</w:t>
            </w:r>
          </w:p>
        </w:tc>
      </w:tr>
    </w:tbl>
    <w:p w:rsidR="00BA0411" w:rsidRPr="00454881" w:rsidRDefault="00E0078A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686CDB">
        <w:rPr>
          <w:rFonts w:ascii="Angsana New" w:hAnsi="Angsana New"/>
          <w:sz w:val="30"/>
          <w:szCs w:val="30"/>
        </w:rPr>
        <w:tab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083"/>
        <w:gridCol w:w="287"/>
        <w:gridCol w:w="1063"/>
        <w:gridCol w:w="291"/>
        <w:gridCol w:w="9"/>
        <w:gridCol w:w="1048"/>
        <w:gridCol w:w="9"/>
        <w:gridCol w:w="261"/>
        <w:gridCol w:w="1168"/>
      </w:tblGrid>
      <w:tr w:rsidR="008A2F13" w:rsidRPr="00D457A5" w:rsidTr="007A5F10">
        <w:tc>
          <w:tcPr>
            <w:tcW w:w="2217" w:type="pct"/>
          </w:tcPr>
          <w:p w:rsidR="008A2F13" w:rsidRPr="00D457A5" w:rsidRDefault="008A2F13" w:rsidP="00EB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B47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7" w:type="pct"/>
            <w:gridSpan w:val="3"/>
          </w:tcPr>
          <w:p w:rsidR="008A2F13" w:rsidRPr="00D457A5" w:rsidRDefault="008A2F13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8A2F13" w:rsidRPr="00D457A5" w:rsidRDefault="008A2F13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5"/>
          </w:tcPr>
          <w:p w:rsidR="008A2F13" w:rsidRPr="00D457A5" w:rsidRDefault="008A2F13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D457A5" w:rsidTr="004C2A94">
        <w:tc>
          <w:tcPr>
            <w:tcW w:w="2217" w:type="pct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5" w:type="pct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  <w:gridSpan w:val="2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C2A94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9"/>
            <w:tcBorders>
              <w:bottom w:val="nil"/>
            </w:tcBorders>
            <w:vAlign w:val="bottom"/>
          </w:tcPr>
          <w:p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E5D93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:rsidR="009E5D93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5D93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9E5D93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9E5D93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:rsidR="009E5D93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:rsidR="009E5D93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5D93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:rsidR="009E5D93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5D93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D93" w:rsidRPr="00E2443C" w:rsidRDefault="000C0979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E5D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13,926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D93" w:rsidRPr="00E2443C" w:rsidRDefault="000C0979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D93" w:rsidRPr="00E2443C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12,825</w:t>
            </w:r>
          </w:p>
        </w:tc>
      </w:tr>
      <w:tr w:rsidR="009E5D93" w:rsidRPr="00D457A5" w:rsidTr="00E31EC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4"/>
        </w:trPr>
        <w:tc>
          <w:tcPr>
            <w:tcW w:w="2217" w:type="pct"/>
            <w:tcBorders>
              <w:top w:val="nil"/>
              <w:bottom w:val="nil"/>
            </w:tcBorders>
          </w:tcPr>
          <w:p w:rsidR="009E5D93" w:rsidRPr="00D457A5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E5D93" w:rsidRPr="009E5D93" w:rsidRDefault="000C0979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E5D93" w:rsidRPr="009E5D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292318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E5D93" w:rsidRPr="00292318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14,597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292318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5D93" w:rsidRPr="00657588" w:rsidRDefault="000C0979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D93" w:rsidRPr="00292318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E5D93" w:rsidRPr="00EF43F6" w:rsidRDefault="009E5D93" w:rsidP="009E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3F6">
              <w:rPr>
                <w:rFonts w:ascii="Angsana New" w:hAnsi="Angsana New"/>
                <w:b/>
                <w:bCs/>
                <w:sz w:val="30"/>
                <w:szCs w:val="30"/>
              </w:rPr>
              <w:t>13,1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</w:tbl>
    <w:p w:rsidR="00711A23" w:rsidRPr="0082769F" w:rsidRDefault="00C02185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183590" w:rsidRPr="008D5940" w:rsidRDefault="00342641" w:rsidP="008D5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7846DE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5A5BFE" w:rsidRPr="0082769F" w:rsidRDefault="005A5BFE" w:rsidP="0071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</w:p>
    <w:p w:rsidR="001629D4" w:rsidRPr="001629D4" w:rsidRDefault="001629D4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1629D4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สัญญาเช่าพื้นที่</w:t>
      </w:r>
    </w:p>
    <w:p w:rsidR="001629D4" w:rsidRPr="0082769F" w:rsidRDefault="001629D4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5BFE">
        <w:rPr>
          <w:rFonts w:ascii="Angsana New" w:hAnsi="Angsana New"/>
          <w:spacing w:val="-6"/>
          <w:sz w:val="30"/>
          <w:szCs w:val="30"/>
          <w:cs/>
        </w:rPr>
        <w:t>บริษัทได้ทำสัญญาเช่าพื้นที่กับบริษัท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คาโดคา</w:t>
      </w:r>
      <w:r w:rsidR="00F159A5">
        <w:rPr>
          <w:rFonts w:ascii="Angsana New" w:hAnsi="Angsana New" w:hint="cs"/>
          <w:spacing w:val="-6"/>
          <w:sz w:val="30"/>
          <w:szCs w:val="30"/>
          <w:cs/>
        </w:rPr>
        <w:t>วะ อมรินทร์ จำกัด ซึ่งเป็น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บริษัทร่วม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โดยสัญญาดังกล่าวมีระยะเวลา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>
        <w:rPr>
          <w:rFonts w:ascii="Angsana New" w:hAnsi="Angsana New"/>
          <w:spacing w:val="-6"/>
          <w:sz w:val="30"/>
          <w:szCs w:val="30"/>
        </w:rPr>
        <w:t>3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ปี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1 </w:t>
      </w:r>
      <w:r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>
        <w:rPr>
          <w:rFonts w:ascii="Angsana New" w:hAnsi="Angsana New"/>
          <w:spacing w:val="-6"/>
          <w:sz w:val="30"/>
          <w:szCs w:val="30"/>
        </w:rPr>
        <w:t xml:space="preserve"> 25</w:t>
      </w:r>
      <w:r w:rsidR="00B32548">
        <w:rPr>
          <w:rFonts w:ascii="Angsana New" w:hAnsi="Angsana New"/>
          <w:spacing w:val="-6"/>
          <w:sz w:val="30"/>
          <w:szCs w:val="30"/>
        </w:rPr>
        <w:t>62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>
        <w:rPr>
          <w:rFonts w:ascii="Angsana New" w:hAnsi="Angsana New"/>
          <w:spacing w:val="-6"/>
          <w:sz w:val="30"/>
          <w:szCs w:val="30"/>
        </w:rPr>
        <w:t xml:space="preserve"> 30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256</w:t>
      </w:r>
      <w:r w:rsidR="00B32548">
        <w:rPr>
          <w:rFonts w:ascii="Angsana New" w:hAnsi="Angsana New"/>
          <w:spacing w:val="-6"/>
          <w:sz w:val="30"/>
          <w:szCs w:val="30"/>
        </w:rPr>
        <w:t>5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 w:rsidR="005654BE">
        <w:rPr>
          <w:rFonts w:ascii="Angsana New" w:hAnsi="Angsana New" w:hint="cs"/>
          <w:spacing w:val="-6"/>
          <w:sz w:val="30"/>
          <w:szCs w:val="30"/>
          <w:cs/>
        </w:rPr>
        <w:t>ร่วมดังกล่าว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ตกลงจะจ่ายค่าเช่า</w:t>
      </w:r>
      <w:r w:rsidR="005654BE">
        <w:rPr>
          <w:rFonts w:ascii="Angsana New" w:hAnsi="Angsana New" w:hint="cs"/>
          <w:spacing w:val="-6"/>
          <w:sz w:val="30"/>
          <w:szCs w:val="30"/>
          <w:cs/>
        </w:rPr>
        <w:t>ให้กับบริษัท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 w:rsidRPr="005A5BFE">
        <w:rPr>
          <w:rFonts w:ascii="Angsana New" w:hAnsi="Angsana New"/>
          <w:spacing w:val="-6"/>
          <w:sz w:val="30"/>
          <w:szCs w:val="30"/>
          <w:cs/>
        </w:rPr>
        <w:t>เป็นรายเดือนในอัตราคงที่ตามที่ตกลงกันในสัญญา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82769F" w:rsidRDefault="0082769F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66276" w:rsidRDefault="00A66276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spacing w:val="-6"/>
          <w:sz w:val="30"/>
          <w:szCs w:val="30"/>
          <w:cs/>
        </w:rPr>
        <w:t>บริษัทได้ทำสัญญา</w:t>
      </w:r>
      <w:r w:rsidR="00BC4E95">
        <w:rPr>
          <w:rFonts w:ascii="Angsana New" w:hAnsi="Angsana New"/>
          <w:spacing w:val="-6"/>
          <w:sz w:val="30"/>
          <w:szCs w:val="30"/>
          <w:cs/>
        </w:rPr>
        <w:t>เช่าพื้นที่กับ</w:t>
      </w:r>
      <w:r w:rsidR="00BC4E95" w:rsidRPr="00BC4E95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โดยสัญญาดังกล่าว</w:t>
      </w:r>
      <w:r w:rsidR="00BC4E95">
        <w:rPr>
          <w:rFonts w:ascii="Angsana New" w:hAnsi="Angsana New"/>
          <w:spacing w:val="-6"/>
          <w:sz w:val="30"/>
          <w:szCs w:val="30"/>
          <w:cs/>
        </w:rPr>
        <w:br/>
      </w:r>
      <w:r w:rsidRPr="00A66276">
        <w:rPr>
          <w:rFonts w:ascii="Angsana New" w:hAnsi="Angsana New"/>
          <w:spacing w:val="-6"/>
          <w:sz w:val="30"/>
          <w:szCs w:val="30"/>
          <w:cs/>
        </w:rPr>
        <w:t>มีระยะเวลา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3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ปี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1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กุมภาพันธ์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25</w:t>
      </w:r>
      <w:r w:rsidR="00813C61">
        <w:rPr>
          <w:rFonts w:ascii="Angsana New" w:hAnsi="Angsana New"/>
          <w:spacing w:val="-6"/>
          <w:sz w:val="30"/>
          <w:szCs w:val="30"/>
        </w:rPr>
        <w:t>60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31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มกราคม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256</w:t>
      </w:r>
      <w:r w:rsidR="00813C61">
        <w:rPr>
          <w:rFonts w:ascii="Angsana New" w:hAnsi="Angsana New"/>
          <w:spacing w:val="-6"/>
          <w:sz w:val="30"/>
          <w:szCs w:val="30"/>
        </w:rPr>
        <w:t>3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ตกลงจะจ่ายค่าเช่าเป็นรายเดือนในอัตราคงที่ตามที่ตกลงกันในสัญญา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ทั้งนี้หากครบกำหนดสัญญาและไม่มีคู่สัญญาฝ่ายใดบอกเลิกสัญญา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สัญญาฉบับนี้จะมีผลบังคับใช้ต่อไปอีกคราวละสามปี</w:t>
      </w:r>
    </w:p>
    <w:p w:rsidR="00A66276" w:rsidRDefault="00A66276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454881" w:rsidRDefault="00454881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454881" w:rsidRPr="00711A23" w:rsidRDefault="00454881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512595" w:rsidRDefault="00512595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spacing w:val="-6"/>
          <w:sz w:val="30"/>
          <w:szCs w:val="30"/>
          <w:cs/>
        </w:rPr>
        <w:lastRenderedPageBreak/>
        <w:t>บริษัทได้ทำสัญญา</w:t>
      </w:r>
      <w:r>
        <w:rPr>
          <w:rFonts w:ascii="Angsana New" w:hAnsi="Angsana New"/>
          <w:spacing w:val="-6"/>
          <w:sz w:val="30"/>
          <w:szCs w:val="30"/>
          <w:cs/>
        </w:rPr>
        <w:t>เช่าพื้นที่กับ</w:t>
      </w:r>
      <w:r w:rsidRPr="00BC4E95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033956">
        <w:rPr>
          <w:rFonts w:ascii="Angsana New" w:hAnsi="Angsana New" w:hint="cs"/>
          <w:spacing w:val="-6"/>
          <w:sz w:val="30"/>
          <w:szCs w:val="30"/>
          <w:cs/>
        </w:rPr>
        <w:t>อมรินทร์ ออมนิเวิร์ส จำกัด</w:t>
      </w:r>
      <w:r w:rsidR="00813C6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โดยสัญญาดังกล่าวมีระยะเวลา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ปี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1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pacing w:val="-6"/>
          <w:sz w:val="30"/>
          <w:szCs w:val="30"/>
        </w:rPr>
        <w:t xml:space="preserve">2560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31 </w:t>
      </w:r>
      <w:r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1</w:t>
      </w:r>
      <w:r w:rsidR="00813C6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ตกลงจะจ่ายค่าเช่าเป็นรายเดือนในอัตราคงที่ตามที่ตกลงกันในสัญญา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ทั้งนี้หากครบกำหนดสัญญาและไม่มีคู่สัญญาฝ่ายใดบอกเลิกสัญญา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สัญญาฉบับนี้จะมี</w:t>
      </w:r>
      <w:r w:rsidR="00FF41EB">
        <w:rPr>
          <w:rFonts w:ascii="Angsana New" w:hAnsi="Angsana New"/>
          <w:spacing w:val="-6"/>
          <w:sz w:val="30"/>
          <w:szCs w:val="30"/>
        </w:rPr>
        <w:t xml:space="preserve">                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ผลบังคับใช้ต่อไปอีกคราวละ</w:t>
      </w:r>
      <w:r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A66276">
        <w:rPr>
          <w:rFonts w:ascii="Angsana New" w:hAnsi="Angsana New"/>
          <w:spacing w:val="-6"/>
          <w:sz w:val="30"/>
          <w:szCs w:val="30"/>
          <w:cs/>
        </w:rPr>
        <w:t>ปี</w:t>
      </w:r>
    </w:p>
    <w:p w:rsidR="002905EC" w:rsidRDefault="002905EC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  <w:t>สัญญา</w:t>
      </w:r>
      <w:r w:rsidRPr="00A66276">
        <w:rPr>
          <w:rFonts w:ascii="Angsana New" w:hAnsi="Angsana New"/>
          <w:i/>
          <w:iCs/>
          <w:sz w:val="30"/>
          <w:szCs w:val="30"/>
          <w:cs/>
        </w:rPr>
        <w:t>บริการ</w:t>
      </w:r>
      <w:r w:rsidRPr="00A66276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A66276" w:rsidRPr="00711A23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E76C1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</w:t>
      </w:r>
      <w:r w:rsidR="00ED01C1" w:rsidRPr="004E76C1">
        <w:rPr>
          <w:rFonts w:ascii="Angsana New" w:hAnsi="Angsana New" w:hint="cs"/>
          <w:color w:val="000000"/>
          <w:sz w:val="30"/>
          <w:szCs w:val="30"/>
          <w:cs/>
        </w:rPr>
        <w:t xml:space="preserve"> คาโดคาวะ อมรินทร์ จำกัด</w:t>
      </w:r>
      <w:r w:rsidR="004579B2" w:rsidRPr="004E76C1">
        <w:rPr>
          <w:rFonts w:ascii="Angsana New" w:hAnsi="Angsana New"/>
          <w:color w:val="000000"/>
          <w:sz w:val="30"/>
          <w:szCs w:val="30"/>
        </w:rPr>
        <w:t xml:space="preserve"> </w:t>
      </w:r>
      <w:r w:rsidR="004579B2" w:rsidRPr="004E76C1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ซึ่งเป็นบริษัทร่วม </w:t>
      </w:r>
      <w:r w:rsidRPr="004E76C1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 w:rsidRPr="004E76C1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ED01C1" w:rsidRPr="004E76C1">
        <w:rPr>
          <w:rFonts w:ascii="Angsana New" w:hAnsi="Angsana New" w:hint="cs"/>
          <w:color w:val="000000"/>
          <w:sz w:val="30"/>
          <w:szCs w:val="30"/>
          <w:cs/>
        </w:rPr>
        <w:t>บริการรับจ้าง</w:t>
      </w:r>
      <w:r w:rsidR="00FE60F5" w:rsidRPr="004E76C1">
        <w:rPr>
          <w:rFonts w:ascii="Angsana New" w:hAnsi="Angsana New"/>
          <w:color w:val="000000"/>
          <w:sz w:val="30"/>
          <w:szCs w:val="30"/>
        </w:rPr>
        <w:br/>
      </w:r>
      <w:r w:rsidR="00ED01C1" w:rsidRPr="004E76C1">
        <w:rPr>
          <w:rFonts w:ascii="Angsana New" w:hAnsi="Angsana New" w:hint="cs"/>
          <w:color w:val="000000"/>
          <w:sz w:val="30"/>
          <w:szCs w:val="30"/>
          <w:cs/>
        </w:rPr>
        <w:t>เป็นที่</w:t>
      </w:r>
      <w:r w:rsidRPr="004E76C1">
        <w:rPr>
          <w:rFonts w:ascii="Angsana New" w:hAnsi="Angsana New"/>
          <w:color w:val="000000"/>
          <w:sz w:val="30"/>
          <w:szCs w:val="30"/>
          <w:cs/>
        </w:rPr>
        <w:t>ปรึกษา</w:t>
      </w:r>
      <w:r w:rsidR="004579B2" w:rsidRPr="004E76C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 w:rsidRPr="004E76C1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รับผิดชอบงานบัญชี</w:t>
      </w:r>
      <w:r w:rsidR="00ED01C1" w:rsidRPr="004E76C1">
        <w:rPr>
          <w:rFonts w:ascii="Angsana New" w:hAnsi="Angsana New"/>
          <w:color w:val="000000"/>
          <w:spacing w:val="-6"/>
          <w:sz w:val="30"/>
          <w:szCs w:val="30"/>
        </w:rPr>
        <w:t>-</w:t>
      </w:r>
      <w:r w:rsidR="00ED01C1" w:rsidRPr="004E76C1">
        <w:rPr>
          <w:rFonts w:ascii="Angsana New" w:hAnsi="Angsana New"/>
          <w:color w:val="000000"/>
          <w:spacing w:val="-6"/>
          <w:sz w:val="30"/>
          <w:szCs w:val="30"/>
          <w:cs/>
        </w:rPr>
        <w:t>การเงิน</w:t>
      </w:r>
      <w:r w:rsidR="00ED01C1" w:rsidRPr="004E76C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ทรัพยากรบุคคล จัดซื้อ กฎหมาย ระบบสารสนเทศ และงานอื่นๆ ที่เกี่ยวข้อง</w:t>
      </w:r>
      <w:r w:rsidR="00ED01C1" w:rsidRPr="004E76C1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กับบริษัทร่วมดังกล่าว</w:t>
      </w:r>
      <w:r w:rsidRPr="004E76C1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ED01C1" w:rsidRPr="004E76C1">
        <w:rPr>
          <w:rFonts w:ascii="Angsana New" w:hAnsi="Angsana New"/>
          <w:color w:val="000000"/>
          <w:spacing w:val="-8"/>
          <w:sz w:val="30"/>
          <w:szCs w:val="30"/>
          <w:cs/>
        </w:rPr>
        <w:t>โดยมีกำหนดระยะเวลา</w:t>
      </w:r>
      <w:r w:rsidR="004E76C1" w:rsidRPr="004E76C1">
        <w:rPr>
          <w:rFonts w:ascii="Angsana New" w:hAnsi="Angsana New" w:hint="cs"/>
          <w:color w:val="000000"/>
          <w:spacing w:val="-8"/>
          <w:sz w:val="30"/>
          <w:szCs w:val="30"/>
          <w:cs/>
        </w:rPr>
        <w:t>หนึ่ง</w:t>
      </w:r>
      <w:r w:rsidRPr="004E76C1">
        <w:rPr>
          <w:rFonts w:ascii="Angsana New" w:hAnsi="Angsana New"/>
          <w:color w:val="000000"/>
          <w:spacing w:val="-8"/>
          <w:sz w:val="30"/>
          <w:szCs w:val="30"/>
          <w:cs/>
        </w:rPr>
        <w:t>ปี</w:t>
      </w:r>
      <w:r w:rsidRPr="004E76C1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4E76C1">
        <w:rPr>
          <w:rFonts w:ascii="Angsana New" w:hAnsi="Angsana New"/>
          <w:color w:val="000000"/>
          <w:spacing w:val="-8"/>
          <w:sz w:val="30"/>
          <w:szCs w:val="30"/>
          <w:cs/>
        </w:rPr>
        <w:t>ตั้งแต่วันที่</w:t>
      </w:r>
      <w:r w:rsidRPr="004E76C1">
        <w:rPr>
          <w:rFonts w:ascii="Angsana New" w:hAnsi="Angsana New"/>
          <w:color w:val="000000"/>
          <w:spacing w:val="-8"/>
          <w:sz w:val="30"/>
          <w:szCs w:val="30"/>
        </w:rPr>
        <w:t xml:space="preserve"> 1 </w:t>
      </w:r>
      <w:r w:rsidR="00ED01C1" w:rsidRPr="004E76C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ตุลาคม </w:t>
      </w:r>
      <w:r w:rsidR="00ED01C1" w:rsidRPr="004E76C1">
        <w:rPr>
          <w:rFonts w:ascii="Angsana New" w:hAnsi="Angsana New"/>
          <w:color w:val="000000"/>
          <w:spacing w:val="-8"/>
          <w:sz w:val="30"/>
          <w:szCs w:val="30"/>
        </w:rPr>
        <w:t>25</w:t>
      </w:r>
      <w:r w:rsidR="004E76C1" w:rsidRPr="004E76C1">
        <w:rPr>
          <w:rFonts w:ascii="Angsana New" w:hAnsi="Angsana New"/>
          <w:color w:val="000000"/>
          <w:spacing w:val="-8"/>
          <w:sz w:val="30"/>
          <w:szCs w:val="30"/>
        </w:rPr>
        <w:t>62</w:t>
      </w:r>
      <w:r w:rsidRPr="004E76C1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4E76C1">
        <w:rPr>
          <w:rFonts w:ascii="Angsana New" w:hAnsi="Angsana New"/>
          <w:color w:val="000000"/>
          <w:spacing w:val="-8"/>
          <w:sz w:val="30"/>
          <w:szCs w:val="30"/>
          <w:cs/>
        </w:rPr>
        <w:t>ถึงวันที่</w:t>
      </w:r>
      <w:r w:rsidRPr="004E76C1">
        <w:rPr>
          <w:rFonts w:ascii="Angsana New" w:hAnsi="Angsana New"/>
          <w:color w:val="000000"/>
          <w:spacing w:val="-8"/>
          <w:sz w:val="30"/>
          <w:szCs w:val="30"/>
        </w:rPr>
        <w:t xml:space="preserve"> 3</w:t>
      </w:r>
      <w:r w:rsidR="00ED01C1" w:rsidRPr="004E76C1">
        <w:rPr>
          <w:rFonts w:ascii="Angsana New" w:hAnsi="Angsana New"/>
          <w:color w:val="000000"/>
          <w:spacing w:val="-8"/>
          <w:sz w:val="30"/>
          <w:szCs w:val="30"/>
        </w:rPr>
        <w:t xml:space="preserve">0 </w:t>
      </w:r>
      <w:r w:rsidR="00ED01C1" w:rsidRPr="004E76C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กันยายน </w:t>
      </w:r>
      <w:r w:rsidR="00ED01C1" w:rsidRPr="004E76C1">
        <w:rPr>
          <w:rFonts w:ascii="Angsana New" w:hAnsi="Angsana New"/>
          <w:color w:val="000000"/>
          <w:spacing w:val="-8"/>
          <w:sz w:val="30"/>
          <w:szCs w:val="30"/>
        </w:rPr>
        <w:t>256</w:t>
      </w:r>
      <w:r w:rsidR="004E76C1" w:rsidRPr="004E76C1">
        <w:rPr>
          <w:rFonts w:ascii="Angsana New" w:hAnsi="Angsana New"/>
          <w:color w:val="000000"/>
          <w:spacing w:val="-8"/>
          <w:sz w:val="30"/>
          <w:szCs w:val="30"/>
        </w:rPr>
        <w:t>3</w:t>
      </w:r>
      <w:r w:rsidRPr="004E76C1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4E76C1">
        <w:rPr>
          <w:rFonts w:ascii="Angsana New" w:hAnsi="Angsana New"/>
          <w:color w:val="000000"/>
          <w:spacing w:val="-8"/>
          <w:sz w:val="30"/>
          <w:szCs w:val="30"/>
          <w:cs/>
        </w:rPr>
        <w:t>โดยบริษัท</w:t>
      </w:r>
      <w:r w:rsidR="00BC4E95" w:rsidRPr="004E76C1">
        <w:rPr>
          <w:rFonts w:ascii="Angsana New" w:hAnsi="Angsana New" w:hint="cs"/>
          <w:color w:val="000000"/>
          <w:spacing w:val="-8"/>
          <w:sz w:val="30"/>
          <w:szCs w:val="30"/>
          <w:cs/>
        </w:rPr>
        <w:t>ร่วม</w:t>
      </w:r>
      <w:r w:rsidR="00BC4E95" w:rsidRPr="004E76C1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Pr="004E76C1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:rsidR="001A6948" w:rsidRDefault="001A6948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E76C1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124B2F" w:rsidRPr="004E76C1">
        <w:rPr>
          <w:rFonts w:ascii="Angsana New" w:hAnsi="Angsana New"/>
          <w:color w:val="000000"/>
          <w:sz w:val="30"/>
          <w:szCs w:val="30"/>
          <w:cs/>
        </w:rPr>
        <w:t>ได้ทำสัญญา</w:t>
      </w:r>
      <w:r w:rsidRPr="004E76C1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="00BC4E95" w:rsidRPr="004E76C1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4E76C1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 w:rsidRPr="004E76C1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="00ED01C1" w:rsidRPr="004E76C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 w:rsidRPr="004E76C1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Pr="004E76C1">
        <w:rPr>
          <w:rFonts w:ascii="Angsana New" w:hAnsi="Angsana New"/>
          <w:color w:val="000000"/>
          <w:sz w:val="30"/>
          <w:szCs w:val="30"/>
          <w:cs/>
        </w:rPr>
        <w:t>มีหน้าที่ให้คำปรึกษาและ</w:t>
      </w:r>
      <w:r w:rsidRPr="004E76C1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รับผิดชอบงานสรรหาว่าจ้าง</w:t>
      </w:r>
      <w:r w:rsidRPr="004E76C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4E76C1">
        <w:rPr>
          <w:rFonts w:ascii="Angsana New" w:hAnsi="Angsana New"/>
          <w:color w:val="000000"/>
          <w:spacing w:val="-6"/>
          <w:sz w:val="30"/>
          <w:szCs w:val="30"/>
          <w:cs/>
        </w:rPr>
        <w:t>งาน</w:t>
      </w:r>
      <w:r w:rsidR="00813C61" w:rsidRPr="004E76C1">
        <w:rPr>
          <w:rFonts w:ascii="Angsana New" w:hAnsi="Angsana New" w:hint="cs"/>
          <w:color w:val="000000"/>
          <w:spacing w:val="-6"/>
          <w:sz w:val="30"/>
          <w:szCs w:val="30"/>
          <w:cs/>
        </w:rPr>
        <w:t>ด้านการจัดซื้อจัดจ้างและ</w:t>
      </w:r>
      <w:r w:rsidRPr="004E76C1">
        <w:rPr>
          <w:rFonts w:ascii="Angsana New" w:hAnsi="Angsana New"/>
          <w:color w:val="000000"/>
          <w:spacing w:val="-6"/>
          <w:sz w:val="30"/>
          <w:szCs w:val="30"/>
          <w:cs/>
        </w:rPr>
        <w:t>งานอื่นๆ</w:t>
      </w:r>
      <w:r w:rsidRPr="004E76C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4E76C1">
        <w:rPr>
          <w:rFonts w:ascii="Angsana New" w:hAnsi="Angsana New"/>
          <w:color w:val="000000"/>
          <w:spacing w:val="-6"/>
          <w:sz w:val="30"/>
          <w:szCs w:val="30"/>
          <w:cs/>
        </w:rPr>
        <w:t>ที่เกี่ยวข้องทั้งหมด</w:t>
      </w:r>
      <w:r w:rsidR="00813C61" w:rsidRPr="004E76C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แต่ไม่รวมถึงที่เกี่ยวกับการผลิตรายการ และการออกอากาศโทรทัศน์</w:t>
      </w:r>
      <w:r w:rsidRPr="004E76C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4E76C1">
        <w:rPr>
          <w:rFonts w:ascii="Angsana New" w:hAnsi="Angsana New"/>
          <w:color w:val="000000"/>
          <w:spacing w:val="-6"/>
          <w:sz w:val="30"/>
          <w:szCs w:val="30"/>
          <w:cs/>
        </w:rPr>
        <w:t>โดยมีกำหนดระยะเวลาหนึ่งปี</w:t>
      </w:r>
      <w:r w:rsidRPr="004E76C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4E76C1">
        <w:rPr>
          <w:rFonts w:ascii="Angsana New" w:hAnsi="Angsana New"/>
          <w:color w:val="000000"/>
          <w:spacing w:val="-6"/>
          <w:sz w:val="30"/>
          <w:szCs w:val="30"/>
          <w:cs/>
        </w:rPr>
        <w:t>ตั้งแต่วันที่</w:t>
      </w:r>
      <w:r w:rsidRPr="004E76C1">
        <w:rPr>
          <w:rFonts w:ascii="Angsana New" w:hAnsi="Angsana New"/>
          <w:color w:val="000000"/>
          <w:spacing w:val="-6"/>
          <w:sz w:val="30"/>
          <w:szCs w:val="30"/>
        </w:rPr>
        <w:t xml:space="preserve"> 1 </w:t>
      </w:r>
      <w:r w:rsidRPr="004E76C1">
        <w:rPr>
          <w:rFonts w:ascii="Angsana New" w:hAnsi="Angsana New"/>
          <w:color w:val="000000"/>
          <w:spacing w:val="-6"/>
          <w:sz w:val="30"/>
          <w:szCs w:val="30"/>
          <w:cs/>
        </w:rPr>
        <w:t>มกราคม</w:t>
      </w:r>
      <w:r w:rsidRPr="004E76C1">
        <w:rPr>
          <w:rFonts w:ascii="Angsana New" w:hAnsi="Angsana New"/>
          <w:color w:val="000000"/>
          <w:spacing w:val="-6"/>
          <w:sz w:val="30"/>
          <w:szCs w:val="30"/>
        </w:rPr>
        <w:t xml:space="preserve"> 256</w:t>
      </w:r>
      <w:r w:rsidR="00FF41EB">
        <w:rPr>
          <w:rFonts w:ascii="Angsana New" w:hAnsi="Angsana New"/>
          <w:color w:val="000000"/>
          <w:spacing w:val="-6"/>
          <w:sz w:val="30"/>
          <w:szCs w:val="30"/>
        </w:rPr>
        <w:t>3</w:t>
      </w:r>
      <w:r w:rsidRPr="004E76C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4E76C1">
        <w:rPr>
          <w:rFonts w:ascii="Angsana New" w:hAnsi="Angsana New"/>
          <w:color w:val="000000"/>
          <w:spacing w:val="-6"/>
          <w:sz w:val="30"/>
          <w:szCs w:val="30"/>
          <w:cs/>
        </w:rPr>
        <w:t>ถึงวันที่</w:t>
      </w:r>
      <w:r w:rsidRPr="004E76C1">
        <w:rPr>
          <w:rFonts w:ascii="Angsana New" w:hAnsi="Angsana New"/>
          <w:color w:val="000000"/>
          <w:spacing w:val="-6"/>
          <w:sz w:val="30"/>
          <w:szCs w:val="30"/>
        </w:rPr>
        <w:t xml:space="preserve"> 31 </w:t>
      </w:r>
      <w:r w:rsidRPr="004E76C1">
        <w:rPr>
          <w:rFonts w:ascii="Angsana New" w:hAnsi="Angsana New"/>
          <w:color w:val="000000"/>
          <w:spacing w:val="-6"/>
          <w:sz w:val="30"/>
          <w:szCs w:val="30"/>
          <w:cs/>
        </w:rPr>
        <w:t>ธันวาคม</w:t>
      </w:r>
      <w:r w:rsidRPr="004E76C1">
        <w:rPr>
          <w:rFonts w:ascii="Angsana New" w:hAnsi="Angsana New"/>
          <w:color w:val="000000"/>
          <w:sz w:val="30"/>
          <w:szCs w:val="30"/>
        </w:rPr>
        <w:t xml:space="preserve"> 256</w:t>
      </w:r>
      <w:r w:rsidR="00FF41EB">
        <w:rPr>
          <w:rFonts w:ascii="Angsana New" w:hAnsi="Angsana New"/>
          <w:color w:val="000000"/>
          <w:sz w:val="30"/>
          <w:szCs w:val="30"/>
        </w:rPr>
        <w:t>3</w:t>
      </w:r>
      <w:r w:rsidRPr="004E76C1">
        <w:rPr>
          <w:rFonts w:ascii="Angsana New" w:hAnsi="Angsana New"/>
          <w:color w:val="000000"/>
          <w:sz w:val="30"/>
          <w:szCs w:val="30"/>
        </w:rPr>
        <w:t xml:space="preserve"> </w:t>
      </w:r>
      <w:r w:rsidRPr="004E76C1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 w:rsidRPr="004E76C1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4E76C1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:rsidR="00F70579" w:rsidRPr="00711A23" w:rsidRDefault="00F70579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512595" w:rsidRPr="00033956" w:rsidRDefault="00512595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A66276">
        <w:rPr>
          <w:rFonts w:ascii="Angsana New" w:hAnsi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/>
          <w:color w:val="000000"/>
          <w:sz w:val="30"/>
          <w:szCs w:val="30"/>
          <w:cs/>
        </w:rPr>
        <w:t>ได้ทำสัญญา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Pr="00BC4E95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033956" w:rsidRPr="00033956">
        <w:rPr>
          <w:rFonts w:ascii="Angsana New" w:hAnsi="Angsana New"/>
          <w:spacing w:val="-6"/>
          <w:sz w:val="30"/>
          <w:szCs w:val="30"/>
          <w:cs/>
        </w:rPr>
        <w:t xml:space="preserve">อมรินทร์ ออมนิเวิร์ส จำกัด </w:t>
      </w:r>
      <w:r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Pr="00512595">
        <w:rPr>
          <w:rFonts w:ascii="Angsana New" w:hAnsi="Angsana New"/>
          <w:color w:val="000000"/>
          <w:sz w:val="30"/>
          <w:szCs w:val="30"/>
          <w:cs/>
        </w:rPr>
        <w:t>ให้บริการรับจ้างเป็น</w:t>
      </w:r>
      <w:r w:rsidR="00813C61">
        <w:rPr>
          <w:rFonts w:ascii="Angsana New" w:hAnsi="Angsana New" w:hint="cs"/>
          <w:color w:val="000000"/>
          <w:sz w:val="30"/>
          <w:szCs w:val="30"/>
          <w:cs/>
        </w:rPr>
        <w:t xml:space="preserve">     </w:t>
      </w:r>
      <w:r w:rsidRPr="00512595">
        <w:rPr>
          <w:rFonts w:ascii="Angsana New" w:hAnsi="Angsana New"/>
          <w:color w:val="000000"/>
          <w:sz w:val="30"/>
          <w:szCs w:val="30"/>
          <w:cs/>
        </w:rPr>
        <w:t xml:space="preserve">ที่ปรึกษา รับผิดชอบงานบัญชี-การเงิน </w:t>
      </w:r>
      <w:r>
        <w:rPr>
          <w:rFonts w:ascii="Angsana New" w:hAnsi="Angsana New" w:hint="cs"/>
          <w:color w:val="000000"/>
          <w:sz w:val="30"/>
          <w:szCs w:val="30"/>
          <w:cs/>
        </w:rPr>
        <w:t>งานสรรหาว่าจ้าง</w:t>
      </w:r>
      <w:r w:rsidRPr="00512595">
        <w:rPr>
          <w:rFonts w:ascii="Angsana New" w:hAnsi="Angsana New"/>
          <w:color w:val="000000"/>
          <w:sz w:val="30"/>
          <w:szCs w:val="30"/>
          <w:cs/>
        </w:rPr>
        <w:t xml:space="preserve"> และง</w:t>
      </w:r>
      <w:r>
        <w:rPr>
          <w:rFonts w:ascii="Angsana New" w:hAnsi="Angsana New"/>
          <w:color w:val="000000"/>
          <w:sz w:val="30"/>
          <w:szCs w:val="30"/>
          <w:cs/>
        </w:rPr>
        <w:t>านอื่นๆ ที่เกี่ยวข้องกับบริษัทย่อย</w:t>
      </w:r>
      <w:r w:rsidRPr="00512595">
        <w:rPr>
          <w:rFonts w:ascii="Angsana New" w:hAnsi="Angsana New"/>
          <w:color w:val="000000"/>
          <w:sz w:val="30"/>
          <w:szCs w:val="30"/>
          <w:cs/>
        </w:rPr>
        <w:t>ดังกล่าว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โดยมีกำหนดระยะเวลาหนึ่งปี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1 </w:t>
      </w:r>
      <w:r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2560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31 </w:t>
      </w:r>
      <w:r>
        <w:rPr>
          <w:rFonts w:ascii="Angsana New" w:hAnsi="Angsana New"/>
          <w:color w:val="000000"/>
          <w:sz w:val="30"/>
          <w:szCs w:val="30"/>
          <w:cs/>
        </w:rPr>
        <w:t>ต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ุลาคม </w:t>
      </w:r>
      <w:r w:rsidRPr="00A66276">
        <w:rPr>
          <w:rFonts w:ascii="Angsana New" w:hAnsi="Angsana New"/>
          <w:color w:val="000000"/>
          <w:sz w:val="30"/>
          <w:szCs w:val="30"/>
        </w:rPr>
        <w:t>256</w:t>
      </w:r>
      <w:r w:rsidR="00BF3CB8">
        <w:rPr>
          <w:rFonts w:ascii="Angsana New" w:hAnsi="Angsana New"/>
          <w:color w:val="000000"/>
          <w:sz w:val="30"/>
          <w:szCs w:val="30"/>
        </w:rPr>
        <w:t>1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ตกลง</w:t>
      </w:r>
      <w:r w:rsidR="00813C61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จะจ่ายค่าบริการเป็นรายเดือนตามอัตราที่ระบุไว้ในสัญญา</w:t>
      </w:r>
      <w:r w:rsidR="003D33B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D33B1" w:rsidRPr="003D33B1">
        <w:rPr>
          <w:rFonts w:ascii="Angsana New" w:hAnsi="Angsana New"/>
          <w:color w:val="000000"/>
          <w:sz w:val="30"/>
          <w:szCs w:val="30"/>
          <w:cs/>
        </w:rPr>
        <w:t>ทั้งนี้</w:t>
      </w:r>
      <w:r w:rsidR="00813C6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D33B1" w:rsidRPr="00033956">
        <w:rPr>
          <w:rFonts w:ascii="Angsana New" w:hAnsi="Angsana New"/>
          <w:color w:val="000000"/>
          <w:spacing w:val="-6"/>
          <w:sz w:val="30"/>
          <w:szCs w:val="30"/>
          <w:cs/>
        </w:rPr>
        <w:t>หากครบกำหนดสัญญาและไม่มีคู่สัญญาฝ่ายใด</w:t>
      </w:r>
      <w:r w:rsidR="00813C6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     </w:t>
      </w:r>
      <w:r w:rsidR="003D33B1" w:rsidRPr="00033956">
        <w:rPr>
          <w:rFonts w:ascii="Angsana New" w:hAnsi="Angsana New"/>
          <w:color w:val="000000"/>
          <w:spacing w:val="-6"/>
          <w:sz w:val="30"/>
          <w:szCs w:val="30"/>
          <w:cs/>
        </w:rPr>
        <w:t>บอกเลิกสัญญา สัญญาฉบับนี้จะมีผลบังคับใช้ต่อไปอีกคราวละหนึ่งปี</w:t>
      </w:r>
    </w:p>
    <w:p w:rsidR="00711A23" w:rsidRDefault="00711A23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13C61" w:rsidRPr="00813C61" w:rsidRDefault="00813C61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13C6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สัญญาบริหารงาน</w:t>
      </w:r>
    </w:p>
    <w:p w:rsidR="002905EC" w:rsidRPr="00813C61" w:rsidRDefault="002905EC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905EC" w:rsidRDefault="00813C61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13C61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บริษัทได้ทำสัญญาบริหารงานกับบริษัท อมรินทร์ บุ๊ค เซ็นเตอร์ จำกัด ซึ่งเป็นบริษัทย่อย โดยบริษัทให้บริการรับจ้างเป็นที่ปรึกษา รับผิดชอบคัดสรร และสรรหาสินค้าเพื่อจัดจำหน่าย  และงานอื่นๆ ที่เกี่ยวข้องกับธุรกิจทีวีช็อปปิ้ง    กับบริษัทย่อยดังกล่าว ตั้งแต่วันที่ 1 มกราคม 2562 โดยบริษัทย่อยดังกล่าวตกลงจะจ่ายค่าบริการเป็นรายเดือน        ตามอัตราที่ระบุไว้ในสัญญา ทั้งนี้หากครบกำหนดสัญญาและไม่มีคู่สัญญาฝ่ายใดบอกเลิกสัญญา สัญญาฉบับนี้จะมี     ผลบังคับใช้ต่อไป</w:t>
      </w:r>
    </w:p>
    <w:p w:rsidR="002905EC" w:rsidRDefault="002905EC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A6948" w:rsidRDefault="001A6948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E085C" w:rsidRPr="007A4D88" w:rsidRDefault="00B21A45" w:rsidP="009E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9E085C" w:rsidRPr="007A4D88">
        <w:rPr>
          <w:rFonts w:ascii="Angsana New" w:hAnsi="Angsana New"/>
          <w:b/>
          <w:bCs/>
          <w:sz w:val="30"/>
          <w:szCs w:val="30"/>
        </w:rPr>
        <w:tab/>
      </w:r>
      <w:r w:rsidR="009E085C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tbl>
      <w:tblPr>
        <w:tblW w:w="928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231"/>
        <w:gridCol w:w="806"/>
        <w:gridCol w:w="1134"/>
        <w:gridCol w:w="236"/>
        <w:gridCol w:w="1134"/>
        <w:gridCol w:w="236"/>
        <w:gridCol w:w="1134"/>
        <w:gridCol w:w="236"/>
        <w:gridCol w:w="1133"/>
      </w:tblGrid>
      <w:tr w:rsidR="00CF48FB" w:rsidRPr="007A4D88" w:rsidTr="00EE14B9">
        <w:trPr>
          <w:trHeight w:val="397"/>
        </w:trPr>
        <w:tc>
          <w:tcPr>
            <w:tcW w:w="3231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7A4D88" w:rsidTr="004C2A94">
        <w:trPr>
          <w:trHeight w:val="397"/>
        </w:trPr>
        <w:tc>
          <w:tcPr>
            <w:tcW w:w="3231" w:type="dxa"/>
            <w:vAlign w:val="bottom"/>
          </w:tcPr>
          <w:p w:rsidR="004C2A94" w:rsidRPr="007A4D8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C2A94" w:rsidRPr="007A4D88" w:rsidTr="00EE14B9">
        <w:trPr>
          <w:trHeight w:val="397"/>
        </w:trPr>
        <w:tc>
          <w:tcPr>
            <w:tcW w:w="3231" w:type="dxa"/>
            <w:vAlign w:val="bottom"/>
          </w:tcPr>
          <w:p w:rsidR="004C2A94" w:rsidRPr="007A4D8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04C7" w:rsidRPr="007A4D88" w:rsidTr="004C2A94">
        <w:trPr>
          <w:trHeight w:val="397"/>
        </w:trPr>
        <w:tc>
          <w:tcPr>
            <w:tcW w:w="3231" w:type="dxa"/>
          </w:tcPr>
          <w:p w:rsidR="00A104C7" w:rsidRPr="00CF48FB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80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A104C7" w:rsidRPr="00714821" w:rsidRDefault="004D3486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8,105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104C7" w:rsidRPr="00714821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821">
              <w:rPr>
                <w:rFonts w:ascii="Angsana New" w:hAnsi="Angsana New"/>
                <w:sz w:val="30"/>
                <w:szCs w:val="30"/>
              </w:rPr>
              <w:t>8,262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A104C7" w:rsidRPr="006171A4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A104C7" w:rsidRPr="006171A4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A104C7" w:rsidRPr="007A4D88" w:rsidTr="004C2A94">
        <w:trPr>
          <w:trHeight w:val="397"/>
        </w:trPr>
        <w:tc>
          <w:tcPr>
            <w:tcW w:w="3231" w:type="dxa"/>
          </w:tcPr>
          <w:p w:rsidR="00A104C7" w:rsidRPr="00CF48FB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80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104C7" w:rsidRPr="00714821" w:rsidRDefault="004D3486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19,470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104C7" w:rsidRPr="00714821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821">
              <w:rPr>
                <w:rFonts w:ascii="Angsana New" w:hAnsi="Angsana New"/>
                <w:sz w:val="30"/>
                <w:szCs w:val="30"/>
              </w:rPr>
              <w:t>42,163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A104C7" w:rsidRPr="006171A4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104C7">
              <w:rPr>
                <w:rFonts w:ascii="Angsana New" w:hAnsi="Angsana New"/>
                <w:sz w:val="30"/>
                <w:szCs w:val="30"/>
              </w:rPr>
              <w:t>8,15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A104C7" w:rsidRPr="006171A4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6,941</w:t>
            </w:r>
          </w:p>
        </w:tc>
      </w:tr>
      <w:tr w:rsidR="00A104C7" w:rsidRPr="007A4D88" w:rsidTr="004C2A94">
        <w:trPr>
          <w:trHeight w:val="397"/>
        </w:trPr>
        <w:tc>
          <w:tcPr>
            <w:tcW w:w="3231" w:type="dxa"/>
          </w:tcPr>
          <w:p w:rsidR="00A104C7" w:rsidRPr="00CF48FB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80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104C7" w:rsidRPr="00714821" w:rsidRDefault="004D3486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155,400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104C7" w:rsidRPr="00714821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821">
              <w:rPr>
                <w:rFonts w:ascii="Angsana New" w:hAnsi="Angsana New"/>
                <w:sz w:val="30"/>
                <w:szCs w:val="30"/>
              </w:rPr>
              <w:t>294,367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A104C7" w:rsidRPr="006171A4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104C7">
              <w:rPr>
                <w:rFonts w:ascii="Angsana New" w:hAnsi="Angsana New"/>
                <w:sz w:val="30"/>
                <w:szCs w:val="30"/>
              </w:rPr>
              <w:t>67,1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A104C7" w:rsidRPr="006171A4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175,320</w:t>
            </w:r>
          </w:p>
        </w:tc>
      </w:tr>
      <w:tr w:rsidR="00A104C7" w:rsidRPr="007A4D88" w:rsidTr="004C2A94">
        <w:trPr>
          <w:trHeight w:val="397"/>
        </w:trPr>
        <w:tc>
          <w:tcPr>
            <w:tcW w:w="3231" w:type="dxa"/>
          </w:tcPr>
          <w:p w:rsidR="00A104C7" w:rsidRPr="00F92902" w:rsidRDefault="00A104C7" w:rsidP="00A104C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80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104C7" w:rsidRPr="00714821" w:rsidRDefault="00154526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="004D3486">
              <w:rPr>
                <w:rFonts w:ascii="Angsana New" w:hAnsi="Angsana New"/>
                <w:sz w:val="30"/>
                <w:szCs w:val="30"/>
              </w:rPr>
              <w:t>,794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104C7" w:rsidRPr="00714821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821">
              <w:rPr>
                <w:rFonts w:ascii="Angsana New" w:hAnsi="Angsana New"/>
                <w:sz w:val="30"/>
                <w:szCs w:val="30"/>
              </w:rPr>
              <w:t>700,000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A104C7" w:rsidRPr="006171A4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104C7">
              <w:rPr>
                <w:rFonts w:ascii="Angsana New" w:hAnsi="Angsana New"/>
                <w:sz w:val="30"/>
                <w:szCs w:val="30"/>
              </w:rPr>
              <w:t>70,793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A104C7" w:rsidRPr="006171A4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700,000</w:t>
            </w:r>
          </w:p>
        </w:tc>
      </w:tr>
      <w:tr w:rsidR="00A104C7" w:rsidRPr="005A6DB6" w:rsidTr="004C2A94">
        <w:trPr>
          <w:trHeight w:val="397"/>
        </w:trPr>
        <w:tc>
          <w:tcPr>
            <w:tcW w:w="3231" w:type="dxa"/>
            <w:vAlign w:val="bottom"/>
          </w:tcPr>
          <w:p w:rsidR="00A104C7" w:rsidRPr="007A4D88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104C7" w:rsidRPr="00714821" w:rsidRDefault="00154526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C3187">
              <w:rPr>
                <w:rFonts w:ascii="Angsana New" w:hAnsi="Angsana New"/>
                <w:b/>
                <w:bCs/>
                <w:sz w:val="30"/>
                <w:szCs w:val="30"/>
              </w:rPr>
              <w:t>3,769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104C7" w:rsidRPr="00714821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Pr="00714821">
              <w:rPr>
                <w:rFonts w:ascii="Angsana New" w:hAnsi="Angsana New"/>
                <w:b/>
                <w:bCs/>
                <w:sz w:val="30"/>
                <w:szCs w:val="30"/>
              </w:rPr>
              <w:t>44,792</w:t>
            </w:r>
          </w:p>
        </w:tc>
        <w:tc>
          <w:tcPr>
            <w:tcW w:w="236" w:type="dxa"/>
            <w:vAlign w:val="bottom"/>
          </w:tcPr>
          <w:p w:rsidR="00A104C7" w:rsidRPr="00673096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04C7" w:rsidRPr="00673096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4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146</w:t>
            </w:r>
            <w:r w:rsidRPr="00A104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04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A104C7" w:rsidRPr="007A4D88" w:rsidRDefault="00A104C7" w:rsidP="00A10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04C7" w:rsidRPr="00673096" w:rsidRDefault="00A104C7" w:rsidP="00A1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882,501</w:t>
            </w:r>
          </w:p>
        </w:tc>
      </w:tr>
    </w:tbl>
    <w:p w:rsidR="00340885" w:rsidRDefault="0034088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B21A45" w:rsidRPr="00B21A45" w:rsidRDefault="00B21A45" w:rsidP="00B21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21A45">
        <w:rPr>
          <w:rFonts w:ascii="Angsana New" w:hAnsi="Angsana New"/>
          <w:b/>
          <w:bCs/>
          <w:sz w:val="30"/>
          <w:szCs w:val="30"/>
        </w:rPr>
        <w:t>7</w:t>
      </w:r>
      <w:r w:rsidRPr="00B21A45">
        <w:rPr>
          <w:rFonts w:ascii="Angsana New" w:hAnsi="Angsana New"/>
          <w:b/>
          <w:bCs/>
          <w:sz w:val="30"/>
          <w:szCs w:val="30"/>
        </w:rPr>
        <w:tab/>
      </w:r>
      <w:r w:rsidRPr="00B21A45">
        <w:rPr>
          <w:rFonts w:ascii="Angsana New" w:hAnsi="Angsana New" w:hint="cs"/>
          <w:b/>
          <w:bCs/>
          <w:sz w:val="30"/>
          <w:szCs w:val="30"/>
          <w:cs/>
        </w:rPr>
        <w:t>เงินลงทุนอื่น</w:t>
      </w:r>
    </w:p>
    <w:p w:rsidR="00B21A45" w:rsidRDefault="00B21A4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tbl>
      <w:tblPr>
        <w:tblW w:w="928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393"/>
        <w:gridCol w:w="644"/>
        <w:gridCol w:w="1134"/>
        <w:gridCol w:w="236"/>
        <w:gridCol w:w="1134"/>
        <w:gridCol w:w="236"/>
        <w:gridCol w:w="1134"/>
        <w:gridCol w:w="236"/>
        <w:gridCol w:w="1133"/>
      </w:tblGrid>
      <w:tr w:rsidR="0030470B" w:rsidRPr="004E76C1" w:rsidTr="001F1127">
        <w:trPr>
          <w:trHeight w:val="397"/>
        </w:trPr>
        <w:tc>
          <w:tcPr>
            <w:tcW w:w="3393" w:type="dxa"/>
            <w:vAlign w:val="bottom"/>
          </w:tcPr>
          <w:p w:rsidR="0030470B" w:rsidRPr="007A4D88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dxa"/>
            <w:vAlign w:val="bottom"/>
          </w:tcPr>
          <w:p w:rsidR="0030470B" w:rsidRPr="007A4D88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70B" w:rsidRPr="004E76C1" w:rsidTr="001F1127">
        <w:trPr>
          <w:trHeight w:val="397"/>
        </w:trPr>
        <w:tc>
          <w:tcPr>
            <w:tcW w:w="3393" w:type="dxa"/>
            <w:vAlign w:val="bottom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0470B" w:rsidRPr="004E76C1" w:rsidTr="001F1127">
        <w:trPr>
          <w:trHeight w:val="397"/>
        </w:trPr>
        <w:tc>
          <w:tcPr>
            <w:tcW w:w="3393" w:type="dxa"/>
            <w:vAlign w:val="bottom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70B" w:rsidRPr="004E76C1" w:rsidTr="008577DD">
        <w:trPr>
          <w:trHeight w:val="397"/>
        </w:trPr>
        <w:tc>
          <w:tcPr>
            <w:tcW w:w="3393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76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="008577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44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70B" w:rsidRPr="004E76C1" w:rsidTr="008577DD">
        <w:trPr>
          <w:trHeight w:val="397"/>
        </w:trPr>
        <w:tc>
          <w:tcPr>
            <w:tcW w:w="3393" w:type="dxa"/>
          </w:tcPr>
          <w:p w:rsidR="0030470B" w:rsidRPr="004E76C1" w:rsidRDefault="004E76C1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76C1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644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0470B" w:rsidRPr="008577DD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77DD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vAlign w:val="bottom"/>
          </w:tcPr>
          <w:p w:rsidR="0030470B" w:rsidRPr="008577DD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0470B" w:rsidRPr="008577DD" w:rsidRDefault="0030470B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77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0470B" w:rsidRPr="008577DD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0470B" w:rsidRPr="008577DD" w:rsidRDefault="0030470B" w:rsidP="0015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577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0470B" w:rsidRPr="008577DD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30470B" w:rsidRPr="008577DD" w:rsidRDefault="0030470B" w:rsidP="00304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577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77DD" w:rsidRPr="004E76C1" w:rsidTr="008577DD">
        <w:trPr>
          <w:trHeight w:val="397"/>
        </w:trPr>
        <w:tc>
          <w:tcPr>
            <w:tcW w:w="3393" w:type="dxa"/>
          </w:tcPr>
          <w:p w:rsidR="008577DD" w:rsidRPr="004E76C1" w:rsidRDefault="008577DD" w:rsidP="0085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644" w:type="dxa"/>
            <w:vAlign w:val="bottom"/>
          </w:tcPr>
          <w:p w:rsidR="008577DD" w:rsidRPr="004E76C1" w:rsidRDefault="008577DD" w:rsidP="0085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7DD" w:rsidRPr="008577DD" w:rsidRDefault="008577DD" w:rsidP="0085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77DD">
              <w:rPr>
                <w:rFonts w:ascii="Angsana New" w:hAnsi="Angsana New"/>
                <w:sz w:val="30"/>
                <w:szCs w:val="30"/>
              </w:rPr>
              <w:t>10,004</w:t>
            </w:r>
          </w:p>
        </w:tc>
        <w:tc>
          <w:tcPr>
            <w:tcW w:w="236" w:type="dxa"/>
            <w:vAlign w:val="bottom"/>
          </w:tcPr>
          <w:p w:rsidR="008577DD" w:rsidRPr="008577DD" w:rsidRDefault="008577DD" w:rsidP="0085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7DD" w:rsidRPr="008577DD" w:rsidRDefault="008577DD" w:rsidP="0085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77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8577DD" w:rsidRPr="008577DD" w:rsidRDefault="008577DD" w:rsidP="0085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577DD" w:rsidRPr="008577DD" w:rsidRDefault="008577DD" w:rsidP="0085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577DD">
              <w:rPr>
                <w:rFonts w:ascii="Angsana New" w:hAnsi="Angsana New"/>
                <w:sz w:val="30"/>
                <w:szCs w:val="30"/>
              </w:rPr>
              <w:t>10,004</w:t>
            </w:r>
          </w:p>
        </w:tc>
        <w:tc>
          <w:tcPr>
            <w:tcW w:w="236" w:type="dxa"/>
            <w:vAlign w:val="bottom"/>
          </w:tcPr>
          <w:p w:rsidR="008577DD" w:rsidRPr="008577DD" w:rsidRDefault="008577DD" w:rsidP="0085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8577DD" w:rsidRPr="008577DD" w:rsidRDefault="008577DD" w:rsidP="0085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77DD" w:rsidRPr="004E76C1" w:rsidTr="001F1127">
        <w:trPr>
          <w:trHeight w:val="397"/>
        </w:trPr>
        <w:tc>
          <w:tcPr>
            <w:tcW w:w="3393" w:type="dxa"/>
          </w:tcPr>
          <w:p w:rsidR="008577DD" w:rsidRPr="004E76C1" w:rsidRDefault="008577DD" w:rsidP="0085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dxa"/>
            <w:vAlign w:val="bottom"/>
          </w:tcPr>
          <w:p w:rsidR="008577DD" w:rsidRPr="004E76C1" w:rsidRDefault="008577DD" w:rsidP="0085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7DD" w:rsidRPr="004E76C1" w:rsidRDefault="008577DD" w:rsidP="0085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60,004</w:t>
            </w:r>
          </w:p>
        </w:tc>
        <w:tc>
          <w:tcPr>
            <w:tcW w:w="236" w:type="dxa"/>
            <w:vAlign w:val="bottom"/>
          </w:tcPr>
          <w:p w:rsidR="008577DD" w:rsidRPr="004E76C1" w:rsidRDefault="008577DD" w:rsidP="0085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7DD" w:rsidRPr="004E76C1" w:rsidRDefault="008577DD" w:rsidP="0085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8577DD" w:rsidRPr="004E76C1" w:rsidRDefault="008577DD" w:rsidP="0085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577DD" w:rsidRPr="008577DD" w:rsidRDefault="008577DD" w:rsidP="0085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7DD">
              <w:rPr>
                <w:rFonts w:ascii="Angsana New" w:hAnsi="Angsana New"/>
                <w:b/>
                <w:bCs/>
                <w:sz w:val="30"/>
                <w:szCs w:val="30"/>
              </w:rPr>
              <w:t>10,004</w:t>
            </w:r>
          </w:p>
        </w:tc>
        <w:tc>
          <w:tcPr>
            <w:tcW w:w="236" w:type="dxa"/>
            <w:vAlign w:val="bottom"/>
          </w:tcPr>
          <w:p w:rsidR="008577DD" w:rsidRPr="004E76C1" w:rsidRDefault="008577DD" w:rsidP="0085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8577DD" w:rsidRPr="004E76C1" w:rsidRDefault="008577DD" w:rsidP="0085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0470B" w:rsidRPr="004E76C1" w:rsidTr="001F1127">
        <w:trPr>
          <w:trHeight w:val="397"/>
        </w:trPr>
        <w:tc>
          <w:tcPr>
            <w:tcW w:w="3393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70B" w:rsidRPr="004E76C1" w:rsidTr="001F1127">
        <w:trPr>
          <w:trHeight w:val="397"/>
        </w:trPr>
        <w:tc>
          <w:tcPr>
            <w:tcW w:w="3393" w:type="dxa"/>
          </w:tcPr>
          <w:p w:rsidR="0030470B" w:rsidRPr="004E76C1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76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44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0470B" w:rsidRPr="004E76C1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30470B" w:rsidRPr="004E76C1" w:rsidRDefault="0030470B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039" w:rsidRPr="004E76C1" w:rsidTr="007E3566">
        <w:trPr>
          <w:trHeight w:val="397"/>
        </w:trPr>
        <w:tc>
          <w:tcPr>
            <w:tcW w:w="3393" w:type="dxa"/>
          </w:tcPr>
          <w:p w:rsidR="001F1127" w:rsidRPr="004E76C1" w:rsidRDefault="001F1127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 w:hint="cs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  <w:p w:rsidR="00D10039" w:rsidRPr="004E76C1" w:rsidRDefault="001F1127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76C1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ของตลาด</w:t>
            </w:r>
          </w:p>
        </w:tc>
        <w:tc>
          <w:tcPr>
            <w:tcW w:w="644" w:type="dxa"/>
            <w:vAlign w:val="bottom"/>
          </w:tcPr>
          <w:p w:rsidR="00D10039" w:rsidRPr="004E76C1" w:rsidRDefault="00D10039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10039" w:rsidRPr="004E76C1" w:rsidRDefault="00D10039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96BFE" w:rsidRPr="004E76C1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D10039" w:rsidRPr="004E76C1" w:rsidRDefault="00D10039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10039" w:rsidRPr="004E76C1" w:rsidRDefault="00D10039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96BFE" w:rsidRPr="004E76C1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36" w:type="dxa"/>
            <w:vAlign w:val="bottom"/>
          </w:tcPr>
          <w:p w:rsidR="00D10039" w:rsidRPr="004E76C1" w:rsidRDefault="00D10039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10039" w:rsidRPr="004E76C1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D10039" w:rsidRPr="004E76C1" w:rsidRDefault="00D10039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D10039" w:rsidRPr="004E76C1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</w:tr>
      <w:tr w:rsidR="000E5D90" w:rsidRPr="004E76C1" w:rsidTr="007E3566">
        <w:trPr>
          <w:trHeight w:val="397"/>
        </w:trPr>
        <w:tc>
          <w:tcPr>
            <w:tcW w:w="3393" w:type="dxa"/>
          </w:tcPr>
          <w:p w:rsidR="000E5D90" w:rsidRPr="004E76C1" w:rsidRDefault="000E5D90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644" w:type="dxa"/>
            <w:vAlign w:val="bottom"/>
          </w:tcPr>
          <w:p w:rsidR="000E5D90" w:rsidRPr="004E76C1" w:rsidRDefault="000E5D90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E5D90" w:rsidRPr="004E76C1" w:rsidRDefault="004E76C1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7</w:t>
            </w:r>
            <w:r w:rsidR="008577DD">
              <w:rPr>
                <w:rFonts w:ascii="Angsana New" w:hAnsi="Angsana New"/>
                <w:sz w:val="30"/>
                <w:szCs w:val="30"/>
              </w:rPr>
              <w:t>0</w:t>
            </w:r>
            <w:r w:rsidRPr="004E76C1">
              <w:rPr>
                <w:rFonts w:ascii="Angsana New" w:hAnsi="Angsana New"/>
                <w:sz w:val="30"/>
                <w:szCs w:val="30"/>
              </w:rPr>
              <w:t>0,00</w:t>
            </w:r>
            <w:r w:rsidR="008577D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:rsidR="000E5D90" w:rsidRPr="004E76C1" w:rsidRDefault="000E5D90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E5D90" w:rsidRPr="004E76C1" w:rsidRDefault="004E76C1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10,021</w:t>
            </w:r>
          </w:p>
        </w:tc>
        <w:tc>
          <w:tcPr>
            <w:tcW w:w="236" w:type="dxa"/>
            <w:vAlign w:val="bottom"/>
          </w:tcPr>
          <w:p w:rsidR="000E5D90" w:rsidRPr="004E76C1" w:rsidRDefault="000E5D90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E5D90" w:rsidRPr="004E76C1" w:rsidRDefault="004E76C1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7</w:t>
            </w:r>
            <w:r w:rsidR="008577DD">
              <w:rPr>
                <w:rFonts w:ascii="Angsana New" w:hAnsi="Angsana New"/>
                <w:sz w:val="30"/>
                <w:szCs w:val="30"/>
              </w:rPr>
              <w:t>0</w:t>
            </w:r>
            <w:r w:rsidRPr="004E76C1">
              <w:rPr>
                <w:rFonts w:ascii="Angsana New" w:hAnsi="Angsana New"/>
                <w:sz w:val="30"/>
                <w:szCs w:val="30"/>
              </w:rPr>
              <w:t>0,00</w:t>
            </w:r>
            <w:r w:rsidR="008577D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:rsidR="000E5D90" w:rsidRPr="004E76C1" w:rsidRDefault="000E5D90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E5D90" w:rsidRPr="004E76C1" w:rsidRDefault="004E76C1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76C1">
              <w:rPr>
                <w:rFonts w:ascii="Angsana New" w:hAnsi="Angsana New"/>
                <w:sz w:val="30"/>
                <w:szCs w:val="30"/>
              </w:rPr>
              <w:t>10,021</w:t>
            </w:r>
          </w:p>
        </w:tc>
      </w:tr>
      <w:tr w:rsidR="000E5D90" w:rsidRPr="007A4D88" w:rsidTr="007E3566">
        <w:trPr>
          <w:trHeight w:val="397"/>
        </w:trPr>
        <w:tc>
          <w:tcPr>
            <w:tcW w:w="3393" w:type="dxa"/>
          </w:tcPr>
          <w:p w:rsidR="000E5D90" w:rsidRPr="004E76C1" w:rsidRDefault="000E5D90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dxa"/>
            <w:vAlign w:val="bottom"/>
          </w:tcPr>
          <w:p w:rsidR="000E5D90" w:rsidRPr="004E76C1" w:rsidRDefault="000E5D90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D90" w:rsidRPr="004E76C1" w:rsidRDefault="004E76C1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577D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</w:t>
            </w:r>
            <w:r w:rsidR="008577D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:rsidR="000E5D90" w:rsidRPr="007A4D88" w:rsidRDefault="000E5D90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D90" w:rsidRPr="004E76C1" w:rsidRDefault="004E76C1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76C1">
              <w:rPr>
                <w:rFonts w:ascii="Angsana New" w:hAnsi="Angsana New"/>
                <w:b/>
                <w:bCs/>
                <w:sz w:val="30"/>
                <w:szCs w:val="30"/>
              </w:rPr>
              <w:t>13,521</w:t>
            </w:r>
          </w:p>
        </w:tc>
        <w:tc>
          <w:tcPr>
            <w:tcW w:w="236" w:type="dxa"/>
            <w:vAlign w:val="bottom"/>
          </w:tcPr>
          <w:p w:rsidR="000E5D90" w:rsidRPr="004E76C1" w:rsidRDefault="000E5D90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D90" w:rsidRPr="004E76C1" w:rsidRDefault="004E76C1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577D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</w:t>
            </w:r>
            <w:r w:rsidR="008577D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:rsidR="000E5D90" w:rsidRPr="004E76C1" w:rsidRDefault="000E5D90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D90" w:rsidRPr="004E76C1" w:rsidRDefault="004E76C1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13,521</w:t>
            </w:r>
          </w:p>
        </w:tc>
      </w:tr>
      <w:tr w:rsidR="007E3566" w:rsidRPr="007A4D88" w:rsidTr="007E3566">
        <w:trPr>
          <w:trHeight w:val="397"/>
        </w:trPr>
        <w:tc>
          <w:tcPr>
            <w:tcW w:w="3393" w:type="dxa"/>
          </w:tcPr>
          <w:p w:rsidR="007E3566" w:rsidRPr="004E76C1" w:rsidRDefault="007E3566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dxa"/>
            <w:vAlign w:val="bottom"/>
          </w:tcPr>
          <w:p w:rsidR="007E3566" w:rsidRPr="004E76C1" w:rsidRDefault="007E3566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3566" w:rsidRDefault="007E3566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E3566" w:rsidRPr="007A4D88" w:rsidRDefault="007E3566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3566" w:rsidRPr="004E76C1" w:rsidRDefault="007E3566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E3566" w:rsidRPr="004E76C1" w:rsidRDefault="007E3566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E3566" w:rsidRDefault="007E3566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E3566" w:rsidRPr="004E76C1" w:rsidRDefault="007E3566" w:rsidP="000E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7E3566" w:rsidRDefault="007E3566" w:rsidP="000E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470B" w:rsidRPr="005A6DB6" w:rsidTr="007E3566">
        <w:trPr>
          <w:trHeight w:val="397"/>
        </w:trPr>
        <w:tc>
          <w:tcPr>
            <w:tcW w:w="3393" w:type="dxa"/>
            <w:vAlign w:val="bottom"/>
          </w:tcPr>
          <w:p w:rsidR="0030470B" w:rsidRPr="007A4D88" w:rsidRDefault="004E76C1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dxa"/>
            <w:vAlign w:val="bottom"/>
          </w:tcPr>
          <w:p w:rsidR="0030470B" w:rsidRPr="007A4D88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0470B" w:rsidRPr="00714821" w:rsidRDefault="007E356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761,004</w:t>
            </w:r>
          </w:p>
        </w:tc>
        <w:tc>
          <w:tcPr>
            <w:tcW w:w="236" w:type="dxa"/>
            <w:vAlign w:val="bottom"/>
          </w:tcPr>
          <w:p w:rsidR="0030470B" w:rsidRPr="007A4D88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0470B" w:rsidRPr="00714821" w:rsidRDefault="007E356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13,521</w:t>
            </w:r>
          </w:p>
        </w:tc>
        <w:tc>
          <w:tcPr>
            <w:tcW w:w="236" w:type="dxa"/>
            <w:vAlign w:val="bottom"/>
          </w:tcPr>
          <w:p w:rsidR="0030470B" w:rsidRPr="00673096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30470B" w:rsidRPr="00673096" w:rsidRDefault="007E3566" w:rsidP="007E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711,004</w:t>
            </w:r>
          </w:p>
        </w:tc>
        <w:tc>
          <w:tcPr>
            <w:tcW w:w="236" w:type="dxa"/>
            <w:vAlign w:val="bottom"/>
          </w:tcPr>
          <w:p w:rsidR="0030470B" w:rsidRPr="007A4D88" w:rsidRDefault="0030470B" w:rsidP="005E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30470B" w:rsidRPr="00673096" w:rsidRDefault="007E3566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13,521</w:t>
            </w:r>
          </w:p>
        </w:tc>
      </w:tr>
    </w:tbl>
    <w:p w:rsidR="00B21A45" w:rsidRDefault="00B21A4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0E5D90" w:rsidRDefault="000E5D9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  <w:sectPr w:rsidR="000E5D90" w:rsidSect="005E58FF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tbl>
      <w:tblPr>
        <w:tblW w:w="1431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150"/>
        <w:gridCol w:w="1890"/>
        <w:gridCol w:w="810"/>
        <w:gridCol w:w="270"/>
        <w:gridCol w:w="810"/>
        <w:gridCol w:w="990"/>
        <w:gridCol w:w="270"/>
        <w:gridCol w:w="90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0E5D90" w:rsidRPr="000E5D90" w:rsidTr="000E5D90">
        <w:trPr>
          <w:trHeight w:hRule="exact" w:val="346"/>
        </w:trPr>
        <w:tc>
          <w:tcPr>
            <w:tcW w:w="3150" w:type="dxa"/>
          </w:tcPr>
          <w:p w:rsidR="000E5D90" w:rsidRPr="00CE1B17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0E5D90" w:rsidRPr="00CE1B17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0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0E5D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0E5D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/ </w:t>
            </w:r>
            <w:r w:rsidRPr="000E5D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E5D90" w:rsidRPr="000E5D90" w:rsidTr="000E5D90">
        <w:trPr>
          <w:trHeight w:hRule="exact" w:val="346"/>
        </w:trPr>
        <w:tc>
          <w:tcPr>
            <w:tcW w:w="315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</w:tc>
        <w:tc>
          <w:tcPr>
            <w:tcW w:w="2160" w:type="dxa"/>
            <w:gridSpan w:val="3"/>
            <w:vAlign w:val="bottom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5D90" w:rsidRPr="000E5D90" w:rsidDel="00685444" w:rsidTr="000E5D90">
        <w:trPr>
          <w:trHeight w:hRule="exact" w:val="346"/>
        </w:trPr>
        <w:tc>
          <w:tcPr>
            <w:tcW w:w="315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2160" w:type="dxa"/>
            <w:gridSpan w:val="3"/>
            <w:vAlign w:val="bottom"/>
          </w:tcPr>
          <w:p w:rsidR="000E5D90" w:rsidRPr="000E5D90" w:rsidDel="00685444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0E5D90" w:rsidRPr="000E5D90" w:rsidDel="00685444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="006967C7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</w:tr>
      <w:tr w:rsidR="000E5D90" w:rsidRPr="000E5D90" w:rsidTr="000E5D90">
        <w:trPr>
          <w:trHeight w:hRule="exact" w:val="346"/>
        </w:trPr>
        <w:tc>
          <w:tcPr>
            <w:tcW w:w="315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E5D90" w:rsidRPr="000E5D90" w:rsidTr="000E5D90">
        <w:trPr>
          <w:trHeight w:hRule="exact" w:val="346"/>
        </w:trPr>
        <w:tc>
          <w:tcPr>
            <w:tcW w:w="5040" w:type="dxa"/>
            <w:gridSpan w:val="2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0E5D9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0E5D9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7380" w:type="dxa"/>
            <w:gridSpan w:val="11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E5D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96BFE" w:rsidRPr="000E5D90" w:rsidTr="005E58FF">
        <w:trPr>
          <w:trHeight w:hRule="exact" w:val="346"/>
        </w:trPr>
        <w:tc>
          <w:tcPr>
            <w:tcW w:w="5040" w:type="dxa"/>
            <w:gridSpan w:val="2"/>
          </w:tcPr>
          <w:p w:rsidR="00496BFE" w:rsidRPr="000E5D90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E5D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ตราสารทุน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อื่น</w:t>
            </w:r>
            <w:r w:rsidRPr="000E5D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ที่ไม่อยู่ในความต้องการของตลาด</w:t>
            </w:r>
          </w:p>
        </w:tc>
        <w:tc>
          <w:tcPr>
            <w:tcW w:w="810" w:type="dxa"/>
          </w:tcPr>
          <w:p w:rsidR="00496BFE" w:rsidRPr="000E5D90" w:rsidRDefault="00496BFE" w:rsidP="005E58F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96BFE" w:rsidRPr="000E5D90" w:rsidRDefault="00496BFE" w:rsidP="005E58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496BFE" w:rsidRPr="000E5D90" w:rsidRDefault="00496BFE" w:rsidP="005E58F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496BFE" w:rsidRPr="000E5D90" w:rsidRDefault="00496BFE" w:rsidP="005E58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96BFE" w:rsidRPr="000E5D90" w:rsidRDefault="00496BFE" w:rsidP="005E58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96BFE" w:rsidRPr="000E5D90" w:rsidRDefault="00496BFE" w:rsidP="005E58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96BFE" w:rsidRPr="000E5D90" w:rsidRDefault="00496BFE" w:rsidP="005E58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96BFE" w:rsidRPr="000E5D90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96BFE" w:rsidRPr="000E5D90" w:rsidRDefault="00496BFE" w:rsidP="005E58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96BFE" w:rsidRPr="000E5D90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96BFE" w:rsidRPr="000E5D90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96BFE" w:rsidRPr="000E5D90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96BFE" w:rsidRPr="000E5D90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96BFE" w:rsidRPr="000E5D90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E5D90" w:rsidRPr="000E5D90" w:rsidTr="000E5D90">
        <w:trPr>
          <w:trHeight w:hRule="exact" w:val="346"/>
        </w:trPr>
        <w:tc>
          <w:tcPr>
            <w:tcW w:w="5040" w:type="dxa"/>
            <w:gridSpan w:val="2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E5D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เงินลงทุนระยะยาวในกิจการที่เกี่ยวข้องกันและกิจการอื่น</w:t>
            </w:r>
          </w:p>
        </w:tc>
        <w:tc>
          <w:tcPr>
            <w:tcW w:w="81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E5D90" w:rsidRPr="000E5D90" w:rsidTr="000E5D90">
        <w:trPr>
          <w:trHeight w:hRule="exact" w:val="346"/>
        </w:trPr>
        <w:tc>
          <w:tcPr>
            <w:tcW w:w="315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 w:hint="cs"/>
                <w:sz w:val="26"/>
                <w:szCs w:val="26"/>
                <w:cs/>
              </w:rPr>
              <w:t>บริษัท ดับบลิวพีเอส (ประเทศไทย)</w:t>
            </w:r>
            <w:r w:rsidRPr="000E5D9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E5D9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  <w:vAlign w:val="center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E5D9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บริการงานพิมพ์</w:t>
            </w:r>
          </w:p>
        </w:tc>
        <w:tc>
          <w:tcPr>
            <w:tcW w:w="81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33"/>
                <w:lang w:val="en-US" w:bidi="th-TH"/>
              </w:rPr>
            </w:pPr>
            <w:r w:rsidRPr="000E5D90">
              <w:rPr>
                <w:rFonts w:ascii="Angsana New" w:hAnsi="Angsana New" w:cs="Angsana New"/>
                <w:sz w:val="26"/>
                <w:szCs w:val="33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E5D90">
              <w:rPr>
                <w:rFonts w:ascii="Angsana New" w:hAnsi="Angsana New"/>
                <w:sz w:val="26"/>
                <w:szCs w:val="26"/>
                <w:lang w:val="en-US" w:bidi="th-TH"/>
              </w:rPr>
              <w:t>0.50</w:t>
            </w:r>
          </w:p>
        </w:tc>
        <w:tc>
          <w:tcPr>
            <w:tcW w:w="99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E5D9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652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E5D90">
              <w:rPr>
                <w:rFonts w:ascii="Angsana New" w:hAnsi="Angsana New"/>
                <w:sz w:val="26"/>
                <w:szCs w:val="26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652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5D90" w:rsidRPr="000E5D90" w:rsidTr="000E5D90">
        <w:tc>
          <w:tcPr>
            <w:tcW w:w="315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15" w:hanging="162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  <w:cs/>
              </w:rPr>
              <w:t>บริษัท ประชารัฐรักสามัคคี</w:t>
            </w:r>
            <w:r w:rsidRPr="000E5D9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E5D90">
              <w:rPr>
                <w:rFonts w:ascii="Angsana New" w:hAnsi="Angsana New" w:hint="cs"/>
                <w:sz w:val="26"/>
                <w:szCs w:val="26"/>
                <w:cs/>
              </w:rPr>
              <w:t>วิสาหกิจเพื่อ</w:t>
            </w:r>
          </w:p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1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E5D90">
              <w:rPr>
                <w:rFonts w:ascii="Angsana New" w:hAnsi="Angsana New" w:hint="cs"/>
                <w:sz w:val="26"/>
                <w:szCs w:val="26"/>
                <w:cs/>
              </w:rPr>
              <w:t xml:space="preserve">   สังคม</w:t>
            </w:r>
            <w:r w:rsidRPr="000E5D90">
              <w:rPr>
                <w:rFonts w:ascii="Angsana New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890" w:type="dxa"/>
            <w:vAlign w:val="center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5D9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วิสาหกิจเพื่อสังคม</w:t>
            </w:r>
          </w:p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2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E5D9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ขายสินค้า การบริการ</w:t>
            </w:r>
          </w:p>
        </w:tc>
        <w:tc>
          <w:tcPr>
            <w:tcW w:w="81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E5D90">
              <w:rPr>
                <w:rFonts w:ascii="Angsana New" w:hAnsi="Angsana New"/>
                <w:sz w:val="26"/>
                <w:szCs w:val="26"/>
                <w:lang w:val="en-US" w:bidi="th-TH"/>
              </w:rPr>
              <w:t>3.00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E5D90">
              <w:rPr>
                <w:rFonts w:ascii="Angsana New" w:hAnsi="Angsana New"/>
                <w:sz w:val="26"/>
                <w:szCs w:val="26"/>
                <w:lang w:val="en-US" w:bidi="th-TH"/>
              </w:rPr>
              <w:t>3.00</w:t>
            </w:r>
          </w:p>
        </w:tc>
        <w:tc>
          <w:tcPr>
            <w:tcW w:w="99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theme="minorBidi"/>
                <w:sz w:val="26"/>
                <w:szCs w:val="26"/>
                <w:lang w:val="en-US" w:bidi="th-TH"/>
              </w:rPr>
            </w:pPr>
          </w:p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E5D90">
              <w:rPr>
                <w:rFonts w:ascii="Angsana New" w:hAnsi="Angsana New"/>
                <w:sz w:val="26"/>
                <w:szCs w:val="26"/>
                <w:lang w:val="en-US" w:bidi="th-TH"/>
              </w:rPr>
              <w:t>33,250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theme="minorBidi"/>
                <w:sz w:val="26"/>
                <w:szCs w:val="26"/>
                <w:lang w:val="en-US" w:bidi="th-TH"/>
              </w:rPr>
            </w:pPr>
          </w:p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E5D90">
              <w:rPr>
                <w:rFonts w:ascii="Angsana New" w:hAnsi="Angsana New"/>
                <w:sz w:val="26"/>
                <w:szCs w:val="26"/>
                <w:lang w:val="en-US" w:bidi="th-TH"/>
              </w:rPr>
              <w:t>33,250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</w:p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</w:p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 w:rsidRPr="000E5D9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5D90" w:rsidRPr="000E5D90" w:rsidTr="000E5D90">
        <w:tc>
          <w:tcPr>
            <w:tcW w:w="315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E5D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vAlign w:val="center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E5D90" w:rsidRPr="000E5D90" w:rsidRDefault="00496BFE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0E5D90" w:rsidRPr="000E5D9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0E5D90" w:rsidRPr="000E5D90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E5D90">
              <w:rPr>
                <w:rFonts w:ascii="Angsana New" w:hAnsi="Angsana New"/>
                <w:b/>
                <w:bCs/>
                <w:sz w:val="26"/>
                <w:szCs w:val="26"/>
              </w:rPr>
              <w:t>3,500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E5D9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E5D90" w:rsidRP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E5D9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0E5D90" w:rsidRDefault="000E5D9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0E5D90" w:rsidRDefault="000E5D9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0E5D90" w:rsidRDefault="000E5D9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0E5D90" w:rsidRDefault="000E5D9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0E5D90" w:rsidRDefault="000E5D9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0E5D90" w:rsidRDefault="000E5D9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  <w:sectPr w:rsidR="000E5D90" w:rsidSect="001C3464">
          <w:headerReference w:type="default" r:id="rId12"/>
          <w:footerReference w:type="default" r:id="rId13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340"/>
        <w:gridCol w:w="234"/>
        <w:gridCol w:w="1262"/>
        <w:gridCol w:w="236"/>
        <w:gridCol w:w="1148"/>
        <w:gridCol w:w="235"/>
        <w:gridCol w:w="935"/>
        <w:gridCol w:w="235"/>
        <w:gridCol w:w="1170"/>
        <w:gridCol w:w="235"/>
        <w:gridCol w:w="1150"/>
      </w:tblGrid>
      <w:tr w:rsidR="000E5D90" w:rsidRPr="007E51E7" w:rsidTr="000E5D90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6" w:type="dxa"/>
            <w:gridSpan w:val="9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44E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="00644E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D90" w:rsidRPr="007E51E7" w:rsidTr="000E5D90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644E21" w:rsidRDefault="00644E21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4E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ตราสารหนี้ที่จะถือ</w:t>
            </w:r>
          </w:p>
          <w:p w:rsidR="000E5D90" w:rsidRPr="00A66EDB" w:rsidRDefault="00644E21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644E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จนครบกำหนด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ตัดจำหน่ายส่วนเกิน</w:t>
            </w:r>
          </w:p>
          <w:p w:rsid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E5D90" w:rsidRPr="00A60905" w:rsidTr="000E5D90">
        <w:trPr>
          <w:tblHeader/>
        </w:trPr>
        <w:tc>
          <w:tcPr>
            <w:tcW w:w="2340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6" w:type="dxa"/>
            <w:gridSpan w:val="9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D90" w:rsidRPr="00A60905" w:rsidTr="000E5D90">
        <w:tc>
          <w:tcPr>
            <w:tcW w:w="2340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13F" w:rsidRPr="00A60905" w:rsidTr="002E513F">
        <w:tc>
          <w:tcPr>
            <w:tcW w:w="2340" w:type="dxa"/>
          </w:tcPr>
          <w:p w:rsidR="002E513F" w:rsidRPr="002E513F" w:rsidRDefault="002E513F" w:rsidP="002E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1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34" w:type="dxa"/>
            <w:shd w:val="clear" w:color="auto" w:fill="auto"/>
          </w:tcPr>
          <w:p w:rsidR="002E513F" w:rsidRPr="00A66EDB" w:rsidRDefault="002E513F" w:rsidP="002E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:rsidR="002E513F" w:rsidRDefault="002E513F" w:rsidP="002E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E513F" w:rsidRPr="00A66EDB" w:rsidRDefault="002E513F" w:rsidP="002E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2E513F" w:rsidRDefault="002E513F" w:rsidP="002E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2E513F" w:rsidRPr="00A66EDB" w:rsidRDefault="002E513F" w:rsidP="002E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2E513F" w:rsidRDefault="002E513F" w:rsidP="002E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2E513F" w:rsidRPr="00A66EDB" w:rsidRDefault="002E513F" w:rsidP="002E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E513F" w:rsidRDefault="002E513F" w:rsidP="002E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2E513F" w:rsidRPr="00A66EDB" w:rsidRDefault="002E513F" w:rsidP="002E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2E513F" w:rsidRDefault="002E513F" w:rsidP="002E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D90" w:rsidRPr="00A60905" w:rsidTr="000E5D90">
        <w:tc>
          <w:tcPr>
            <w:tcW w:w="2340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234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,021</w:t>
            </w:r>
          </w:p>
        </w:tc>
        <w:tc>
          <w:tcPr>
            <w:tcW w:w="236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10,004</w:t>
            </w:r>
          </w:p>
        </w:tc>
      </w:tr>
      <w:tr w:rsidR="000E5D90" w:rsidRPr="00A60905" w:rsidTr="007E0694">
        <w:tc>
          <w:tcPr>
            <w:tcW w:w="2340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4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0E5D90" w:rsidRPr="005D6132" w:rsidTr="007E0694">
        <w:tc>
          <w:tcPr>
            <w:tcW w:w="2340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10,021</w:t>
            </w:r>
          </w:p>
        </w:tc>
        <w:tc>
          <w:tcPr>
            <w:tcW w:w="236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90" w:rsidRPr="00A66EDB" w:rsidRDefault="007E0694" w:rsidP="007E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90" w:rsidRPr="00A66EDB" w:rsidRDefault="007E0694" w:rsidP="007E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90" w:rsidRPr="00A66EDB" w:rsidRDefault="007E0694" w:rsidP="007E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(17)</w:t>
            </w: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710,00</w:t>
            </w:r>
            <w:r w:rsidR="002E513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0E5D90" w:rsidRPr="00644E21" w:rsidTr="00644E21">
        <w:tc>
          <w:tcPr>
            <w:tcW w:w="2340" w:type="dxa"/>
            <w:shd w:val="clear" w:color="auto" w:fill="auto"/>
          </w:tcPr>
          <w:p w:rsidR="000E5D90" w:rsidRPr="00644E21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0E5D90" w:rsidRPr="00644E21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:rsidR="000E5D90" w:rsidRPr="00644E21" w:rsidRDefault="000E5D90" w:rsidP="0064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E5D90" w:rsidRPr="00644E21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:rsidR="000E5D90" w:rsidRPr="00644E21" w:rsidRDefault="000E5D90" w:rsidP="0064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E5D90" w:rsidRPr="00644E21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</w:tcPr>
          <w:p w:rsidR="000E5D90" w:rsidRPr="00644E21" w:rsidRDefault="000E5D90" w:rsidP="0064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E5D90" w:rsidRPr="00644E21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0E5D90" w:rsidRPr="00644E21" w:rsidRDefault="000E5D90" w:rsidP="0064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E5D90" w:rsidRPr="00644E21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shd w:val="clear" w:color="auto" w:fill="auto"/>
          </w:tcPr>
          <w:p w:rsidR="000E5D90" w:rsidRPr="00644E21" w:rsidRDefault="000E5D90" w:rsidP="0064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D90" w:rsidRPr="005D6132" w:rsidTr="00831609">
        <w:tc>
          <w:tcPr>
            <w:tcW w:w="2340" w:type="dxa"/>
            <w:shd w:val="clear" w:color="auto" w:fill="auto"/>
          </w:tcPr>
          <w:p w:rsidR="000E5D90" w:rsidRPr="00AB0C84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0C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:rsid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0E5D90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15B6" w:rsidRPr="00A60905" w:rsidTr="00DD15B6">
        <w:tc>
          <w:tcPr>
            <w:tcW w:w="2340" w:type="dxa"/>
            <w:shd w:val="clear" w:color="auto" w:fill="auto"/>
          </w:tcPr>
          <w:p w:rsidR="00DD15B6" w:rsidRPr="002E513F" w:rsidRDefault="00DD15B6" w:rsidP="00DD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1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34" w:type="dxa"/>
            <w:shd w:val="clear" w:color="auto" w:fill="auto"/>
          </w:tcPr>
          <w:p w:rsidR="00DD15B6" w:rsidRPr="00DD15B6" w:rsidRDefault="00DD15B6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:rsidR="00DD15B6" w:rsidRPr="00DD15B6" w:rsidRDefault="00DD15B6" w:rsidP="00DD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D15B6" w:rsidRPr="00DD15B6" w:rsidRDefault="00DD15B6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DD15B6" w:rsidRPr="00DD15B6" w:rsidRDefault="00DD15B6" w:rsidP="00DD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DD15B6" w:rsidRPr="00DD15B6" w:rsidRDefault="00DD15B6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DD15B6" w:rsidRPr="00DD15B6" w:rsidRDefault="00DD15B6" w:rsidP="00DD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DD15B6" w:rsidRPr="00DD15B6" w:rsidRDefault="00DD15B6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D15B6" w:rsidRPr="00DD15B6" w:rsidRDefault="00DD15B6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DD15B6" w:rsidRPr="00DD15B6" w:rsidRDefault="00DD15B6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DD15B6" w:rsidRPr="00DD15B6" w:rsidRDefault="00DD15B6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5D90" w:rsidRPr="00A60905" w:rsidTr="00831609">
        <w:tc>
          <w:tcPr>
            <w:tcW w:w="2340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234" w:type="dxa"/>
            <w:shd w:val="clear" w:color="auto" w:fill="auto"/>
          </w:tcPr>
          <w:p w:rsidR="000E5D90" w:rsidRPr="00A66EDB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:rsidR="000E5D90" w:rsidRPr="00DD15B6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5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</w:t>
            </w:r>
            <w:r w:rsidRPr="00DD15B6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="00DD15B6" w:rsidRPr="00DD15B6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:rsidR="000E5D90" w:rsidRPr="00DD15B6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:rsidR="000E5D90" w:rsidRPr="00DD15B6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5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0E5D90" w:rsidRPr="00DD15B6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</w:tcPr>
          <w:p w:rsidR="000E5D90" w:rsidRPr="00DD15B6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5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0E5D90" w:rsidRPr="00DD15B6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0E5D90" w:rsidRPr="00DD15B6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5B6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DD15B6" w:rsidRPr="00DD15B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D15B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0E5D90" w:rsidRPr="00DD15B6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shd w:val="clear" w:color="auto" w:fill="auto"/>
          </w:tcPr>
          <w:p w:rsidR="000E5D90" w:rsidRPr="00DD15B6" w:rsidRDefault="000E5D90" w:rsidP="005E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5B6">
              <w:rPr>
                <w:rFonts w:ascii="Angsana New" w:hAnsi="Angsana New"/>
                <w:b/>
                <w:bCs/>
                <w:sz w:val="30"/>
                <w:szCs w:val="30"/>
              </w:rPr>
              <w:t>10,0</w:t>
            </w:r>
            <w:r w:rsidR="00DD15B6" w:rsidRPr="00DD15B6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</w:tr>
    </w:tbl>
    <w:p w:rsidR="00DD15B6" w:rsidRPr="007904EB" w:rsidRDefault="00DD15B6" w:rsidP="000E5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720"/>
        <w:jc w:val="both"/>
        <w:rPr>
          <w:rFonts w:ascii="Angsana New" w:hAnsi="Angsana New"/>
          <w:sz w:val="30"/>
          <w:szCs w:val="30"/>
          <w:cs/>
        </w:rPr>
      </w:pPr>
    </w:p>
    <w:p w:rsidR="001473F2" w:rsidRPr="001473F2" w:rsidRDefault="001473F2" w:rsidP="00F56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ณ วันที่ </w:t>
      </w:r>
      <w:r>
        <w:rPr>
          <w:rFonts w:ascii="Angsana New" w:hAnsi="Angsana New"/>
          <w:spacing w:val="-6"/>
          <w:sz w:val="30"/>
          <w:szCs w:val="30"/>
        </w:rPr>
        <w:t xml:space="preserve">31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6"/>
          <w:sz w:val="30"/>
          <w:szCs w:val="30"/>
        </w:rPr>
        <w:t xml:space="preserve">2562 </w:t>
      </w:r>
      <w:r>
        <w:rPr>
          <w:rFonts w:ascii="Angsana New" w:hAnsi="Angsana New" w:hint="cs"/>
          <w:spacing w:val="-6"/>
          <w:sz w:val="30"/>
          <w:szCs w:val="30"/>
          <w:cs/>
        </w:rPr>
        <w:t>ตั๋วสัญญาใช้เงิน</w:t>
      </w:r>
      <w:r w:rsidR="00867333">
        <w:rPr>
          <w:rFonts w:ascii="Angsana New" w:hAnsi="Angsana New" w:hint="cs"/>
          <w:spacing w:val="-6"/>
          <w:sz w:val="30"/>
          <w:szCs w:val="30"/>
          <w:cs/>
        </w:rPr>
        <w:t xml:space="preserve">มีอัตราดอกเบี้ยร้อยละ </w:t>
      </w:r>
      <w:r w:rsidR="00867333">
        <w:rPr>
          <w:rFonts w:ascii="Angsana New" w:hAnsi="Angsana New"/>
          <w:spacing w:val="-6"/>
          <w:sz w:val="30"/>
          <w:szCs w:val="30"/>
        </w:rPr>
        <w:t xml:space="preserve">1.4 </w:t>
      </w:r>
      <w:r w:rsidR="00867333">
        <w:rPr>
          <w:rFonts w:ascii="Angsana New" w:hAnsi="Angsana New" w:hint="cs"/>
          <w:spacing w:val="-6"/>
          <w:sz w:val="30"/>
          <w:szCs w:val="30"/>
          <w:cs/>
        </w:rPr>
        <w:t>ต่อปี โดย</w:t>
      </w:r>
      <w:r w:rsidR="006967C7"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="00867333">
        <w:rPr>
          <w:rFonts w:ascii="Angsana New" w:hAnsi="Angsana New" w:hint="cs"/>
          <w:spacing w:val="-6"/>
          <w:sz w:val="30"/>
          <w:szCs w:val="30"/>
          <w:cs/>
        </w:rPr>
        <w:t xml:space="preserve">ถึงกำหนดรับชำระวันที่ </w:t>
      </w:r>
      <w:r w:rsidR="00867333">
        <w:rPr>
          <w:rFonts w:ascii="Angsana New" w:hAnsi="Angsana New"/>
          <w:spacing w:val="-6"/>
          <w:sz w:val="30"/>
          <w:szCs w:val="30"/>
        </w:rPr>
        <w:t xml:space="preserve">5 </w:t>
      </w:r>
      <w:r w:rsidR="00867333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867333">
        <w:rPr>
          <w:rFonts w:ascii="Angsana New" w:hAnsi="Angsana New"/>
          <w:spacing w:val="-6"/>
          <w:sz w:val="30"/>
          <w:szCs w:val="30"/>
        </w:rPr>
        <w:t>2563</w:t>
      </w:r>
    </w:p>
    <w:p w:rsidR="001473F2" w:rsidRPr="00644E21" w:rsidRDefault="001473F2" w:rsidP="00F56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0E5D90" w:rsidRPr="000E5D90" w:rsidRDefault="000E5D90" w:rsidP="00F56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F5636F">
        <w:rPr>
          <w:rFonts w:ascii="Angsana New" w:hAnsi="Angsana New"/>
          <w:spacing w:val="-6"/>
          <w:sz w:val="30"/>
          <w:szCs w:val="30"/>
          <w:cs/>
          <w:lang w:val="th-TH"/>
        </w:rPr>
        <w:t>เมื่อวันที่ 28 กุมภาพันธ์ 2562 บริษัทลงทุนในหุ้นกู้ชนิดระบุชื่อผู้ถือ ประเภทไม่ด้อยสิทธิ ไม่มีประกัน ชำระคืนเงินต้น</w:t>
      </w:r>
      <w:r w:rsidRPr="000E5D90">
        <w:rPr>
          <w:rFonts w:ascii="Angsana New" w:hAnsi="Angsana New" w:hint="cs"/>
          <w:sz w:val="30"/>
          <w:szCs w:val="30"/>
          <w:cs/>
          <w:lang w:val="th-TH"/>
        </w:rPr>
        <w:t xml:space="preserve">        </w:t>
      </w:r>
      <w:r w:rsidRPr="000E5D90">
        <w:rPr>
          <w:rFonts w:ascii="Angsana New" w:hAnsi="Angsana New"/>
          <w:sz w:val="30"/>
          <w:szCs w:val="30"/>
          <w:cs/>
          <w:lang w:val="th-TH"/>
        </w:rPr>
        <w:t>วันเดียวกับวันครบกำหนดไถ่ถอนและมีผู้แทนให้แก่ผู้ถือจำนวน 700 ล้านบาท มีกำหนดรับชำระดอกเบี้ยทุก</w:t>
      </w:r>
      <w:r w:rsidRPr="000E5D90">
        <w:rPr>
          <w:rFonts w:ascii="Angsana New" w:hAnsi="Angsana New" w:hint="cs"/>
          <w:sz w:val="30"/>
          <w:szCs w:val="30"/>
          <w:cs/>
          <w:lang w:val="th-TH"/>
        </w:rPr>
        <w:t xml:space="preserve">   </w:t>
      </w:r>
      <w:r w:rsidRPr="000E5D90">
        <w:rPr>
          <w:rFonts w:ascii="Angsana New" w:hAnsi="Angsana New"/>
          <w:sz w:val="30"/>
          <w:szCs w:val="30"/>
          <w:cs/>
          <w:lang w:val="th-TH"/>
        </w:rPr>
        <w:t xml:space="preserve">             6 เดือน</w:t>
      </w:r>
      <w:r w:rsidR="006967C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0E5D90">
        <w:rPr>
          <w:rFonts w:ascii="Angsana New" w:hAnsi="Angsana New"/>
          <w:sz w:val="30"/>
          <w:szCs w:val="30"/>
          <w:cs/>
          <w:lang w:val="th-TH"/>
        </w:rPr>
        <w:t xml:space="preserve">ในอัตราร้อยละ 3.00 ต่อปี โดยครบกำหนดไถ่ถอนในวันที่ 22 มีนาคม 2564 </w:t>
      </w:r>
    </w:p>
    <w:p w:rsidR="000E5D90" w:rsidRPr="00F104E2" w:rsidRDefault="000E5D90" w:rsidP="00F56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E5D90" w:rsidRPr="000E5D90" w:rsidRDefault="000E5D90" w:rsidP="00F56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AB1931">
        <w:rPr>
          <w:rFonts w:ascii="Angsana New" w:hAnsi="Angsana New"/>
          <w:spacing w:val="-6"/>
          <w:sz w:val="30"/>
          <w:szCs w:val="30"/>
          <w:cs/>
          <w:lang w:val="th-TH"/>
        </w:rPr>
        <w:t>ณ วันที่ 3</w:t>
      </w:r>
      <w:r w:rsidRPr="00AB1931">
        <w:rPr>
          <w:rFonts w:ascii="Angsana New" w:hAnsi="Angsana New"/>
          <w:spacing w:val="-6"/>
          <w:sz w:val="30"/>
          <w:szCs w:val="30"/>
          <w:lang w:val="th-TH"/>
        </w:rPr>
        <w:t>1</w:t>
      </w:r>
      <w:r w:rsidRPr="00AB193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AB1931">
        <w:rPr>
          <w:rFonts w:ascii="Angsana New" w:hAnsi="Angsana New" w:hint="cs"/>
          <w:spacing w:val="-6"/>
          <w:sz w:val="30"/>
          <w:szCs w:val="30"/>
          <w:cs/>
          <w:lang w:val="th-TH"/>
        </w:rPr>
        <w:t>ธันวาคม</w:t>
      </w:r>
      <w:r w:rsidRPr="00AB193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2562 ตราสารหนี้ที่จะถือจนครบกำหนด</w:t>
      </w:r>
      <w:r w:rsidR="00AB1931" w:rsidRPr="00AB1931">
        <w:rPr>
          <w:rFonts w:ascii="Angsana New" w:hAnsi="Angsana New" w:hint="cs"/>
          <w:spacing w:val="-6"/>
          <w:sz w:val="30"/>
          <w:szCs w:val="30"/>
          <w:cs/>
          <w:lang w:val="th-TH"/>
        </w:rPr>
        <w:t>ซึ่งลงทุน</w:t>
      </w:r>
      <w:r w:rsidRPr="00AB1931">
        <w:rPr>
          <w:rFonts w:ascii="Angsana New" w:hAnsi="Angsana New"/>
          <w:spacing w:val="-6"/>
          <w:sz w:val="30"/>
          <w:szCs w:val="30"/>
          <w:cs/>
          <w:lang w:val="th-TH"/>
        </w:rPr>
        <w:t>ในพันธบัตรรัฐบาล</w:t>
      </w:r>
      <w:r w:rsidRPr="00AB1931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อายุ </w:t>
      </w:r>
      <w:r w:rsidRPr="00AB1931">
        <w:rPr>
          <w:rFonts w:ascii="Angsana New" w:hAnsi="Angsana New"/>
          <w:spacing w:val="-6"/>
          <w:sz w:val="30"/>
          <w:szCs w:val="30"/>
          <w:lang w:val="th-TH"/>
        </w:rPr>
        <w:t xml:space="preserve">3 </w:t>
      </w:r>
      <w:r w:rsidRPr="00AB1931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ปี </w:t>
      </w:r>
      <w:r w:rsidRPr="00AB1931">
        <w:rPr>
          <w:rFonts w:ascii="Angsana New" w:hAnsi="Angsana New"/>
          <w:spacing w:val="-6"/>
          <w:sz w:val="30"/>
          <w:szCs w:val="30"/>
          <w:cs/>
          <w:lang w:val="th-TH"/>
        </w:rPr>
        <w:t>มีอัตราดอกเบี้ยร้อยละ</w:t>
      </w:r>
      <w:r w:rsidRPr="000E5D90">
        <w:rPr>
          <w:rFonts w:ascii="Angsana New" w:hAnsi="Angsana New"/>
          <w:sz w:val="30"/>
          <w:szCs w:val="30"/>
          <w:cs/>
          <w:lang w:val="th-TH"/>
        </w:rPr>
        <w:t xml:space="preserve"> 1.77 ต่อปี </w:t>
      </w:r>
      <w:r w:rsidRPr="00DD15B6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(2561: </w:t>
      </w:r>
      <w:r w:rsidRPr="00DD15B6">
        <w:rPr>
          <w:rFonts w:ascii="Angsana New" w:hAnsi="Angsana New"/>
          <w:i/>
          <w:iCs/>
          <w:sz w:val="30"/>
          <w:szCs w:val="30"/>
          <w:lang w:val="th-TH"/>
        </w:rPr>
        <w:t xml:space="preserve">1.77 </w:t>
      </w:r>
      <w:r w:rsidRPr="00DD15B6">
        <w:rPr>
          <w:rFonts w:ascii="Angsana New" w:hAnsi="Angsana New" w:hint="cs"/>
          <w:i/>
          <w:iCs/>
          <w:sz w:val="30"/>
          <w:szCs w:val="30"/>
          <w:cs/>
          <w:lang w:val="th-TH"/>
        </w:rPr>
        <w:t>ต่อปี</w:t>
      </w:r>
      <w:r w:rsidRPr="00DD15B6">
        <w:rPr>
          <w:rFonts w:ascii="Angsana New" w:hAnsi="Angsana New"/>
          <w:i/>
          <w:iCs/>
          <w:sz w:val="30"/>
          <w:szCs w:val="30"/>
          <w:lang w:val="th-TH"/>
        </w:rPr>
        <w:t>)</w:t>
      </w:r>
      <w:r w:rsidRPr="000E5D90">
        <w:rPr>
          <w:rFonts w:ascii="Angsana New" w:hAnsi="Angsana New"/>
          <w:sz w:val="30"/>
          <w:szCs w:val="30"/>
          <w:lang w:val="th-TH"/>
        </w:rPr>
        <w:t xml:space="preserve"> </w:t>
      </w:r>
      <w:r w:rsidRPr="000E5D90">
        <w:rPr>
          <w:rFonts w:ascii="Angsana New" w:hAnsi="Angsana New"/>
          <w:sz w:val="30"/>
          <w:szCs w:val="30"/>
          <w:cs/>
          <w:lang w:val="th-TH"/>
        </w:rPr>
        <w:t>โดยถึงกำหนดรับชำระภายในปี 2563</w:t>
      </w:r>
      <w:r w:rsidRPr="000E5D90">
        <w:rPr>
          <w:rFonts w:ascii="Angsana New" w:hAnsi="Angsana New"/>
          <w:sz w:val="30"/>
          <w:szCs w:val="30"/>
          <w:lang w:val="th-TH"/>
        </w:rPr>
        <w:t xml:space="preserve"> </w:t>
      </w:r>
      <w:r w:rsidRPr="000E5D90">
        <w:rPr>
          <w:rFonts w:ascii="Angsana New" w:hAnsi="Angsana New" w:hint="cs"/>
          <w:sz w:val="30"/>
          <w:szCs w:val="30"/>
          <w:cs/>
          <w:lang w:val="th-TH"/>
        </w:rPr>
        <w:t xml:space="preserve">ซึ่งราคาทุนส่วนหนึ่งจำนวน </w:t>
      </w:r>
      <w:r w:rsidRPr="000E5D90">
        <w:rPr>
          <w:rFonts w:ascii="Angsana New" w:hAnsi="Angsana New"/>
          <w:sz w:val="30"/>
          <w:szCs w:val="30"/>
          <w:lang w:val="th-TH"/>
        </w:rPr>
        <w:t xml:space="preserve">7.30 </w:t>
      </w:r>
      <w:r w:rsidRPr="000E5D90"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 </w:t>
      </w:r>
      <w:r w:rsidR="00AB1931">
        <w:rPr>
          <w:rFonts w:ascii="Angsana New" w:hAnsi="Angsana New" w:hint="cs"/>
          <w:sz w:val="30"/>
          <w:szCs w:val="30"/>
          <w:cs/>
          <w:lang w:val="th-TH"/>
        </w:rPr>
        <w:t xml:space="preserve">      </w:t>
      </w:r>
      <w:r w:rsidRPr="000E5D90">
        <w:rPr>
          <w:rFonts w:ascii="Angsana New" w:hAnsi="Angsana New"/>
          <w:sz w:val="30"/>
          <w:szCs w:val="30"/>
          <w:cs/>
          <w:lang w:val="th-TH"/>
        </w:rPr>
        <w:t xml:space="preserve">ใช้เป็นหลักทรัพย์ค้ำประกันการไฟฟ้า </w:t>
      </w:r>
      <w:r w:rsidRPr="00DD15B6">
        <w:rPr>
          <w:rFonts w:ascii="Angsana New" w:hAnsi="Angsana New"/>
          <w:i/>
          <w:iCs/>
          <w:sz w:val="30"/>
          <w:szCs w:val="30"/>
          <w:cs/>
          <w:lang w:val="th-TH"/>
        </w:rPr>
        <w:t>(2561: 7.30 ล้านบาท)</w:t>
      </w:r>
    </w:p>
    <w:p w:rsidR="00C95F4E" w:rsidRDefault="00C95F4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644E21" w:rsidRDefault="00644E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867333" w:rsidRDefault="0086733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867333" w:rsidRDefault="0086733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867333" w:rsidRDefault="0086733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867333" w:rsidRDefault="0086733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5B6F45" w:rsidRPr="007A4D88" w:rsidRDefault="00B21A45" w:rsidP="008F3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7D2547" w:rsidRPr="00BD4D33">
        <w:rPr>
          <w:rFonts w:ascii="Angsana New" w:hAnsi="Angsana New"/>
          <w:b/>
          <w:bCs/>
          <w:sz w:val="30"/>
          <w:szCs w:val="30"/>
        </w:rPr>
        <w:tab/>
      </w:r>
      <w:r w:rsidR="00192DBF" w:rsidRPr="00BD4D33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680729" w:rsidRPr="00CD0D6F" w:rsidRDefault="006807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928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672"/>
        <w:gridCol w:w="812"/>
        <w:gridCol w:w="277"/>
        <w:gridCol w:w="1238"/>
        <w:gridCol w:w="238"/>
        <w:gridCol w:w="1190"/>
        <w:gridCol w:w="273"/>
        <w:gridCol w:w="1166"/>
        <w:gridCol w:w="260"/>
        <w:gridCol w:w="1155"/>
      </w:tblGrid>
      <w:tr w:rsidR="00103296" w:rsidRPr="00ED3D80" w:rsidTr="00E92605">
        <w:trPr>
          <w:tblHeader/>
        </w:trPr>
        <w:tc>
          <w:tcPr>
            <w:tcW w:w="1440" w:type="pct"/>
          </w:tcPr>
          <w:p w:rsidR="00103296" w:rsidRPr="00CD0D6F" w:rsidRDefault="00103296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103296" w:rsidRPr="00ED3D80" w:rsidRDefault="00103296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103296" w:rsidRPr="00ED3D80" w:rsidRDefault="00103296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pct"/>
            <w:gridSpan w:val="3"/>
          </w:tcPr>
          <w:p w:rsidR="00103296" w:rsidRPr="00ED3D80" w:rsidRDefault="00103296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103296" w:rsidRPr="00ED3D80" w:rsidRDefault="00103296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:rsidR="00103296" w:rsidRPr="00ED3D80" w:rsidRDefault="00103296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296" w:rsidRPr="00ED3D80" w:rsidTr="00E92605">
        <w:trPr>
          <w:tblHeader/>
        </w:trPr>
        <w:tc>
          <w:tcPr>
            <w:tcW w:w="1440" w:type="pct"/>
          </w:tcPr>
          <w:p w:rsidR="00103296" w:rsidRPr="00ED3D80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103296" w:rsidRPr="00103296" w:rsidRDefault="00103296" w:rsidP="0010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32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9" w:type="pct"/>
          </w:tcPr>
          <w:p w:rsidR="00103296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103296" w:rsidRPr="002F4B0F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:rsidR="00103296" w:rsidRPr="002F4B0F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103296" w:rsidRPr="002F4B0F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103296" w:rsidRPr="002F4B0F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03296" w:rsidRPr="002F4B0F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103296" w:rsidRPr="002F4B0F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103296" w:rsidRPr="002F4B0F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03296" w:rsidRPr="00ED3D80" w:rsidTr="00E92605">
        <w:trPr>
          <w:tblHeader/>
        </w:trPr>
        <w:tc>
          <w:tcPr>
            <w:tcW w:w="1440" w:type="pct"/>
          </w:tcPr>
          <w:p w:rsidR="00103296" w:rsidRPr="00ED3D80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103296" w:rsidRPr="00ED3D80" w:rsidRDefault="00103296" w:rsidP="004C2A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103296" w:rsidRPr="00ED3D80" w:rsidRDefault="00103296" w:rsidP="004C2A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73" w:type="pct"/>
            <w:gridSpan w:val="7"/>
          </w:tcPr>
          <w:p w:rsidR="00103296" w:rsidRPr="00ED3D80" w:rsidRDefault="00103296" w:rsidP="004C2A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03296" w:rsidRPr="00ED3D80" w:rsidTr="00E92605">
        <w:tc>
          <w:tcPr>
            <w:tcW w:w="1440" w:type="pct"/>
          </w:tcPr>
          <w:p w:rsidR="00103296" w:rsidRPr="00ED3D80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:rsidR="00103296" w:rsidRPr="00103296" w:rsidRDefault="00103296" w:rsidP="00103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3296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296" w:rsidRPr="00ED3D80" w:rsidTr="00E92605">
        <w:trPr>
          <w:trHeight w:val="362"/>
        </w:trPr>
        <w:tc>
          <w:tcPr>
            <w:tcW w:w="1440" w:type="pct"/>
          </w:tcPr>
          <w:p w:rsidR="00103296" w:rsidRPr="00ED3D80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37" w:type="pct"/>
          </w:tcPr>
          <w:p w:rsidR="00103296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03296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20,564</w:t>
            </w:r>
          </w:p>
        </w:tc>
        <w:tc>
          <w:tcPr>
            <w:tcW w:w="128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103296" w:rsidRPr="00ED3D80" w:rsidRDefault="00E92605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23,205</w:t>
            </w:r>
          </w:p>
        </w:tc>
        <w:tc>
          <w:tcPr>
            <w:tcW w:w="147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161,06</w:t>
            </w:r>
            <w:r w:rsidR="003916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0"/>
              </w:tabs>
              <w:spacing w:after="0" w:line="240" w:lineRule="auto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196,025</w:t>
            </w:r>
          </w:p>
        </w:tc>
      </w:tr>
      <w:tr w:rsidR="00103296" w:rsidRPr="00ED3D80" w:rsidTr="00E92605">
        <w:trPr>
          <w:trHeight w:val="425"/>
        </w:trPr>
        <w:tc>
          <w:tcPr>
            <w:tcW w:w="1440" w:type="pct"/>
          </w:tcPr>
          <w:p w:rsidR="00103296" w:rsidRPr="00ED3D80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37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03296" w:rsidRPr="00ED3D80" w:rsidRDefault="0010329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103296" w:rsidRPr="00ED3D80" w:rsidRDefault="0010329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296" w:rsidRPr="00ED3D80" w:rsidTr="00E92605">
        <w:trPr>
          <w:trHeight w:val="362"/>
        </w:trPr>
        <w:tc>
          <w:tcPr>
            <w:tcW w:w="1440" w:type="pct"/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:rsidR="00103296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03296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9166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9166E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28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4,737</w:t>
            </w:r>
          </w:p>
        </w:tc>
        <w:tc>
          <w:tcPr>
            <w:tcW w:w="147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2,829</w:t>
            </w:r>
          </w:p>
        </w:tc>
        <w:tc>
          <w:tcPr>
            <w:tcW w:w="140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0"/>
              </w:tabs>
              <w:spacing w:after="0" w:line="240" w:lineRule="auto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4,533</w:t>
            </w:r>
          </w:p>
        </w:tc>
      </w:tr>
      <w:tr w:rsidR="00103296" w:rsidRPr="00ED3D80" w:rsidTr="00E92605">
        <w:trPr>
          <w:trHeight w:val="362"/>
        </w:trPr>
        <w:tc>
          <w:tcPr>
            <w:tcW w:w="1440" w:type="pct"/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:rsidR="00103296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03296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28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296" w:rsidRPr="00ED3D80" w:rsidTr="00E92605">
        <w:trPr>
          <w:trHeight w:val="352"/>
        </w:trPr>
        <w:tc>
          <w:tcPr>
            <w:tcW w:w="1440" w:type="pct"/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:rsidR="00103296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103296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:rsidR="00103296" w:rsidRPr="00E92605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91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9166E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128" w:type="pct"/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103296" w:rsidRPr="00E92605" w:rsidRDefault="00E92605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103296" w:rsidRPr="00E926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147" w:type="pct"/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103296" w:rsidRPr="00E92605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163,</w:t>
            </w:r>
            <w:r w:rsidR="0039166E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40" w:type="pct"/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200,558</w:t>
            </w:r>
          </w:p>
        </w:tc>
      </w:tr>
      <w:tr w:rsidR="00103296" w:rsidRPr="00ED3D80" w:rsidTr="00E92605">
        <w:trPr>
          <w:trHeight w:val="407"/>
        </w:trPr>
        <w:tc>
          <w:tcPr>
            <w:tcW w:w="1878" w:type="pct"/>
            <w:gridSpan w:val="2"/>
          </w:tcPr>
          <w:p w:rsidR="00103296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038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49" w:type="pct"/>
          </w:tcPr>
          <w:p w:rsidR="00103296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41,843</w:t>
            </w:r>
          </w:p>
        </w:tc>
        <w:tc>
          <w:tcPr>
            <w:tcW w:w="128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7,626</w:t>
            </w:r>
          </w:p>
        </w:tc>
        <w:tc>
          <w:tcPr>
            <w:tcW w:w="147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296" w:rsidRPr="00ED3D80" w:rsidTr="00E92605">
        <w:trPr>
          <w:trHeight w:val="407"/>
        </w:trPr>
        <w:tc>
          <w:tcPr>
            <w:tcW w:w="1440" w:type="pct"/>
          </w:tcPr>
          <w:p w:rsidR="00103296" w:rsidRPr="000038E6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:rsidR="00103296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103296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:rsidR="00103296" w:rsidRPr="00E92605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9166E">
              <w:rPr>
                <w:rFonts w:ascii="Angsana New" w:hAnsi="Angsana New"/>
                <w:b/>
                <w:bCs/>
                <w:sz w:val="30"/>
                <w:szCs w:val="30"/>
              </w:rPr>
              <w:t>3,222</w:t>
            </w:r>
          </w:p>
        </w:tc>
        <w:tc>
          <w:tcPr>
            <w:tcW w:w="128" w:type="pct"/>
          </w:tcPr>
          <w:p w:rsidR="00103296" w:rsidRPr="000038E6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103296" w:rsidRPr="00E92605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35,568</w:t>
            </w:r>
          </w:p>
        </w:tc>
        <w:tc>
          <w:tcPr>
            <w:tcW w:w="147" w:type="pct"/>
          </w:tcPr>
          <w:p w:rsidR="00103296" w:rsidRPr="000038E6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103296" w:rsidRPr="00E92605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163,</w:t>
            </w:r>
            <w:r w:rsidR="0039166E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40" w:type="pct"/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200,558</w:t>
            </w:r>
          </w:p>
        </w:tc>
      </w:tr>
      <w:tr w:rsidR="00103296" w:rsidRPr="00ED3D80" w:rsidTr="00E92605">
        <w:trPr>
          <w:trHeight w:val="407"/>
        </w:trPr>
        <w:tc>
          <w:tcPr>
            <w:tcW w:w="1878" w:type="pct"/>
            <w:gridSpan w:val="2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ประมาณการรับคืนนิตยสาร</w:t>
            </w:r>
          </w:p>
        </w:tc>
        <w:tc>
          <w:tcPr>
            <w:tcW w:w="149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103296" w:rsidRPr="00ED3D80" w:rsidRDefault="00103296" w:rsidP="00E9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(3,581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03296" w:rsidRPr="00ED3D80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(3,660)</w:t>
            </w:r>
          </w:p>
        </w:tc>
      </w:tr>
      <w:tr w:rsidR="00103296" w:rsidRPr="00FF38E5" w:rsidTr="00E92605">
        <w:tc>
          <w:tcPr>
            <w:tcW w:w="1440" w:type="pct"/>
          </w:tcPr>
          <w:p w:rsidR="00103296" w:rsidRPr="00ED3D80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:rsidR="00103296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103296" w:rsidRDefault="00103296" w:rsidP="000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3296" w:rsidRPr="00E92605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91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9166E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128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103296" w:rsidRPr="00E92605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147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103296" w:rsidRPr="00E92605" w:rsidRDefault="00103296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163,</w:t>
            </w:r>
            <w:r w:rsidR="0039166E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40" w:type="pct"/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:rsidR="00103296" w:rsidRPr="00ED3D80" w:rsidRDefault="00103296" w:rsidP="0000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196,898</w:t>
            </w:r>
          </w:p>
        </w:tc>
      </w:tr>
    </w:tbl>
    <w:p w:rsidR="00DB6394" w:rsidRDefault="00DB639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241"/>
        <w:gridCol w:w="238"/>
        <w:gridCol w:w="1184"/>
        <w:gridCol w:w="271"/>
        <w:gridCol w:w="1163"/>
        <w:gridCol w:w="258"/>
        <w:gridCol w:w="1154"/>
      </w:tblGrid>
      <w:tr w:rsidR="003A2D75" w:rsidRPr="00ED3D80" w:rsidTr="00E92605">
        <w:tc>
          <w:tcPr>
            <w:tcW w:w="2035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68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A94" w:rsidRPr="00ED3D80" w:rsidTr="00E92605">
        <w:tc>
          <w:tcPr>
            <w:tcW w:w="2035" w:type="pct"/>
          </w:tcPr>
          <w:p w:rsidR="004C2A94" w:rsidRPr="00ED3D80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8" w:type="pct"/>
          </w:tcPr>
          <w:p w:rsidR="004C2A94" w:rsidRPr="00ED3D80" w:rsidRDefault="00EA3B2D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354,908</w:t>
            </w:r>
          </w:p>
        </w:tc>
        <w:tc>
          <w:tcPr>
            <w:tcW w:w="128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92605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,3</w:t>
            </w:r>
            <w:r w:rsidR="00E92605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6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4C2A94" w:rsidRPr="00ED3D80" w:rsidRDefault="00587E66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A7003A">
              <w:rPr>
                <w:rFonts w:ascii="Angsana New" w:hAnsi="Angsana New"/>
                <w:sz w:val="30"/>
                <w:szCs w:val="30"/>
              </w:rPr>
              <w:t>9,</w:t>
            </w:r>
            <w:r w:rsidR="00436C72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39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92605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92605">
              <w:rPr>
                <w:rFonts w:ascii="Angsana New" w:hAnsi="Angsana New"/>
                <w:sz w:val="30"/>
                <w:szCs w:val="30"/>
              </w:rPr>
              <w:t>040</w:t>
            </w:r>
          </w:p>
        </w:tc>
      </w:tr>
      <w:tr w:rsidR="004C2A94" w:rsidRPr="00ED3D80" w:rsidTr="00E92605">
        <w:tc>
          <w:tcPr>
            <w:tcW w:w="2035" w:type="pct"/>
          </w:tcPr>
          <w:p w:rsidR="004C2A94" w:rsidRPr="00ED3D80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8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A94" w:rsidRPr="00ED3D80" w:rsidTr="00E92605">
        <w:tc>
          <w:tcPr>
            <w:tcW w:w="2035" w:type="pct"/>
          </w:tcPr>
          <w:p w:rsidR="004C2A94" w:rsidRPr="00ED3D80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:rsidR="004C2A94" w:rsidRPr="00ED3D80" w:rsidRDefault="00EA3B2D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70,256</w:t>
            </w:r>
          </w:p>
        </w:tc>
        <w:tc>
          <w:tcPr>
            <w:tcW w:w="128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76,181</w:t>
            </w:r>
          </w:p>
        </w:tc>
        <w:tc>
          <w:tcPr>
            <w:tcW w:w="146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4C2A94" w:rsidRPr="00ED3D80" w:rsidRDefault="00A7003A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20,376</w:t>
            </w:r>
          </w:p>
        </w:tc>
        <w:tc>
          <w:tcPr>
            <w:tcW w:w="139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36,188</w:t>
            </w:r>
          </w:p>
        </w:tc>
      </w:tr>
      <w:tr w:rsidR="004C2A94" w:rsidRPr="00ED3D80" w:rsidTr="00E92605">
        <w:tc>
          <w:tcPr>
            <w:tcW w:w="2035" w:type="pct"/>
          </w:tcPr>
          <w:p w:rsidR="004C2A94" w:rsidRPr="00ED3D80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:rsidR="004C2A94" w:rsidRPr="00ED3D80" w:rsidRDefault="00EA3B2D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  <w:tc>
          <w:tcPr>
            <w:tcW w:w="128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3,469</w:t>
            </w:r>
          </w:p>
        </w:tc>
        <w:tc>
          <w:tcPr>
            <w:tcW w:w="146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4C2A94" w:rsidRPr="00ED3D80" w:rsidRDefault="00A7003A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3,585</w:t>
            </w:r>
          </w:p>
        </w:tc>
        <w:tc>
          <w:tcPr>
            <w:tcW w:w="139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4C2A94" w:rsidRPr="00ED3D80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</w:tr>
      <w:tr w:rsidR="00A7003A" w:rsidRPr="00ED3D80" w:rsidTr="00E92605">
        <w:tc>
          <w:tcPr>
            <w:tcW w:w="2035" w:type="pct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8" w:type="pct"/>
          </w:tcPr>
          <w:p w:rsidR="00A7003A" w:rsidRPr="00ED3D80" w:rsidRDefault="00EA3B2D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128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14,534</w:t>
            </w:r>
          </w:p>
        </w:tc>
        <w:tc>
          <w:tcPr>
            <w:tcW w:w="146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A7003A" w:rsidRPr="00ED3D80" w:rsidTr="00E92605">
        <w:tc>
          <w:tcPr>
            <w:tcW w:w="2035" w:type="pct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A7003A" w:rsidRPr="00ED3D80" w:rsidRDefault="00EA3B2D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13,005</w:t>
            </w:r>
          </w:p>
        </w:tc>
        <w:tc>
          <w:tcPr>
            <w:tcW w:w="128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2,554</w:t>
            </w:r>
          </w:p>
        </w:tc>
        <w:tc>
          <w:tcPr>
            <w:tcW w:w="146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139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A7003A" w:rsidRPr="00ED3D80" w:rsidTr="00E92605">
        <w:tc>
          <w:tcPr>
            <w:tcW w:w="2035" w:type="pct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:rsidR="00A7003A" w:rsidRPr="00ED3D80" w:rsidRDefault="00EA3B2D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444,602</w:t>
            </w:r>
          </w:p>
        </w:tc>
        <w:tc>
          <w:tcPr>
            <w:tcW w:w="128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A7003A" w:rsidRPr="00ED3D80" w:rsidRDefault="00E92605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515</w:t>
            </w:r>
            <w:r w:rsidR="00A700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146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436C72">
              <w:rPr>
                <w:rFonts w:ascii="Angsana New" w:hAnsi="Angsana New"/>
                <w:b/>
                <w:bCs/>
                <w:sz w:val="30"/>
                <w:szCs w:val="30"/>
              </w:rPr>
              <w:t>4,493</w:t>
            </w:r>
          </w:p>
        </w:tc>
        <w:tc>
          <w:tcPr>
            <w:tcW w:w="139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92605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92605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</w:tr>
      <w:tr w:rsidR="00E92605" w:rsidRPr="00ED3D80" w:rsidTr="00E92605">
        <w:tc>
          <w:tcPr>
            <w:tcW w:w="2035" w:type="pct"/>
          </w:tcPr>
          <w:p w:rsidR="00E92605" w:rsidRDefault="00E92605" w:rsidP="00E9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038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68" w:type="pct"/>
          </w:tcPr>
          <w:p w:rsidR="00E92605" w:rsidRPr="00ED3D80" w:rsidRDefault="00E92605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75,712</w:t>
            </w:r>
          </w:p>
        </w:tc>
        <w:tc>
          <w:tcPr>
            <w:tcW w:w="128" w:type="pct"/>
          </w:tcPr>
          <w:p w:rsidR="00E92605" w:rsidRPr="00ED3D80" w:rsidRDefault="00E92605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E92605" w:rsidRPr="00ED3D80" w:rsidRDefault="00E92605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46,783</w:t>
            </w:r>
          </w:p>
        </w:tc>
        <w:tc>
          <w:tcPr>
            <w:tcW w:w="146" w:type="pct"/>
          </w:tcPr>
          <w:p w:rsidR="00E92605" w:rsidRPr="00ED3D80" w:rsidRDefault="00E92605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E92605" w:rsidRPr="00ED3D80" w:rsidRDefault="00E92605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10,269</w:t>
            </w:r>
          </w:p>
        </w:tc>
        <w:tc>
          <w:tcPr>
            <w:tcW w:w="139" w:type="pct"/>
          </w:tcPr>
          <w:p w:rsidR="00E92605" w:rsidRPr="00ED3D80" w:rsidRDefault="00E92605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E92605" w:rsidRPr="00ED3D80" w:rsidRDefault="00E92605" w:rsidP="00E9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A7003A" w:rsidRPr="00ED3D80" w:rsidTr="00E92605">
        <w:tc>
          <w:tcPr>
            <w:tcW w:w="2035" w:type="pct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:rsidR="00A7003A" w:rsidRPr="00ED3D80" w:rsidRDefault="00EA3B2D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520,314</w:t>
            </w:r>
          </w:p>
        </w:tc>
        <w:tc>
          <w:tcPr>
            <w:tcW w:w="128" w:type="pct"/>
            <w:vAlign w:val="bottom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561,894</w:t>
            </w:r>
          </w:p>
        </w:tc>
        <w:tc>
          <w:tcPr>
            <w:tcW w:w="146" w:type="pct"/>
            <w:vAlign w:val="bottom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436C7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6C72">
              <w:rPr>
                <w:rFonts w:ascii="Angsana New" w:hAnsi="Angsana New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139" w:type="pct"/>
            <w:vAlign w:val="bottom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180,922</w:t>
            </w:r>
          </w:p>
        </w:tc>
      </w:tr>
      <w:tr w:rsidR="00A7003A" w:rsidRPr="00ED3D80" w:rsidTr="00E92605">
        <w:tc>
          <w:tcPr>
            <w:tcW w:w="2035" w:type="pct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8" w:type="pct"/>
            <w:vAlign w:val="bottom"/>
          </w:tcPr>
          <w:p w:rsidR="00A7003A" w:rsidRPr="00ED3D80" w:rsidRDefault="00EA3B2D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(1,559)</w:t>
            </w:r>
          </w:p>
        </w:tc>
        <w:tc>
          <w:tcPr>
            <w:tcW w:w="128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7003A" w:rsidRPr="00ED3D80" w:rsidRDefault="00A7003A" w:rsidP="00E9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(8,512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  <w:tc>
          <w:tcPr>
            <w:tcW w:w="139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(6,261)</w:t>
            </w:r>
          </w:p>
        </w:tc>
      </w:tr>
      <w:tr w:rsidR="00A7003A" w:rsidRPr="00ED3D80" w:rsidTr="00E92605">
        <w:tc>
          <w:tcPr>
            <w:tcW w:w="2035" w:type="pct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:rsidR="00A7003A" w:rsidRPr="00ED3D80" w:rsidRDefault="00EA3B2D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(17,538)</w:t>
            </w:r>
          </w:p>
        </w:tc>
        <w:tc>
          <w:tcPr>
            <w:tcW w:w="128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:rsidR="00A7003A" w:rsidRPr="00ED3D80" w:rsidRDefault="00A7003A" w:rsidP="00E9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(20,131)</w:t>
            </w:r>
          </w:p>
        </w:tc>
        <w:tc>
          <w:tcPr>
            <w:tcW w:w="146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  <w:tc>
          <w:tcPr>
            <w:tcW w:w="139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(3,446)</w:t>
            </w:r>
          </w:p>
        </w:tc>
      </w:tr>
      <w:tr w:rsidR="00A7003A" w:rsidRPr="00ED3D80" w:rsidTr="00E92605">
        <w:tc>
          <w:tcPr>
            <w:tcW w:w="2035" w:type="pct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:rsidR="00A7003A" w:rsidRPr="00ED3D80" w:rsidRDefault="00EA3B2D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501,217</w:t>
            </w:r>
          </w:p>
        </w:tc>
        <w:tc>
          <w:tcPr>
            <w:tcW w:w="128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533,251</w:t>
            </w:r>
          </w:p>
        </w:tc>
        <w:tc>
          <w:tcPr>
            <w:tcW w:w="146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436C7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6C72">
              <w:rPr>
                <w:rFonts w:ascii="Angsana New" w:hAnsi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39" w:type="pct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171,215</w:t>
            </w:r>
          </w:p>
        </w:tc>
      </w:tr>
      <w:tr w:rsidR="00A7003A" w:rsidRPr="00BD4D33" w:rsidTr="00E92605">
        <w:trPr>
          <w:trHeight w:val="70"/>
        </w:trPr>
        <w:tc>
          <w:tcPr>
            <w:tcW w:w="2035" w:type="pct"/>
          </w:tcPr>
          <w:p w:rsidR="00A7003A" w:rsidRPr="00C6298A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:rsidR="00A7003A" w:rsidRPr="00C6298A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8" w:type="pct"/>
          </w:tcPr>
          <w:p w:rsidR="00A7003A" w:rsidRPr="00C6298A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A7003A" w:rsidRPr="00C6298A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6" w:type="pct"/>
          </w:tcPr>
          <w:p w:rsidR="00A7003A" w:rsidRPr="00C6298A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A7003A" w:rsidRPr="00C6298A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39" w:type="pct"/>
          </w:tcPr>
          <w:p w:rsidR="00A7003A" w:rsidRPr="00C6298A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A7003A" w:rsidRPr="00C6298A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A7003A" w:rsidRPr="00CD0D6F" w:rsidTr="00E92605">
        <w:tc>
          <w:tcPr>
            <w:tcW w:w="2035" w:type="pct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tcBorders>
              <w:bottom w:val="double" w:sz="4" w:space="0" w:color="auto"/>
            </w:tcBorders>
            <w:vAlign w:val="bottom"/>
          </w:tcPr>
          <w:p w:rsidR="00A7003A" w:rsidRPr="00ED3D80" w:rsidRDefault="00EA3B2D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39166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9166E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128" w:type="pct"/>
            <w:vAlign w:val="bottom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565,238</w:t>
            </w:r>
          </w:p>
        </w:tc>
        <w:tc>
          <w:tcPr>
            <w:tcW w:w="146" w:type="pct"/>
            <w:vAlign w:val="bottom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356,710</w:t>
            </w:r>
          </w:p>
        </w:tc>
        <w:tc>
          <w:tcPr>
            <w:tcW w:w="139" w:type="pct"/>
            <w:vAlign w:val="bottom"/>
          </w:tcPr>
          <w:p w:rsidR="00A7003A" w:rsidRPr="00ED3D80" w:rsidRDefault="00A7003A" w:rsidP="00A70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:rsidR="00A7003A" w:rsidRPr="00ED3D80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368,113</w:t>
            </w:r>
          </w:p>
        </w:tc>
      </w:tr>
    </w:tbl>
    <w:p w:rsidR="00BA5CAE" w:rsidRPr="00DB6394" w:rsidRDefault="00BA5CAE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  <w:highlight w:val="yellow"/>
        </w:rPr>
      </w:pPr>
    </w:p>
    <w:p w:rsidR="00680729" w:rsidRDefault="00680729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74D5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D74D58">
        <w:rPr>
          <w:rFonts w:ascii="Angsana New" w:hAnsi="Angsana New"/>
          <w:sz w:val="30"/>
          <w:szCs w:val="30"/>
          <w:cs/>
        </w:rPr>
        <w:t>กลุ่ม</w:t>
      </w:r>
      <w:r w:rsidRPr="00D74D5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702FB1" w:rsidRPr="00D74D58">
        <w:rPr>
          <w:rFonts w:ascii="Angsana New" w:hAnsi="Angsana New"/>
          <w:sz w:val="30"/>
          <w:szCs w:val="30"/>
          <w:cs/>
        </w:rPr>
        <w:t>มีระยะเว</w:t>
      </w:r>
      <w:r w:rsidR="00702FB1" w:rsidRPr="00D74D58">
        <w:rPr>
          <w:rFonts w:ascii="Angsana New" w:hAnsi="Angsana New" w:hint="cs"/>
          <w:sz w:val="30"/>
          <w:szCs w:val="30"/>
          <w:cs/>
        </w:rPr>
        <w:t>ลา</w:t>
      </w:r>
      <w:r w:rsidR="00D76D4A" w:rsidRPr="00D74D58">
        <w:rPr>
          <w:rFonts w:ascii="Angsana New" w:hAnsi="Angsana New" w:hint="cs"/>
          <w:sz w:val="30"/>
          <w:szCs w:val="30"/>
          <w:cs/>
        </w:rPr>
        <w:t>ตั้งแต่</w:t>
      </w:r>
      <w:r w:rsidR="00702FB1" w:rsidRPr="00D74D58">
        <w:rPr>
          <w:rFonts w:ascii="Angsana New" w:hAnsi="Angsana New" w:hint="cs"/>
          <w:sz w:val="30"/>
          <w:szCs w:val="30"/>
          <w:cs/>
        </w:rPr>
        <w:t xml:space="preserve"> </w:t>
      </w:r>
      <w:r w:rsidR="00702FB1" w:rsidRPr="00D74D58">
        <w:rPr>
          <w:rFonts w:ascii="Angsana New" w:hAnsi="Angsana New"/>
          <w:sz w:val="30"/>
          <w:szCs w:val="30"/>
        </w:rPr>
        <w:t xml:space="preserve">30 </w:t>
      </w:r>
      <w:r w:rsidR="00D76D4A" w:rsidRPr="00D74D58">
        <w:rPr>
          <w:rFonts w:ascii="Angsana New" w:hAnsi="Angsana New" w:hint="cs"/>
          <w:sz w:val="30"/>
          <w:szCs w:val="30"/>
          <w:cs/>
        </w:rPr>
        <w:t>ถึง</w:t>
      </w:r>
      <w:r w:rsidR="00702FB1" w:rsidRPr="00D74D58">
        <w:rPr>
          <w:rFonts w:ascii="Angsana New" w:hAnsi="Angsana New"/>
          <w:sz w:val="30"/>
          <w:szCs w:val="30"/>
        </w:rPr>
        <w:t xml:space="preserve"> 120</w:t>
      </w:r>
      <w:r w:rsidRPr="00D74D58">
        <w:rPr>
          <w:rFonts w:ascii="Angsana New" w:hAnsi="Angsana New"/>
          <w:sz w:val="30"/>
          <w:szCs w:val="30"/>
        </w:rPr>
        <w:t xml:space="preserve"> </w:t>
      </w:r>
      <w:r w:rsidRPr="00D74D58">
        <w:rPr>
          <w:rFonts w:ascii="Angsana New" w:hAnsi="Angsana New"/>
          <w:sz w:val="30"/>
          <w:szCs w:val="30"/>
          <w:cs/>
        </w:rPr>
        <w:t>วัน</w:t>
      </w:r>
    </w:p>
    <w:p w:rsidR="00F53E3F" w:rsidRPr="003B58D8" w:rsidRDefault="00BA049F" w:rsidP="00F5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53E3F" w:rsidRPr="00301360">
        <w:rPr>
          <w:rFonts w:ascii="Angsana New" w:hAnsi="Angsana New"/>
          <w:b/>
          <w:bCs/>
          <w:sz w:val="30"/>
          <w:szCs w:val="30"/>
        </w:rPr>
        <w:tab/>
      </w:r>
      <w:r w:rsidR="00F53E3F" w:rsidRPr="00301360">
        <w:rPr>
          <w:rFonts w:ascii="Angsana New" w:hAnsi="Angsana New" w:hint="cs"/>
          <w:b/>
          <w:bCs/>
          <w:sz w:val="30"/>
          <w:szCs w:val="30"/>
          <w:cs/>
        </w:rPr>
        <w:t>ลูกหนี้อื่น</w:t>
      </w:r>
    </w:p>
    <w:p w:rsidR="00F53E3F" w:rsidRPr="00E50927" w:rsidRDefault="00F53E3F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763"/>
        <w:gridCol w:w="1094"/>
        <w:gridCol w:w="256"/>
        <w:gridCol w:w="1134"/>
        <w:gridCol w:w="236"/>
        <w:gridCol w:w="1134"/>
        <w:gridCol w:w="236"/>
        <w:gridCol w:w="1134"/>
        <w:gridCol w:w="236"/>
        <w:gridCol w:w="1133"/>
      </w:tblGrid>
      <w:tr w:rsidR="00F20B25" w:rsidRPr="009B30C1" w:rsidTr="00F20B25">
        <w:tc>
          <w:tcPr>
            <w:tcW w:w="2763" w:type="dxa"/>
            <w:vAlign w:val="bottom"/>
          </w:tcPr>
          <w:p w:rsidR="00F20B25" w:rsidRPr="007A4D88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F20B25" w:rsidRPr="007A4D88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F20B25" w:rsidRPr="007A4D88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9B30C1" w:rsidTr="004C2A94">
        <w:tc>
          <w:tcPr>
            <w:tcW w:w="2763" w:type="dxa"/>
            <w:vAlign w:val="bottom"/>
          </w:tcPr>
          <w:p w:rsidR="004C2A94" w:rsidRPr="009B30C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6" w:type="dxa"/>
          </w:tcPr>
          <w:p w:rsidR="004C2A94" w:rsidRPr="009B30C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C2A94" w:rsidRPr="009B30C1" w:rsidTr="00CD05D3">
        <w:tc>
          <w:tcPr>
            <w:tcW w:w="2763" w:type="dxa"/>
            <w:vAlign w:val="bottom"/>
          </w:tcPr>
          <w:p w:rsidR="004C2A94" w:rsidRPr="009B30C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3" w:type="dxa"/>
            <w:gridSpan w:val="7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2A94" w:rsidRPr="009B30C1" w:rsidTr="00EB70C7">
        <w:tc>
          <w:tcPr>
            <w:tcW w:w="2763" w:type="dxa"/>
          </w:tcPr>
          <w:p w:rsidR="004C2A94" w:rsidRPr="009B30C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4" w:type="dxa"/>
            <w:vAlign w:val="bottom"/>
          </w:tcPr>
          <w:p w:rsidR="004C2A94" w:rsidRPr="00216A03" w:rsidRDefault="00900ECA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6" w:type="dxa"/>
          </w:tcPr>
          <w:p w:rsidR="004C2A94" w:rsidRPr="006F4CFA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C2A94" w:rsidRPr="006F4CFA" w:rsidRDefault="0035656B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26,565</w:t>
            </w:r>
          </w:p>
        </w:tc>
        <w:tc>
          <w:tcPr>
            <w:tcW w:w="236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C2A94" w:rsidRPr="006F4CFA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4CFA"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36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2A94" w:rsidRPr="009B30C1" w:rsidRDefault="00900ECA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236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4C2A94" w:rsidRPr="009B30C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  <w:tr w:rsidR="004C2A94" w:rsidRPr="009B30C1" w:rsidTr="00CD05D3">
        <w:tc>
          <w:tcPr>
            <w:tcW w:w="2763" w:type="dxa"/>
          </w:tcPr>
          <w:p w:rsidR="004C2A94" w:rsidRPr="00216A03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94" w:type="dxa"/>
            <w:vAlign w:val="bottom"/>
          </w:tcPr>
          <w:p w:rsidR="004C2A94" w:rsidRPr="00216A03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56" w:type="dxa"/>
          </w:tcPr>
          <w:p w:rsidR="004C2A94" w:rsidRPr="00216A03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C2A94" w:rsidRPr="00216A03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:rsidR="004C2A94" w:rsidRPr="00216A03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C2A94" w:rsidRPr="00216A03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:rsidR="004C2A94" w:rsidRPr="00216A03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C2A94" w:rsidRPr="00216A03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  <w:vAlign w:val="bottom"/>
          </w:tcPr>
          <w:p w:rsidR="004C2A94" w:rsidRPr="00216A03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4C2A94" w:rsidRPr="00216A03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C2A94" w:rsidRPr="009B30C1" w:rsidTr="00216A03">
        <w:trPr>
          <w:trHeight w:val="155"/>
        </w:trPr>
        <w:tc>
          <w:tcPr>
            <w:tcW w:w="2763" w:type="dxa"/>
          </w:tcPr>
          <w:p w:rsidR="004C2A94" w:rsidRPr="009B30C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94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C2A94" w:rsidRPr="009B30C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4C2A94" w:rsidRPr="009B30C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C2A94" w:rsidRPr="009B30C1" w:rsidTr="007A5F10">
        <w:tc>
          <w:tcPr>
            <w:tcW w:w="2763" w:type="dxa"/>
          </w:tcPr>
          <w:p w:rsidR="004C2A94" w:rsidRPr="009B30C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94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C2A94" w:rsidRPr="009B30C1" w:rsidRDefault="009F31D8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60,543</w:t>
            </w:r>
          </w:p>
        </w:tc>
        <w:tc>
          <w:tcPr>
            <w:tcW w:w="236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35,081</w:t>
            </w:r>
          </w:p>
        </w:tc>
        <w:tc>
          <w:tcPr>
            <w:tcW w:w="236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C2A94" w:rsidRPr="009B30C1" w:rsidRDefault="00900ECA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EB70C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36" w:type="dxa"/>
            <w:vAlign w:val="bottom"/>
          </w:tcPr>
          <w:p w:rsidR="004C2A94" w:rsidRPr="009B30C1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4C2A94" w:rsidRPr="009B30C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7,285</w:t>
            </w:r>
          </w:p>
        </w:tc>
      </w:tr>
      <w:tr w:rsidR="00F044D1" w:rsidRPr="009B30C1" w:rsidTr="00CD05D3">
        <w:tc>
          <w:tcPr>
            <w:tcW w:w="2763" w:type="dxa"/>
          </w:tcPr>
          <w:p w:rsidR="00F044D1" w:rsidRPr="009B30C1" w:rsidRDefault="00F044D1" w:rsidP="00F0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94" w:type="dxa"/>
            <w:vAlign w:val="bottom"/>
          </w:tcPr>
          <w:p w:rsidR="00F044D1" w:rsidRPr="009B30C1" w:rsidRDefault="00F044D1" w:rsidP="00F0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044D1" w:rsidRPr="009B30C1" w:rsidRDefault="00F044D1" w:rsidP="00F0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044D1" w:rsidRPr="009B30C1" w:rsidRDefault="009F31D8" w:rsidP="00F0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14,430</w:t>
            </w:r>
          </w:p>
        </w:tc>
        <w:tc>
          <w:tcPr>
            <w:tcW w:w="236" w:type="dxa"/>
            <w:vAlign w:val="bottom"/>
          </w:tcPr>
          <w:p w:rsidR="00F044D1" w:rsidRPr="009B30C1" w:rsidRDefault="00F044D1" w:rsidP="00F0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044D1" w:rsidRPr="009B30C1" w:rsidRDefault="00F044D1" w:rsidP="00F0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16,299</w:t>
            </w:r>
          </w:p>
        </w:tc>
        <w:tc>
          <w:tcPr>
            <w:tcW w:w="236" w:type="dxa"/>
            <w:vAlign w:val="bottom"/>
          </w:tcPr>
          <w:p w:rsidR="00F044D1" w:rsidRPr="009B30C1" w:rsidRDefault="00F044D1" w:rsidP="00F0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044D1" w:rsidRPr="009B30C1" w:rsidRDefault="00F044D1" w:rsidP="00F0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6,667</w:t>
            </w:r>
          </w:p>
        </w:tc>
        <w:tc>
          <w:tcPr>
            <w:tcW w:w="236" w:type="dxa"/>
            <w:vAlign w:val="bottom"/>
          </w:tcPr>
          <w:p w:rsidR="00F044D1" w:rsidRPr="009B30C1" w:rsidRDefault="00F044D1" w:rsidP="00F0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F044D1" w:rsidRPr="009B30C1" w:rsidRDefault="00F044D1" w:rsidP="00F0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7,053</w:t>
            </w:r>
          </w:p>
        </w:tc>
      </w:tr>
      <w:tr w:rsidR="002E1879" w:rsidRPr="009B30C1" w:rsidTr="002E1879">
        <w:tc>
          <w:tcPr>
            <w:tcW w:w="2763" w:type="dxa"/>
          </w:tcPr>
          <w:p w:rsidR="002E1879" w:rsidRPr="009B30C1" w:rsidRDefault="002E1879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094" w:type="dxa"/>
            <w:vAlign w:val="bottom"/>
          </w:tcPr>
          <w:p w:rsidR="002E1879" w:rsidRPr="009B30C1" w:rsidRDefault="002E1879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E1879" w:rsidRPr="009B30C1" w:rsidRDefault="002E1879" w:rsidP="002E1879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E1879" w:rsidRPr="009B30C1" w:rsidRDefault="002E1879" w:rsidP="002E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7,568</w:t>
            </w:r>
          </w:p>
        </w:tc>
        <w:tc>
          <w:tcPr>
            <w:tcW w:w="236" w:type="dxa"/>
            <w:vAlign w:val="bottom"/>
          </w:tcPr>
          <w:p w:rsidR="002E1879" w:rsidRPr="009B30C1" w:rsidRDefault="002E1879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E1879" w:rsidRDefault="002E1879" w:rsidP="002E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1,453</w:t>
            </w:r>
          </w:p>
        </w:tc>
        <w:tc>
          <w:tcPr>
            <w:tcW w:w="236" w:type="dxa"/>
            <w:vAlign w:val="bottom"/>
          </w:tcPr>
          <w:p w:rsidR="002E1879" w:rsidRPr="009B30C1" w:rsidRDefault="002E1879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E1879" w:rsidRDefault="002E1879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36" w:type="dxa"/>
            <w:vAlign w:val="bottom"/>
          </w:tcPr>
          <w:p w:rsidR="002E1879" w:rsidRPr="009B30C1" w:rsidRDefault="002E1879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2E1879" w:rsidRDefault="002E1879" w:rsidP="002E1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F044D1" w:rsidRPr="009B30C1" w:rsidTr="00F20B25">
        <w:tc>
          <w:tcPr>
            <w:tcW w:w="2763" w:type="dxa"/>
          </w:tcPr>
          <w:p w:rsidR="00F044D1" w:rsidRPr="009B30C1" w:rsidRDefault="00F044D1" w:rsidP="00F0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ลูกหนี้เงินทดรองจ่าย</w:t>
            </w:r>
          </w:p>
        </w:tc>
        <w:tc>
          <w:tcPr>
            <w:tcW w:w="1094" w:type="dxa"/>
            <w:vAlign w:val="bottom"/>
          </w:tcPr>
          <w:p w:rsidR="00F044D1" w:rsidRPr="009B30C1" w:rsidRDefault="00F044D1" w:rsidP="00F0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044D1" w:rsidRPr="009B30C1" w:rsidRDefault="00F044D1" w:rsidP="00F0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044D1" w:rsidRPr="009B30C1" w:rsidRDefault="009F31D8" w:rsidP="00F0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6,502</w:t>
            </w:r>
          </w:p>
        </w:tc>
        <w:tc>
          <w:tcPr>
            <w:tcW w:w="236" w:type="dxa"/>
            <w:vAlign w:val="bottom"/>
          </w:tcPr>
          <w:p w:rsidR="00F044D1" w:rsidRPr="009B30C1" w:rsidRDefault="00F044D1" w:rsidP="00F0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044D1" w:rsidRPr="009B30C1" w:rsidRDefault="00F044D1" w:rsidP="00F0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4,931</w:t>
            </w:r>
          </w:p>
        </w:tc>
        <w:tc>
          <w:tcPr>
            <w:tcW w:w="236" w:type="dxa"/>
            <w:vAlign w:val="bottom"/>
          </w:tcPr>
          <w:p w:rsidR="00F044D1" w:rsidRPr="009B30C1" w:rsidRDefault="00F044D1" w:rsidP="00F0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044D1" w:rsidRPr="009B30C1" w:rsidRDefault="00F044D1" w:rsidP="00F0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1,206</w:t>
            </w:r>
          </w:p>
        </w:tc>
        <w:tc>
          <w:tcPr>
            <w:tcW w:w="236" w:type="dxa"/>
            <w:vAlign w:val="bottom"/>
          </w:tcPr>
          <w:p w:rsidR="00F044D1" w:rsidRPr="009B30C1" w:rsidRDefault="00F044D1" w:rsidP="00F04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F044D1" w:rsidRPr="009B30C1" w:rsidRDefault="00F044D1" w:rsidP="00F0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2,269</w:t>
            </w:r>
          </w:p>
        </w:tc>
      </w:tr>
      <w:tr w:rsidR="009F31D8" w:rsidRPr="009B30C1" w:rsidTr="007A5F10">
        <w:tc>
          <w:tcPr>
            <w:tcW w:w="2763" w:type="dxa"/>
          </w:tcPr>
          <w:p w:rsidR="009F31D8" w:rsidRPr="009B30C1" w:rsidRDefault="009F31D8" w:rsidP="009F31D8">
            <w:pPr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เงินประกันและเงินมัดจำ</w:t>
            </w:r>
          </w:p>
        </w:tc>
        <w:tc>
          <w:tcPr>
            <w:tcW w:w="1094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2,118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1,033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</w:tr>
      <w:tr w:rsidR="009F31D8" w:rsidRPr="009B30C1" w:rsidTr="003E0F2D">
        <w:tc>
          <w:tcPr>
            <w:tcW w:w="2763" w:type="dxa"/>
          </w:tcPr>
          <w:p w:rsidR="009F31D8" w:rsidRPr="009B30C1" w:rsidRDefault="009F31D8" w:rsidP="009F31D8">
            <w:pPr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94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12,332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4,059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2,778</w:t>
            </w:r>
          </w:p>
        </w:tc>
      </w:tr>
      <w:tr w:rsidR="009F31D8" w:rsidRPr="009B30C1" w:rsidTr="003E0F2D">
        <w:tc>
          <w:tcPr>
            <w:tcW w:w="2763" w:type="dxa"/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103,493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64,249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E2985">
              <w:rPr>
                <w:rFonts w:ascii="Angsana New" w:hAnsi="Angsana New"/>
                <w:b/>
                <w:bCs/>
                <w:sz w:val="30"/>
                <w:szCs w:val="30"/>
              </w:rPr>
              <w:t>9,598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20,376</w:t>
            </w:r>
          </w:p>
        </w:tc>
      </w:tr>
      <w:tr w:rsidR="009F31D8" w:rsidRPr="009B30C1" w:rsidTr="003736DB">
        <w:trPr>
          <w:trHeight w:val="145"/>
        </w:trPr>
        <w:tc>
          <w:tcPr>
            <w:tcW w:w="2763" w:type="dxa"/>
            <w:vAlign w:val="bottom"/>
          </w:tcPr>
          <w:p w:rsidR="009F31D8" w:rsidRPr="00DB6394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94" w:type="dxa"/>
            <w:vAlign w:val="bottom"/>
          </w:tcPr>
          <w:p w:rsidR="009F31D8" w:rsidRPr="00DB6394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6" w:type="dxa"/>
          </w:tcPr>
          <w:p w:rsidR="009F31D8" w:rsidRPr="00DB6394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F31D8" w:rsidRPr="00DB6394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:rsidR="009F31D8" w:rsidRPr="00DB6394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F31D8" w:rsidRPr="00DB6394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:rsidR="009F31D8" w:rsidRPr="00DB6394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F31D8" w:rsidRPr="00DB6394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:rsidR="009F31D8" w:rsidRPr="00DB6394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9F31D8" w:rsidRPr="00DB6394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9F31D8" w:rsidRPr="005A6DB6" w:rsidTr="00CD05D3">
        <w:tc>
          <w:tcPr>
            <w:tcW w:w="2763" w:type="dxa"/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130,058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64,696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C19">
              <w:rPr>
                <w:rFonts w:ascii="Angsana New" w:hAnsi="Angsana New"/>
                <w:b/>
                <w:bCs/>
                <w:sz w:val="30"/>
                <w:szCs w:val="30"/>
              </w:rPr>
              <w:t>20,36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:rsidR="009F31D8" w:rsidRPr="009B30C1" w:rsidRDefault="009F31D8" w:rsidP="009F3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9F31D8" w:rsidRPr="009B30C1" w:rsidRDefault="009F31D8" w:rsidP="009F3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20,446</w:t>
            </w:r>
          </w:p>
        </w:tc>
      </w:tr>
    </w:tbl>
    <w:p w:rsidR="00E141F9" w:rsidRPr="004E5178" w:rsidRDefault="00E141F9" w:rsidP="00F5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0"/>
          <w:szCs w:val="20"/>
        </w:rPr>
      </w:pPr>
    </w:p>
    <w:p w:rsidR="00C26B6A" w:rsidRPr="00F53E3F" w:rsidRDefault="00BA049F" w:rsidP="00F5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F53E3F">
        <w:rPr>
          <w:rFonts w:ascii="Angsana New" w:hAnsi="Angsana New"/>
          <w:b/>
          <w:bCs/>
          <w:sz w:val="30"/>
          <w:szCs w:val="30"/>
        </w:rPr>
        <w:tab/>
      </w:r>
      <w:r w:rsidR="00F53E3F" w:rsidRPr="00F53E3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:rsidR="00C26B6A" w:rsidRPr="004E5178" w:rsidRDefault="00C26B6A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763"/>
        <w:gridCol w:w="1350"/>
        <w:gridCol w:w="1107"/>
        <w:gridCol w:w="243"/>
        <w:gridCol w:w="1152"/>
        <w:gridCol w:w="243"/>
        <w:gridCol w:w="1125"/>
        <w:gridCol w:w="243"/>
        <w:gridCol w:w="1134"/>
      </w:tblGrid>
      <w:tr w:rsidR="009A0289" w:rsidRPr="007A4D88" w:rsidTr="0071651C">
        <w:tc>
          <w:tcPr>
            <w:tcW w:w="2763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7A4D88" w:rsidTr="004C2A94">
        <w:tc>
          <w:tcPr>
            <w:tcW w:w="2763" w:type="dxa"/>
            <w:vAlign w:val="bottom"/>
          </w:tcPr>
          <w:p w:rsidR="004C2A94" w:rsidRPr="007A4D8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C2A94" w:rsidRPr="007A4D88" w:rsidTr="0071651C">
        <w:tc>
          <w:tcPr>
            <w:tcW w:w="2763" w:type="dxa"/>
            <w:vAlign w:val="bottom"/>
          </w:tcPr>
          <w:p w:rsidR="004C2A94" w:rsidRPr="007A4D8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2A94" w:rsidRPr="007A4D88" w:rsidTr="007F11B8">
        <w:tc>
          <w:tcPr>
            <w:tcW w:w="2763" w:type="dxa"/>
          </w:tcPr>
          <w:p w:rsidR="004C2A94" w:rsidRPr="00CF48F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4C2A94" w:rsidRPr="00673096" w:rsidRDefault="00967F4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174,317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C2A94" w:rsidRPr="00673096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264,880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4C2A94" w:rsidRPr="00673096" w:rsidRDefault="00064B4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4,895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C2A94" w:rsidRPr="00673096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4,862</w:t>
            </w:r>
          </w:p>
        </w:tc>
      </w:tr>
      <w:tr w:rsidR="004C2A94" w:rsidRPr="007A4D88" w:rsidTr="0071651C">
        <w:tc>
          <w:tcPr>
            <w:tcW w:w="2763" w:type="dxa"/>
          </w:tcPr>
          <w:p w:rsidR="004C2A94" w:rsidRPr="00CF48F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1350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4C2A94" w:rsidRPr="00673096" w:rsidRDefault="00967F4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247,901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C2A94" w:rsidRPr="00673096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212,176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4C2A94" w:rsidRPr="00673096" w:rsidRDefault="00064B4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167,501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C2A94" w:rsidRPr="00673096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204,787</w:t>
            </w:r>
          </w:p>
        </w:tc>
      </w:tr>
      <w:tr w:rsidR="008A13DC" w:rsidRPr="007A4D88" w:rsidTr="0071651C">
        <w:tc>
          <w:tcPr>
            <w:tcW w:w="2763" w:type="dxa"/>
          </w:tcPr>
          <w:p w:rsidR="008A13DC" w:rsidRDefault="00E50927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1350" w:type="dxa"/>
            <w:vAlign w:val="bottom"/>
          </w:tcPr>
          <w:p w:rsidR="008A13DC" w:rsidRPr="007A4D88" w:rsidRDefault="008A13DC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8A13DC" w:rsidRPr="00673096" w:rsidRDefault="00967F4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1,136</w:t>
            </w:r>
          </w:p>
        </w:tc>
        <w:tc>
          <w:tcPr>
            <w:tcW w:w="243" w:type="dxa"/>
            <w:vAlign w:val="bottom"/>
          </w:tcPr>
          <w:p w:rsidR="008A13DC" w:rsidRPr="007A4D88" w:rsidRDefault="008A13DC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8A13DC" w:rsidRDefault="00E50927" w:rsidP="00E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8A13DC" w:rsidRPr="007A4D88" w:rsidRDefault="008A13DC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8A13DC" w:rsidRPr="00673096" w:rsidRDefault="00064B4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43" w:type="dxa"/>
            <w:vAlign w:val="bottom"/>
          </w:tcPr>
          <w:p w:rsidR="008A13DC" w:rsidRPr="007A4D88" w:rsidRDefault="008A13DC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A13DC" w:rsidRDefault="00E50927" w:rsidP="00E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A94" w:rsidRPr="007A4D88" w:rsidTr="0071651C">
        <w:tc>
          <w:tcPr>
            <w:tcW w:w="2763" w:type="dxa"/>
          </w:tcPr>
          <w:p w:rsidR="004C2A94" w:rsidRPr="00CF48F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วัสดุการพิมพ์</w:t>
            </w:r>
          </w:p>
        </w:tc>
        <w:tc>
          <w:tcPr>
            <w:tcW w:w="1350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4C2A94" w:rsidRPr="00673096" w:rsidRDefault="00967F4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27,915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C2A94" w:rsidRPr="00673096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29,298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4C2A94" w:rsidRPr="00673096" w:rsidRDefault="00064B4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27,915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C2A94" w:rsidRPr="00673096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29,298</w:t>
            </w:r>
          </w:p>
        </w:tc>
      </w:tr>
      <w:tr w:rsidR="004C2A94" w:rsidRPr="007A4D88" w:rsidTr="0071651C">
        <w:tc>
          <w:tcPr>
            <w:tcW w:w="2763" w:type="dxa"/>
          </w:tcPr>
          <w:p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4C2A94" w:rsidRPr="00673096" w:rsidRDefault="00967F4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19,404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C2A94" w:rsidRPr="00673096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24,065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4C2A94" w:rsidRPr="00673096" w:rsidRDefault="00064B4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19,404</w:t>
            </w:r>
          </w:p>
        </w:tc>
        <w:tc>
          <w:tcPr>
            <w:tcW w:w="243" w:type="dxa"/>
            <w:vAlign w:val="bottom"/>
          </w:tcPr>
          <w:p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C2A94" w:rsidRPr="00673096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24,065</w:t>
            </w:r>
          </w:p>
        </w:tc>
      </w:tr>
      <w:tr w:rsidR="00143540" w:rsidRPr="007A4D88" w:rsidTr="0071651C">
        <w:tc>
          <w:tcPr>
            <w:tcW w:w="2763" w:type="dxa"/>
          </w:tcPr>
          <w:p w:rsidR="00143540" w:rsidRPr="001B62FD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รายการโทรทัศน์ระหว่างผลิต</w:t>
            </w:r>
          </w:p>
        </w:tc>
        <w:tc>
          <w:tcPr>
            <w:tcW w:w="1350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143540" w:rsidRPr="00673096" w:rsidRDefault="00967F42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143540" w:rsidRPr="00673096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4,039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3540" w:rsidRPr="007A4D88" w:rsidTr="000C69EC">
        <w:tc>
          <w:tcPr>
            <w:tcW w:w="2763" w:type="dxa"/>
          </w:tcPr>
          <w:p w:rsidR="00143540" w:rsidRPr="00CF48FB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350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143540" w:rsidRPr="00673096" w:rsidRDefault="00967F42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143540" w:rsidRPr="00673096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2,154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143540" w:rsidRPr="00673096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43540" w:rsidRPr="00673096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2,154</w:t>
            </w:r>
          </w:p>
        </w:tc>
      </w:tr>
      <w:tr w:rsidR="00143540" w:rsidRPr="007A4D88" w:rsidTr="000C69EC">
        <w:tc>
          <w:tcPr>
            <w:tcW w:w="2763" w:type="dxa"/>
          </w:tcPr>
          <w:p w:rsidR="00143540" w:rsidRPr="00CF48FB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รายการโทรทัศน์ผลิตเสร็จแล้ว</w:t>
            </w:r>
          </w:p>
        </w:tc>
        <w:tc>
          <w:tcPr>
            <w:tcW w:w="1350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143540" w:rsidRPr="00673096" w:rsidRDefault="00967F42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143540" w:rsidRPr="00673096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3540" w:rsidRPr="007A4D88" w:rsidTr="000C69EC">
        <w:tc>
          <w:tcPr>
            <w:tcW w:w="2763" w:type="dxa"/>
          </w:tcPr>
          <w:p w:rsidR="00143540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:rsidR="00143540" w:rsidRDefault="00967F42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473,856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143540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536,673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:rsidR="00143540" w:rsidRDefault="00064B44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221,323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43540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265,166</w:t>
            </w:r>
          </w:p>
        </w:tc>
      </w:tr>
      <w:tr w:rsidR="00143540" w:rsidRPr="007A4D88" w:rsidTr="0071651C">
        <w:tc>
          <w:tcPr>
            <w:tcW w:w="2763" w:type="dxa"/>
          </w:tcPr>
          <w:p w:rsidR="00143540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51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0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143540" w:rsidRDefault="00255577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(87,901)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143540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(101,667)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143540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(2,660)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43540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(4,463)</w:t>
            </w:r>
          </w:p>
        </w:tc>
      </w:tr>
      <w:tr w:rsidR="00143540" w:rsidRPr="005A6DB6" w:rsidTr="00F635FE">
        <w:tc>
          <w:tcPr>
            <w:tcW w:w="2763" w:type="dxa"/>
            <w:vAlign w:val="bottom"/>
          </w:tcPr>
          <w:p w:rsidR="00143540" w:rsidRPr="007A4D88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540" w:rsidRPr="00435E76" w:rsidRDefault="00255577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385,955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540" w:rsidRPr="00435E76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5E76">
              <w:rPr>
                <w:rFonts w:ascii="Angsana New" w:hAnsi="Angsana New"/>
                <w:b/>
                <w:bCs/>
                <w:sz w:val="30"/>
                <w:szCs w:val="30"/>
              </w:rPr>
              <w:t>435,006</w:t>
            </w:r>
          </w:p>
        </w:tc>
        <w:tc>
          <w:tcPr>
            <w:tcW w:w="243" w:type="dxa"/>
            <w:vAlign w:val="bottom"/>
          </w:tcPr>
          <w:p w:rsidR="00143540" w:rsidRPr="00673096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540" w:rsidRPr="00673096" w:rsidRDefault="00064B44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218,663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540" w:rsidRPr="00673096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260,703</w:t>
            </w:r>
          </w:p>
        </w:tc>
      </w:tr>
      <w:tr w:rsidR="00143540" w:rsidRPr="007A4D88" w:rsidTr="007F11B8">
        <w:tc>
          <w:tcPr>
            <w:tcW w:w="2763" w:type="dxa"/>
            <w:vAlign w:val="bottom"/>
          </w:tcPr>
          <w:p w:rsidR="00143540" w:rsidRPr="007A4D88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3540" w:rsidRPr="007A4D88" w:rsidTr="004C2A94">
        <w:tc>
          <w:tcPr>
            <w:tcW w:w="2763" w:type="dxa"/>
            <w:vAlign w:val="bottom"/>
          </w:tcPr>
          <w:p w:rsidR="00143540" w:rsidRPr="007A4D88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:rsidR="00143540" w:rsidRPr="002F4B0F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143540" w:rsidRPr="002F4B0F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43540" w:rsidRPr="002F4B0F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143540" w:rsidRPr="002F4B0F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43540" w:rsidRPr="002F4B0F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143540" w:rsidRPr="002F4B0F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43540" w:rsidRPr="002F4B0F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43540" w:rsidRPr="007A4D88" w:rsidTr="007F11B8">
        <w:tc>
          <w:tcPr>
            <w:tcW w:w="2763" w:type="dxa"/>
            <w:vAlign w:val="bottom"/>
          </w:tcPr>
          <w:p w:rsidR="00143540" w:rsidRPr="007A4D88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3540" w:rsidRPr="005A6DB6" w:rsidTr="00873913">
        <w:tc>
          <w:tcPr>
            <w:tcW w:w="4113" w:type="dxa"/>
            <w:gridSpan w:val="2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5" w:hanging="225"/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7" w:type="dxa"/>
            <w:vAlign w:val="bottom"/>
          </w:tcPr>
          <w:p w:rsidR="00143540" w:rsidRPr="00435E76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143540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143540" w:rsidRPr="00673096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143540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43540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540" w:rsidRPr="005A6DB6" w:rsidTr="004C2A94">
        <w:tc>
          <w:tcPr>
            <w:tcW w:w="4113" w:type="dxa"/>
            <w:gridSpan w:val="2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07" w:type="dxa"/>
            <w:vAlign w:val="bottom"/>
          </w:tcPr>
          <w:p w:rsidR="00143540" w:rsidRPr="0051053D" w:rsidRDefault="0051053D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1053D">
              <w:rPr>
                <w:rFonts w:ascii="Angsana New" w:hAnsi="Angsana New"/>
                <w:sz w:val="30"/>
                <w:szCs w:val="30"/>
              </w:rPr>
              <w:t>1,9</w:t>
            </w:r>
            <w:r w:rsidR="00CA63DE">
              <w:rPr>
                <w:rFonts w:ascii="Angsana New" w:hAnsi="Angsana New"/>
                <w:sz w:val="30"/>
                <w:szCs w:val="30"/>
              </w:rPr>
              <w:t>89</w:t>
            </w:r>
            <w:r w:rsidRPr="0051053D">
              <w:rPr>
                <w:rFonts w:ascii="Angsana New" w:hAnsi="Angsana New"/>
                <w:sz w:val="30"/>
                <w:szCs w:val="30"/>
              </w:rPr>
              <w:t>,</w:t>
            </w:r>
            <w:r w:rsidR="00CA63DE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43" w:type="dxa"/>
            <w:vAlign w:val="bottom"/>
          </w:tcPr>
          <w:p w:rsidR="00143540" w:rsidRPr="007A4D88" w:rsidRDefault="00143540" w:rsidP="0014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143540" w:rsidRPr="00435E76" w:rsidRDefault="00F13B73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43540" w:rsidRPr="00D55D7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884</w:t>
            </w:r>
            <w:r w:rsidR="00143540" w:rsidRPr="00D55D7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43" w:type="dxa"/>
          </w:tcPr>
          <w:p w:rsidR="00143540" w:rsidRPr="00D55D71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43540" w:rsidRPr="00D55D71" w:rsidRDefault="00280D98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</w:t>
            </w:r>
            <w:r w:rsidR="00F13B73">
              <w:rPr>
                <w:rFonts w:ascii="Angsana New" w:hAnsi="Angsana New"/>
                <w:sz w:val="30"/>
                <w:szCs w:val="30"/>
              </w:rPr>
              <w:t>5</w:t>
            </w:r>
            <w:r w:rsidR="009F31D8">
              <w:rPr>
                <w:rFonts w:ascii="Angsana New" w:hAnsi="Angsana New"/>
                <w:sz w:val="30"/>
                <w:szCs w:val="30"/>
              </w:rPr>
              <w:t>,</w:t>
            </w:r>
            <w:r w:rsidR="00F13B73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243" w:type="dxa"/>
          </w:tcPr>
          <w:p w:rsidR="00143540" w:rsidRPr="00D55D71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43540" w:rsidRPr="00D55D71" w:rsidRDefault="00143540" w:rsidP="0014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55D71">
              <w:rPr>
                <w:rFonts w:ascii="Angsana New" w:hAnsi="Angsana New"/>
                <w:sz w:val="30"/>
                <w:szCs w:val="30"/>
              </w:rPr>
              <w:t>1,1</w:t>
            </w:r>
            <w:r>
              <w:rPr>
                <w:rFonts w:ascii="Angsana New" w:hAnsi="Angsana New"/>
                <w:sz w:val="30"/>
                <w:szCs w:val="30"/>
              </w:rPr>
              <w:t>77,227</w:t>
            </w:r>
          </w:p>
        </w:tc>
      </w:tr>
      <w:tr w:rsidR="0051053D" w:rsidRPr="005A6DB6" w:rsidTr="00F635FE">
        <w:tc>
          <w:tcPr>
            <w:tcW w:w="4113" w:type="dxa"/>
            <w:gridSpan w:val="2"/>
          </w:tcPr>
          <w:p w:rsidR="00867333" w:rsidRDefault="0051053D" w:rsidP="0086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  <w:p w:rsidR="0051053D" w:rsidRPr="007A4D88" w:rsidRDefault="0051053D" w:rsidP="0086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7333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07" w:type="dxa"/>
            <w:vAlign w:val="bottom"/>
          </w:tcPr>
          <w:p w:rsidR="0051053D" w:rsidRPr="007A4D88" w:rsidRDefault="0051053D" w:rsidP="0086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  <w:tc>
          <w:tcPr>
            <w:tcW w:w="243" w:type="dxa"/>
            <w:vAlign w:val="bottom"/>
          </w:tcPr>
          <w:p w:rsidR="0051053D" w:rsidRPr="007A4D88" w:rsidRDefault="0051053D" w:rsidP="005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51053D" w:rsidRPr="00D55D71" w:rsidRDefault="0051053D" w:rsidP="005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55D71">
              <w:rPr>
                <w:rFonts w:ascii="Angsana New" w:hAnsi="Angsana New"/>
                <w:sz w:val="30"/>
                <w:szCs w:val="30"/>
              </w:rPr>
              <w:t>101,667</w:t>
            </w:r>
          </w:p>
        </w:tc>
        <w:tc>
          <w:tcPr>
            <w:tcW w:w="243" w:type="dxa"/>
            <w:vAlign w:val="bottom"/>
          </w:tcPr>
          <w:p w:rsidR="0051053D" w:rsidRPr="00673096" w:rsidRDefault="0051053D" w:rsidP="005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51053D" w:rsidRPr="007A4D88" w:rsidRDefault="0051053D" w:rsidP="0086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  <w:tc>
          <w:tcPr>
            <w:tcW w:w="243" w:type="dxa"/>
            <w:vAlign w:val="bottom"/>
          </w:tcPr>
          <w:p w:rsidR="0051053D" w:rsidRPr="007A4D88" w:rsidRDefault="0051053D" w:rsidP="005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1053D" w:rsidRPr="00D55D71" w:rsidRDefault="0051053D" w:rsidP="005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55D71">
              <w:rPr>
                <w:rFonts w:ascii="Angsana New" w:hAnsi="Angsana New"/>
                <w:sz w:val="30"/>
                <w:szCs w:val="30"/>
              </w:rPr>
              <w:t>4,463</w:t>
            </w:r>
          </w:p>
        </w:tc>
      </w:tr>
      <w:tr w:rsidR="0051053D" w:rsidRPr="005A6DB6" w:rsidTr="009F31D8">
        <w:tc>
          <w:tcPr>
            <w:tcW w:w="4113" w:type="dxa"/>
            <w:gridSpan w:val="2"/>
            <w:shd w:val="clear" w:color="auto" w:fill="auto"/>
          </w:tcPr>
          <w:p w:rsidR="0051053D" w:rsidRPr="009F31D8" w:rsidRDefault="0051053D" w:rsidP="005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F31D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F31D8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07" w:type="dxa"/>
            <w:vAlign w:val="bottom"/>
          </w:tcPr>
          <w:p w:rsidR="0051053D" w:rsidRPr="00D55D71" w:rsidRDefault="0051053D" w:rsidP="005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F13B7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13B73">
              <w:rPr>
                <w:rFonts w:ascii="Angsana New" w:hAnsi="Angsana New"/>
                <w:sz w:val="30"/>
                <w:szCs w:val="30"/>
              </w:rPr>
              <w:t>380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:rsidR="0051053D" w:rsidRPr="007A4D88" w:rsidRDefault="0051053D" w:rsidP="005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51053D" w:rsidRPr="00D55D71" w:rsidRDefault="0051053D" w:rsidP="005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51053D" w:rsidRPr="00673096" w:rsidRDefault="0051053D" w:rsidP="005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51053D" w:rsidRPr="00D55D71" w:rsidRDefault="0051053D" w:rsidP="0086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3B7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13B73">
              <w:rPr>
                <w:rFonts w:ascii="Angsana New" w:hAnsi="Angsana New"/>
                <w:sz w:val="30"/>
                <w:szCs w:val="30"/>
              </w:rPr>
              <w:t>417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:rsidR="0051053D" w:rsidRPr="007A4D88" w:rsidRDefault="0051053D" w:rsidP="005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1053D" w:rsidRPr="00D55D71" w:rsidRDefault="0051053D" w:rsidP="005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053D" w:rsidRPr="005A6DB6" w:rsidTr="00873913">
        <w:tc>
          <w:tcPr>
            <w:tcW w:w="4113" w:type="dxa"/>
            <w:gridSpan w:val="2"/>
          </w:tcPr>
          <w:p w:rsidR="0051053D" w:rsidRPr="007A4D88" w:rsidRDefault="0051053D" w:rsidP="005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053D" w:rsidRPr="00435E76" w:rsidRDefault="0051053D" w:rsidP="005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1,97</w:t>
            </w:r>
            <w:r w:rsidR="00B1285D">
              <w:rPr>
                <w:rFonts w:ascii="Angsana New" w:hAnsi="Angsana New"/>
                <w:b/>
                <w:bCs/>
                <w:sz w:val="30"/>
                <w:szCs w:val="30"/>
              </w:rPr>
              <w:t>5,767</w:t>
            </w:r>
          </w:p>
        </w:tc>
        <w:tc>
          <w:tcPr>
            <w:tcW w:w="243" w:type="dxa"/>
            <w:vAlign w:val="bottom"/>
          </w:tcPr>
          <w:p w:rsidR="0051053D" w:rsidRPr="007A4D88" w:rsidRDefault="0051053D" w:rsidP="005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053D" w:rsidRPr="00435E76" w:rsidRDefault="00F13B73" w:rsidP="005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105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  <w:r w:rsidR="005105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43" w:type="dxa"/>
            <w:vAlign w:val="bottom"/>
          </w:tcPr>
          <w:p w:rsidR="0051053D" w:rsidRPr="00673096" w:rsidRDefault="0051053D" w:rsidP="005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053D" w:rsidRDefault="0051053D" w:rsidP="005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1,173,242</w:t>
            </w:r>
          </w:p>
        </w:tc>
        <w:tc>
          <w:tcPr>
            <w:tcW w:w="243" w:type="dxa"/>
            <w:vAlign w:val="bottom"/>
          </w:tcPr>
          <w:p w:rsidR="0051053D" w:rsidRPr="007A4D88" w:rsidRDefault="0051053D" w:rsidP="005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053D" w:rsidRDefault="0051053D" w:rsidP="005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1,181,690</w:t>
            </w:r>
          </w:p>
        </w:tc>
      </w:tr>
    </w:tbl>
    <w:p w:rsidR="00C26B6A" w:rsidRPr="00342FB1" w:rsidRDefault="00C26B6A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E66B73" w:rsidRPr="003B58D8" w:rsidRDefault="00E66B73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15BF0" w:rsidRPr="00342FB1" w:rsidRDefault="00E15BF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9964D7" w:rsidRPr="007D259D" w:rsidRDefault="009964D7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9964D7" w:rsidRPr="007D259D" w:rsidSect="001C3464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D4735B" w:rsidRPr="003B58D8" w:rsidRDefault="00BA049F" w:rsidP="00D4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D4735B" w:rsidRPr="000A1D5E">
        <w:rPr>
          <w:rFonts w:ascii="Angsana New" w:hAnsi="Angsana New"/>
          <w:b/>
          <w:bCs/>
          <w:sz w:val="30"/>
          <w:szCs w:val="30"/>
        </w:rPr>
        <w:tab/>
      </w:r>
      <w:r w:rsidR="00D4735B" w:rsidRPr="000A1D5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D4735B" w:rsidRPr="000A1D5E">
        <w:rPr>
          <w:rFonts w:ascii="Angsana New" w:hAnsi="Angsana New" w:hint="cs"/>
          <w:b/>
          <w:bCs/>
          <w:sz w:val="30"/>
          <w:szCs w:val="30"/>
          <w:cs/>
        </w:rPr>
        <w:t>ร่</w:t>
      </w:r>
      <w:r w:rsidR="00D4735B" w:rsidRPr="000A1D5E">
        <w:rPr>
          <w:rFonts w:ascii="Angsana New" w:hAnsi="Angsana New"/>
          <w:b/>
          <w:bCs/>
          <w:sz w:val="30"/>
          <w:szCs w:val="30"/>
          <w:cs/>
        </w:rPr>
        <w:t>วม</w:t>
      </w:r>
    </w:p>
    <w:p w:rsidR="00CF6499" w:rsidRPr="00D31B94" w:rsidRDefault="00CF6499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2531"/>
        <w:gridCol w:w="1069"/>
        <w:gridCol w:w="1080"/>
        <w:gridCol w:w="1080"/>
        <w:gridCol w:w="198"/>
        <w:gridCol w:w="1062"/>
        <w:gridCol w:w="180"/>
        <w:gridCol w:w="1080"/>
        <w:gridCol w:w="185"/>
        <w:gridCol w:w="1075"/>
        <w:gridCol w:w="185"/>
        <w:gridCol w:w="985"/>
        <w:gridCol w:w="183"/>
        <w:gridCol w:w="1077"/>
      </w:tblGrid>
      <w:tr w:rsidR="00F6365F" w:rsidRPr="00E50A0C" w:rsidTr="005A4EF4">
        <w:trPr>
          <w:cantSplit/>
          <w:trHeight w:val="70"/>
          <w:tblHeader/>
        </w:trPr>
        <w:tc>
          <w:tcPr>
            <w:tcW w:w="2520" w:type="dxa"/>
          </w:tcPr>
          <w:p w:rsidR="00F6365F" w:rsidRPr="00E50A0C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F6365F" w:rsidRPr="00E50A0C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39" w:type="dxa"/>
            <w:gridSpan w:val="13"/>
          </w:tcPr>
          <w:p w:rsidR="00F6365F" w:rsidRPr="00F6365F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636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E83017" w:rsidRPr="00E50A0C" w:rsidTr="005A4EF4">
        <w:trPr>
          <w:cantSplit/>
          <w:trHeight w:val="70"/>
          <w:tblHeader/>
        </w:trPr>
        <w:tc>
          <w:tcPr>
            <w:tcW w:w="252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49" w:type="dxa"/>
            <w:gridSpan w:val="2"/>
          </w:tcPr>
          <w:p w:rsidR="00E83017" w:rsidRPr="00E50A0C" w:rsidRDefault="00F94E43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</w:tr>
      <w:tr w:rsidR="00E83017" w:rsidRPr="00E50A0C" w:rsidTr="005A4EF4">
        <w:trPr>
          <w:cantSplit/>
          <w:trHeight w:val="70"/>
          <w:tblHeader/>
        </w:trPr>
        <w:tc>
          <w:tcPr>
            <w:tcW w:w="252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49" w:type="dxa"/>
            <w:gridSpan w:val="2"/>
          </w:tcPr>
          <w:p w:rsidR="00E83017" w:rsidRPr="00E50A0C" w:rsidRDefault="00F94E43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="00E83017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4C2A94" w:rsidRPr="00E50A0C" w:rsidTr="005A4EF4">
        <w:trPr>
          <w:cantSplit/>
          <w:trHeight w:val="70"/>
          <w:tblHeader/>
        </w:trPr>
        <w:tc>
          <w:tcPr>
            <w:tcW w:w="252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8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08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8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5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5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3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</w:tr>
      <w:tr w:rsidR="00D8269A" w:rsidRPr="00E50A0C" w:rsidTr="005A4EF4">
        <w:trPr>
          <w:cantSplit/>
        </w:trPr>
        <w:tc>
          <w:tcPr>
            <w:tcW w:w="2520" w:type="dxa"/>
          </w:tcPr>
          <w:p w:rsidR="00D8269A" w:rsidRPr="00E50A0C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1" w:type="dxa"/>
            <w:vAlign w:val="bottom"/>
          </w:tcPr>
          <w:p w:rsidR="00D8269A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2"/>
            <w:vAlign w:val="bottom"/>
          </w:tcPr>
          <w:p w:rsidR="00D8269A" w:rsidRPr="00E83017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7290" w:type="dxa"/>
            <w:gridSpan w:val="11"/>
            <w:vAlign w:val="bottom"/>
          </w:tcPr>
          <w:p w:rsidR="00D8269A" w:rsidRPr="00E83017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4C2A94" w:rsidRPr="00E50A0C" w:rsidTr="005A4EF4">
        <w:trPr>
          <w:cantSplit/>
        </w:trPr>
        <w:tc>
          <w:tcPr>
            <w:tcW w:w="2520" w:type="dxa"/>
          </w:tcPr>
          <w:p w:rsidR="005A4EF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คาโดคาวะ อมรินทร์ </w:t>
            </w:r>
          </w:p>
          <w:p w:rsidR="004C2A94" w:rsidRPr="00E50A0C" w:rsidRDefault="005A4EF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C2A94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31" w:type="dxa"/>
            <w:vAlign w:val="bottom"/>
          </w:tcPr>
          <w:p w:rsidR="004C2A94" w:rsidRPr="00E50A0C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69" w:type="dxa"/>
            <w:vAlign w:val="bottom"/>
          </w:tcPr>
          <w:p w:rsidR="004C2A94" w:rsidRPr="00104A8F" w:rsidRDefault="00104A8F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46.00</w:t>
            </w:r>
          </w:p>
        </w:tc>
        <w:tc>
          <w:tcPr>
            <w:tcW w:w="1080" w:type="dxa"/>
            <w:vAlign w:val="bottom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080" w:type="dxa"/>
            <w:vAlign w:val="bottom"/>
          </w:tcPr>
          <w:p w:rsidR="004C2A94" w:rsidRPr="00E50A0C" w:rsidRDefault="00104A8F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98" w:type="dxa"/>
            <w:vAlign w:val="bottom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C2A94" w:rsidRPr="00B9366A" w:rsidRDefault="00104A8F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5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5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vAlign w:val="bottom"/>
          </w:tcPr>
          <w:p w:rsidR="004C2A94" w:rsidRPr="00943EBE" w:rsidRDefault="001924B0" w:rsidP="004C2A94">
            <w:pPr>
              <w:pStyle w:val="acctfourfigures"/>
              <w:tabs>
                <w:tab w:val="clear" w:pos="765"/>
                <w:tab w:val="left" w:pos="767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27,03</w:t>
            </w:r>
            <w:r w:rsidR="00C009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3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vAlign w:val="bottom"/>
          </w:tcPr>
          <w:p w:rsidR="004C2A94" w:rsidRPr="00943EBE" w:rsidRDefault="004C2A94" w:rsidP="00C00934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12,293</w:t>
            </w:r>
          </w:p>
        </w:tc>
      </w:tr>
      <w:tr w:rsidR="004C2A94" w:rsidRPr="00E50A0C" w:rsidTr="005A4EF4">
        <w:trPr>
          <w:cantSplit/>
        </w:trPr>
        <w:tc>
          <w:tcPr>
            <w:tcW w:w="2520" w:type="dxa"/>
          </w:tcPr>
          <w:p w:rsidR="005A4EF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เรียล ฮีโร่ มวยไทย </w:t>
            </w:r>
          </w:p>
          <w:p w:rsidR="004C2A94" w:rsidRPr="00E50A0C" w:rsidRDefault="005A4EF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C2A94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31" w:type="dxa"/>
            <w:vAlign w:val="bottom"/>
          </w:tcPr>
          <w:p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1069" w:type="dxa"/>
            <w:vAlign w:val="bottom"/>
          </w:tcPr>
          <w:p w:rsidR="004C2A94" w:rsidRPr="00E50A0C" w:rsidRDefault="00104A8F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4C2A94" w:rsidRDefault="00104A8F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98" w:type="dxa"/>
            <w:vAlign w:val="bottom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4C2A94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4C2A94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C2A94" w:rsidRPr="00831ED5" w:rsidRDefault="00104A8F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4C2A94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4C2A94" w:rsidRPr="00831ED5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2A94" w:rsidRPr="00943EBE" w:rsidRDefault="001924B0" w:rsidP="004C2A94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2,573</w:t>
            </w:r>
          </w:p>
        </w:tc>
        <w:tc>
          <w:tcPr>
            <w:tcW w:w="183" w:type="dxa"/>
            <w:vAlign w:val="bottom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4C2A94" w:rsidRPr="00943EBE" w:rsidRDefault="004C2A94" w:rsidP="00C00934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2,588</w:t>
            </w:r>
          </w:p>
        </w:tc>
      </w:tr>
      <w:tr w:rsidR="004C2A94" w:rsidRPr="00B9366A" w:rsidTr="005A4EF4">
        <w:trPr>
          <w:cantSplit/>
        </w:trPr>
        <w:tc>
          <w:tcPr>
            <w:tcW w:w="2520" w:type="dxa"/>
          </w:tcPr>
          <w:p w:rsidR="004C2A94" w:rsidRPr="00B9366A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3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31" w:type="dxa"/>
            <w:vAlign w:val="bottom"/>
          </w:tcPr>
          <w:p w:rsidR="004C2A94" w:rsidRPr="00B9366A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2A94" w:rsidRPr="00B9366A" w:rsidRDefault="00104A8F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85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85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2A94" w:rsidRPr="005F271F" w:rsidRDefault="001924B0" w:rsidP="001924B0">
            <w:pPr>
              <w:pStyle w:val="acctfourfigures"/>
              <w:tabs>
                <w:tab w:val="clear" w:pos="765"/>
              </w:tabs>
              <w:spacing w:line="240" w:lineRule="auto"/>
              <w:ind w:right="-17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29,603</w:t>
            </w:r>
          </w:p>
        </w:tc>
        <w:tc>
          <w:tcPr>
            <w:tcW w:w="183" w:type="dxa"/>
            <w:vAlign w:val="bottom"/>
          </w:tcPr>
          <w:p w:rsidR="004C2A94" w:rsidRPr="00B9366A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2A94" w:rsidRPr="00C00934" w:rsidRDefault="004C2A94" w:rsidP="00C00934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0093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14,881</w:t>
            </w:r>
          </w:p>
        </w:tc>
      </w:tr>
    </w:tbl>
    <w:p w:rsidR="00EA4860" w:rsidRDefault="00EA48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A4EF4" w:rsidRPr="00D31B9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145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520"/>
        <w:gridCol w:w="821"/>
        <w:gridCol w:w="810"/>
        <w:gridCol w:w="900"/>
        <w:gridCol w:w="180"/>
        <w:gridCol w:w="900"/>
        <w:gridCol w:w="180"/>
        <w:gridCol w:w="900"/>
        <w:gridCol w:w="180"/>
        <w:gridCol w:w="900"/>
        <w:gridCol w:w="191"/>
        <w:gridCol w:w="709"/>
        <w:gridCol w:w="178"/>
        <w:gridCol w:w="722"/>
        <w:gridCol w:w="180"/>
        <w:gridCol w:w="990"/>
        <w:gridCol w:w="180"/>
        <w:gridCol w:w="900"/>
      </w:tblGrid>
      <w:tr w:rsidR="00D673A2" w:rsidRPr="00E50A0C" w:rsidTr="00214EB4">
        <w:trPr>
          <w:cantSplit/>
          <w:trHeight w:val="70"/>
          <w:tblHeader/>
        </w:trPr>
        <w:tc>
          <w:tcPr>
            <w:tcW w:w="225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21" w:type="dxa"/>
            <w:gridSpan w:val="17"/>
          </w:tcPr>
          <w:p w:rsidR="00D673A2" w:rsidRPr="00D673A2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673A2" w:rsidRPr="00E50A0C" w:rsidTr="00214EB4">
        <w:trPr>
          <w:cantSplit/>
          <w:trHeight w:val="70"/>
          <w:tblHeader/>
        </w:trPr>
        <w:tc>
          <w:tcPr>
            <w:tcW w:w="225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31" w:type="dxa"/>
            <w:gridSpan w:val="2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9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2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D673A2" w:rsidRPr="00E50A0C" w:rsidTr="00214EB4">
        <w:trPr>
          <w:cantSplit/>
          <w:trHeight w:val="70"/>
          <w:tblHeader/>
        </w:trPr>
        <w:tc>
          <w:tcPr>
            <w:tcW w:w="225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631" w:type="dxa"/>
            <w:gridSpan w:val="2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9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D673A2" w:rsidRP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4C2A94" w:rsidRPr="00E50A0C" w:rsidTr="00214EB4">
        <w:trPr>
          <w:cantSplit/>
          <w:trHeight w:val="70"/>
          <w:tblHeader/>
        </w:trPr>
        <w:tc>
          <w:tcPr>
            <w:tcW w:w="225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81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90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91" w:type="dxa"/>
          </w:tcPr>
          <w:p w:rsidR="004C2A94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4C2A94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</w:tr>
      <w:tr w:rsidR="004C2A94" w:rsidRPr="00E50A0C" w:rsidTr="00214EB4">
        <w:trPr>
          <w:cantSplit/>
        </w:trPr>
        <w:tc>
          <w:tcPr>
            <w:tcW w:w="2250" w:type="dxa"/>
          </w:tcPr>
          <w:p w:rsidR="004C2A94" w:rsidRPr="00E50A0C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vAlign w:val="bottom"/>
          </w:tcPr>
          <w:p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1" w:type="dxa"/>
            <w:gridSpan w:val="2"/>
            <w:vAlign w:val="bottom"/>
          </w:tcPr>
          <w:p w:rsidR="004C2A94" w:rsidRPr="00D673A2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8190" w:type="dxa"/>
            <w:gridSpan w:val="15"/>
            <w:vAlign w:val="bottom"/>
          </w:tcPr>
          <w:p w:rsidR="004C2A94" w:rsidRPr="00D673A2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211F7" w:rsidRPr="00E50A0C" w:rsidTr="00214EB4">
        <w:trPr>
          <w:cantSplit/>
        </w:trPr>
        <w:tc>
          <w:tcPr>
            <w:tcW w:w="2250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คาโดคาวะ อมรินทร์ </w:t>
            </w:r>
          </w:p>
          <w:p w:rsidR="000211F7" w:rsidRPr="00E50A0C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:rsidR="000211F7" w:rsidRPr="00E50A0C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821" w:type="dxa"/>
            <w:vAlign w:val="bottom"/>
          </w:tcPr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810" w:type="dxa"/>
            <w:vAlign w:val="bottom"/>
          </w:tcPr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900" w:type="dxa"/>
            <w:vAlign w:val="bottom"/>
          </w:tcPr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91" w:type="dxa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:rsidR="004C2890" w:rsidRDefault="004C2890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0211F7" w:rsidRPr="00B9366A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0211F7" w:rsidRPr="00B9366A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4C2890" w:rsidRDefault="004C2890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0211F7" w:rsidRPr="00B9366A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</w:tr>
      <w:tr w:rsidR="000211F7" w:rsidRPr="00E50A0C" w:rsidTr="00214EB4">
        <w:trPr>
          <w:cantSplit/>
        </w:trPr>
        <w:tc>
          <w:tcPr>
            <w:tcW w:w="2250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เรียล ฮีโร่ มวยไทย </w:t>
            </w:r>
          </w:p>
          <w:p w:rsidR="000211F7" w:rsidRPr="00E50A0C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821" w:type="dxa"/>
            <w:vAlign w:val="bottom"/>
          </w:tcPr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810" w:type="dxa"/>
            <w:vAlign w:val="bottom"/>
          </w:tcPr>
          <w:p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900" w:type="dxa"/>
            <w:vAlign w:val="bottom"/>
          </w:tcPr>
          <w:p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11F7" w:rsidRPr="00831ED5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211F7" w:rsidRPr="00831ED5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91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211F7" w:rsidRPr="00831ED5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211F7" w:rsidRPr="00831ED5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</w:tr>
      <w:tr w:rsidR="000211F7" w:rsidRPr="00B9366A" w:rsidTr="00214EB4">
        <w:trPr>
          <w:cantSplit/>
        </w:trPr>
        <w:tc>
          <w:tcPr>
            <w:tcW w:w="2250" w:type="dxa"/>
          </w:tcPr>
          <w:p w:rsidR="000211F7" w:rsidRPr="00B9366A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3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:rsidR="000211F7" w:rsidRPr="00B9366A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1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8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91" w:type="dxa"/>
          </w:tcPr>
          <w:p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0211F7" w:rsidRPr="00D673A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3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0211F7" w:rsidRPr="00D673A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0211F7" w:rsidRPr="00D673A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3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80" w:type="dxa"/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</w:tr>
    </w:tbl>
    <w:p w:rsidR="00E83017" w:rsidRPr="00A43F37" w:rsidRDefault="00E830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A4860" w:rsidRDefault="00D673A2" w:rsidP="00145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บริษัทร่วม</w:t>
      </w:r>
      <w:r w:rsidR="00FC000E">
        <w:rPr>
          <w:rFonts w:ascii="Angsana New" w:hAnsi="Angsana New" w:hint="cs"/>
          <w:sz w:val="30"/>
          <w:szCs w:val="30"/>
          <w:cs/>
          <w:lang w:val="en-GB"/>
        </w:rPr>
        <w:t>จดทะเบียนจัดตั้งและ</w:t>
      </w:r>
      <w:r>
        <w:rPr>
          <w:rFonts w:ascii="Angsana New" w:hAnsi="Angsana New" w:hint="cs"/>
          <w:sz w:val="30"/>
          <w:szCs w:val="30"/>
          <w:cs/>
          <w:lang w:val="en-GB"/>
        </w:rPr>
        <w:t>ดำเนินธุรกิจในประเทศไทย กลุ่ม</w:t>
      </w:r>
      <w:r w:rsidR="00D542EF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4A1BFC" w:rsidRDefault="004A1BFC" w:rsidP="00145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:rsidR="004A1BFC" w:rsidRPr="009D572F" w:rsidRDefault="004A1BF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4A1BFC" w:rsidRPr="009D572F" w:rsidSect="005E58FF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4A1BFC">
        <w:rPr>
          <w:rFonts w:ascii="Angsana New" w:hAnsi="Angsana New"/>
          <w:sz w:val="30"/>
          <w:szCs w:val="30"/>
          <w:cs/>
          <w:lang w:val="en-GB"/>
        </w:rPr>
        <w:t>เมื่อวันที่  21 มกราคม 2562 บริษัท คาโดคาวะ อมรินทร์ จำกัด ซึ่งเป็นบริษัทร่วม ได้จดทะเบียนเพิ่มทุนโดยการออกหุ้นสามัญใหม่ให้แก่ผู้ถือหุ้นเดิม จำนวน 30.00 ล้านบา</w:t>
      </w:r>
      <w:r>
        <w:rPr>
          <w:rFonts w:ascii="Angsana New" w:hAnsi="Angsana New" w:hint="cs"/>
          <w:sz w:val="30"/>
          <w:szCs w:val="30"/>
          <w:cs/>
        </w:rPr>
        <w:t>ท</w:t>
      </w:r>
      <w:r w:rsidR="00B03389">
        <w:rPr>
          <w:rFonts w:ascii="Angsana New" w:hAnsi="Angsana New" w:hint="cs"/>
          <w:sz w:val="30"/>
          <w:szCs w:val="30"/>
          <w:cs/>
        </w:rPr>
        <w:t xml:space="preserve"> </w:t>
      </w:r>
      <w:r w:rsidR="00553F23">
        <w:rPr>
          <w:rFonts w:ascii="Angsana New" w:hAnsi="Angsana New"/>
          <w:sz w:val="30"/>
          <w:szCs w:val="30"/>
        </w:rPr>
        <w:t>(</w:t>
      </w:r>
      <w:r w:rsidRPr="004A1BFC">
        <w:rPr>
          <w:rFonts w:ascii="Angsana New" w:hAnsi="Angsana New"/>
          <w:sz w:val="30"/>
          <w:szCs w:val="30"/>
          <w:cs/>
          <w:lang w:val="en-GB"/>
        </w:rPr>
        <w:t>จำนวน 30</w:t>
      </w:r>
      <w:r w:rsidRPr="004A1BFC">
        <w:rPr>
          <w:rFonts w:ascii="Angsana New" w:hAnsi="Angsana New"/>
          <w:sz w:val="30"/>
          <w:szCs w:val="30"/>
          <w:lang w:val="en-GB"/>
        </w:rPr>
        <w:t>,</w:t>
      </w:r>
      <w:r w:rsidRPr="004A1BFC">
        <w:rPr>
          <w:rFonts w:ascii="Angsana New" w:hAnsi="Angsana New"/>
          <w:sz w:val="30"/>
          <w:szCs w:val="30"/>
          <w:cs/>
          <w:lang w:val="en-GB"/>
        </w:rPr>
        <w:t>000 หุ้น มูลค่าหุ้นละ 1</w:t>
      </w:r>
      <w:r w:rsidRPr="004A1BFC">
        <w:rPr>
          <w:rFonts w:ascii="Angsana New" w:hAnsi="Angsana New"/>
          <w:sz w:val="30"/>
          <w:szCs w:val="30"/>
          <w:lang w:val="en-GB"/>
        </w:rPr>
        <w:t>,</w:t>
      </w:r>
      <w:r w:rsidRPr="004A1BFC">
        <w:rPr>
          <w:rFonts w:ascii="Angsana New" w:hAnsi="Angsana New"/>
          <w:sz w:val="30"/>
          <w:szCs w:val="30"/>
          <w:cs/>
          <w:lang w:val="en-GB"/>
        </w:rPr>
        <w:t xml:space="preserve">000 บาท) ทั้งนี้บริษัทได้ชำระค่าหุ้นเพิ่มทุนเต็มจำนวนแล้ว  </w:t>
      </w:r>
    </w:p>
    <w:p w:rsidR="005E39AF" w:rsidRPr="005E39AF" w:rsidRDefault="005E39AF" w:rsidP="005E39AF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23CB2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823CB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23CB2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:rsidR="005E39AF" w:rsidRDefault="005E39AF" w:rsidP="005E3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1132"/>
        <w:gridCol w:w="236"/>
        <w:gridCol w:w="1080"/>
        <w:gridCol w:w="270"/>
        <w:gridCol w:w="1080"/>
        <w:gridCol w:w="270"/>
        <w:gridCol w:w="1080"/>
      </w:tblGrid>
      <w:tr w:rsidR="005E39AF" w:rsidRPr="00823CB2" w:rsidTr="00EE14B9">
        <w:tc>
          <w:tcPr>
            <w:tcW w:w="3960" w:type="dxa"/>
          </w:tcPr>
          <w:p w:rsidR="005E39AF" w:rsidRPr="006116C6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5E39AF" w:rsidRPr="005A4A3C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3A321B" w:rsidRPr="00823CB2" w:rsidRDefault="005E39AF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3A321B" w:rsidRPr="00823CB2">
              <w:rPr>
                <w:rFonts w:ascii="Angsana New" w:hAnsi="Angsana New" w:hint="cs"/>
                <w:sz w:val="30"/>
                <w:szCs w:val="30"/>
                <w:cs/>
              </w:rPr>
              <w:t xml:space="preserve">คาโดคาวะ </w:t>
            </w:r>
          </w:p>
          <w:p w:rsidR="005E39AF" w:rsidRPr="00823CB2" w:rsidRDefault="003A321B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อมรินทร์</w:t>
            </w:r>
            <w:r w:rsidR="005E39AF" w:rsidRPr="00823CB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:rsidR="005E39AF" w:rsidRPr="00823CB2" w:rsidRDefault="005E39AF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24317" w:rsidRPr="00823CB2" w:rsidRDefault="00824317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23C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เรียล ฮีโร่</w:t>
            </w:r>
          </w:p>
          <w:p w:rsidR="005E39AF" w:rsidRPr="00823CB2" w:rsidRDefault="00824317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 xml:space="preserve">มวยไทย </w:t>
            </w:r>
            <w:r w:rsidR="005E39AF" w:rsidRPr="00823CB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4C2A94" w:rsidRPr="00823CB2" w:rsidTr="00EE14B9">
        <w:tc>
          <w:tcPr>
            <w:tcW w:w="3960" w:type="dxa"/>
          </w:tcPr>
          <w:p w:rsidR="004C2A94" w:rsidRPr="00823CB2" w:rsidRDefault="004C2A94" w:rsidP="004C2A94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3C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3C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3C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3C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5E39AF" w:rsidRPr="00823CB2" w:rsidTr="00D673A2">
        <w:trPr>
          <w:trHeight w:val="209"/>
        </w:trPr>
        <w:tc>
          <w:tcPr>
            <w:tcW w:w="3960" w:type="dxa"/>
          </w:tcPr>
          <w:p w:rsidR="005E39AF" w:rsidRPr="00823CB2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39AF" w:rsidRPr="00823CB2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48" w:type="dxa"/>
            <w:gridSpan w:val="7"/>
          </w:tcPr>
          <w:p w:rsidR="005E39AF" w:rsidRPr="00823CB2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23C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C2A94" w:rsidRPr="00823CB2" w:rsidTr="00D673A2">
        <w:trPr>
          <w:trHeight w:val="254"/>
        </w:trPr>
        <w:tc>
          <w:tcPr>
            <w:tcW w:w="3960" w:type="dxa"/>
          </w:tcPr>
          <w:p w:rsidR="004C2A94" w:rsidRPr="00823CB2" w:rsidRDefault="004C2A94" w:rsidP="004C2A94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4C2A94" w:rsidRPr="00823CB2" w:rsidRDefault="00551651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58,751</w:t>
            </w:r>
          </w:p>
        </w:tc>
        <w:tc>
          <w:tcPr>
            <w:tcW w:w="236" w:type="dxa"/>
          </w:tcPr>
          <w:p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/>
                <w:sz w:val="30"/>
                <w:szCs w:val="30"/>
              </w:rPr>
              <w:t>42,155</w:t>
            </w:r>
          </w:p>
        </w:tc>
        <w:tc>
          <w:tcPr>
            <w:tcW w:w="270" w:type="dxa"/>
            <w:shd w:val="clear" w:color="auto" w:fill="auto"/>
          </w:tcPr>
          <w:p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C2A94" w:rsidRPr="00823CB2" w:rsidRDefault="00551651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/>
                <w:sz w:val="30"/>
                <w:szCs w:val="30"/>
              </w:rPr>
              <w:t>19,525</w:t>
            </w:r>
          </w:p>
        </w:tc>
      </w:tr>
      <w:tr w:rsidR="004C2A94" w:rsidRPr="00823CB2" w:rsidTr="00D673A2">
        <w:tc>
          <w:tcPr>
            <w:tcW w:w="3960" w:type="dxa"/>
          </w:tcPr>
          <w:p w:rsidR="004C2A94" w:rsidRPr="00823CB2" w:rsidRDefault="004C2A94" w:rsidP="004C2A94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033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3389">
              <w:rPr>
                <w:rFonts w:ascii="Angsana New" w:hAnsi="Angsana New"/>
                <w:sz w:val="30"/>
                <w:szCs w:val="30"/>
              </w:rPr>
              <w:t>(</w:t>
            </w: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0338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</w:t>
            </w:r>
            <w:r w:rsidRPr="00823CB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23CB2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</w:tcPr>
          <w:p w:rsidR="004C2A94" w:rsidRPr="00823CB2" w:rsidRDefault="00551651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2,037</w:t>
            </w:r>
          </w:p>
        </w:tc>
        <w:tc>
          <w:tcPr>
            <w:tcW w:w="236" w:type="dxa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/>
                <w:sz w:val="30"/>
                <w:szCs w:val="30"/>
              </w:rPr>
              <w:t>(1,618)</w:t>
            </w:r>
          </w:p>
        </w:tc>
        <w:tc>
          <w:tcPr>
            <w:tcW w:w="270" w:type="dxa"/>
            <w:shd w:val="clear" w:color="auto" w:fill="auto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4C2A94" w:rsidRPr="00823CB2" w:rsidRDefault="00551651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(51)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1,229</w:t>
            </w:r>
          </w:p>
        </w:tc>
      </w:tr>
      <w:tr w:rsidR="004C2A94" w:rsidRPr="00823CB2" w:rsidTr="00D673A2">
        <w:trPr>
          <w:trHeight w:hRule="exact" w:val="259"/>
        </w:trPr>
        <w:tc>
          <w:tcPr>
            <w:tcW w:w="3960" w:type="dxa"/>
          </w:tcPr>
          <w:p w:rsidR="004C2A94" w:rsidRPr="00823CB2" w:rsidRDefault="004C2A94" w:rsidP="004C2A94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C2A94" w:rsidRPr="00823CB2" w:rsidTr="00D673A2">
        <w:tc>
          <w:tcPr>
            <w:tcW w:w="3960" w:type="dxa"/>
          </w:tcPr>
          <w:p w:rsidR="004C2A94" w:rsidRPr="00823CB2" w:rsidRDefault="004C2A94" w:rsidP="004C2A94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55165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55165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เบ็ดเสร็จรวมตามส่วนได้เสีย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C2A94" w:rsidRPr="00823CB2" w:rsidRDefault="004C2A94" w:rsidP="004C2A94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C2A94" w:rsidRPr="00823CB2" w:rsidRDefault="004C2A94" w:rsidP="004C2A94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4C2A94" w:rsidRPr="00823CB2" w:rsidRDefault="004C2A94" w:rsidP="004C2A94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4C2A94" w:rsidRPr="00823CB2" w:rsidTr="00D673A2">
        <w:tc>
          <w:tcPr>
            <w:tcW w:w="3960" w:type="dxa"/>
          </w:tcPr>
          <w:p w:rsidR="004C2A94" w:rsidRPr="00823CB2" w:rsidRDefault="004C2A94" w:rsidP="004C2A94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4C2A94" w:rsidRPr="00823CB2" w:rsidRDefault="00551651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36" w:type="dxa"/>
          </w:tcPr>
          <w:p w:rsidR="004C2A94" w:rsidRPr="00823CB2" w:rsidRDefault="004C2A94" w:rsidP="004C2A94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CB2">
              <w:rPr>
                <w:rFonts w:ascii="Angsana New" w:hAnsi="Angsana New"/>
                <w:b/>
                <w:bCs/>
                <w:sz w:val="30"/>
                <w:szCs w:val="30"/>
              </w:rPr>
              <w:t>(745)</w:t>
            </w:r>
          </w:p>
        </w:tc>
        <w:tc>
          <w:tcPr>
            <w:tcW w:w="270" w:type="dxa"/>
            <w:shd w:val="clear" w:color="auto" w:fill="auto"/>
          </w:tcPr>
          <w:p w:rsidR="004C2A94" w:rsidRPr="00823CB2" w:rsidRDefault="004C2A94" w:rsidP="004C2A94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C2A94" w:rsidRPr="00823CB2" w:rsidRDefault="00551651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(15)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369</w:t>
            </w:r>
          </w:p>
        </w:tc>
      </w:tr>
      <w:tr w:rsidR="004C2A94" w:rsidRPr="00823CB2" w:rsidTr="00D673A2">
        <w:tc>
          <w:tcPr>
            <w:tcW w:w="3960" w:type="dxa"/>
          </w:tcPr>
          <w:p w:rsidR="004C2A94" w:rsidRPr="00823CB2" w:rsidRDefault="004C2A94" w:rsidP="004C2A94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C2A94" w:rsidRPr="00823CB2" w:rsidTr="00EE14B9">
        <w:tc>
          <w:tcPr>
            <w:tcW w:w="3960" w:type="dxa"/>
          </w:tcPr>
          <w:p w:rsidR="004C2A94" w:rsidRPr="00823CB2" w:rsidRDefault="004C2A94" w:rsidP="004C2A94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C2A94" w:rsidRPr="00491EFD" w:rsidRDefault="00491EFD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1EFD">
              <w:rPr>
                <w:rFonts w:ascii="Angsana New" w:hAnsi="Angsana New"/>
                <w:sz w:val="30"/>
                <w:szCs w:val="30"/>
              </w:rPr>
              <w:t>73,684</w:t>
            </w:r>
          </w:p>
        </w:tc>
        <w:tc>
          <w:tcPr>
            <w:tcW w:w="236" w:type="dxa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/>
                <w:sz w:val="30"/>
                <w:szCs w:val="30"/>
              </w:rPr>
              <w:t>39,967</w:t>
            </w:r>
          </w:p>
        </w:tc>
        <w:tc>
          <w:tcPr>
            <w:tcW w:w="270" w:type="dxa"/>
            <w:shd w:val="clear" w:color="auto" w:fill="auto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</w:tcPr>
          <w:p w:rsidR="004C2A94" w:rsidRPr="00823CB2" w:rsidRDefault="00551651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8,4</w:t>
            </w:r>
            <w:r w:rsidR="00894D64">
              <w:rPr>
                <w:rFonts w:ascii="Angsana New" w:hAnsi="Angsana New"/>
                <w:sz w:val="30"/>
                <w:szCs w:val="30"/>
                <w:lang w:val="en-GB"/>
              </w:rPr>
              <w:t>35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8,961</w:t>
            </w:r>
          </w:p>
        </w:tc>
      </w:tr>
      <w:tr w:rsidR="004C2A94" w:rsidRPr="00823CB2" w:rsidTr="00F3718E">
        <w:tc>
          <w:tcPr>
            <w:tcW w:w="3960" w:type="dxa"/>
          </w:tcPr>
          <w:p w:rsidR="004C2A94" w:rsidRPr="00823CB2" w:rsidRDefault="004C2A94" w:rsidP="004C2A94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C2A94" w:rsidRPr="00491EFD" w:rsidRDefault="00491EFD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1EFD">
              <w:rPr>
                <w:rFonts w:ascii="Angsana New" w:hAnsi="Angsana New"/>
                <w:sz w:val="30"/>
                <w:szCs w:val="30"/>
              </w:rPr>
              <w:t>7,905</w:t>
            </w:r>
          </w:p>
        </w:tc>
        <w:tc>
          <w:tcPr>
            <w:tcW w:w="236" w:type="dxa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/>
                <w:sz w:val="30"/>
                <w:szCs w:val="30"/>
              </w:rPr>
              <w:t>2,186</w:t>
            </w:r>
          </w:p>
        </w:tc>
        <w:tc>
          <w:tcPr>
            <w:tcW w:w="270" w:type="dxa"/>
            <w:shd w:val="clear" w:color="auto" w:fill="auto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</w:tcPr>
          <w:p w:rsidR="004C2A94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171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4C2A94" w:rsidRPr="00823CB2" w:rsidTr="00EE14B9">
        <w:tc>
          <w:tcPr>
            <w:tcW w:w="3960" w:type="dxa"/>
          </w:tcPr>
          <w:p w:rsidR="004C2A94" w:rsidRPr="00823CB2" w:rsidRDefault="004C2A94" w:rsidP="004C2A94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C2A94" w:rsidRPr="00491EFD" w:rsidRDefault="00491EFD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1EFD">
              <w:rPr>
                <w:rFonts w:ascii="Angsana New" w:hAnsi="Angsana New"/>
                <w:sz w:val="30"/>
                <w:szCs w:val="30"/>
              </w:rPr>
              <w:t>(19,469)</w:t>
            </w:r>
          </w:p>
        </w:tc>
        <w:tc>
          <w:tcPr>
            <w:tcW w:w="236" w:type="dxa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/>
                <w:sz w:val="30"/>
                <w:szCs w:val="30"/>
              </w:rPr>
              <w:t>(15,173)</w:t>
            </w:r>
          </w:p>
        </w:tc>
        <w:tc>
          <w:tcPr>
            <w:tcW w:w="270" w:type="dxa"/>
            <w:shd w:val="clear" w:color="auto" w:fill="auto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  <w:shd w:val="clear" w:color="auto" w:fill="auto"/>
          </w:tcPr>
          <w:p w:rsidR="004C2A94" w:rsidRPr="00823CB2" w:rsidRDefault="00551651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(30)</w:t>
            </w:r>
          </w:p>
        </w:tc>
        <w:tc>
          <w:tcPr>
            <w:tcW w:w="270" w:type="dxa"/>
          </w:tcPr>
          <w:p w:rsidR="004C2A94" w:rsidRPr="00823CB2" w:rsidRDefault="004C2A94" w:rsidP="004C2A94">
            <w:pPr>
              <w:pStyle w:val="AccPolicyalternative"/>
            </w:pPr>
          </w:p>
        </w:tc>
        <w:tc>
          <w:tcPr>
            <w:tcW w:w="1080" w:type="dxa"/>
          </w:tcPr>
          <w:p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(332)</w:t>
            </w:r>
          </w:p>
        </w:tc>
      </w:tr>
      <w:tr w:rsidR="00551651" w:rsidRPr="00823CB2" w:rsidTr="00F3718E">
        <w:tc>
          <w:tcPr>
            <w:tcW w:w="3960" w:type="dxa"/>
          </w:tcPr>
          <w:p w:rsidR="00551651" w:rsidRPr="00823CB2" w:rsidRDefault="00551651" w:rsidP="00551651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:rsidR="00551651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51651" w:rsidRPr="00491EFD" w:rsidRDefault="00491EFD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1EFD">
              <w:rPr>
                <w:rFonts w:ascii="Angsana New" w:hAnsi="Angsana New"/>
                <w:sz w:val="30"/>
                <w:szCs w:val="30"/>
              </w:rPr>
              <w:t>(3,357)</w:t>
            </w:r>
          </w:p>
        </w:tc>
        <w:tc>
          <w:tcPr>
            <w:tcW w:w="236" w:type="dxa"/>
          </w:tcPr>
          <w:p w:rsidR="00551651" w:rsidRPr="00823CB2" w:rsidRDefault="00551651" w:rsidP="00551651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51651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/>
                <w:sz w:val="30"/>
                <w:szCs w:val="30"/>
              </w:rPr>
              <w:t>(254)</w:t>
            </w:r>
          </w:p>
        </w:tc>
        <w:tc>
          <w:tcPr>
            <w:tcW w:w="270" w:type="dxa"/>
            <w:shd w:val="clear" w:color="auto" w:fill="auto"/>
          </w:tcPr>
          <w:p w:rsidR="00551651" w:rsidRPr="00823CB2" w:rsidRDefault="00551651" w:rsidP="00551651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51651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551651" w:rsidRPr="00823CB2" w:rsidRDefault="00551651" w:rsidP="00551651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51651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551651" w:rsidRPr="00823CB2" w:rsidTr="00F3718E">
        <w:tc>
          <w:tcPr>
            <w:tcW w:w="3960" w:type="dxa"/>
          </w:tcPr>
          <w:p w:rsidR="00551651" w:rsidRPr="00823CB2" w:rsidRDefault="00551651" w:rsidP="00551651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823C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Pr="00823CB2">
              <w:rPr>
                <w:rFonts w:ascii="Angsana New" w:hAnsi="Angsana New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:rsidR="00551651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551651" w:rsidRPr="00491EFD" w:rsidRDefault="00491EFD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EFD">
              <w:rPr>
                <w:rFonts w:ascii="Angsana New" w:hAnsi="Angsana New"/>
                <w:b/>
                <w:bCs/>
                <w:sz w:val="30"/>
                <w:szCs w:val="30"/>
              </w:rPr>
              <w:t>58,763</w:t>
            </w:r>
          </w:p>
        </w:tc>
        <w:tc>
          <w:tcPr>
            <w:tcW w:w="236" w:type="dxa"/>
          </w:tcPr>
          <w:p w:rsidR="00551651" w:rsidRPr="00823CB2" w:rsidRDefault="00551651" w:rsidP="00551651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51651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CB2">
              <w:rPr>
                <w:rFonts w:ascii="Angsana New" w:hAnsi="Angsana New"/>
                <w:b/>
                <w:bCs/>
                <w:sz w:val="30"/>
                <w:szCs w:val="30"/>
              </w:rPr>
              <w:t>26,726</w:t>
            </w:r>
          </w:p>
        </w:tc>
        <w:tc>
          <w:tcPr>
            <w:tcW w:w="270" w:type="dxa"/>
            <w:shd w:val="clear" w:color="auto" w:fill="auto"/>
          </w:tcPr>
          <w:p w:rsidR="00551651" w:rsidRPr="00823CB2" w:rsidRDefault="00551651" w:rsidP="00551651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1651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8,5</w:t>
            </w:r>
            <w:r w:rsidR="00894D6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76</w:t>
            </w:r>
          </w:p>
        </w:tc>
        <w:tc>
          <w:tcPr>
            <w:tcW w:w="270" w:type="dxa"/>
          </w:tcPr>
          <w:p w:rsidR="00551651" w:rsidRPr="00823CB2" w:rsidRDefault="00551651" w:rsidP="00551651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51651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8,629</w:t>
            </w:r>
          </w:p>
        </w:tc>
      </w:tr>
      <w:tr w:rsidR="00551651" w:rsidRPr="00491EFD" w:rsidTr="00491EFD">
        <w:tc>
          <w:tcPr>
            <w:tcW w:w="3960" w:type="dxa"/>
          </w:tcPr>
          <w:p w:rsidR="00551651" w:rsidRPr="00491EFD" w:rsidRDefault="00551651" w:rsidP="00551651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51651" w:rsidRPr="00491EFD" w:rsidRDefault="00551651" w:rsidP="00491EFD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551651" w:rsidRPr="00491EFD" w:rsidRDefault="00551651" w:rsidP="00491EFD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51651" w:rsidRPr="00491EFD" w:rsidRDefault="00551651" w:rsidP="00491EFD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51651" w:rsidRPr="00823CB2" w:rsidRDefault="00551651" w:rsidP="00491EFD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51651" w:rsidRPr="00491EFD" w:rsidRDefault="00551651" w:rsidP="00491EFD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51651" w:rsidRPr="00491EFD" w:rsidRDefault="00551651" w:rsidP="00491EFD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51651" w:rsidRPr="00491EFD" w:rsidRDefault="00551651" w:rsidP="00491EFD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51651" w:rsidRPr="00491EFD" w:rsidRDefault="00551651" w:rsidP="00491EFD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651" w:rsidRPr="00FB7080" w:rsidTr="00F3718E">
        <w:tc>
          <w:tcPr>
            <w:tcW w:w="3960" w:type="dxa"/>
          </w:tcPr>
          <w:p w:rsidR="00551651" w:rsidRPr="00823CB2" w:rsidRDefault="00551651" w:rsidP="0055165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70" w:type="dxa"/>
          </w:tcPr>
          <w:p w:rsidR="00551651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551651" w:rsidRPr="00491EFD" w:rsidRDefault="00491EFD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EFD">
              <w:rPr>
                <w:rFonts w:ascii="Angsana New" w:hAnsi="Angsana New"/>
                <w:b/>
                <w:bCs/>
                <w:sz w:val="30"/>
                <w:szCs w:val="30"/>
              </w:rPr>
              <w:t>27,030</w:t>
            </w:r>
          </w:p>
        </w:tc>
        <w:tc>
          <w:tcPr>
            <w:tcW w:w="236" w:type="dxa"/>
          </w:tcPr>
          <w:p w:rsidR="00551651" w:rsidRPr="00823CB2" w:rsidRDefault="00551651" w:rsidP="00551651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1651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CB2">
              <w:rPr>
                <w:rFonts w:ascii="Angsana New" w:hAnsi="Angsana New"/>
                <w:b/>
                <w:bCs/>
                <w:sz w:val="30"/>
                <w:szCs w:val="30"/>
              </w:rPr>
              <w:t>12,293</w:t>
            </w:r>
          </w:p>
        </w:tc>
        <w:tc>
          <w:tcPr>
            <w:tcW w:w="270" w:type="dxa"/>
            <w:shd w:val="clear" w:color="auto" w:fill="auto"/>
          </w:tcPr>
          <w:p w:rsidR="00551651" w:rsidRPr="00823CB2" w:rsidRDefault="00551651" w:rsidP="00551651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1651" w:rsidRPr="00823CB2" w:rsidRDefault="00551651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2,57</w:t>
            </w:r>
            <w:r w:rsidR="00491EF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:rsidR="00551651" w:rsidRPr="00823CB2" w:rsidRDefault="00551651" w:rsidP="00551651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1651" w:rsidRPr="0084328B" w:rsidRDefault="00551651" w:rsidP="0055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2,588</w:t>
            </w:r>
          </w:p>
        </w:tc>
      </w:tr>
    </w:tbl>
    <w:p w:rsidR="005E39AF" w:rsidRDefault="005E39AF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3718E" w:rsidRDefault="00F3718E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97B72" w:rsidRPr="00700966" w:rsidRDefault="00297B72" w:rsidP="00700966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  <w:sectPr w:rsidR="00297B72" w:rsidRPr="00700966" w:rsidSect="005E58FF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F60451" w:rsidRPr="00420468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:rsidR="000E38AD" w:rsidRPr="00FD2A08" w:rsidRDefault="00FD2A08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FD2A08">
        <w:rPr>
          <w:rFonts w:ascii="Angsana New" w:hAnsi="Angsana New" w:cs="Angsana New"/>
          <w:b/>
          <w:bCs/>
          <w:sz w:val="30"/>
          <w:szCs w:val="30"/>
          <w:lang w:val="en-US" w:bidi="th-TH"/>
        </w:rPr>
        <w:t>1</w:t>
      </w:r>
      <w:r w:rsidR="00BA049F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</w:t>
      </w:r>
      <w:r w:rsidRPr="00FD2A08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Pr="00FD2A08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:rsidR="006553F3" w:rsidRPr="00E664FB" w:rsidRDefault="006553F3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449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530"/>
        <w:gridCol w:w="810"/>
        <w:gridCol w:w="81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9C743B" w:rsidRPr="0069331B" w:rsidTr="00FD2A08">
        <w:trPr>
          <w:cantSplit/>
          <w:tblHeader/>
        </w:trPr>
        <w:tc>
          <w:tcPr>
            <w:tcW w:w="2520" w:type="dxa"/>
            <w:vAlign w:val="bottom"/>
          </w:tcPr>
          <w:p w:rsidR="009C743B" w:rsidRPr="0069331B" w:rsidRDefault="009C743B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9C743B" w:rsidRPr="00F226CB" w:rsidRDefault="009C743B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0" w:type="dxa"/>
            <w:gridSpan w:val="17"/>
            <w:vAlign w:val="bottom"/>
          </w:tcPr>
          <w:p w:rsidR="009C743B" w:rsidRPr="00F94E43" w:rsidRDefault="009C743B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F94E43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D286E" w:rsidRPr="0069331B" w:rsidTr="00FD2A08">
        <w:trPr>
          <w:cantSplit/>
          <w:tblHeader/>
        </w:trPr>
        <w:tc>
          <w:tcPr>
            <w:tcW w:w="2520" w:type="dxa"/>
            <w:vAlign w:val="bottom"/>
          </w:tcPr>
          <w:p w:rsidR="008D286E" w:rsidRPr="0069331B" w:rsidRDefault="008D286E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8D286E" w:rsidRPr="00F226C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4C2A94" w:rsidRPr="0069331B" w:rsidTr="00FD2A08">
        <w:trPr>
          <w:cantSplit/>
          <w:trHeight w:val="270"/>
          <w:tblHeader/>
        </w:trPr>
        <w:tc>
          <w:tcPr>
            <w:tcW w:w="2520" w:type="dxa"/>
          </w:tcPr>
          <w:p w:rsidR="004C2A94" w:rsidRPr="0069331B" w:rsidRDefault="004C2A94" w:rsidP="004C2A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4C2A94" w:rsidRPr="00F226CB" w:rsidRDefault="004C2A94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0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8269A" w:rsidRPr="0069331B" w:rsidTr="00FD2A08">
        <w:trPr>
          <w:cantSplit/>
          <w:trHeight w:val="270"/>
        </w:trPr>
        <w:tc>
          <w:tcPr>
            <w:tcW w:w="2520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D8269A" w:rsidRPr="00F226C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:rsidR="00D8269A" w:rsidRPr="008D286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D8269A" w:rsidRPr="008D286E" w:rsidRDefault="003D5D69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3D5D69" w:rsidRPr="0069331B" w:rsidTr="00FD2A08">
        <w:trPr>
          <w:cantSplit/>
          <w:trHeight w:val="270"/>
        </w:trPr>
        <w:tc>
          <w:tcPr>
            <w:tcW w:w="2520" w:type="dxa"/>
          </w:tcPr>
          <w:p w:rsidR="003D5D69" w:rsidRPr="003D5D69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D6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:rsidR="003D5D69" w:rsidRPr="00F226CB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3D5D69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D5D69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69331B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69331B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211F7" w:rsidRPr="0069331B" w:rsidTr="00FD2A08">
        <w:trPr>
          <w:cantSplit/>
          <w:trHeight w:val="270"/>
        </w:trPr>
        <w:tc>
          <w:tcPr>
            <w:tcW w:w="2520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1530" w:type="dxa"/>
          </w:tcPr>
          <w:p w:rsidR="000211F7" w:rsidRPr="00F226C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26C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810" w:type="dxa"/>
          </w:tcPr>
          <w:p w:rsidR="000211F7" w:rsidRPr="0069331B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:rsidR="000211F7" w:rsidRPr="0069331B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990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3,600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78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</w:tr>
      <w:tr w:rsidR="000211F7" w:rsidRPr="0069331B" w:rsidTr="00FD2A08">
        <w:trPr>
          <w:cantSplit/>
          <w:trHeight w:val="270"/>
        </w:trPr>
        <w:tc>
          <w:tcPr>
            <w:tcW w:w="2520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1530" w:type="dxa"/>
          </w:tcPr>
          <w:p w:rsidR="000211F7" w:rsidRPr="00F226C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810" w:type="dxa"/>
          </w:tcPr>
          <w:p w:rsidR="000211F7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:rsidR="000211F7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990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</w:tr>
      <w:tr w:rsidR="000211F7" w:rsidRPr="0069331B" w:rsidTr="00FD2A08">
        <w:trPr>
          <w:cantSplit/>
          <w:trHeight w:val="270"/>
        </w:trPr>
        <w:tc>
          <w:tcPr>
            <w:tcW w:w="2520" w:type="dxa"/>
          </w:tcPr>
          <w:p w:rsidR="000211F7" w:rsidRPr="0069331B" w:rsidRDefault="000211F7" w:rsidP="00032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0CE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อมรินทร์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ออมนิเวิร์ส จำกั</w:t>
            </w:r>
            <w:r w:rsidR="0003261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</w:t>
            </w:r>
          </w:p>
        </w:tc>
        <w:tc>
          <w:tcPr>
            <w:tcW w:w="1530" w:type="dxa"/>
          </w:tcPr>
          <w:p w:rsidR="000211F7" w:rsidRPr="00F226C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810" w:type="dxa"/>
          </w:tcPr>
          <w:p w:rsidR="000211F7" w:rsidRPr="0069331B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:rsidR="000211F7" w:rsidRPr="0069331B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990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</w:tr>
      <w:tr w:rsidR="000211F7" w:rsidRPr="0070246F" w:rsidTr="00FD2A08">
        <w:trPr>
          <w:cantSplit/>
          <w:trHeight w:val="270"/>
        </w:trPr>
        <w:tc>
          <w:tcPr>
            <w:tcW w:w="2520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0246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4,137,280</w:t>
            </w:r>
          </w:p>
        </w:tc>
        <w:tc>
          <w:tcPr>
            <w:tcW w:w="178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4,137,280</w:t>
            </w:r>
          </w:p>
        </w:tc>
      </w:tr>
    </w:tbl>
    <w:p w:rsidR="00621170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</w:pPr>
    </w:p>
    <w:p w:rsidR="00621170" w:rsidRPr="00A90FBF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414A05" w:rsidRDefault="0077783C" w:rsidP="00673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606247">
        <w:rPr>
          <w:rFonts w:ascii="Angsana New" w:hAnsi="Angsana New" w:hint="cs"/>
          <w:sz w:val="30"/>
          <w:szCs w:val="30"/>
          <w:cs/>
        </w:rPr>
        <w:t>ทางตรง</w:t>
      </w:r>
      <w:r w:rsidR="00D72099">
        <w:rPr>
          <w:rFonts w:ascii="Angsana New" w:hAnsi="Angsana New" w:hint="cs"/>
          <w:sz w:val="30"/>
          <w:szCs w:val="30"/>
          <w:cs/>
        </w:rPr>
        <w:t>ทั้งหมดจดทะเบียนจัดตั้งและ</w:t>
      </w:r>
      <w:r w:rsidR="004E067A" w:rsidRPr="003E0CBF">
        <w:rPr>
          <w:rFonts w:ascii="Angsana New" w:hAnsi="Angsana New" w:hint="cs"/>
          <w:sz w:val="30"/>
          <w:szCs w:val="30"/>
          <w:cs/>
        </w:rPr>
        <w:t>ดำเนินธุรกิจในประเทศไทย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 w:rsidRPr="0077783C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</w:t>
      </w:r>
      <w:r w:rsidR="00606247">
        <w:rPr>
          <w:rFonts w:ascii="Angsana New" w:hAnsi="Angsana New" w:hint="cs"/>
          <w:sz w:val="30"/>
          <w:szCs w:val="30"/>
          <w:cs/>
        </w:rPr>
        <w:t>ทางตรง</w:t>
      </w:r>
      <w:r w:rsidRPr="0077783C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4073DC" w:rsidRPr="00A90FBF" w:rsidRDefault="004073DC" w:rsidP="00D72099">
      <w:pPr>
        <w:ind w:left="720"/>
        <w:rPr>
          <w:rFonts w:ascii="Angsana New" w:hAnsi="Angsana New"/>
          <w:sz w:val="24"/>
          <w:szCs w:val="24"/>
        </w:rPr>
      </w:pPr>
    </w:p>
    <w:p w:rsidR="0088254A" w:rsidRDefault="00D72099" w:rsidP="00D72099">
      <w:pPr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D72099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D72099">
        <w:rPr>
          <w:rFonts w:ascii="Angsana New" w:hAnsi="Angsana New"/>
          <w:spacing w:val="-6"/>
          <w:sz w:val="30"/>
          <w:szCs w:val="30"/>
        </w:rPr>
        <w:t xml:space="preserve">4 </w:t>
      </w:r>
      <w:r w:rsidRPr="00D72099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D72099">
        <w:rPr>
          <w:rFonts w:ascii="Angsana New" w:hAnsi="Angsana New"/>
          <w:spacing w:val="-6"/>
          <w:sz w:val="30"/>
          <w:szCs w:val="30"/>
        </w:rPr>
        <w:t xml:space="preserve">2562 </w:t>
      </w:r>
      <w:r w:rsidRPr="00D72099">
        <w:rPr>
          <w:rFonts w:ascii="Angsana New" w:hAnsi="Angsana New" w:hint="cs"/>
          <w:spacing w:val="-6"/>
          <w:sz w:val="30"/>
          <w:szCs w:val="30"/>
          <w:cs/>
        </w:rPr>
        <w:t xml:space="preserve">และวันที่ </w:t>
      </w:r>
      <w:r w:rsidRPr="00D72099">
        <w:rPr>
          <w:rFonts w:ascii="Angsana New" w:hAnsi="Angsana New"/>
          <w:spacing w:val="-6"/>
          <w:sz w:val="30"/>
          <w:szCs w:val="30"/>
        </w:rPr>
        <w:t xml:space="preserve">7 </w:t>
      </w:r>
      <w:r w:rsidRPr="00D72099">
        <w:rPr>
          <w:rFonts w:ascii="Angsana New" w:hAnsi="Angsana New" w:hint="cs"/>
          <w:spacing w:val="-6"/>
          <w:sz w:val="30"/>
          <w:szCs w:val="30"/>
          <w:cs/>
        </w:rPr>
        <w:t xml:space="preserve">กรกฎาคม </w:t>
      </w:r>
      <w:r w:rsidRPr="00D72099">
        <w:rPr>
          <w:rFonts w:ascii="Angsana New" w:hAnsi="Angsana New"/>
          <w:spacing w:val="-6"/>
          <w:sz w:val="30"/>
          <w:szCs w:val="30"/>
        </w:rPr>
        <w:t xml:space="preserve">2562 </w:t>
      </w:r>
      <w:r w:rsidRPr="00D72099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อมรินทร์ ออมนิเวิร์ส จำกัด ซึ่งเป็นบริษัทย่อยแห่งหนึ่ง ได้รับชำระค่าหุ้นส่วนที่ยังไม่ได้รับชำระในสัดส่วนร้อยละ </w:t>
      </w:r>
      <w:r w:rsidRPr="00D72099">
        <w:rPr>
          <w:rFonts w:ascii="Angsana New" w:hAnsi="Angsana New"/>
          <w:spacing w:val="-6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ของทุนจดทะเบียนจำนวน </w:t>
      </w:r>
      <w:r>
        <w:rPr>
          <w:rFonts w:ascii="Angsana New" w:hAnsi="Angsana New"/>
          <w:sz w:val="30"/>
          <w:szCs w:val="30"/>
        </w:rPr>
        <w:t xml:space="preserve">10,000,000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 </w:t>
      </w:r>
      <w:r>
        <w:rPr>
          <w:rFonts w:ascii="Angsana New" w:hAnsi="Angsana New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4073DC" w:rsidRDefault="004073DC" w:rsidP="00D72099">
      <w:pPr>
        <w:ind w:left="720"/>
        <w:rPr>
          <w:rFonts w:ascii="Angsana New" w:hAnsi="Angsana New"/>
          <w:sz w:val="24"/>
          <w:szCs w:val="24"/>
        </w:rPr>
      </w:pPr>
    </w:p>
    <w:p w:rsidR="00A90FBF" w:rsidRPr="00A90FBF" w:rsidRDefault="00A90FBF" w:rsidP="00A90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A90FBF">
        <w:rPr>
          <w:rFonts w:ascii="Angsana New" w:hAnsi="Angsana New" w:hint="cs"/>
          <w:spacing w:val="-6"/>
          <w:sz w:val="30"/>
          <w:szCs w:val="30"/>
          <w:cs/>
        </w:rPr>
        <w:t xml:space="preserve">ในระหว่างปี </w:t>
      </w:r>
      <w:r w:rsidRPr="00A90FBF">
        <w:rPr>
          <w:rFonts w:ascii="Angsana New" w:hAnsi="Angsana New"/>
          <w:spacing w:val="-6"/>
          <w:sz w:val="30"/>
          <w:szCs w:val="30"/>
        </w:rPr>
        <w:t xml:space="preserve">2562 </w:t>
      </w:r>
      <w:r w:rsidRPr="00A90FBF">
        <w:rPr>
          <w:rFonts w:ascii="Angsana New" w:hAnsi="Angsana New" w:hint="cs"/>
          <w:spacing w:val="-6"/>
          <w:sz w:val="30"/>
          <w:szCs w:val="30"/>
          <w:cs/>
        </w:rPr>
        <w:t>บริษัทได้ทำการทดสอบการด้อยค่าและการประมาณมูลค่าที่คาดว่าจะได้รับคืน การประมาณมูลค่าที่คาดว่าจะได้รับคืนอ้างอิงจากมูลค่าจากการใช้ของสินทรัพย์หรือ</w:t>
      </w:r>
      <w:r w:rsidRPr="00A90FBF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มูลค่ายุติธรรมของสินทรัพย์หักต้นทุนในการขาย แล้วแต่อย่างใดจะสูงกว่า ซึ่งได้เปิดเผยในหมายเหตุประกอบงบการเงินข้อ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="00E64E84">
        <w:rPr>
          <w:rFonts w:ascii="Angsana New" w:hAnsi="Angsana New"/>
          <w:sz w:val="30"/>
          <w:szCs w:val="30"/>
        </w:rPr>
        <w:t>4</w:t>
      </w:r>
    </w:p>
    <w:p w:rsidR="00622C23" w:rsidRDefault="00622C23" w:rsidP="00CF1A0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CF1A0E" w:rsidRDefault="00CF1A0E" w:rsidP="00CF1A0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CF1A0E" w:rsidRDefault="00687A7A" w:rsidP="00CF1A0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 xml:space="preserve">เงินลงทุนในบริษัทย่อยทางอ้อม ณ 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มีดังนี้</w:t>
      </w:r>
    </w:p>
    <w:p w:rsidR="00687A7A" w:rsidRDefault="00687A7A" w:rsidP="00CF1A0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530"/>
        <w:gridCol w:w="1080"/>
        <w:gridCol w:w="99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CF1A0E" w:rsidRPr="0069331B" w:rsidTr="00873913">
        <w:trPr>
          <w:cantSplit/>
          <w:tblHeader/>
        </w:trPr>
        <w:tc>
          <w:tcPr>
            <w:tcW w:w="2520" w:type="dxa"/>
            <w:vAlign w:val="bottom"/>
          </w:tcPr>
          <w:p w:rsidR="00CF1A0E" w:rsidRPr="0069331B" w:rsidRDefault="00CF1A0E" w:rsidP="0087391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CF1A0E" w:rsidRPr="00F226C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2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4C2A94" w:rsidRPr="0069331B" w:rsidTr="00873913">
        <w:trPr>
          <w:cantSplit/>
          <w:trHeight w:val="270"/>
          <w:tblHeader/>
        </w:trPr>
        <w:tc>
          <w:tcPr>
            <w:tcW w:w="2520" w:type="dxa"/>
          </w:tcPr>
          <w:p w:rsidR="004C2A94" w:rsidRPr="0069331B" w:rsidRDefault="004C2A94" w:rsidP="004C2A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4C2A94" w:rsidRPr="00F226CB" w:rsidRDefault="004C2A94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CF1A0E" w:rsidRPr="0069331B" w:rsidTr="00873913">
        <w:trPr>
          <w:cantSplit/>
          <w:trHeight w:val="270"/>
        </w:trPr>
        <w:tc>
          <w:tcPr>
            <w:tcW w:w="2520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CF1A0E" w:rsidRPr="00F226C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CF1A0E" w:rsidRPr="008D286E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CF1A0E" w:rsidRPr="008D286E" w:rsidRDefault="003D5D69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4C2A94" w:rsidRPr="0069331B" w:rsidTr="003D5D69">
        <w:trPr>
          <w:cantSplit/>
          <w:trHeight w:val="270"/>
        </w:trPr>
        <w:tc>
          <w:tcPr>
            <w:tcW w:w="2520" w:type="dxa"/>
          </w:tcPr>
          <w:p w:rsidR="004C2A94" w:rsidRPr="003D5D69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D6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:rsidR="004C2A94" w:rsidRPr="00CF1A0E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11F7" w:rsidRPr="0069331B" w:rsidTr="000F5005">
        <w:trPr>
          <w:cantSplit/>
          <w:trHeight w:val="270"/>
        </w:trPr>
        <w:tc>
          <w:tcPr>
            <w:tcW w:w="2520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อมรินทร์ฟู้ด แอนด์เบเวอเรจ จำกัด</w:t>
            </w:r>
          </w:p>
        </w:tc>
        <w:tc>
          <w:tcPr>
            <w:tcW w:w="1530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</w:t>
            </w:r>
          </w:p>
          <w:p w:rsidR="000211F7" w:rsidRPr="00F226C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ผลิตภัณฑ์อาหาร</w:t>
            </w:r>
          </w:p>
        </w:tc>
        <w:tc>
          <w:tcPr>
            <w:tcW w:w="1080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990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178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990" w:type="dxa"/>
          </w:tcPr>
          <w:p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178" w:type="dxa"/>
          </w:tcPr>
          <w:p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CF1A0E" w:rsidRDefault="00C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F1A0E" w:rsidRPr="00066F4E" w:rsidRDefault="00CF1A0E" w:rsidP="00066F4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66F4E">
        <w:rPr>
          <w:rFonts w:ascii="Angsana New" w:hAnsi="Angsana New" w:cs="Angsana New"/>
          <w:sz w:val="30"/>
          <w:szCs w:val="30"/>
          <w:cs/>
        </w:rPr>
        <w:t>บริษัทย่อยทางอ้อม</w:t>
      </w:r>
      <w:r w:rsidR="00066F4E" w:rsidRPr="00066F4E">
        <w:rPr>
          <w:rFonts w:ascii="Angsana New" w:hAnsi="Angsana New" w:cs="Angsana New" w:hint="cs"/>
          <w:sz w:val="30"/>
          <w:szCs w:val="30"/>
          <w:cs/>
        </w:rPr>
        <w:t>จดทะเบียนจัดตั้งและ</w:t>
      </w:r>
      <w:r w:rsidRPr="00066F4E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 กลุ่มบริษัทไม่มีเงินลงทุนในบริษัทย่อยทางอ้อมซึ่งจดทะเบียนในตลาดหลักทรัพย์ ดังนั้นจึงไม่มีราคาที่เปิดเผยต่อสาธารณชน</w:t>
      </w:r>
    </w:p>
    <w:p w:rsidR="00CF1A0E" w:rsidRDefault="00C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F52EF" w:rsidRPr="000F5005" w:rsidRDefault="000F5005" w:rsidP="0090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</w:rPr>
      </w:pPr>
      <w:r>
        <w:rPr>
          <w:rFonts w:ascii="Angsana New" w:hAnsi="Angsana New"/>
          <w:sz w:val="16"/>
          <w:szCs w:val="16"/>
        </w:rPr>
        <w:t xml:space="preserve">   </w:t>
      </w:r>
    </w:p>
    <w:p w:rsidR="00460B09" w:rsidRPr="000F5005" w:rsidRDefault="00460B09" w:rsidP="00FF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:rsidR="000F5005" w:rsidRPr="000F5005" w:rsidRDefault="000F5005" w:rsidP="00FF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:rsidR="000B4FDA" w:rsidRDefault="000B4FDA" w:rsidP="00297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720"/>
        <w:jc w:val="both"/>
        <w:rPr>
          <w:rFonts w:ascii="Angsana New" w:hAnsi="Angsana New"/>
          <w:sz w:val="28"/>
          <w:szCs w:val="28"/>
        </w:rPr>
      </w:pPr>
    </w:p>
    <w:p w:rsidR="000B4FDA" w:rsidRDefault="000B4FDA" w:rsidP="00297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720"/>
        <w:jc w:val="both"/>
        <w:rPr>
          <w:rFonts w:ascii="Angsana New" w:hAnsi="Angsana New"/>
          <w:sz w:val="28"/>
          <w:szCs w:val="28"/>
          <w:cs/>
        </w:rPr>
        <w:sectPr w:rsidR="000B4FDA" w:rsidSect="005E58FF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847A59" w:rsidRDefault="00081BDF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C12B9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081BDF" w:rsidRDefault="00081BDF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8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39"/>
        <w:gridCol w:w="358"/>
        <w:gridCol w:w="816"/>
        <w:gridCol w:w="269"/>
        <w:gridCol w:w="1000"/>
        <w:gridCol w:w="272"/>
        <w:gridCol w:w="982"/>
        <w:gridCol w:w="260"/>
        <w:gridCol w:w="985"/>
        <w:gridCol w:w="260"/>
        <w:gridCol w:w="920"/>
        <w:gridCol w:w="260"/>
        <w:gridCol w:w="1000"/>
        <w:gridCol w:w="260"/>
        <w:gridCol w:w="917"/>
        <w:gridCol w:w="260"/>
        <w:gridCol w:w="1011"/>
        <w:gridCol w:w="260"/>
        <w:gridCol w:w="1032"/>
        <w:gridCol w:w="260"/>
        <w:gridCol w:w="1065"/>
      </w:tblGrid>
      <w:tr w:rsidR="00D72E65" w:rsidRPr="006D13B6" w:rsidTr="00E951A2">
        <w:trPr>
          <w:tblHeader/>
        </w:trPr>
        <w:tc>
          <w:tcPr>
            <w:tcW w:w="791" w:type="pct"/>
            <w:vAlign w:val="bottom"/>
          </w:tcPr>
          <w:p w:rsidR="00D72E65" w:rsidRPr="006D13B6" w:rsidRDefault="00D72E65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:rsidR="00D72E65" w:rsidRPr="006D13B6" w:rsidRDefault="00D72E65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88" w:type="pct"/>
            <w:gridSpan w:val="19"/>
            <w:vAlign w:val="bottom"/>
          </w:tcPr>
          <w:p w:rsidR="00D72E65" w:rsidRPr="006D13B6" w:rsidRDefault="00D72E65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E65" w:rsidRPr="006D13B6" w:rsidTr="00E951A2">
        <w:trPr>
          <w:tblHeader/>
        </w:trPr>
        <w:tc>
          <w:tcPr>
            <w:tcW w:w="791" w:type="pct"/>
            <w:vAlign w:val="bottom"/>
          </w:tcPr>
          <w:p w:rsidR="00D72E65" w:rsidRPr="006D13B6" w:rsidRDefault="00D72E65" w:rsidP="00081BDF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:rsidR="00D72E65" w:rsidRPr="006104FD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6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1" w:type="pct"/>
            <w:vAlign w:val="bottom"/>
          </w:tcPr>
          <w:p w:rsidR="00D72E65" w:rsidRPr="006D13B6" w:rsidRDefault="00D72E65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2" w:type="pct"/>
            <w:vAlign w:val="bottom"/>
          </w:tcPr>
          <w:p w:rsidR="00D72E65" w:rsidRPr="006D13B6" w:rsidRDefault="00D72E65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8" w:type="pct"/>
            <w:vAlign w:val="bottom"/>
          </w:tcPr>
          <w:p w:rsidR="00D72E65" w:rsidRPr="006D13B6" w:rsidRDefault="00D72E65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อุปกรณ์</w:t>
            </w:r>
          </w:p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ผลิตรายการ</w:t>
            </w:r>
          </w:p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และถ่ายทอดสัญญาณ</w:t>
            </w:r>
          </w:p>
        </w:tc>
        <w:tc>
          <w:tcPr>
            <w:tcW w:w="88" w:type="pct"/>
            <w:vAlign w:val="bottom"/>
          </w:tcPr>
          <w:p w:rsidR="00D72E65" w:rsidRPr="006D13B6" w:rsidRDefault="00D72E65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88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8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A951D4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8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8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8" w:type="pct"/>
            <w:vAlign w:val="bottom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:rsidR="00D72E65" w:rsidRPr="006D13B6" w:rsidRDefault="00D72E65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D72E65" w:rsidRPr="006D13B6" w:rsidTr="00E951A2">
        <w:tc>
          <w:tcPr>
            <w:tcW w:w="791" w:type="pct"/>
          </w:tcPr>
          <w:p w:rsidR="00D72E65" w:rsidRPr="006D13B6" w:rsidRDefault="00D72E65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:rsidR="00D72E65" w:rsidRPr="006D13B6" w:rsidRDefault="00D72E65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88" w:type="pct"/>
            <w:gridSpan w:val="19"/>
          </w:tcPr>
          <w:p w:rsidR="00D72E65" w:rsidRPr="006D13B6" w:rsidRDefault="00D72E65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6D13B6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72E65" w:rsidRPr="006D13B6" w:rsidTr="00E951A2">
        <w:tc>
          <w:tcPr>
            <w:tcW w:w="791" w:type="pct"/>
          </w:tcPr>
          <w:p w:rsidR="00D72E65" w:rsidRPr="006D13B6" w:rsidRDefault="00D72E65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1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6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1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2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11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D72E65" w:rsidRPr="006D13B6" w:rsidRDefault="00D72E65" w:rsidP="0063227B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6D13B6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6D13B6">
              <w:rPr>
                <w:rFonts w:ascii="Angsana New" w:eastAsia="Cordia New" w:hAnsi="Angsana New"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sz w:val="26"/>
                <w:szCs w:val="26"/>
              </w:rPr>
              <w:t>61</w:t>
            </w:r>
          </w:p>
        </w:tc>
        <w:tc>
          <w:tcPr>
            <w:tcW w:w="121" w:type="pct"/>
          </w:tcPr>
          <w:p w:rsid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:rsidR="00C50468" w:rsidRPr="00C50468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345"/>
              </w:tabs>
              <w:spacing w:line="240" w:lineRule="auto"/>
              <w:ind w:left="-109" w:right="-1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184,703 </w:t>
            </w:r>
          </w:p>
        </w:tc>
        <w:tc>
          <w:tcPr>
            <w:tcW w:w="91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C50468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611,091 </w:t>
            </w:r>
          </w:p>
        </w:tc>
        <w:tc>
          <w:tcPr>
            <w:tcW w:w="92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  <w:vAlign w:val="center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965,613 </w:t>
            </w:r>
          </w:p>
        </w:tc>
        <w:tc>
          <w:tcPr>
            <w:tcW w:w="88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138,853 </w:t>
            </w:r>
          </w:p>
        </w:tc>
        <w:tc>
          <w:tcPr>
            <w:tcW w:w="88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274,166 </w:t>
            </w:r>
          </w:p>
        </w:tc>
        <w:tc>
          <w:tcPr>
            <w:tcW w:w="88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343,143 </w:t>
            </w:r>
          </w:p>
        </w:tc>
        <w:tc>
          <w:tcPr>
            <w:tcW w:w="88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85,164 </w:t>
            </w:r>
          </w:p>
        </w:tc>
        <w:tc>
          <w:tcPr>
            <w:tcW w:w="88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73,436 </w:t>
            </w:r>
          </w:p>
        </w:tc>
        <w:tc>
          <w:tcPr>
            <w:tcW w:w="88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5,668 </w:t>
            </w:r>
          </w:p>
        </w:tc>
        <w:tc>
          <w:tcPr>
            <w:tcW w:w="88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2,681,837 </w:t>
            </w: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6D13B6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1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3E3959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832</w:t>
            </w:r>
          </w:p>
        </w:tc>
        <w:tc>
          <w:tcPr>
            <w:tcW w:w="92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6,070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7,357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11,250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15,051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2,359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4,586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19,651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67,156</w:t>
            </w: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6D13B6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ได้มาจากการซื้อบริษัทย่อย</w:t>
            </w:r>
          </w:p>
        </w:tc>
        <w:tc>
          <w:tcPr>
            <w:tcW w:w="121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:rsidR="00C50468" w:rsidRPr="003E3959" w:rsidRDefault="00C50468" w:rsidP="00C50468">
            <w:pPr>
              <w:tabs>
                <w:tab w:val="clear" w:pos="454"/>
                <w:tab w:val="clear" w:pos="680"/>
                <w:tab w:val="left" w:pos="255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318,325</w:t>
            </w:r>
          </w:p>
        </w:tc>
        <w:tc>
          <w:tcPr>
            <w:tcW w:w="91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3E3959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418,355</w:t>
            </w:r>
          </w:p>
        </w:tc>
        <w:tc>
          <w:tcPr>
            <w:tcW w:w="92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377,609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24,607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1,139,154</w:t>
            </w: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6D13B6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1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3E3959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3,730</w:t>
            </w:r>
          </w:p>
        </w:tc>
        <w:tc>
          <w:tcPr>
            <w:tcW w:w="92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10,482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</w:tcPr>
          <w:p w:rsidR="00C50468" w:rsidRPr="00F943D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943D9">
              <w:rPr>
                <w:rFonts w:ascii="Angsana New" w:hAnsi="Angsana New"/>
                <w:sz w:val="26"/>
                <w:szCs w:val="26"/>
              </w:rPr>
              <w:t xml:space="preserve"> (31)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(16,023)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6D13B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1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C50468" w:rsidRPr="003E3959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(3,563)</w:t>
            </w:r>
          </w:p>
        </w:tc>
        <w:tc>
          <w:tcPr>
            <w:tcW w:w="92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C50468" w:rsidRPr="003E3959" w:rsidRDefault="00C50468" w:rsidP="00C50468">
            <w:pPr>
              <w:tabs>
                <w:tab w:val="clear" w:pos="680"/>
                <w:tab w:val="decimal" w:pos="58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(172,297)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C50468" w:rsidRPr="003E3959" w:rsidRDefault="00C50468" w:rsidP="00C50468">
            <w:pPr>
              <w:tabs>
                <w:tab w:val="clear" w:pos="680"/>
                <w:tab w:val="decimal" w:pos="550"/>
              </w:tabs>
              <w:spacing w:line="240" w:lineRule="auto"/>
              <w:ind w:left="-109" w:right="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(150)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(4,830)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(5,949)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(7,345)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(1,016)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(195,150</w:t>
            </w:r>
            <w:r w:rsidRPr="003E395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6D13B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C50468" w:rsidRPr="006D13B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1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454"/>
                <w:tab w:val="clear" w:pos="680"/>
                <w:tab w:val="left" w:pos="255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4268BD" w:rsidRDefault="00C50468" w:rsidP="00C50468">
            <w:pPr>
              <w:tabs>
                <w:tab w:val="clear" w:pos="454"/>
                <w:tab w:val="clear" w:pos="680"/>
                <w:tab w:val="left" w:pos="255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503,028</w:t>
            </w:r>
          </w:p>
        </w:tc>
        <w:tc>
          <w:tcPr>
            <w:tcW w:w="91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3E3959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1,030,445</w:t>
            </w:r>
          </w:p>
        </w:tc>
        <w:tc>
          <w:tcPr>
            <w:tcW w:w="92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vAlign w:val="center"/>
          </w:tcPr>
          <w:p w:rsid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809,868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146,060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280,555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730,433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104,785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78,269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9,554</w:t>
            </w:r>
          </w:p>
        </w:tc>
        <w:tc>
          <w:tcPr>
            <w:tcW w:w="88" w:type="pct"/>
          </w:tcPr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3E3959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3,692,997</w:t>
            </w:r>
          </w:p>
        </w:tc>
      </w:tr>
      <w:tr w:rsidR="003171F0" w:rsidRPr="006D13B6" w:rsidTr="00E951A2">
        <w:tc>
          <w:tcPr>
            <w:tcW w:w="791" w:type="pct"/>
            <w:shd w:val="clear" w:color="auto" w:fill="auto"/>
            <w:vAlign w:val="center"/>
          </w:tcPr>
          <w:p w:rsidR="003171F0" w:rsidRPr="006D13B6" w:rsidRDefault="003171F0" w:rsidP="003171F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1" w:type="pct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3171F0" w:rsidRPr="003E3959" w:rsidRDefault="003171F0" w:rsidP="003171F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3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616</w:t>
            </w:r>
          </w:p>
        </w:tc>
        <w:tc>
          <w:tcPr>
            <w:tcW w:w="92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20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176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13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609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2D3978">
              <w:rPr>
                <w:rFonts w:ascii="Angsan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hAnsi="Angsana New"/>
                <w:sz w:val="26"/>
                <w:szCs w:val="26"/>
                <w:cs/>
              </w:rPr>
              <w:t>862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3171F0" w:rsidRPr="003E3959" w:rsidRDefault="0041109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18,464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8,727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2,176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36,577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1</w:t>
            </w:r>
            <w:r w:rsidR="000A0874">
              <w:rPr>
                <w:rFonts w:ascii="Angsana New" w:hAnsi="Angsana New"/>
                <w:sz w:val="26"/>
                <w:szCs w:val="26"/>
              </w:rPr>
              <w:t>12</w:t>
            </w:r>
            <w:r w:rsidRPr="002D3978">
              <w:rPr>
                <w:rFonts w:ascii="Angsana New" w:hAnsi="Angsana New"/>
                <w:sz w:val="26"/>
                <w:szCs w:val="26"/>
              </w:rPr>
              <w:t>,</w:t>
            </w:r>
            <w:r w:rsidR="000A0874"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3171F0" w:rsidRPr="006D13B6" w:rsidTr="00E951A2">
        <w:tc>
          <w:tcPr>
            <w:tcW w:w="791" w:type="pct"/>
            <w:shd w:val="clear" w:color="auto" w:fill="auto"/>
            <w:vAlign w:val="center"/>
          </w:tcPr>
          <w:p w:rsidR="003171F0" w:rsidRPr="006D13B6" w:rsidRDefault="003171F0" w:rsidP="003171F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1" w:type="pct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3171F0" w:rsidRPr="003E3959" w:rsidRDefault="003171F0" w:rsidP="003171F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214</w:t>
            </w:r>
          </w:p>
        </w:tc>
        <w:tc>
          <w:tcPr>
            <w:tcW w:w="92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19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822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3171F0" w:rsidRPr="00F943D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41109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  <w:r w:rsidR="0041109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1,239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(26,429)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</w:tr>
      <w:tr w:rsidR="003171F0" w:rsidRPr="006D13B6" w:rsidTr="00E951A2">
        <w:tc>
          <w:tcPr>
            <w:tcW w:w="791" w:type="pct"/>
            <w:shd w:val="clear" w:color="auto" w:fill="auto"/>
            <w:vAlign w:val="center"/>
          </w:tcPr>
          <w:p w:rsidR="003171F0" w:rsidRPr="006D13B6" w:rsidRDefault="003171F0" w:rsidP="003171F0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1" w:type="pct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3171F0" w:rsidRPr="003E3959" w:rsidRDefault="003171F0" w:rsidP="003171F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(4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789)</w:t>
            </w:r>
          </w:p>
        </w:tc>
        <w:tc>
          <w:tcPr>
            <w:tcW w:w="92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3171F0" w:rsidRPr="003E3959" w:rsidRDefault="003171F0" w:rsidP="003171F0">
            <w:pPr>
              <w:tabs>
                <w:tab w:val="clear" w:pos="680"/>
                <w:tab w:val="decimal" w:pos="58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(73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365)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3171F0" w:rsidRPr="003E3959" w:rsidRDefault="003171F0" w:rsidP="003171F0">
            <w:pPr>
              <w:tabs>
                <w:tab w:val="clear" w:pos="680"/>
                <w:tab w:val="decimal" w:pos="550"/>
              </w:tabs>
              <w:spacing w:line="240" w:lineRule="auto"/>
              <w:ind w:left="-109" w:right="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(323)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(2,993)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(19,243)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(15,450)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(246)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(116,409)</w:t>
            </w:r>
          </w:p>
        </w:tc>
      </w:tr>
      <w:tr w:rsidR="003171F0" w:rsidRPr="006D13B6" w:rsidTr="00E951A2">
        <w:tc>
          <w:tcPr>
            <w:tcW w:w="791" w:type="pct"/>
            <w:shd w:val="clear" w:color="auto" w:fill="auto"/>
            <w:vAlign w:val="center"/>
          </w:tcPr>
          <w:p w:rsidR="003171F0" w:rsidRPr="006D13B6" w:rsidRDefault="003171F0" w:rsidP="003171F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1" w:type="pct"/>
          </w:tcPr>
          <w:p w:rsidR="003171F0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1F0" w:rsidRPr="004268BD" w:rsidRDefault="003171F0" w:rsidP="003171F0">
            <w:pPr>
              <w:tabs>
                <w:tab w:val="clear" w:pos="454"/>
                <w:tab w:val="clear" w:pos="680"/>
                <w:tab w:val="left" w:pos="255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503,028</w:t>
            </w:r>
          </w:p>
        </w:tc>
        <w:tc>
          <w:tcPr>
            <w:tcW w:w="91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3171F0" w:rsidRPr="003E3959" w:rsidRDefault="003171F0" w:rsidP="003171F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033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486</w:t>
            </w:r>
          </w:p>
        </w:tc>
        <w:tc>
          <w:tcPr>
            <w:tcW w:w="92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776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50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159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346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hAnsi="Angsana New"/>
                <w:b/>
                <w:bCs/>
                <w:sz w:val="26"/>
                <w:szCs w:val="26"/>
              </w:rPr>
              <w:t>286,63</w:t>
            </w:r>
            <w:r w:rsidR="00411090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411090">
              <w:rPr>
                <w:rFonts w:ascii="Angsana New" w:hAnsi="Angsana New"/>
                <w:b/>
                <w:bCs/>
                <w:sz w:val="26"/>
                <w:szCs w:val="26"/>
              </w:rPr>
              <w:t>30,391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hAnsi="Angsana New"/>
                <w:b/>
                <w:bCs/>
                <w:sz w:val="26"/>
                <w:szCs w:val="26"/>
              </w:rPr>
              <w:t>99,301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hAnsi="Angsana New"/>
                <w:b/>
                <w:bCs/>
                <w:sz w:val="26"/>
                <w:szCs w:val="26"/>
              </w:rPr>
              <w:t>80,403</w:t>
            </w:r>
          </w:p>
        </w:tc>
        <w:tc>
          <w:tcPr>
            <w:tcW w:w="88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hAnsi="Angsana New"/>
                <w:b/>
                <w:bCs/>
                <w:sz w:val="26"/>
                <w:szCs w:val="26"/>
              </w:rPr>
              <w:t>19,702</w:t>
            </w:r>
          </w:p>
        </w:tc>
        <w:tc>
          <w:tcPr>
            <w:tcW w:w="88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</w:t>
            </w:r>
            <w:r w:rsidR="00411090">
              <w:rPr>
                <w:rFonts w:ascii="Angsana New" w:hAnsi="Angsana New"/>
                <w:b/>
                <w:bCs/>
                <w:sz w:val="26"/>
                <w:szCs w:val="26"/>
              </w:rPr>
              <w:t>688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11090">
              <w:rPr>
                <w:rFonts w:ascii="Angsana New" w:hAnsi="Angsana New"/>
                <w:b/>
                <w:bCs/>
                <w:sz w:val="26"/>
                <w:szCs w:val="26"/>
              </w:rPr>
              <w:t>795</w:t>
            </w:r>
          </w:p>
        </w:tc>
      </w:tr>
      <w:tr w:rsidR="00C50468" w:rsidRPr="006D13B6" w:rsidTr="00E951A2">
        <w:tc>
          <w:tcPr>
            <w:tcW w:w="791" w:type="pct"/>
            <w:shd w:val="clear" w:color="auto" w:fill="auto"/>
          </w:tcPr>
          <w:p w:rsidR="00C50468" w:rsidRPr="006D13B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50468" w:rsidRPr="006D13B6" w:rsidTr="00E951A2">
        <w:tc>
          <w:tcPr>
            <w:tcW w:w="791" w:type="pct"/>
            <w:shd w:val="clear" w:color="auto" w:fill="auto"/>
          </w:tcPr>
          <w:p w:rsidR="00C50468" w:rsidRPr="006D13B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88" w:type="pct"/>
            <w:gridSpan w:val="19"/>
          </w:tcPr>
          <w:p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C50468" w:rsidRPr="006D13B6" w:rsidTr="00E951A2">
        <w:tc>
          <w:tcPr>
            <w:tcW w:w="791" w:type="pct"/>
            <w:shd w:val="clear" w:color="auto" w:fill="auto"/>
          </w:tcPr>
          <w:p w:rsidR="00C50468" w:rsidRPr="00B3269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88" w:type="pct"/>
            <w:gridSpan w:val="19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B32696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B32696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ค่า</w:t>
            </w:r>
            <w:r w:rsidRPr="00B32696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121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B32696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sz w:val="26"/>
                <w:szCs w:val="26"/>
              </w:rPr>
              <w:t>61</w:t>
            </w:r>
          </w:p>
        </w:tc>
        <w:tc>
          <w:tcPr>
            <w:tcW w:w="121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422,594 </w:t>
            </w:r>
          </w:p>
        </w:tc>
        <w:tc>
          <w:tcPr>
            <w:tcW w:w="92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660,584 </w:t>
            </w:r>
          </w:p>
        </w:tc>
        <w:tc>
          <w:tcPr>
            <w:tcW w:w="88" w:type="pct"/>
            <w:shd w:val="clear" w:color="auto" w:fill="auto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68,530 </w:t>
            </w:r>
          </w:p>
        </w:tc>
        <w:tc>
          <w:tcPr>
            <w:tcW w:w="88" w:type="pct"/>
            <w:shd w:val="clear" w:color="auto" w:fill="auto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244,368</w:t>
            </w:r>
          </w:p>
        </w:tc>
        <w:tc>
          <w:tcPr>
            <w:tcW w:w="88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303,690 </w:t>
            </w:r>
          </w:p>
        </w:tc>
        <w:tc>
          <w:tcPr>
            <w:tcW w:w="88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56,199 </w:t>
            </w:r>
          </w:p>
        </w:tc>
        <w:tc>
          <w:tcPr>
            <w:tcW w:w="88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62,384 </w:t>
            </w:r>
          </w:p>
        </w:tc>
        <w:tc>
          <w:tcPr>
            <w:tcW w:w="88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C50468" w:rsidRPr="00C50468" w:rsidRDefault="00C50468" w:rsidP="00C50468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1,818,349 </w:t>
            </w: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B3269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1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37,758</w:t>
            </w:r>
          </w:p>
        </w:tc>
        <w:tc>
          <w:tcPr>
            <w:tcW w:w="92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50,238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22,319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13,405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22,794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7,650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5,138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159,302</w:t>
            </w: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B3269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174C0">
              <w:rPr>
                <w:rFonts w:ascii="Angsana New" w:eastAsia="Cordia New" w:hAnsi="Angsana New"/>
                <w:sz w:val="26"/>
                <w:szCs w:val="26"/>
                <w:cs/>
              </w:rPr>
              <w:t>ได้มาจากการซื้อบริษัทย่อย</w:t>
            </w:r>
          </w:p>
        </w:tc>
        <w:tc>
          <w:tcPr>
            <w:tcW w:w="121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213,793</w:t>
            </w:r>
          </w:p>
        </w:tc>
        <w:tc>
          <w:tcPr>
            <w:tcW w:w="92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361,978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24,272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600,043</w:t>
            </w: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B3269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1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-   </w:t>
            </w: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B3269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1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(2,582)</w:t>
            </w:r>
          </w:p>
        </w:tc>
        <w:tc>
          <w:tcPr>
            <w:tcW w:w="92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(172,297)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(74</w:t>
            </w:r>
            <w:r w:rsidRPr="00B3269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(4,706)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(5,001)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(6,154)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(925)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680"/>
                <w:tab w:val="clear" w:pos="907"/>
                <w:tab w:val="decimal" w:pos="246"/>
                <w:tab w:val="left" w:pos="624"/>
              </w:tabs>
              <w:spacing w:line="240" w:lineRule="auto"/>
              <w:ind w:left="-109" w:right="-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(191,739)</w:t>
            </w:r>
          </w:p>
        </w:tc>
      </w:tr>
      <w:tr w:rsidR="00C50468" w:rsidRPr="006D13B6" w:rsidTr="00E951A2">
        <w:tc>
          <w:tcPr>
            <w:tcW w:w="791" w:type="pct"/>
            <w:vAlign w:val="center"/>
          </w:tcPr>
          <w:p w:rsidR="00C50468" w:rsidRPr="00B3269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</w:t>
            </w:r>
          </w:p>
          <w:p w:rsidR="00C50468" w:rsidRPr="00B3269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1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671,563</w:t>
            </w:r>
          </w:p>
        </w:tc>
        <w:tc>
          <w:tcPr>
            <w:tcW w:w="92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538,525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90,775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253,098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683,430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81,967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66,597</w:t>
            </w:r>
          </w:p>
        </w:tc>
        <w:tc>
          <w:tcPr>
            <w:tcW w:w="88" w:type="pct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B32696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</w:tcPr>
          <w:p w:rsidR="00C50468" w:rsidRDefault="00C50468" w:rsidP="00C50468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B32696" w:rsidRDefault="00C50468" w:rsidP="00C50468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2,385,955</w:t>
            </w:r>
          </w:p>
        </w:tc>
      </w:tr>
      <w:tr w:rsidR="003171F0" w:rsidRPr="006D13B6" w:rsidTr="00E951A2">
        <w:tc>
          <w:tcPr>
            <w:tcW w:w="791" w:type="pct"/>
            <w:vAlign w:val="center"/>
          </w:tcPr>
          <w:p w:rsidR="003171F0" w:rsidRPr="00B32696" w:rsidRDefault="003171F0" w:rsidP="003171F0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1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</w:rPr>
              <w:t>4</w:t>
            </w:r>
            <w:r w:rsidR="00411090">
              <w:rPr>
                <w:rFonts w:ascii="Angsana New" w:hAnsi="Angsana New"/>
                <w:sz w:val="26"/>
                <w:szCs w:val="26"/>
              </w:rPr>
              <w:t>5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="00411090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92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</w:rPr>
              <w:t>51,009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459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123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827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315B3">
              <w:rPr>
                <w:rFonts w:ascii="Angsana New" w:eastAsia="Cordia New" w:hAnsi="Angsana New"/>
                <w:sz w:val="26"/>
                <w:szCs w:val="26"/>
                <w:cs/>
              </w:rPr>
              <w:t>16</w:t>
            </w:r>
            <w:r w:rsidR="00411090">
              <w:rPr>
                <w:rFonts w:ascii="Angsana New" w:eastAsia="Cordia New" w:hAnsi="Angsana New"/>
                <w:sz w:val="26"/>
                <w:szCs w:val="26"/>
              </w:rPr>
              <w:t>2</w:t>
            </w:r>
            <w:r w:rsidRPr="006315B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="00411090">
              <w:rPr>
                <w:rFonts w:ascii="Angsana New" w:eastAsia="Cordia New" w:hAnsi="Angsana New"/>
                <w:sz w:val="26"/>
                <w:szCs w:val="26"/>
              </w:rPr>
              <w:t>519</w:t>
            </w:r>
          </w:p>
        </w:tc>
      </w:tr>
      <w:tr w:rsidR="003171F0" w:rsidRPr="006D13B6" w:rsidTr="00A8513F">
        <w:tc>
          <w:tcPr>
            <w:tcW w:w="791" w:type="pct"/>
            <w:shd w:val="clear" w:color="auto" w:fill="auto"/>
            <w:vAlign w:val="center"/>
          </w:tcPr>
          <w:p w:rsidR="003171F0" w:rsidRPr="00B32696" w:rsidRDefault="003171F0" w:rsidP="003171F0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1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3171F0" w:rsidRPr="00B32696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(61)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61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-   </w:t>
            </w:r>
          </w:p>
        </w:tc>
      </w:tr>
      <w:tr w:rsidR="003171F0" w:rsidRPr="006D13B6" w:rsidTr="00A8513F">
        <w:tc>
          <w:tcPr>
            <w:tcW w:w="791" w:type="pct"/>
            <w:shd w:val="clear" w:color="auto" w:fill="auto"/>
            <w:vAlign w:val="center"/>
          </w:tcPr>
          <w:p w:rsidR="003171F0" w:rsidRPr="00B32696" w:rsidRDefault="003171F0" w:rsidP="003171F0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1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</w:rPr>
              <w:t>(3,923)</w:t>
            </w:r>
          </w:p>
        </w:tc>
        <w:tc>
          <w:tcPr>
            <w:tcW w:w="92" w:type="pct"/>
          </w:tcPr>
          <w:p w:rsidR="003171F0" w:rsidRPr="00B32696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</w:rPr>
              <w:t>(72,615)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(153)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604)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(19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062)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(13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627)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(37)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680"/>
                <w:tab w:val="clear" w:pos="907"/>
                <w:tab w:val="decimal" w:pos="246"/>
                <w:tab w:val="left" w:pos="624"/>
              </w:tabs>
              <w:spacing w:line="240" w:lineRule="auto"/>
              <w:ind w:left="-109" w:right="-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315B3">
              <w:rPr>
                <w:rFonts w:ascii="Angsana New" w:eastAsia="Cordia New" w:hAnsi="Angsana New"/>
                <w:sz w:val="26"/>
                <w:szCs w:val="26"/>
                <w:cs/>
              </w:rPr>
              <w:t>(112</w:t>
            </w:r>
            <w:r w:rsidRPr="006315B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eastAsia="Cordia New" w:hAnsi="Angsana New"/>
                <w:sz w:val="26"/>
                <w:szCs w:val="26"/>
                <w:cs/>
              </w:rPr>
              <w:t>021)</w:t>
            </w:r>
          </w:p>
        </w:tc>
      </w:tr>
      <w:tr w:rsidR="003171F0" w:rsidRPr="006D13B6" w:rsidTr="00F56574">
        <w:tc>
          <w:tcPr>
            <w:tcW w:w="791" w:type="pct"/>
            <w:shd w:val="clear" w:color="auto" w:fill="auto"/>
            <w:vAlign w:val="center"/>
          </w:tcPr>
          <w:p w:rsidR="003171F0" w:rsidRPr="00B32696" w:rsidRDefault="003171F0" w:rsidP="003171F0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1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1F0" w:rsidRPr="003171F0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171F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71</w:t>
            </w:r>
            <w:r w:rsidR="00411090">
              <w:rPr>
                <w:rFonts w:ascii="Angsana New" w:hAnsi="Angsana New"/>
                <w:b/>
                <w:bCs/>
                <w:sz w:val="26"/>
                <w:szCs w:val="26"/>
              </w:rPr>
              <w:t>3,172</w:t>
            </w:r>
          </w:p>
        </w:tc>
        <w:tc>
          <w:tcPr>
            <w:tcW w:w="92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516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919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114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081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261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685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704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74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70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1F0" w:rsidRPr="00B32696" w:rsidRDefault="003171F0" w:rsidP="003171F0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2</w:t>
            </w:r>
            <w:r w:rsidRPr="006315B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43</w:t>
            </w:r>
            <w:r w:rsidR="0041109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  <w:r w:rsidRPr="006315B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="0041109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453</w:t>
            </w:r>
          </w:p>
        </w:tc>
      </w:tr>
      <w:tr w:rsidR="003171F0" w:rsidRPr="006D13B6" w:rsidTr="00E951A2">
        <w:tc>
          <w:tcPr>
            <w:tcW w:w="791" w:type="pct"/>
            <w:shd w:val="clear" w:color="auto" w:fill="auto"/>
          </w:tcPr>
          <w:p w:rsidR="003171F0" w:rsidRPr="00B32696" w:rsidRDefault="003171F0" w:rsidP="003171F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</w:tbl>
    <w:p w:rsidR="00A97915" w:rsidRDefault="00A97915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"/>
          <w:szCs w:val="2"/>
        </w:rPr>
      </w:pPr>
    </w:p>
    <w:p w:rsidR="001961B0" w:rsidRDefault="001961B0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:rsidR="00BA049F" w:rsidRDefault="00BA049F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:rsidR="003171F0" w:rsidRDefault="003171F0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38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982"/>
        <w:gridCol w:w="368"/>
        <w:gridCol w:w="449"/>
        <w:gridCol w:w="270"/>
        <w:gridCol w:w="363"/>
        <w:gridCol w:w="265"/>
        <w:gridCol w:w="371"/>
        <w:gridCol w:w="273"/>
        <w:gridCol w:w="449"/>
        <w:gridCol w:w="247"/>
        <w:gridCol w:w="285"/>
        <w:gridCol w:w="259"/>
        <w:gridCol w:w="558"/>
        <w:gridCol w:w="247"/>
        <w:gridCol w:w="178"/>
        <w:gridCol w:w="259"/>
        <w:gridCol w:w="656"/>
        <w:gridCol w:w="245"/>
        <w:gridCol w:w="20"/>
        <w:gridCol w:w="259"/>
        <w:gridCol w:w="826"/>
        <w:gridCol w:w="173"/>
        <w:gridCol w:w="75"/>
        <w:gridCol w:w="184"/>
        <w:gridCol w:w="918"/>
        <w:gridCol w:w="247"/>
        <w:gridCol w:w="12"/>
        <w:gridCol w:w="1010"/>
        <w:gridCol w:w="78"/>
        <w:gridCol w:w="181"/>
        <w:gridCol w:w="66"/>
        <w:gridCol w:w="967"/>
        <w:gridCol w:w="219"/>
        <w:gridCol w:w="40"/>
        <w:gridCol w:w="207"/>
        <w:gridCol w:w="866"/>
        <w:gridCol w:w="314"/>
      </w:tblGrid>
      <w:tr w:rsidR="00D72E65" w:rsidRPr="000721C1" w:rsidTr="000721C1">
        <w:trPr>
          <w:gridAfter w:val="1"/>
          <w:wAfter w:w="109" w:type="pct"/>
          <w:trHeight w:val="74"/>
        </w:trPr>
        <w:tc>
          <w:tcPr>
            <w:tcW w:w="689" w:type="pct"/>
            <w:vAlign w:val="bottom"/>
          </w:tcPr>
          <w:p w:rsidR="001961B0" w:rsidRPr="000721C1" w:rsidRDefault="001961B0" w:rsidP="00873913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4202" w:type="pct"/>
            <w:gridSpan w:val="35"/>
            <w:vAlign w:val="bottom"/>
          </w:tcPr>
          <w:p w:rsidR="00D72E65" w:rsidRPr="000721C1" w:rsidRDefault="00D72E65" w:rsidP="00873913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D72E65" w:rsidRPr="000721C1" w:rsidTr="00D72E65">
        <w:trPr>
          <w:gridAfter w:val="1"/>
          <w:wAfter w:w="109" w:type="pct"/>
        </w:trPr>
        <w:tc>
          <w:tcPr>
            <w:tcW w:w="689" w:type="pct"/>
            <w:vAlign w:val="bottom"/>
          </w:tcPr>
          <w:p w:rsidR="00D72E65" w:rsidRPr="000721C1" w:rsidRDefault="00D72E65" w:rsidP="00873913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84" w:type="pct"/>
            <w:gridSpan w:val="2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ที่ดิน</w:t>
            </w:r>
          </w:p>
        </w:tc>
        <w:tc>
          <w:tcPr>
            <w:tcW w:w="94" w:type="pct"/>
            <w:vAlign w:val="bottom"/>
          </w:tcPr>
          <w:p w:rsidR="00D72E65" w:rsidRPr="000721C1" w:rsidRDefault="00D72E65" w:rsidP="00873913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อาคารและ</w:t>
            </w:r>
          </w:p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ส่วนปรับปรุงอาคาร</w:t>
            </w:r>
          </w:p>
        </w:tc>
        <w:tc>
          <w:tcPr>
            <w:tcW w:w="95" w:type="pct"/>
            <w:vAlign w:val="bottom"/>
          </w:tcPr>
          <w:p w:rsidR="00D72E65" w:rsidRPr="000721C1" w:rsidRDefault="00D72E65" w:rsidP="00873913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เครื่องจักร</w:t>
            </w:r>
          </w:p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90" w:type="pct"/>
            <w:vAlign w:val="bottom"/>
          </w:tcPr>
          <w:p w:rsidR="00D72E65" w:rsidRPr="000721C1" w:rsidRDefault="00D72E65" w:rsidP="00873913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อุปกรณ์</w:t>
            </w:r>
          </w:p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ผลิตรายการ</w:t>
            </w:r>
          </w:p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และถ่ายทอดสัญญาณ</w:t>
            </w:r>
          </w:p>
        </w:tc>
        <w:tc>
          <w:tcPr>
            <w:tcW w:w="90" w:type="pct"/>
            <w:vAlign w:val="bottom"/>
          </w:tcPr>
          <w:p w:rsidR="00D72E65" w:rsidRPr="000721C1" w:rsidRDefault="00D72E65" w:rsidP="00873913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เครื่องมือเครื่องใช้</w:t>
            </w:r>
          </w:p>
        </w:tc>
        <w:tc>
          <w:tcPr>
            <w:tcW w:w="90" w:type="pct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เครื่องตกแต่ง ติดตั้งและ</w:t>
            </w:r>
          </w:p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เครื่องใช้สำนักงาน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ระบบต่างๆ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สินทรัพย์</w:t>
            </w: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ระหว่าง</w:t>
            </w: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ก่อสร้างและติดตั้ง</w:t>
            </w:r>
          </w:p>
        </w:tc>
        <w:tc>
          <w:tcPr>
            <w:tcW w:w="90" w:type="pct"/>
            <w:gridSpan w:val="2"/>
            <w:vAlign w:val="bottom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vAlign w:val="bottom"/>
          </w:tcPr>
          <w:p w:rsidR="00D72E65" w:rsidRPr="000721C1" w:rsidRDefault="00D72E65" w:rsidP="00873913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รวม</w:t>
            </w:r>
          </w:p>
        </w:tc>
      </w:tr>
      <w:tr w:rsidR="00D72E65" w:rsidRPr="000721C1" w:rsidTr="000721C1">
        <w:trPr>
          <w:gridAfter w:val="1"/>
          <w:wAfter w:w="109" w:type="pct"/>
          <w:trHeight w:val="144"/>
        </w:trPr>
        <w:tc>
          <w:tcPr>
            <w:tcW w:w="689" w:type="pct"/>
          </w:tcPr>
          <w:p w:rsidR="00D72E65" w:rsidRPr="000721C1" w:rsidRDefault="00D72E65" w:rsidP="00873913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4202" w:type="pct"/>
            <w:gridSpan w:val="35"/>
          </w:tcPr>
          <w:p w:rsidR="00D72E65" w:rsidRPr="000721C1" w:rsidRDefault="00D72E65" w:rsidP="00873913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/>
                <w:i/>
                <w:iCs/>
                <w:sz w:val="25"/>
                <w:szCs w:val="25"/>
              </w:rPr>
              <w:t>(</w:t>
            </w:r>
            <w:r w:rsidRPr="000721C1">
              <w:rPr>
                <w:rFonts w:ascii="Angsana New" w:eastAsia="Cordia New" w:hAnsi="Angsana New" w:hint="cs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D72E65" w:rsidRPr="000721C1" w:rsidTr="00BA049F">
        <w:trPr>
          <w:gridAfter w:val="1"/>
          <w:wAfter w:w="109" w:type="pct"/>
          <w:trHeight w:val="135"/>
        </w:trPr>
        <w:tc>
          <w:tcPr>
            <w:tcW w:w="689" w:type="pct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284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42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20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D72E65" w:rsidRPr="000721C1" w:rsidRDefault="00D72E65" w:rsidP="000721C1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</w:tr>
      <w:tr w:rsidR="00C50468" w:rsidRPr="000721C1" w:rsidTr="00BA049F">
        <w:trPr>
          <w:gridAfter w:val="1"/>
          <w:wAfter w:w="109" w:type="pct"/>
          <w:trHeight w:val="114"/>
        </w:trPr>
        <w:tc>
          <w:tcPr>
            <w:tcW w:w="689" w:type="pct"/>
            <w:shd w:val="clear" w:color="auto" w:fill="auto"/>
            <w:vAlign w:val="center"/>
          </w:tcPr>
          <w:p w:rsidR="00C50468" w:rsidRPr="000721C1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31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line="240" w:lineRule="auto"/>
              <w:ind w:left="-109" w:right="-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C50468" w:rsidRPr="000721C1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5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50468" w:rsidRPr="000721C1" w:rsidTr="000721C1">
        <w:trPr>
          <w:gridAfter w:val="1"/>
          <w:wAfter w:w="109" w:type="pct"/>
          <w:trHeight w:val="74"/>
        </w:trPr>
        <w:tc>
          <w:tcPr>
            <w:tcW w:w="689" w:type="pct"/>
            <w:shd w:val="clear" w:color="auto" w:fill="auto"/>
            <w:vAlign w:val="center"/>
          </w:tcPr>
          <w:p w:rsidR="00C50468" w:rsidRPr="000721C1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ภายใต้กรรมสิทธิ์</w:t>
            </w: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ของ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C50468" w:rsidRPr="000721C1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5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</w:tr>
      <w:tr w:rsidR="00C50468" w:rsidRPr="000721C1" w:rsidTr="000721C1">
        <w:trPr>
          <w:gridAfter w:val="1"/>
          <w:wAfter w:w="109" w:type="pct"/>
          <w:trHeight w:val="87"/>
        </w:trPr>
        <w:tc>
          <w:tcPr>
            <w:tcW w:w="689" w:type="pct"/>
            <w:shd w:val="clear" w:color="auto" w:fill="auto"/>
            <w:vAlign w:val="center"/>
          </w:tcPr>
          <w:p w:rsidR="00C50468" w:rsidRPr="000721C1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 xml:space="preserve">   กลุ่มบริษัท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503,028</w:t>
            </w:r>
          </w:p>
        </w:tc>
        <w:tc>
          <w:tcPr>
            <w:tcW w:w="94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358,657</w:t>
            </w:r>
          </w:p>
        </w:tc>
        <w:tc>
          <w:tcPr>
            <w:tcW w:w="95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204,027</w:t>
            </w: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55,285</w:t>
            </w: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27,457</w:t>
            </w:r>
          </w:p>
        </w:tc>
        <w:tc>
          <w:tcPr>
            <w:tcW w:w="90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46,736</w:t>
            </w: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20,201</w:t>
            </w: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11,672</w:t>
            </w: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9,554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1,236,617</w:t>
            </w:r>
          </w:p>
        </w:tc>
      </w:tr>
      <w:tr w:rsidR="00C50468" w:rsidRPr="000721C1" w:rsidTr="000721C1">
        <w:trPr>
          <w:gridAfter w:val="1"/>
          <w:wAfter w:w="109" w:type="pct"/>
          <w:trHeight w:val="74"/>
        </w:trPr>
        <w:tc>
          <w:tcPr>
            <w:tcW w:w="689" w:type="pct"/>
            <w:shd w:val="clear" w:color="auto" w:fill="auto"/>
            <w:vAlign w:val="center"/>
          </w:tcPr>
          <w:p w:rsidR="00C50468" w:rsidRPr="000721C1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ภายใต้สัญญาเช่าการเงิน</w:t>
            </w:r>
          </w:p>
        </w:tc>
        <w:tc>
          <w:tcPr>
            <w:tcW w:w="2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385"/>
              </w:tabs>
              <w:spacing w:line="240" w:lineRule="auto"/>
              <w:ind w:left="-109" w:right="-32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4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bottom w:val="single" w:sz="4" w:space="0" w:color="auto"/>
            </w:tcBorders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225</w:t>
            </w:r>
          </w:p>
        </w:tc>
        <w:tc>
          <w:tcPr>
            <w:tcW w:w="95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bottom w:val="single" w:sz="4" w:space="0" w:color="auto"/>
            </w:tcBorders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67,316</w:t>
            </w: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bottom w:val="single" w:sz="4" w:space="0" w:color="auto"/>
            </w:tcBorders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267</w:t>
            </w: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2,617</w:t>
            </w: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70,425</w:t>
            </w:r>
          </w:p>
        </w:tc>
      </w:tr>
      <w:tr w:rsidR="00C50468" w:rsidRPr="000721C1" w:rsidTr="000721C1">
        <w:trPr>
          <w:gridAfter w:val="1"/>
          <w:wAfter w:w="109" w:type="pct"/>
          <w:trHeight w:val="64"/>
        </w:trPr>
        <w:tc>
          <w:tcPr>
            <w:tcW w:w="689" w:type="pct"/>
            <w:shd w:val="clear" w:color="auto" w:fill="auto"/>
            <w:vAlign w:val="center"/>
          </w:tcPr>
          <w:p w:rsidR="00C50468" w:rsidRPr="000721C1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503,028</w:t>
            </w:r>
          </w:p>
        </w:tc>
        <w:tc>
          <w:tcPr>
            <w:tcW w:w="94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358,882</w:t>
            </w:r>
          </w:p>
        </w:tc>
        <w:tc>
          <w:tcPr>
            <w:tcW w:w="95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271,343</w:t>
            </w: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55,285</w:t>
            </w: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27,457</w:t>
            </w:r>
          </w:p>
        </w:tc>
        <w:tc>
          <w:tcPr>
            <w:tcW w:w="90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47,003</w:t>
            </w: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22,818</w:t>
            </w: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11,672</w:t>
            </w: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hAnsi="Angsana New"/>
                <w:b/>
                <w:bCs/>
                <w:sz w:val="25"/>
                <w:szCs w:val="25"/>
              </w:rPr>
              <w:t>9,554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1,307,042</w:t>
            </w:r>
          </w:p>
        </w:tc>
      </w:tr>
      <w:tr w:rsidR="00C50468" w:rsidRPr="000721C1" w:rsidTr="000721C1">
        <w:trPr>
          <w:gridAfter w:val="1"/>
          <w:wAfter w:w="109" w:type="pct"/>
          <w:trHeight w:val="195"/>
        </w:trPr>
        <w:tc>
          <w:tcPr>
            <w:tcW w:w="689" w:type="pct"/>
            <w:shd w:val="clear" w:color="auto" w:fill="auto"/>
            <w:vAlign w:val="center"/>
          </w:tcPr>
          <w:p w:rsidR="00C50468" w:rsidRPr="000721C1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31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2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line="240" w:lineRule="auto"/>
              <w:ind w:left="-109" w:right="-9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4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top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5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top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680"/>
                <w:tab w:val="decimal" w:pos="58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550"/>
              </w:tabs>
              <w:spacing w:line="240" w:lineRule="auto"/>
              <w:ind w:left="-109" w:right="10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top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1" w:type="pct"/>
            <w:tcBorders>
              <w:top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top w:val="double" w:sz="4" w:space="0" w:color="auto"/>
            </w:tcBorders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</w:tr>
      <w:tr w:rsidR="00C50468" w:rsidRPr="000721C1" w:rsidTr="000721C1">
        <w:trPr>
          <w:gridAfter w:val="1"/>
          <w:wAfter w:w="109" w:type="pct"/>
          <w:trHeight w:val="99"/>
        </w:trPr>
        <w:tc>
          <w:tcPr>
            <w:tcW w:w="689" w:type="pct"/>
            <w:shd w:val="clear" w:color="auto" w:fill="auto"/>
            <w:vAlign w:val="center"/>
          </w:tcPr>
          <w:p w:rsidR="00C50468" w:rsidRPr="000721C1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ภายใต้กรรมสิทธิ์</w:t>
            </w: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ของ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C50468" w:rsidRPr="000721C1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5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vAlign w:val="center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shd w:val="clear" w:color="auto" w:fill="auto"/>
          </w:tcPr>
          <w:p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</w:tr>
      <w:tr w:rsidR="00BF4DD6" w:rsidRPr="000721C1" w:rsidTr="000721C1">
        <w:trPr>
          <w:gridAfter w:val="1"/>
          <w:wAfter w:w="109" w:type="pct"/>
          <w:trHeight w:val="99"/>
        </w:trPr>
        <w:tc>
          <w:tcPr>
            <w:tcW w:w="689" w:type="pct"/>
            <w:shd w:val="clear" w:color="auto" w:fill="auto"/>
            <w:vAlign w:val="center"/>
          </w:tcPr>
          <w:p w:rsidR="00BF4DD6" w:rsidRPr="000721C1" w:rsidRDefault="00BF4DD6" w:rsidP="00BF4DD6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 xml:space="preserve">   กลุ่มบริษัท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BF4DD6" w:rsidRPr="000721C1" w:rsidRDefault="00BF4DD6" w:rsidP="00BF4DD6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503,028</w:t>
            </w:r>
          </w:p>
        </w:tc>
        <w:tc>
          <w:tcPr>
            <w:tcW w:w="94" w:type="pct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BF4DD6" w:rsidRPr="00CC2CC9" w:rsidRDefault="00BF4DD6" w:rsidP="00BF4DD6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CC2CC9">
              <w:rPr>
                <w:rFonts w:ascii="Angsana New" w:eastAsia="Cordia New" w:hAnsi="Angsana New"/>
                <w:sz w:val="25"/>
                <w:szCs w:val="25"/>
              </w:rPr>
              <w:t>31</w:t>
            </w:r>
            <w:r w:rsidR="00411090">
              <w:rPr>
                <w:rFonts w:ascii="Angsana New" w:eastAsia="Cordia New" w:hAnsi="Angsana New"/>
                <w:sz w:val="25"/>
                <w:szCs w:val="25"/>
              </w:rPr>
              <w:t>8,553</w:t>
            </w:r>
          </w:p>
        </w:tc>
        <w:tc>
          <w:tcPr>
            <w:tcW w:w="95" w:type="pct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200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3</w:t>
            </w:r>
            <w:r>
              <w:rPr>
                <w:rFonts w:ascii="Angsana New" w:eastAsia="Cordia New" w:hAnsi="Angsana New"/>
                <w:sz w:val="25"/>
                <w:szCs w:val="25"/>
              </w:rPr>
              <w:t>30</w:t>
            </w:r>
          </w:p>
        </w:tc>
        <w:tc>
          <w:tcPr>
            <w:tcW w:w="90" w:type="pct"/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45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265</w:t>
            </w:r>
          </w:p>
        </w:tc>
        <w:tc>
          <w:tcPr>
            <w:tcW w:w="90" w:type="pct"/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25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08</w:t>
            </w:r>
            <w:r w:rsidR="00411090">
              <w:rPr>
                <w:rFonts w:ascii="Angsana New" w:eastAsia="Cordia New" w:hAnsi="Angsana New"/>
                <w:sz w:val="25"/>
                <w:szCs w:val="25"/>
              </w:rPr>
              <w:t>1</w:t>
            </w:r>
          </w:p>
        </w:tc>
        <w:tc>
          <w:tcPr>
            <w:tcW w:w="90" w:type="pct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BF4DD6" w:rsidRPr="0042141E" w:rsidRDefault="00411090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44,41</w:t>
            </w:r>
            <w:r w:rsidR="008C286B">
              <w:rPr>
                <w:rFonts w:ascii="Angsana New" w:eastAsia="Cordia New" w:hAnsi="Angsana New"/>
                <w:sz w:val="25"/>
                <w:szCs w:val="25"/>
              </w:rPr>
              <w:t>2</w:t>
            </w:r>
          </w:p>
        </w:tc>
        <w:tc>
          <w:tcPr>
            <w:tcW w:w="90" w:type="pct"/>
            <w:gridSpan w:val="2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20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11</w:t>
            </w:r>
            <w:r>
              <w:rPr>
                <w:rFonts w:ascii="Angsana New" w:eastAsia="Cordia New" w:hAnsi="Angsana New"/>
                <w:sz w:val="25"/>
                <w:szCs w:val="25"/>
              </w:rPr>
              <w:t>7</w:t>
            </w:r>
          </w:p>
        </w:tc>
        <w:tc>
          <w:tcPr>
            <w:tcW w:w="90" w:type="pct"/>
            <w:gridSpan w:val="2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9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5</w:t>
            </w:r>
            <w:r>
              <w:rPr>
                <w:rFonts w:ascii="Angsana New" w:eastAsia="Cordia New" w:hAnsi="Angsana New"/>
                <w:sz w:val="25"/>
                <w:szCs w:val="25"/>
              </w:rPr>
              <w:t>49</w:t>
            </w:r>
          </w:p>
        </w:tc>
        <w:tc>
          <w:tcPr>
            <w:tcW w:w="90" w:type="pct"/>
            <w:gridSpan w:val="2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19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702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shd w:val="clear" w:color="auto" w:fill="auto"/>
          </w:tcPr>
          <w:p w:rsidR="00BF4DD6" w:rsidRPr="0042141E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141E">
              <w:rPr>
                <w:rFonts w:ascii="Angsana New" w:eastAsia="Cordia New" w:hAnsi="Angsana New"/>
                <w:sz w:val="25"/>
                <w:szCs w:val="25"/>
              </w:rPr>
              <w:t>1,</w:t>
            </w:r>
            <w:r w:rsidR="00411090">
              <w:rPr>
                <w:rFonts w:ascii="Angsana New" w:eastAsia="Cordia New" w:hAnsi="Angsana New"/>
                <w:sz w:val="25"/>
                <w:szCs w:val="25"/>
              </w:rPr>
              <w:t>186,03</w:t>
            </w:r>
            <w:r w:rsidR="008C286B">
              <w:rPr>
                <w:rFonts w:ascii="Angsana New" w:eastAsia="Cordia New" w:hAnsi="Angsana New"/>
                <w:sz w:val="25"/>
                <w:szCs w:val="25"/>
              </w:rPr>
              <w:t>7</w:t>
            </w:r>
          </w:p>
        </w:tc>
      </w:tr>
      <w:tr w:rsidR="00BF4DD6" w:rsidRPr="000721C1" w:rsidTr="000721C1">
        <w:trPr>
          <w:gridAfter w:val="1"/>
          <w:wAfter w:w="109" w:type="pct"/>
        </w:trPr>
        <w:tc>
          <w:tcPr>
            <w:tcW w:w="689" w:type="pct"/>
            <w:shd w:val="clear" w:color="auto" w:fill="auto"/>
            <w:vAlign w:val="center"/>
          </w:tcPr>
          <w:p w:rsidR="00BF4DD6" w:rsidRPr="000721C1" w:rsidRDefault="00BF4DD6" w:rsidP="00BF4DD6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ภายใต้สัญญาเช่าการเงิน</w:t>
            </w:r>
          </w:p>
        </w:tc>
        <w:tc>
          <w:tcPr>
            <w:tcW w:w="2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4DD6" w:rsidRPr="000721C1" w:rsidRDefault="00BF4DD6" w:rsidP="00BF4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385"/>
              </w:tabs>
              <w:spacing w:line="240" w:lineRule="auto"/>
              <w:ind w:left="-109" w:right="-32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4" w:type="pct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bottom w:val="single" w:sz="4" w:space="0" w:color="auto"/>
            </w:tcBorders>
          </w:tcPr>
          <w:p w:rsidR="00BF4DD6" w:rsidRPr="00CC2CC9" w:rsidRDefault="00BF4DD6" w:rsidP="00BF4DD6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CC2CC9">
              <w:rPr>
                <w:rFonts w:ascii="Angsana New" w:eastAsia="Cordia New" w:hAnsi="Angsana New"/>
                <w:sz w:val="25"/>
                <w:szCs w:val="25"/>
              </w:rPr>
              <w:t xml:space="preserve"> 1,761 </w:t>
            </w:r>
          </w:p>
        </w:tc>
        <w:tc>
          <w:tcPr>
            <w:tcW w:w="95" w:type="pct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bottom w:val="single" w:sz="4" w:space="0" w:color="auto"/>
            </w:tcBorders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</w:rPr>
              <w:t>59,252</w:t>
            </w:r>
          </w:p>
        </w:tc>
        <w:tc>
          <w:tcPr>
            <w:tcW w:w="90" w:type="pct"/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F4DD6" w:rsidRPr="000721C1" w:rsidRDefault="00BF4DD6" w:rsidP="00BF4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F4DD6" w:rsidRPr="000721C1" w:rsidRDefault="00BF4DD6" w:rsidP="00BF4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bottom w:val="single" w:sz="4" w:space="0" w:color="auto"/>
            </w:tcBorders>
          </w:tcPr>
          <w:p w:rsidR="00BF4DD6" w:rsidRPr="0042141E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141E">
              <w:rPr>
                <w:rFonts w:ascii="Angsana New" w:eastAsia="Cordia New" w:hAnsi="Angsana New"/>
                <w:sz w:val="25"/>
                <w:szCs w:val="25"/>
              </w:rPr>
              <w:t xml:space="preserve"> 275 </w:t>
            </w:r>
          </w:p>
        </w:tc>
        <w:tc>
          <w:tcPr>
            <w:tcW w:w="90" w:type="pct"/>
            <w:gridSpan w:val="2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</w:rPr>
              <w:t>5,017</w:t>
            </w:r>
          </w:p>
        </w:tc>
        <w:tc>
          <w:tcPr>
            <w:tcW w:w="90" w:type="pct"/>
            <w:gridSpan w:val="2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:rsidR="00BF4DD6" w:rsidRPr="000721C1" w:rsidRDefault="00BF4DD6" w:rsidP="00BF4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gridSpan w:val="2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</w:tcPr>
          <w:p w:rsidR="00BF4DD6" w:rsidRPr="000721C1" w:rsidRDefault="00BF4DD6" w:rsidP="00BF4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4DD6" w:rsidRPr="0042141E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141E">
              <w:rPr>
                <w:rFonts w:ascii="Angsana New" w:eastAsia="Cordia New" w:hAnsi="Angsana New"/>
                <w:sz w:val="25"/>
                <w:szCs w:val="25"/>
              </w:rPr>
              <w:t xml:space="preserve"> 66,305 </w:t>
            </w:r>
          </w:p>
        </w:tc>
      </w:tr>
      <w:tr w:rsidR="00BF4DD6" w:rsidRPr="000721C1" w:rsidTr="000721C1">
        <w:trPr>
          <w:gridAfter w:val="1"/>
          <w:wAfter w:w="109" w:type="pct"/>
          <w:trHeight w:val="278"/>
        </w:trPr>
        <w:tc>
          <w:tcPr>
            <w:tcW w:w="689" w:type="pct"/>
            <w:shd w:val="clear" w:color="auto" w:fill="auto"/>
          </w:tcPr>
          <w:p w:rsidR="00BF4DD6" w:rsidRPr="000721C1" w:rsidRDefault="00BF4DD6" w:rsidP="00BF4DD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4DD6" w:rsidRPr="000721C1" w:rsidRDefault="00BF4DD6" w:rsidP="00BF4DD6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503,028</w:t>
            </w:r>
          </w:p>
        </w:tc>
        <w:tc>
          <w:tcPr>
            <w:tcW w:w="94" w:type="pct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F4DD6" w:rsidRPr="00CC2CC9" w:rsidRDefault="00BF4DD6" w:rsidP="00BF4DD6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CC2CC9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32</w:t>
            </w:r>
            <w:r w:rsidR="00411090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0,314</w:t>
            </w:r>
          </w:p>
        </w:tc>
        <w:tc>
          <w:tcPr>
            <w:tcW w:w="95" w:type="pct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259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58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90" w:type="pct"/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45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265</w:t>
            </w:r>
          </w:p>
        </w:tc>
        <w:tc>
          <w:tcPr>
            <w:tcW w:w="90" w:type="pct"/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25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08</w:t>
            </w:r>
            <w:r w:rsidR="00411090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90" w:type="pct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F4DD6" w:rsidRPr="0042141E" w:rsidRDefault="00411090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44,68</w:t>
            </w:r>
            <w:r w:rsidR="008C286B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90" w:type="pct"/>
            <w:gridSpan w:val="2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25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13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90" w:type="pct"/>
            <w:gridSpan w:val="2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9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5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49</w:t>
            </w:r>
          </w:p>
        </w:tc>
        <w:tc>
          <w:tcPr>
            <w:tcW w:w="90" w:type="pct"/>
            <w:gridSpan w:val="2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F4DD6" w:rsidRPr="000721C1" w:rsidRDefault="00BF4DD6" w:rsidP="00BF4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19</w:t>
            </w:r>
            <w:r w:rsidRPr="009A68F5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702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BF4DD6" w:rsidRPr="000721C1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4DD6" w:rsidRPr="0042141E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42141E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1,2</w:t>
            </w:r>
            <w:r w:rsidR="00411090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52</w:t>
            </w:r>
            <w:r w:rsidRPr="0042141E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 w:rsidR="00411090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34</w:t>
            </w:r>
            <w:r w:rsidR="009F0225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</w:t>
            </w:r>
          </w:p>
        </w:tc>
      </w:tr>
      <w:tr w:rsidR="00BA049F" w:rsidRPr="00A72973" w:rsidTr="00D72E65">
        <w:trPr>
          <w:tblHeader/>
        </w:trPr>
        <w:tc>
          <w:tcPr>
            <w:tcW w:w="817" w:type="pct"/>
            <w:gridSpan w:val="2"/>
            <w:vAlign w:val="bottom"/>
          </w:tcPr>
          <w:p w:rsidR="00BA049F" w:rsidRPr="00A72973" w:rsidRDefault="00BA049F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vAlign w:val="bottom"/>
          </w:tcPr>
          <w:p w:rsidR="00BA049F" w:rsidRPr="00A72973" w:rsidRDefault="00BA049F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A049F" w:rsidRPr="00A72973" w:rsidTr="00D72E65">
        <w:trPr>
          <w:tblHeader/>
        </w:trPr>
        <w:tc>
          <w:tcPr>
            <w:tcW w:w="817" w:type="pct"/>
            <w:gridSpan w:val="2"/>
            <w:vAlign w:val="bottom"/>
          </w:tcPr>
          <w:p w:rsidR="00BA049F" w:rsidRPr="00A72973" w:rsidRDefault="00BA049F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vAlign w:val="bottom"/>
          </w:tcPr>
          <w:p w:rsidR="00BA049F" w:rsidRPr="00A72973" w:rsidRDefault="00BA049F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A049F" w:rsidRPr="00A72973" w:rsidTr="00D72E65">
        <w:trPr>
          <w:tblHeader/>
        </w:trPr>
        <w:tc>
          <w:tcPr>
            <w:tcW w:w="817" w:type="pct"/>
            <w:gridSpan w:val="2"/>
            <w:vAlign w:val="bottom"/>
          </w:tcPr>
          <w:p w:rsidR="00BA049F" w:rsidRPr="00A72973" w:rsidRDefault="00BA049F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vAlign w:val="bottom"/>
          </w:tcPr>
          <w:p w:rsidR="00BA049F" w:rsidRPr="00A72973" w:rsidRDefault="00BA049F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A049F" w:rsidRPr="00A72973" w:rsidTr="00D72E65">
        <w:trPr>
          <w:tblHeader/>
        </w:trPr>
        <w:tc>
          <w:tcPr>
            <w:tcW w:w="817" w:type="pct"/>
            <w:gridSpan w:val="2"/>
            <w:vAlign w:val="bottom"/>
          </w:tcPr>
          <w:p w:rsidR="00BA049F" w:rsidRPr="00A72973" w:rsidRDefault="00BA049F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vAlign w:val="bottom"/>
          </w:tcPr>
          <w:p w:rsidR="00BA049F" w:rsidRPr="00A72973" w:rsidRDefault="00BA049F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A049F" w:rsidRPr="00A72973" w:rsidTr="00D72E65">
        <w:trPr>
          <w:tblHeader/>
        </w:trPr>
        <w:tc>
          <w:tcPr>
            <w:tcW w:w="817" w:type="pct"/>
            <w:gridSpan w:val="2"/>
            <w:vAlign w:val="bottom"/>
          </w:tcPr>
          <w:p w:rsidR="00BA049F" w:rsidRPr="00A72973" w:rsidRDefault="00BA049F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vAlign w:val="bottom"/>
          </w:tcPr>
          <w:p w:rsidR="00BA049F" w:rsidRPr="00A72973" w:rsidRDefault="00BA049F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A049F" w:rsidRPr="00A72973" w:rsidTr="00D72E65">
        <w:trPr>
          <w:tblHeader/>
        </w:trPr>
        <w:tc>
          <w:tcPr>
            <w:tcW w:w="817" w:type="pct"/>
            <w:gridSpan w:val="2"/>
            <w:vAlign w:val="bottom"/>
          </w:tcPr>
          <w:p w:rsidR="00BA049F" w:rsidRPr="00A72973" w:rsidRDefault="00BA049F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vAlign w:val="bottom"/>
          </w:tcPr>
          <w:p w:rsidR="00BA049F" w:rsidRPr="00A72973" w:rsidRDefault="00BA049F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50468" w:rsidRPr="00A72973" w:rsidTr="00D72E65">
        <w:trPr>
          <w:tblHeader/>
        </w:trPr>
        <w:tc>
          <w:tcPr>
            <w:tcW w:w="817" w:type="pct"/>
            <w:gridSpan w:val="2"/>
            <w:vAlign w:val="bottom"/>
          </w:tcPr>
          <w:p w:rsidR="00C50468" w:rsidRPr="00A72973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0468" w:rsidRPr="00A72973" w:rsidTr="00D72E65">
        <w:trPr>
          <w:tblHeader/>
        </w:trPr>
        <w:tc>
          <w:tcPr>
            <w:tcW w:w="817" w:type="pct"/>
            <w:gridSpan w:val="2"/>
            <w:vAlign w:val="bottom"/>
          </w:tcPr>
          <w:p w:rsidR="00C50468" w:rsidRPr="00A72973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vAlign w:val="bottom"/>
          </w:tcPr>
          <w:p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6" w:type="pct"/>
            <w:vAlign w:val="bottom"/>
          </w:tcPr>
          <w:p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6" w:type="pct"/>
            <w:vAlign w:val="bottom"/>
          </w:tcPr>
          <w:p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5" w:type="pct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เครื่องตกแต่ง ติดตั้งและ</w:t>
            </w:r>
          </w:p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</w:t>
            </w: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ระหว่าง</w:t>
            </w: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6" w:type="pct"/>
            <w:gridSpan w:val="2"/>
            <w:vAlign w:val="bottom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C50468" w:rsidRPr="00A72973" w:rsidTr="00D72E65">
        <w:tc>
          <w:tcPr>
            <w:tcW w:w="817" w:type="pct"/>
            <w:gridSpan w:val="2"/>
          </w:tcPr>
          <w:p w:rsidR="00C50468" w:rsidRPr="00A02BC2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02BC2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50468" w:rsidRPr="00A72973" w:rsidTr="00D72E65">
        <w:tc>
          <w:tcPr>
            <w:tcW w:w="817" w:type="pct"/>
            <w:gridSpan w:val="2"/>
            <w:vAlign w:val="center"/>
          </w:tcPr>
          <w:p w:rsidR="00C50468" w:rsidRPr="00A02BC2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76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5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4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C50468" w:rsidRPr="00A72973" w:rsidTr="00D72E65">
        <w:tc>
          <w:tcPr>
            <w:tcW w:w="817" w:type="pct"/>
            <w:gridSpan w:val="2"/>
            <w:vAlign w:val="center"/>
          </w:tcPr>
          <w:p w:rsidR="00C50468" w:rsidRPr="00A02BC2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sz w:val="26"/>
                <w:szCs w:val="26"/>
              </w:rPr>
              <w:t>61</w:t>
            </w:r>
          </w:p>
        </w:tc>
        <w:tc>
          <w:tcPr>
            <w:tcW w:w="376" w:type="pct"/>
            <w:gridSpan w:val="3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526,008 </w:t>
            </w:r>
          </w:p>
        </w:tc>
        <w:tc>
          <w:tcPr>
            <w:tcW w:w="86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965,613 </w:t>
            </w:r>
          </w:p>
        </w:tc>
        <w:tc>
          <w:tcPr>
            <w:tcW w:w="86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232,848 </w:t>
            </w:r>
          </w:p>
        </w:tc>
        <w:tc>
          <w:tcPr>
            <w:tcW w:w="85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305,193 </w:t>
            </w:r>
          </w:p>
        </w:tc>
        <w:tc>
          <w:tcPr>
            <w:tcW w:w="86" w:type="pct"/>
            <w:gridSpan w:val="2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74,125 </w:t>
            </w:r>
          </w:p>
        </w:tc>
        <w:tc>
          <w:tcPr>
            <w:tcW w:w="86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58,342 </w:t>
            </w:r>
          </w:p>
        </w:tc>
        <w:tc>
          <w:tcPr>
            <w:tcW w:w="86" w:type="pct"/>
            <w:gridSpan w:val="2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5,668 </w:t>
            </w:r>
          </w:p>
        </w:tc>
        <w:tc>
          <w:tcPr>
            <w:tcW w:w="86" w:type="pct"/>
            <w:gridSpan w:val="2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2,334,425 </w:t>
            </w:r>
          </w:p>
        </w:tc>
      </w:tr>
      <w:tr w:rsidR="00C50468" w:rsidRPr="00A72973" w:rsidTr="00D72E65">
        <w:tc>
          <w:tcPr>
            <w:tcW w:w="817" w:type="pct"/>
            <w:gridSpan w:val="2"/>
            <w:vAlign w:val="center"/>
          </w:tcPr>
          <w:p w:rsidR="00C50468" w:rsidRPr="00A02BC2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76" w:type="pct"/>
            <w:gridSpan w:val="3"/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253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6,070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5,280</w:t>
            </w:r>
          </w:p>
        </w:tc>
        <w:tc>
          <w:tcPr>
            <w:tcW w:w="85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9,703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15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3,603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11,081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36,005</w:t>
            </w:r>
          </w:p>
        </w:tc>
      </w:tr>
      <w:tr w:rsidR="00C50468" w:rsidRPr="00A72973" w:rsidTr="00D72E65">
        <w:tc>
          <w:tcPr>
            <w:tcW w:w="817" w:type="pct"/>
            <w:gridSpan w:val="2"/>
            <w:vAlign w:val="center"/>
          </w:tcPr>
          <w:p w:rsidR="00C50468" w:rsidRPr="00A02BC2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  <w:gridSpan w:val="3"/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3,730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10,482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85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1,263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(16,023)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C50468" w:rsidRPr="00A72973" w:rsidTr="00D72E65">
        <w:tc>
          <w:tcPr>
            <w:tcW w:w="817" w:type="pct"/>
            <w:gridSpan w:val="2"/>
            <w:vAlign w:val="center"/>
          </w:tcPr>
          <w:p w:rsidR="00C50468" w:rsidRPr="00A02BC2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A02BC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(172,298)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(4,779)</w:t>
            </w:r>
          </w:p>
        </w:tc>
        <w:tc>
          <w:tcPr>
            <w:tcW w:w="85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bottom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(1,458)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(7,345)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2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(1,016)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5"/>
                <w:tab w:val="center" w:pos="474"/>
                <w:tab w:val="left" w:pos="609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(186,896)</w:t>
            </w:r>
          </w:p>
        </w:tc>
      </w:tr>
      <w:tr w:rsidR="00C50468" w:rsidRPr="00A72973" w:rsidTr="00D72E65">
        <w:tc>
          <w:tcPr>
            <w:tcW w:w="817" w:type="pct"/>
            <w:gridSpan w:val="2"/>
            <w:vAlign w:val="center"/>
          </w:tcPr>
          <w:p w:rsidR="00C50468" w:rsidRPr="00A02BC2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C50468" w:rsidRPr="00A02BC2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166,628</w:t>
            </w:r>
          </w:p>
        </w:tc>
        <w:tc>
          <w:tcPr>
            <w:tcW w:w="92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529,991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809,867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233,318</w:t>
            </w:r>
          </w:p>
        </w:tc>
        <w:tc>
          <w:tcPr>
            <w:tcW w:w="85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C50468" w:rsidRPr="00A02BC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314,017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66,795</w:t>
            </w: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62,192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726</w:t>
            </w: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</w:tcPr>
          <w:p w:rsid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2,183,534</w:t>
            </w:r>
          </w:p>
        </w:tc>
      </w:tr>
      <w:tr w:rsidR="00A8513F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A8513F" w:rsidRPr="00A02BC2" w:rsidRDefault="00A8513F" w:rsidP="00A8513F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070</w:t>
            </w:r>
          </w:p>
        </w:tc>
        <w:tc>
          <w:tcPr>
            <w:tcW w:w="86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921DC">
              <w:rPr>
                <w:rFonts w:ascii="Angsan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sz w:val="26"/>
                <w:szCs w:val="26"/>
                <w:cs/>
              </w:rPr>
              <w:t>231</w:t>
            </w:r>
          </w:p>
        </w:tc>
        <w:tc>
          <w:tcPr>
            <w:tcW w:w="86" w:type="pct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2921DC">
              <w:rPr>
                <w:rFonts w:ascii="Angsan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sz w:val="26"/>
                <w:szCs w:val="26"/>
                <w:cs/>
              </w:rPr>
              <w:t>657</w:t>
            </w:r>
          </w:p>
        </w:tc>
        <w:tc>
          <w:tcPr>
            <w:tcW w:w="85" w:type="pct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BB5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864BB5">
              <w:rPr>
                <w:rFonts w:ascii="Angsana New" w:hAnsi="Angsana New"/>
                <w:sz w:val="26"/>
                <w:szCs w:val="26"/>
              </w:rPr>
              <w:t>,</w:t>
            </w:r>
            <w:r w:rsidRPr="00864BB5">
              <w:rPr>
                <w:rFonts w:ascii="Angsana New" w:hAnsi="Angsana New"/>
                <w:sz w:val="26"/>
                <w:szCs w:val="26"/>
                <w:cs/>
              </w:rPr>
              <w:t>384</w:t>
            </w:r>
          </w:p>
        </w:tc>
        <w:tc>
          <w:tcPr>
            <w:tcW w:w="86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8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639</w:t>
            </w:r>
          </w:p>
        </w:tc>
        <w:tc>
          <w:tcPr>
            <w:tcW w:w="86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700</w:t>
            </w:r>
          </w:p>
        </w:tc>
        <w:tc>
          <w:tcPr>
            <w:tcW w:w="86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25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565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58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246</w:t>
            </w:r>
          </w:p>
        </w:tc>
      </w:tr>
      <w:tr w:rsidR="00A8513F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A8513F" w:rsidRPr="00A02BC2" w:rsidRDefault="00A8513F" w:rsidP="00A8513F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389</w:t>
            </w:r>
          </w:p>
        </w:tc>
        <w:tc>
          <w:tcPr>
            <w:tcW w:w="86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BB5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864BB5">
              <w:rPr>
                <w:rFonts w:ascii="Angsana New" w:hAnsi="Angsana New"/>
                <w:sz w:val="26"/>
                <w:szCs w:val="26"/>
              </w:rPr>
              <w:t>,</w:t>
            </w:r>
            <w:r w:rsidRPr="00864BB5">
              <w:rPr>
                <w:rFonts w:ascii="Angsana New" w:hAnsi="Angsana New"/>
                <w:sz w:val="26"/>
                <w:szCs w:val="26"/>
                <w:cs/>
              </w:rPr>
              <w:t>823</w:t>
            </w:r>
          </w:p>
        </w:tc>
        <w:tc>
          <w:tcPr>
            <w:tcW w:w="86" w:type="pct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BB5">
              <w:rPr>
                <w:rFonts w:ascii="Angsana New" w:hAnsi="Angsana New"/>
                <w:sz w:val="26"/>
                <w:szCs w:val="26"/>
                <w:cs/>
              </w:rPr>
              <w:t>213</w:t>
            </w:r>
          </w:p>
        </w:tc>
        <w:tc>
          <w:tcPr>
            <w:tcW w:w="85" w:type="pct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420</w:t>
            </w:r>
          </w:p>
        </w:tc>
        <w:tc>
          <w:tcPr>
            <w:tcW w:w="86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239</w:t>
            </w:r>
          </w:p>
        </w:tc>
        <w:tc>
          <w:tcPr>
            <w:tcW w:w="86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64BB5">
              <w:rPr>
                <w:rFonts w:ascii="Angsana New" w:eastAsia="Cordia New" w:hAnsi="Angsana New"/>
                <w:sz w:val="26"/>
                <w:szCs w:val="26"/>
                <w:cs/>
              </w:rPr>
              <w:t>204</w:t>
            </w:r>
          </w:p>
        </w:tc>
        <w:tc>
          <w:tcPr>
            <w:tcW w:w="86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(22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288)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A8513F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A8513F" w:rsidRPr="00A02BC2" w:rsidRDefault="00A8513F" w:rsidP="00A8513F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A02BC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(73</w:t>
            </w:r>
            <w:r w:rsidRPr="002921DC">
              <w:rPr>
                <w:rFonts w:ascii="Angsan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sz w:val="26"/>
                <w:szCs w:val="26"/>
                <w:cs/>
              </w:rPr>
              <w:t>365)</w:t>
            </w:r>
          </w:p>
        </w:tc>
        <w:tc>
          <w:tcPr>
            <w:tcW w:w="86" w:type="pct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2921DC">
              <w:rPr>
                <w:rFonts w:ascii="Angsan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sz w:val="26"/>
                <w:szCs w:val="26"/>
                <w:cs/>
              </w:rPr>
              <w:t>993)</w:t>
            </w:r>
          </w:p>
        </w:tc>
        <w:tc>
          <w:tcPr>
            <w:tcW w:w="85" w:type="pct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2921DC">
              <w:rPr>
                <w:rFonts w:ascii="Angsan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sz w:val="26"/>
                <w:szCs w:val="26"/>
                <w:cs/>
              </w:rPr>
              <w:t>652)</w:t>
            </w:r>
          </w:p>
        </w:tc>
        <w:tc>
          <w:tcPr>
            <w:tcW w:w="86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A8513F" w:rsidRPr="00A02BC2" w:rsidRDefault="00A8513F" w:rsidP="00A8513F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(8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304)</w:t>
            </w:r>
          </w:p>
        </w:tc>
        <w:tc>
          <w:tcPr>
            <w:tcW w:w="86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A8513F" w:rsidRPr="00A02BC2" w:rsidRDefault="00A8513F" w:rsidP="00A8513F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2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(246)</w:t>
            </w:r>
          </w:p>
        </w:tc>
        <w:tc>
          <w:tcPr>
            <w:tcW w:w="86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5"/>
                <w:tab w:val="center" w:pos="474"/>
                <w:tab w:val="left" w:pos="609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(87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56</w:t>
            </w:r>
            <w:r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</w:tr>
      <w:tr w:rsidR="00A8513F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A8513F" w:rsidRPr="00A02BC2" w:rsidRDefault="00A8513F" w:rsidP="00A8513F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166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628</w:t>
            </w:r>
          </w:p>
        </w:tc>
        <w:tc>
          <w:tcPr>
            <w:tcW w:w="92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532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450</w:t>
            </w:r>
          </w:p>
        </w:tc>
        <w:tc>
          <w:tcPr>
            <w:tcW w:w="86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759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556</w:t>
            </w:r>
          </w:p>
        </w:tc>
        <w:tc>
          <w:tcPr>
            <w:tcW w:w="86" w:type="pct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238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195</w:t>
            </w:r>
          </w:p>
        </w:tc>
        <w:tc>
          <w:tcPr>
            <w:tcW w:w="85" w:type="pct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13F" w:rsidRPr="00A02BC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321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169</w:t>
            </w:r>
          </w:p>
        </w:tc>
        <w:tc>
          <w:tcPr>
            <w:tcW w:w="86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68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369</w:t>
            </w:r>
          </w:p>
        </w:tc>
        <w:tc>
          <w:tcPr>
            <w:tcW w:w="86" w:type="pct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63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850</w:t>
            </w:r>
          </w:p>
        </w:tc>
        <w:tc>
          <w:tcPr>
            <w:tcW w:w="86" w:type="pct"/>
            <w:gridSpan w:val="2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003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13F" w:rsidRPr="00A02BC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2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154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2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20</w:t>
            </w: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A02BC2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A02BC2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50468" w:rsidRPr="00A72973" w:rsidTr="003F7DD3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0468" w:rsidRPr="00A72973" w:rsidTr="003F7DD3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vAlign w:val="bottom"/>
          </w:tcPr>
          <w:p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6" w:type="pct"/>
            <w:vAlign w:val="bottom"/>
          </w:tcPr>
          <w:p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5" w:type="pct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เครื่องตกแต่ง ติดตั้งและ</w:t>
            </w:r>
          </w:p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</w:t>
            </w: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ระหว่าง</w:t>
            </w: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6" w:type="pct"/>
            <w:gridSpan w:val="2"/>
            <w:shd w:val="clear" w:color="auto" w:fill="auto"/>
            <w:vAlign w:val="bottom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C50468" w:rsidRPr="00A72973" w:rsidTr="00D72E65">
        <w:tc>
          <w:tcPr>
            <w:tcW w:w="817" w:type="pct"/>
            <w:gridSpan w:val="2"/>
          </w:tcPr>
          <w:p w:rsidR="00C50468" w:rsidRPr="00A72973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72973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50468" w:rsidRPr="00A72973" w:rsidTr="00D72E65">
        <w:tc>
          <w:tcPr>
            <w:tcW w:w="817" w:type="pct"/>
            <w:gridSpan w:val="2"/>
          </w:tcPr>
          <w:p w:rsidR="00C50468" w:rsidRPr="00A72973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ค่า</w:t>
            </w:r>
            <w:r w:rsidRPr="00A72973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50468" w:rsidRPr="00A72973" w:rsidTr="00D72E65">
        <w:tc>
          <w:tcPr>
            <w:tcW w:w="817" w:type="pct"/>
            <w:gridSpan w:val="2"/>
            <w:vAlign w:val="center"/>
          </w:tcPr>
          <w:p w:rsidR="00C50468" w:rsidRPr="00C56022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sz w:val="26"/>
                <w:szCs w:val="26"/>
              </w:rPr>
              <w:t>61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046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046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380,498 </w:t>
            </w:r>
          </w:p>
        </w:tc>
        <w:tc>
          <w:tcPr>
            <w:tcW w:w="86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660,584 </w:t>
            </w:r>
          </w:p>
        </w:tc>
        <w:tc>
          <w:tcPr>
            <w:tcW w:w="86" w:type="pct"/>
            <w:shd w:val="clear" w:color="auto" w:fill="auto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 218,969 </w:t>
            </w:r>
          </w:p>
        </w:tc>
        <w:tc>
          <w:tcPr>
            <w:tcW w:w="85" w:type="pct"/>
            <w:shd w:val="clear" w:color="auto" w:fill="auto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0468">
              <w:rPr>
                <w:rFonts w:ascii="Angsana New" w:hAnsi="Angsana New"/>
                <w:sz w:val="26"/>
                <w:szCs w:val="26"/>
              </w:rPr>
              <w:t xml:space="preserve">279,472 </w:t>
            </w:r>
          </w:p>
        </w:tc>
        <w:tc>
          <w:tcPr>
            <w:tcW w:w="86" w:type="pct"/>
            <w:gridSpan w:val="2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49,905 </w:t>
            </w:r>
          </w:p>
        </w:tc>
        <w:tc>
          <w:tcPr>
            <w:tcW w:w="86" w:type="pct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52,758 </w:t>
            </w:r>
          </w:p>
        </w:tc>
        <w:tc>
          <w:tcPr>
            <w:tcW w:w="86" w:type="pct"/>
            <w:gridSpan w:val="2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C50468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046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046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C5046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1,642,186 </w:t>
            </w:r>
          </w:p>
        </w:tc>
      </w:tr>
      <w:tr w:rsidR="00C50468" w:rsidRPr="00A72973" w:rsidTr="00D72E65">
        <w:tc>
          <w:tcPr>
            <w:tcW w:w="817" w:type="pct"/>
            <w:gridSpan w:val="2"/>
            <w:vAlign w:val="center"/>
          </w:tcPr>
          <w:p w:rsidR="00C50468" w:rsidRPr="00C56022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C5602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23,532</w:t>
            </w:r>
          </w:p>
        </w:tc>
        <w:tc>
          <w:tcPr>
            <w:tcW w:w="86" w:type="pct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C5602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50,238</w:t>
            </w:r>
          </w:p>
        </w:tc>
        <w:tc>
          <w:tcPr>
            <w:tcW w:w="86" w:type="pct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C5602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5,959</w:t>
            </w:r>
          </w:p>
        </w:tc>
        <w:tc>
          <w:tcPr>
            <w:tcW w:w="85" w:type="pct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C5602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9,796</w:t>
            </w:r>
          </w:p>
        </w:tc>
        <w:tc>
          <w:tcPr>
            <w:tcW w:w="86" w:type="pct"/>
            <w:gridSpan w:val="2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5,570</w:t>
            </w:r>
          </w:p>
        </w:tc>
        <w:tc>
          <w:tcPr>
            <w:tcW w:w="86" w:type="pct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2,098</w:t>
            </w:r>
          </w:p>
        </w:tc>
        <w:tc>
          <w:tcPr>
            <w:tcW w:w="86" w:type="pct"/>
            <w:gridSpan w:val="2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C5602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7C5E">
              <w:rPr>
                <w:rFonts w:ascii="Angsana New" w:eastAsia="Cordia New" w:hAnsi="Angsana New"/>
                <w:sz w:val="26"/>
                <w:szCs w:val="26"/>
              </w:rPr>
              <w:t>97,19</w:t>
            </w:r>
            <w:r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</w:tr>
      <w:tr w:rsidR="00A8513F" w:rsidRPr="00A72973" w:rsidTr="00D72E65">
        <w:tc>
          <w:tcPr>
            <w:tcW w:w="817" w:type="pct"/>
            <w:gridSpan w:val="2"/>
            <w:vAlign w:val="center"/>
          </w:tcPr>
          <w:p w:rsidR="00A8513F" w:rsidRPr="00C56022" w:rsidRDefault="00A8513F" w:rsidP="00A8513F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6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5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540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630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C50468" w:rsidRPr="00A72973" w:rsidTr="00D72E65">
        <w:tc>
          <w:tcPr>
            <w:tcW w:w="817" w:type="pct"/>
            <w:gridSpan w:val="2"/>
            <w:vAlign w:val="center"/>
          </w:tcPr>
          <w:p w:rsidR="00C50468" w:rsidRPr="00C56022" w:rsidRDefault="00C50468" w:rsidP="00C50468">
            <w:pPr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0468" w:rsidRPr="00C5602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C50468" w:rsidRPr="00C5602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C50468" w:rsidRPr="00C5602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(172,297)</w:t>
            </w:r>
          </w:p>
        </w:tc>
        <w:tc>
          <w:tcPr>
            <w:tcW w:w="86" w:type="pct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0468" w:rsidRPr="00C5602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(4,684)</w:t>
            </w:r>
          </w:p>
        </w:tc>
        <w:tc>
          <w:tcPr>
            <w:tcW w:w="85" w:type="pct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0468" w:rsidRPr="00C5602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(1,455)</w:t>
            </w:r>
          </w:p>
        </w:tc>
        <w:tc>
          <w:tcPr>
            <w:tcW w:w="86" w:type="pct"/>
            <w:gridSpan w:val="2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(6,154)</w:t>
            </w:r>
          </w:p>
        </w:tc>
        <w:tc>
          <w:tcPr>
            <w:tcW w:w="86" w:type="pct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(925)</w:t>
            </w:r>
          </w:p>
        </w:tc>
        <w:tc>
          <w:tcPr>
            <w:tcW w:w="86" w:type="pct"/>
            <w:gridSpan w:val="2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C50468" w:rsidRPr="00C56022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7C5E">
              <w:rPr>
                <w:rFonts w:ascii="Angsana New" w:eastAsia="Cordia New" w:hAnsi="Angsana New"/>
                <w:sz w:val="26"/>
                <w:szCs w:val="26"/>
              </w:rPr>
              <w:t>(185,51</w:t>
            </w:r>
            <w:r>
              <w:rPr>
                <w:rFonts w:ascii="Angsana New" w:eastAsia="Cordia New" w:hAnsi="Angsana New"/>
                <w:sz w:val="26"/>
                <w:szCs w:val="26"/>
              </w:rPr>
              <w:t>5)</w:t>
            </w:r>
          </w:p>
        </w:tc>
      </w:tr>
      <w:tr w:rsidR="00A8513F" w:rsidRPr="00A72973" w:rsidTr="00D72E65">
        <w:tc>
          <w:tcPr>
            <w:tcW w:w="817" w:type="pct"/>
            <w:gridSpan w:val="2"/>
            <w:vAlign w:val="center"/>
          </w:tcPr>
          <w:p w:rsidR="00A8513F" w:rsidRPr="00C56022" w:rsidRDefault="00A8513F" w:rsidP="00A8513F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A8513F" w:rsidRPr="00C56022" w:rsidRDefault="00A8513F" w:rsidP="00A8513F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A8513F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</w:p>
          <w:p w:rsidR="00A8513F" w:rsidRPr="00542A58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="008C7D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 </w:t>
            </w: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</w:tcPr>
          <w:p w:rsidR="00A8513F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404,030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</w:tcBorders>
          </w:tcPr>
          <w:p w:rsidR="00A8513F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538,525</w:t>
            </w:r>
          </w:p>
        </w:tc>
        <w:tc>
          <w:tcPr>
            <w:tcW w:w="86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A8513F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220,275</w:t>
            </w:r>
          </w:p>
        </w:tc>
        <w:tc>
          <w:tcPr>
            <w:tcW w:w="85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A8513F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287,782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8513F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49,321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</w:tcPr>
          <w:p w:rsidR="00A8513F" w:rsidRDefault="00A8513F" w:rsidP="00A8513F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A8513F" w:rsidRPr="00C56022" w:rsidRDefault="00A8513F" w:rsidP="00A8513F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53,931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</w:tcPr>
          <w:p w:rsidR="00A8513F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="003B1E22">
              <w:rPr>
                <w:rFonts w:ascii="Angsana New" w:eastAsia="Cordia New" w:hAnsi="Angsana New"/>
                <w:sz w:val="26"/>
                <w:szCs w:val="26"/>
              </w:rPr>
              <w:t xml:space="preserve">    </w:t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8513F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1,553,864</w:t>
            </w:r>
          </w:p>
        </w:tc>
      </w:tr>
      <w:tr w:rsidR="00A8513F" w:rsidRPr="00A72973" w:rsidTr="00D72E65">
        <w:tc>
          <w:tcPr>
            <w:tcW w:w="817" w:type="pct"/>
            <w:gridSpan w:val="2"/>
            <w:vAlign w:val="center"/>
          </w:tcPr>
          <w:p w:rsidR="00A8513F" w:rsidRPr="00C56022" w:rsidRDefault="00A8513F" w:rsidP="00A8513F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22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931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50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162</w:t>
            </w:r>
          </w:p>
        </w:tc>
        <w:tc>
          <w:tcPr>
            <w:tcW w:w="86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175</w:t>
            </w:r>
          </w:p>
        </w:tc>
        <w:tc>
          <w:tcPr>
            <w:tcW w:w="85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838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428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25</w:t>
            </w:r>
            <w:r w:rsidR="00223913"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93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78</w:t>
            </w:r>
            <w:r w:rsidR="00223913"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</w:tr>
      <w:tr w:rsidR="00A8513F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A8513F" w:rsidRPr="00C56022" w:rsidRDefault="00A8513F" w:rsidP="00A8513F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6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(61)</w:t>
            </w:r>
          </w:p>
        </w:tc>
        <w:tc>
          <w:tcPr>
            <w:tcW w:w="85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61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540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630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A8513F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A8513F" w:rsidRPr="00C56022" w:rsidRDefault="00A8513F" w:rsidP="00A8513F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(72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615)</w:t>
            </w:r>
          </w:p>
        </w:tc>
        <w:tc>
          <w:tcPr>
            <w:tcW w:w="86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604)</w:t>
            </w:r>
          </w:p>
        </w:tc>
        <w:tc>
          <w:tcPr>
            <w:tcW w:w="85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528)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(7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652)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(37)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(85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436)</w:t>
            </w:r>
          </w:p>
        </w:tc>
      </w:tr>
      <w:tr w:rsidR="00A8513F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A8513F" w:rsidRPr="00C56022" w:rsidRDefault="00A8513F" w:rsidP="00A8513F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13F" w:rsidRPr="00542A58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426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961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516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07</w:t>
            </w:r>
            <w:r w:rsidR="0022391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6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222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78</w:t>
            </w:r>
            <w:r w:rsidR="00223913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5" w:type="pct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13F" w:rsidRPr="00C56022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294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153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46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09</w:t>
            </w:r>
            <w:r w:rsidR="0022391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6" w:type="pct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513F" w:rsidRPr="00C56022" w:rsidRDefault="00A8513F" w:rsidP="00A8513F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56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145</w:t>
            </w:r>
          </w:p>
        </w:tc>
        <w:tc>
          <w:tcPr>
            <w:tcW w:w="86" w:type="pct"/>
            <w:gridSpan w:val="2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513F" w:rsidRPr="00A2467E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13F" w:rsidRPr="00C56022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562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21</w:t>
            </w:r>
            <w:r w:rsidR="0022391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C56022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</w:tcBorders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C5602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C50468" w:rsidRPr="00A72973" w:rsidTr="003F7DD3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0468" w:rsidRPr="00A72973" w:rsidTr="003F7DD3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vAlign w:val="bottom"/>
          </w:tcPr>
          <w:p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6" w:type="pct"/>
            <w:vAlign w:val="bottom"/>
          </w:tcPr>
          <w:p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5" w:type="pct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เครื่องตกแต่ง ติดตั้งและ</w:t>
            </w:r>
          </w:p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</w:t>
            </w: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ระหว่าง</w:t>
            </w:r>
          </w:p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6" w:type="pct"/>
            <w:gridSpan w:val="2"/>
            <w:shd w:val="clear" w:color="auto" w:fill="auto"/>
            <w:vAlign w:val="bottom"/>
          </w:tcPr>
          <w:p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  <w:vAlign w:val="bottom"/>
          </w:tcPr>
          <w:p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C50468" w:rsidRPr="00A72973" w:rsidTr="00BA049F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72973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A72973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A72973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C50468" w:rsidRPr="00A72973" w:rsidTr="00BA049F">
        <w:tc>
          <w:tcPr>
            <w:tcW w:w="817" w:type="pct"/>
            <w:gridSpan w:val="2"/>
            <w:shd w:val="clear" w:color="auto" w:fill="auto"/>
          </w:tcPr>
          <w:p w:rsidR="00C50468" w:rsidRPr="001F025E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1F025E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125,961</w:t>
            </w:r>
          </w:p>
        </w:tc>
        <w:tc>
          <w:tcPr>
            <w:tcW w:w="86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204,026</w:t>
            </w:r>
          </w:p>
        </w:tc>
        <w:tc>
          <w:tcPr>
            <w:tcW w:w="86" w:type="pct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13,043</w:t>
            </w:r>
          </w:p>
        </w:tc>
        <w:tc>
          <w:tcPr>
            <w:tcW w:w="85" w:type="pct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25,998</w:t>
            </w:r>
          </w:p>
        </w:tc>
        <w:tc>
          <w:tcPr>
            <w:tcW w:w="86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14,856</w:t>
            </w:r>
          </w:p>
        </w:tc>
        <w:tc>
          <w:tcPr>
            <w:tcW w:w="86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8,261</w:t>
            </w:r>
          </w:p>
        </w:tc>
        <w:tc>
          <w:tcPr>
            <w:tcW w:w="86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726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559,499</w:t>
            </w: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1F025E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C50468" w:rsidRPr="001F025E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67,316</w:t>
            </w:r>
          </w:p>
        </w:tc>
        <w:tc>
          <w:tcPr>
            <w:tcW w:w="86" w:type="pct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237</w:t>
            </w:r>
          </w:p>
        </w:tc>
        <w:tc>
          <w:tcPr>
            <w:tcW w:w="86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2,618</w:t>
            </w:r>
          </w:p>
        </w:tc>
        <w:tc>
          <w:tcPr>
            <w:tcW w:w="86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C50468" w:rsidRPr="001F025E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C50468" w:rsidRPr="001F025E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70,171</w:t>
            </w: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1F025E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125,961</w:t>
            </w:r>
          </w:p>
        </w:tc>
        <w:tc>
          <w:tcPr>
            <w:tcW w:w="86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271,342</w:t>
            </w:r>
          </w:p>
        </w:tc>
        <w:tc>
          <w:tcPr>
            <w:tcW w:w="86" w:type="pct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13,043</w:t>
            </w:r>
          </w:p>
        </w:tc>
        <w:tc>
          <w:tcPr>
            <w:tcW w:w="85" w:type="pct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26,235</w:t>
            </w:r>
          </w:p>
        </w:tc>
        <w:tc>
          <w:tcPr>
            <w:tcW w:w="86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17,474</w:t>
            </w:r>
          </w:p>
        </w:tc>
        <w:tc>
          <w:tcPr>
            <w:tcW w:w="86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8,261</w:t>
            </w:r>
          </w:p>
        </w:tc>
        <w:tc>
          <w:tcPr>
            <w:tcW w:w="86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726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629,670</w:t>
            </w:r>
          </w:p>
        </w:tc>
      </w:tr>
      <w:tr w:rsidR="00C50468" w:rsidRPr="00A72973" w:rsidTr="00D72E65">
        <w:tc>
          <w:tcPr>
            <w:tcW w:w="817" w:type="pct"/>
            <w:gridSpan w:val="2"/>
            <w:shd w:val="clear" w:color="auto" w:fill="auto"/>
          </w:tcPr>
          <w:p w:rsidR="00C50468" w:rsidRPr="001F025E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76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doub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doub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doub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doub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double" w:sz="4" w:space="0" w:color="auto"/>
            </w:tcBorders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C50468" w:rsidRPr="001F025E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8513F" w:rsidRPr="00A72973" w:rsidTr="00D72E65">
        <w:tc>
          <w:tcPr>
            <w:tcW w:w="817" w:type="pct"/>
            <w:gridSpan w:val="2"/>
            <w:shd w:val="clear" w:color="auto" w:fill="auto"/>
          </w:tcPr>
          <w:p w:rsidR="00A8513F" w:rsidRPr="001F025E" w:rsidRDefault="00A8513F" w:rsidP="00A8513F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  <w:cs/>
              </w:rPr>
              <w:t>105</w:t>
            </w:r>
            <w:r w:rsidRPr="00D6550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D65503">
              <w:rPr>
                <w:rFonts w:ascii="Angsana New" w:eastAsia="Cordia New" w:hAnsi="Angsana New"/>
                <w:sz w:val="26"/>
                <w:szCs w:val="26"/>
                <w:cs/>
              </w:rPr>
              <w:t>489</w:t>
            </w:r>
          </w:p>
        </w:tc>
        <w:tc>
          <w:tcPr>
            <w:tcW w:w="86" w:type="pct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A8513F" w:rsidRPr="00DC3657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</w:rPr>
              <w:t>184,232</w:t>
            </w:r>
          </w:p>
        </w:tc>
        <w:tc>
          <w:tcPr>
            <w:tcW w:w="86" w:type="pct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sz w:val="26"/>
                <w:szCs w:val="26"/>
                <w:cs/>
              </w:rPr>
              <w:t>15</w:t>
            </w:r>
            <w:r w:rsidRPr="00DC3657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DC3657">
              <w:rPr>
                <w:rFonts w:ascii="Angsana New" w:eastAsia="Cordia New" w:hAnsi="Angsana New"/>
                <w:sz w:val="26"/>
                <w:szCs w:val="26"/>
                <w:cs/>
              </w:rPr>
              <w:t>410</w:t>
            </w:r>
          </w:p>
        </w:tc>
        <w:tc>
          <w:tcPr>
            <w:tcW w:w="85" w:type="pct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  <w:cs/>
              </w:rPr>
              <w:t>26</w:t>
            </w:r>
            <w:r w:rsidRPr="00D6550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D65503">
              <w:rPr>
                <w:rFonts w:ascii="Angsana New" w:eastAsia="Cordia New" w:hAnsi="Angsana New"/>
                <w:sz w:val="26"/>
                <w:szCs w:val="26"/>
                <w:cs/>
              </w:rPr>
              <w:t>801</w:t>
            </w:r>
          </w:p>
        </w:tc>
        <w:tc>
          <w:tcPr>
            <w:tcW w:w="86" w:type="pct"/>
            <w:gridSpan w:val="2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</w:rPr>
              <w:t>17,255</w:t>
            </w:r>
          </w:p>
        </w:tc>
        <w:tc>
          <w:tcPr>
            <w:tcW w:w="86" w:type="pct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</w:rPr>
              <w:t>7,705</w:t>
            </w:r>
          </w:p>
        </w:tc>
        <w:tc>
          <w:tcPr>
            <w:tcW w:w="86" w:type="pct"/>
            <w:gridSpan w:val="2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</w:rPr>
              <w:t>4,003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sz w:val="26"/>
                <w:szCs w:val="26"/>
              </w:rPr>
              <w:t>527,523</w:t>
            </w:r>
          </w:p>
        </w:tc>
      </w:tr>
      <w:tr w:rsidR="00A8513F" w:rsidRPr="00A72973" w:rsidTr="00D72E65">
        <w:tc>
          <w:tcPr>
            <w:tcW w:w="817" w:type="pct"/>
            <w:gridSpan w:val="2"/>
            <w:shd w:val="clear" w:color="auto" w:fill="auto"/>
          </w:tcPr>
          <w:p w:rsidR="00A8513F" w:rsidRPr="001F025E" w:rsidRDefault="00A8513F" w:rsidP="00A8513F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8513F" w:rsidRPr="001F025E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A8513F" w:rsidRPr="001F025E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A8513F" w:rsidRPr="00DC3657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sz w:val="26"/>
                <w:szCs w:val="26"/>
              </w:rPr>
              <w:t xml:space="preserve"> 59,252 </w:t>
            </w:r>
          </w:p>
        </w:tc>
        <w:tc>
          <w:tcPr>
            <w:tcW w:w="86" w:type="pct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8513F" w:rsidRPr="001F025E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215</w:t>
            </w:r>
          </w:p>
        </w:tc>
        <w:tc>
          <w:tcPr>
            <w:tcW w:w="86" w:type="pct"/>
            <w:gridSpan w:val="2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sz w:val="26"/>
                <w:szCs w:val="26"/>
              </w:rPr>
              <w:t>5,017</w:t>
            </w:r>
          </w:p>
        </w:tc>
        <w:tc>
          <w:tcPr>
            <w:tcW w:w="86" w:type="pct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A8513F" w:rsidRPr="001F025E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A8513F" w:rsidRPr="001F025E" w:rsidRDefault="00A8513F" w:rsidP="00A8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sz w:val="26"/>
                <w:szCs w:val="26"/>
              </w:rPr>
              <w:t>64,484</w:t>
            </w:r>
          </w:p>
        </w:tc>
      </w:tr>
      <w:tr w:rsidR="00A8513F" w:rsidRPr="00A72973" w:rsidTr="00D72E65">
        <w:tc>
          <w:tcPr>
            <w:tcW w:w="817" w:type="pct"/>
            <w:gridSpan w:val="2"/>
            <w:shd w:val="clear" w:color="auto" w:fill="auto"/>
          </w:tcPr>
          <w:p w:rsidR="00A8513F" w:rsidRPr="001F025E" w:rsidRDefault="00A8513F" w:rsidP="00A8513F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105</w:t>
            </w: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489</w:t>
            </w:r>
          </w:p>
        </w:tc>
        <w:tc>
          <w:tcPr>
            <w:tcW w:w="86" w:type="pct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8513F" w:rsidRPr="00DC3657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243,484</w:t>
            </w:r>
          </w:p>
        </w:tc>
        <w:tc>
          <w:tcPr>
            <w:tcW w:w="86" w:type="pct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15</w:t>
            </w:r>
            <w:r w:rsidRPr="00DC3657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DC3657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410</w:t>
            </w:r>
          </w:p>
        </w:tc>
        <w:tc>
          <w:tcPr>
            <w:tcW w:w="85" w:type="pct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27,016</w:t>
            </w:r>
          </w:p>
        </w:tc>
        <w:tc>
          <w:tcPr>
            <w:tcW w:w="86" w:type="pct"/>
            <w:gridSpan w:val="2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22,272</w:t>
            </w:r>
          </w:p>
        </w:tc>
        <w:tc>
          <w:tcPr>
            <w:tcW w:w="86" w:type="pct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7,705</w:t>
            </w:r>
          </w:p>
        </w:tc>
        <w:tc>
          <w:tcPr>
            <w:tcW w:w="86" w:type="pct"/>
            <w:gridSpan w:val="2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4,003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513F" w:rsidRPr="001F025E" w:rsidRDefault="00A8513F" w:rsidP="00A8513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592,007</w:t>
            </w:r>
          </w:p>
        </w:tc>
      </w:tr>
    </w:tbl>
    <w:p w:rsidR="00081BDF" w:rsidRPr="00081BDF" w:rsidRDefault="00081BDF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  <w:cs/>
        </w:rPr>
        <w:sectPr w:rsidR="00081BDF" w:rsidRPr="00081BDF" w:rsidSect="005E58FF">
          <w:headerReference w:type="default" r:id="rId18"/>
          <w:footerReference w:type="default" r:id="rId19"/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:rsidR="00816CED" w:rsidRPr="00816CED" w:rsidRDefault="00816CED" w:rsidP="00816CED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35D51">
        <w:rPr>
          <w:rFonts w:ascii="Angsana New" w:hAnsi="Angsana New"/>
          <w:sz w:val="30"/>
          <w:szCs w:val="30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31 ธันวาคม 25</w:t>
      </w:r>
      <w:r w:rsidRPr="00835D51">
        <w:rPr>
          <w:rFonts w:ascii="Angsana New" w:hAnsi="Angsana New"/>
          <w:sz w:val="30"/>
          <w:szCs w:val="30"/>
        </w:rPr>
        <w:t>6</w:t>
      </w:r>
      <w:r w:rsidR="00C50468">
        <w:rPr>
          <w:rFonts w:ascii="Angsana New" w:hAnsi="Angsana New"/>
          <w:sz w:val="30"/>
          <w:szCs w:val="30"/>
        </w:rPr>
        <w:t>2</w:t>
      </w:r>
      <w:r w:rsidRPr="00835D51">
        <w:rPr>
          <w:rFonts w:ascii="Angsana New" w:hAnsi="Angsana New"/>
          <w:sz w:val="30"/>
          <w:szCs w:val="30"/>
          <w:cs/>
        </w:rPr>
        <w:t xml:space="preserve"> มีจำนวน</w:t>
      </w:r>
      <w:r w:rsidR="00CB6237">
        <w:rPr>
          <w:rFonts w:ascii="Angsana New" w:hAnsi="Angsana New"/>
          <w:sz w:val="30"/>
          <w:szCs w:val="30"/>
        </w:rPr>
        <w:t xml:space="preserve"> 1,446.84</w:t>
      </w:r>
      <w:r w:rsidRPr="00835D5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CB6237">
        <w:rPr>
          <w:rFonts w:ascii="Angsana New" w:hAnsi="Angsana New"/>
          <w:sz w:val="30"/>
          <w:szCs w:val="30"/>
        </w:rPr>
        <w:t xml:space="preserve"> 924.40</w:t>
      </w:r>
      <w:r w:rsidRPr="00835D51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835D51">
        <w:rPr>
          <w:rFonts w:ascii="Angsana New" w:hAnsi="Angsana New"/>
          <w:i/>
          <w:iCs/>
          <w:sz w:val="30"/>
          <w:szCs w:val="30"/>
          <w:cs/>
        </w:rPr>
        <w:t>(25</w:t>
      </w:r>
      <w:r w:rsidR="000623DC">
        <w:rPr>
          <w:rFonts w:ascii="Angsana New" w:hAnsi="Angsana New"/>
          <w:i/>
          <w:iCs/>
          <w:sz w:val="30"/>
          <w:szCs w:val="30"/>
        </w:rPr>
        <w:t>6</w:t>
      </w:r>
      <w:r w:rsidR="00C50468">
        <w:rPr>
          <w:rFonts w:ascii="Angsana New" w:hAnsi="Angsana New"/>
          <w:i/>
          <w:iCs/>
          <w:sz w:val="30"/>
          <w:szCs w:val="30"/>
        </w:rPr>
        <w:t>1</w:t>
      </w:r>
      <w:r w:rsidRPr="00835D5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A2F5C">
        <w:rPr>
          <w:rFonts w:ascii="Angsana New" w:hAnsi="Angsana New"/>
          <w:i/>
          <w:iCs/>
          <w:sz w:val="30"/>
          <w:szCs w:val="30"/>
        </w:rPr>
        <w:t>1</w:t>
      </w:r>
      <w:r w:rsidR="00C50468">
        <w:rPr>
          <w:rFonts w:ascii="Angsana New" w:hAnsi="Angsana New"/>
          <w:i/>
          <w:iCs/>
          <w:sz w:val="30"/>
          <w:szCs w:val="30"/>
        </w:rPr>
        <w:t>,427.01</w:t>
      </w:r>
      <w:r w:rsidRPr="00835D51">
        <w:rPr>
          <w:rFonts w:ascii="Angsana New" w:hAnsi="Angsana New"/>
          <w:i/>
          <w:iCs/>
          <w:sz w:val="30"/>
          <w:szCs w:val="30"/>
          <w:cs/>
        </w:rPr>
        <w:t xml:space="preserve">  ล้านบาท</w:t>
      </w:r>
      <w:r w:rsidR="009C743B">
        <w:rPr>
          <w:rFonts w:ascii="Angsana New" w:hAnsi="Angsana New"/>
          <w:i/>
          <w:iCs/>
          <w:sz w:val="30"/>
          <w:szCs w:val="30"/>
        </w:rPr>
        <w:t xml:space="preserve"> </w:t>
      </w:r>
      <w:r w:rsidR="0073188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C50468">
        <w:rPr>
          <w:rFonts w:ascii="Angsana New" w:hAnsi="Angsana New"/>
          <w:i/>
          <w:iCs/>
          <w:sz w:val="30"/>
          <w:szCs w:val="30"/>
        </w:rPr>
        <w:t>991.49</w:t>
      </w:r>
      <w:r w:rsidR="0073188E">
        <w:rPr>
          <w:rFonts w:ascii="Angsana New" w:hAnsi="Angsana New"/>
          <w:i/>
          <w:iCs/>
          <w:sz w:val="30"/>
          <w:szCs w:val="30"/>
        </w:rPr>
        <w:t xml:space="preserve"> </w:t>
      </w:r>
      <w:r w:rsidR="0073188E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835D51">
        <w:rPr>
          <w:rFonts w:ascii="Angsana New" w:hAnsi="Angsana New"/>
          <w:i/>
          <w:iCs/>
          <w:sz w:val="30"/>
          <w:szCs w:val="30"/>
          <w:cs/>
        </w:rPr>
        <w:t>)</w:t>
      </w:r>
      <w:r w:rsidRPr="00816CED">
        <w:rPr>
          <w:rFonts w:ascii="Angsana New" w:hAnsi="Angsana New"/>
          <w:sz w:val="30"/>
          <w:szCs w:val="30"/>
          <w:cs/>
        </w:rPr>
        <w:t xml:space="preserve"> </w:t>
      </w:r>
    </w:p>
    <w:p w:rsidR="00A97915" w:rsidRPr="00AA4784" w:rsidRDefault="00A97915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F202C2" w:rsidRPr="00F202C2" w:rsidRDefault="003A18F9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</w:t>
      </w:r>
      <w:r w:rsidR="00AA4784">
        <w:rPr>
          <w:rFonts w:ascii="Angsana New" w:hAnsi="Angsana New"/>
          <w:b/>
          <w:sz w:val="30"/>
          <w:szCs w:val="30"/>
        </w:rPr>
        <w:t>4</w:t>
      </w:r>
      <w:r w:rsidR="00F202C2" w:rsidRPr="00F202C2">
        <w:rPr>
          <w:rFonts w:ascii="Angsana New" w:hAnsi="Angsana New"/>
          <w:bCs/>
          <w:sz w:val="30"/>
          <w:szCs w:val="30"/>
          <w:cs/>
        </w:rPr>
        <w:tab/>
        <w:t>ใบอนุญาตให้ใช้คลื่นความถี่</w:t>
      </w:r>
      <w:r w:rsidR="00F94E43">
        <w:rPr>
          <w:rFonts w:ascii="Angsana New" w:hAnsi="Angsana New" w:hint="cs"/>
          <w:bCs/>
          <w:sz w:val="30"/>
          <w:szCs w:val="30"/>
          <w:cs/>
        </w:rPr>
        <w:t>และประกอบกิจการ</w:t>
      </w:r>
      <w:r w:rsidR="00F202C2" w:rsidRPr="00F202C2">
        <w:rPr>
          <w:rFonts w:ascii="Angsana New" w:hAnsi="Angsana New"/>
          <w:bCs/>
          <w:sz w:val="30"/>
          <w:szCs w:val="30"/>
          <w:cs/>
        </w:rPr>
        <w:t>โทรทัศน์</w:t>
      </w:r>
    </w:p>
    <w:p w:rsidR="00F202C2" w:rsidRPr="00AA4784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8"/>
        <w:gridCol w:w="1440"/>
      </w:tblGrid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666096" w:rsidRPr="00666096" w:rsidRDefault="00666096" w:rsidP="00666096">
            <w:pPr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60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</w:t>
            </w:r>
            <w:r w:rsidRPr="006660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666096" w:rsidRPr="00F84E84" w:rsidRDefault="00666096" w:rsidP="00EE14B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66096" w:rsidRPr="00F84E84" w:rsidRDefault="00666096" w:rsidP="00EE14B9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="000623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504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3,093,859</w:t>
            </w:r>
          </w:p>
        </w:tc>
      </w:tr>
      <w:tr w:rsidR="00666096" w:rsidRPr="00F84E84" w:rsidTr="004D1998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0623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="000623D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504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5046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3,093,859</w:t>
            </w:r>
          </w:p>
        </w:tc>
      </w:tr>
      <w:tr w:rsidR="004D1998" w:rsidRPr="004D1998" w:rsidTr="004D1998">
        <w:trPr>
          <w:cantSplit/>
          <w:trHeight w:val="420"/>
        </w:trPr>
        <w:tc>
          <w:tcPr>
            <w:tcW w:w="7668" w:type="dxa"/>
          </w:tcPr>
          <w:p w:rsidR="004D1998" w:rsidRPr="004D1998" w:rsidRDefault="00A8755C" w:rsidP="000623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2061E0">
              <w:rPr>
                <w:rFonts w:ascii="Angsana New" w:hAnsi="Angsana New" w:hint="cs"/>
                <w:sz w:val="30"/>
                <w:szCs w:val="30"/>
                <w:cs/>
              </w:rPr>
              <w:t>จากการได้รับยกเว้น</w:t>
            </w:r>
            <w:r w:rsidR="00D34FD2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ค่าธรรมเนียมใบอนุญาต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4D1998" w:rsidRPr="004D1998" w:rsidRDefault="004D1998" w:rsidP="004D1998">
            <w:pPr>
              <w:spacing w:line="240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(664,585)</w:t>
            </w:r>
          </w:p>
        </w:tc>
      </w:tr>
      <w:tr w:rsidR="005B3237" w:rsidRPr="00F84E84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5046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5B3237" w:rsidRPr="00F84E84" w:rsidRDefault="004D1998" w:rsidP="005B3237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2,429,274</w:t>
            </w: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5B3237" w:rsidRPr="00F84E84" w:rsidRDefault="005B3237" w:rsidP="005B3237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5B3237" w:rsidRPr="00C50468" w:rsidRDefault="005B3237" w:rsidP="005B3237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468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C50468" w:rsidRPr="00F84E84" w:rsidRDefault="00C50468" w:rsidP="00C504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C50468" w:rsidRPr="00C50468" w:rsidRDefault="00C50468" w:rsidP="00C50468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468">
              <w:rPr>
                <w:rFonts w:ascii="Angsana New" w:hAnsi="Angsana New"/>
                <w:sz w:val="30"/>
                <w:szCs w:val="30"/>
              </w:rPr>
              <w:t>759,714</w:t>
            </w:r>
          </w:p>
        </w:tc>
      </w:tr>
      <w:tr w:rsidR="00C50468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C50468" w:rsidRPr="00F84E84" w:rsidRDefault="00C50468" w:rsidP="00C504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C50468" w:rsidRPr="00F84E84" w:rsidRDefault="00C50468" w:rsidP="00C50468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206,257</w:t>
            </w:r>
          </w:p>
        </w:tc>
      </w:tr>
      <w:tr w:rsidR="00C50468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C50468" w:rsidRPr="00F84E84" w:rsidRDefault="00C50468" w:rsidP="00C504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C50468" w:rsidRPr="00F84E84" w:rsidRDefault="00C50468" w:rsidP="00C5046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965,971</w:t>
            </w:r>
          </w:p>
        </w:tc>
      </w:tr>
      <w:tr w:rsidR="00C50468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C50468" w:rsidRPr="00F84E84" w:rsidRDefault="00C50468" w:rsidP="00C504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C50468" w:rsidRPr="00F84E84" w:rsidRDefault="004D1998" w:rsidP="00C50468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158,617</w:t>
            </w:r>
          </w:p>
        </w:tc>
      </w:tr>
      <w:tr w:rsidR="00C50468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C50468" w:rsidRPr="00F84E84" w:rsidRDefault="00C50468" w:rsidP="00C504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C50468" w:rsidRPr="00F84E84" w:rsidRDefault="004D1998" w:rsidP="00C5046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1,124,588</w:t>
            </w:r>
          </w:p>
        </w:tc>
      </w:tr>
      <w:tr w:rsidR="00C50468" w:rsidRPr="00F84E84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C50468" w:rsidRPr="00F84E84" w:rsidRDefault="00C50468" w:rsidP="00C504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C50468" w:rsidRPr="00F84E84" w:rsidRDefault="00C50468" w:rsidP="00C50468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468" w:rsidRPr="00F84E84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C50468" w:rsidRPr="00F84E84" w:rsidRDefault="00C50468" w:rsidP="00C5046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C50468" w:rsidRPr="00F84E84" w:rsidRDefault="00C50468" w:rsidP="00C50468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468" w:rsidRPr="00F84E84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C50468" w:rsidRPr="00F84E84" w:rsidRDefault="00C50468" w:rsidP="00C504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:rsidR="00C50468" w:rsidRPr="00F84E84" w:rsidRDefault="00C50468" w:rsidP="00C5046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2,127,888</w:t>
            </w:r>
          </w:p>
        </w:tc>
      </w:tr>
      <w:tr w:rsidR="00C50468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C50468" w:rsidRPr="00F84E84" w:rsidRDefault="00C50468" w:rsidP="00C504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50468" w:rsidRPr="00F84E84" w:rsidRDefault="00CB6237" w:rsidP="00C5046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6237">
              <w:rPr>
                <w:rFonts w:ascii="Angsana New" w:hAnsi="Angsana New"/>
                <w:b/>
                <w:bCs/>
                <w:sz w:val="30"/>
                <w:szCs w:val="30"/>
              </w:rPr>
              <w:t>1,304,686</w:t>
            </w:r>
          </w:p>
        </w:tc>
      </w:tr>
    </w:tbl>
    <w:p w:rsidR="00AA4784" w:rsidRDefault="00AA4784" w:rsidP="001A7CB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:rsidR="00AA4784" w:rsidRDefault="00AA4784" w:rsidP="001A7CB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:rsidR="00AA4784" w:rsidRDefault="00AA4784" w:rsidP="001A7CB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:rsidR="00AA4784" w:rsidRDefault="00AA4784" w:rsidP="001A7CB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:rsidR="00AA4784" w:rsidRDefault="00AA4784" w:rsidP="001A7CB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:rsidR="00AA4784" w:rsidRDefault="00AA4784" w:rsidP="001A7CB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:rsidR="001A7CB3" w:rsidRDefault="001A7CB3" w:rsidP="001A7CB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1A7CB3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1A7CB3">
        <w:rPr>
          <w:rFonts w:ascii="Angsana New" w:hAnsi="Angsana New"/>
          <w:sz w:val="30"/>
          <w:szCs w:val="30"/>
        </w:rPr>
        <w:t xml:space="preserve">11 </w:t>
      </w:r>
      <w:r w:rsidRPr="001A7CB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1A7CB3">
        <w:rPr>
          <w:rFonts w:ascii="Angsana New" w:hAnsi="Angsana New"/>
          <w:sz w:val="30"/>
          <w:szCs w:val="30"/>
        </w:rPr>
        <w:t xml:space="preserve">2562 </w:t>
      </w:r>
      <w:r w:rsidRPr="001A7CB3">
        <w:rPr>
          <w:rFonts w:ascii="Angsana New" w:hAnsi="Angsana New" w:hint="cs"/>
          <w:sz w:val="30"/>
          <w:szCs w:val="30"/>
          <w:cs/>
        </w:rPr>
        <w:t xml:space="preserve">คณะรักษาความสงบแห่งชาติ (“คสช.”) ออกคำสั่งที่ </w:t>
      </w:r>
      <w:r w:rsidRPr="001A7CB3">
        <w:rPr>
          <w:rFonts w:ascii="Angsana New" w:hAnsi="Angsana New"/>
          <w:sz w:val="30"/>
          <w:szCs w:val="30"/>
        </w:rPr>
        <w:t xml:space="preserve">4/2562 </w:t>
      </w:r>
      <w:r w:rsidRPr="001A7CB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1A7CB3">
        <w:rPr>
          <w:rFonts w:ascii="Angsana New" w:hAnsi="Angsana New"/>
          <w:sz w:val="30"/>
          <w:szCs w:val="30"/>
          <w:cs/>
        </w:rPr>
        <w:t>ม</w:t>
      </w:r>
      <w:r w:rsidRPr="001A7CB3">
        <w:rPr>
          <w:rFonts w:ascii="Angsana New" w:hAnsi="Angsana New" w:hint="cs"/>
          <w:sz w:val="30"/>
          <w:szCs w:val="30"/>
          <w:cs/>
        </w:rPr>
        <w:t>า</w:t>
      </w:r>
      <w:r w:rsidRPr="001A7CB3">
        <w:rPr>
          <w:rFonts w:ascii="Angsana New" w:hAnsi="Angsana New"/>
          <w:sz w:val="30"/>
          <w:szCs w:val="30"/>
          <w:cs/>
        </w:rPr>
        <w:t>ตรก</w:t>
      </w:r>
      <w:r w:rsidRPr="001A7CB3">
        <w:rPr>
          <w:rFonts w:ascii="Angsana New" w:hAnsi="Angsana New" w:hint="cs"/>
          <w:sz w:val="30"/>
          <w:szCs w:val="30"/>
          <w:cs/>
        </w:rPr>
        <w:t>า</w:t>
      </w:r>
      <w:r w:rsidRPr="001A7CB3">
        <w:rPr>
          <w:rFonts w:ascii="Angsana New" w:hAnsi="Angsana New"/>
          <w:sz w:val="30"/>
          <w:szCs w:val="30"/>
          <w:cs/>
        </w:rPr>
        <w:t>รแก้ไขปัญห</w:t>
      </w:r>
      <w:r w:rsidRPr="001A7CB3">
        <w:rPr>
          <w:rFonts w:ascii="Angsana New" w:hAnsi="Angsana New" w:hint="cs"/>
          <w:sz w:val="30"/>
          <w:szCs w:val="30"/>
          <w:cs/>
        </w:rPr>
        <w:t>า</w:t>
      </w:r>
      <w:r w:rsidRPr="001A7CB3">
        <w:rPr>
          <w:rFonts w:ascii="Angsana New" w:hAnsi="Angsana New"/>
          <w:sz w:val="30"/>
          <w:szCs w:val="30"/>
          <w:cs/>
        </w:rPr>
        <w:t>ก</w:t>
      </w:r>
      <w:r w:rsidRPr="001A7CB3">
        <w:rPr>
          <w:rFonts w:ascii="Angsana New" w:hAnsi="Angsana New" w:hint="cs"/>
          <w:sz w:val="30"/>
          <w:szCs w:val="30"/>
          <w:cs/>
        </w:rPr>
        <w:t>า</w:t>
      </w:r>
      <w:r w:rsidRPr="001A7CB3">
        <w:rPr>
          <w:rFonts w:ascii="Angsana New" w:hAnsi="Angsana New"/>
          <w:sz w:val="30"/>
          <w:szCs w:val="30"/>
          <w:cs/>
        </w:rPr>
        <w:t>รประกอบกิจก</w:t>
      </w:r>
      <w:r w:rsidRPr="001A7CB3">
        <w:rPr>
          <w:rFonts w:ascii="Angsana New" w:hAnsi="Angsana New" w:hint="cs"/>
          <w:sz w:val="30"/>
          <w:szCs w:val="30"/>
          <w:cs/>
        </w:rPr>
        <w:t>า</w:t>
      </w:r>
      <w:r w:rsidRPr="001A7CB3">
        <w:rPr>
          <w:rFonts w:ascii="Angsana New" w:hAnsi="Angsana New"/>
          <w:sz w:val="30"/>
          <w:szCs w:val="30"/>
          <w:cs/>
        </w:rPr>
        <w:t>รโทรทัศน์และกิจก</w:t>
      </w:r>
      <w:r w:rsidRPr="001A7CB3">
        <w:rPr>
          <w:rFonts w:ascii="Angsana New" w:hAnsi="Angsana New" w:hint="cs"/>
          <w:sz w:val="30"/>
          <w:szCs w:val="30"/>
          <w:cs/>
        </w:rPr>
        <w:t>า</w:t>
      </w:r>
      <w:r w:rsidRPr="001A7CB3">
        <w:rPr>
          <w:rFonts w:ascii="Angsana New" w:hAnsi="Angsana New"/>
          <w:sz w:val="30"/>
          <w:szCs w:val="30"/>
          <w:cs/>
        </w:rPr>
        <w:t>รโทรคมน</w:t>
      </w:r>
      <w:r w:rsidRPr="001A7CB3">
        <w:rPr>
          <w:rFonts w:ascii="Angsana New" w:hAnsi="Angsana New" w:hint="cs"/>
          <w:sz w:val="30"/>
          <w:szCs w:val="30"/>
          <w:cs/>
        </w:rPr>
        <w:t>า</w:t>
      </w:r>
      <w:r w:rsidRPr="001A7CB3">
        <w:rPr>
          <w:rFonts w:ascii="Angsana New" w:hAnsi="Angsana New"/>
          <w:sz w:val="30"/>
          <w:szCs w:val="30"/>
          <w:cs/>
        </w:rPr>
        <w:t>คม</w:t>
      </w:r>
      <w:r w:rsidRPr="001A7CB3">
        <w:rPr>
          <w:rFonts w:ascii="Angsana New" w:hAnsi="Angsana New" w:hint="cs"/>
          <w:sz w:val="30"/>
          <w:szCs w:val="30"/>
          <w:cs/>
        </w:rPr>
        <w:t xml:space="preserve"> </w:t>
      </w:r>
      <w:r w:rsidR="00D34FD2">
        <w:rPr>
          <w:rFonts w:ascii="Angsana New" w:hAnsi="Angsana New" w:hint="cs"/>
          <w:sz w:val="30"/>
          <w:szCs w:val="30"/>
          <w:cs/>
        </w:rPr>
        <w:t>โดยมีสาระสำคัญคือ</w:t>
      </w:r>
    </w:p>
    <w:p w:rsidR="001A7CB3" w:rsidRDefault="001A7CB3" w:rsidP="001A7CB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1A7CB3" w:rsidRDefault="00D34FD2" w:rsidP="001A7CB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855" w:hanging="30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ได้รับยกเว้นค่าธรรมเนียมใบอนุญาตให้ใช้คลื่นความถี่ที่ต้องชำระสองงวดสุดท้ายของราคาที่เกินกว่าราคาขั้นต่ำ โดยให้ชำระภายในวันที่ 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2562</w:t>
      </w:r>
    </w:p>
    <w:p w:rsidR="00D34FD2" w:rsidRPr="00D34FD2" w:rsidRDefault="00D34FD2" w:rsidP="00D34FD2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849" w:hanging="302"/>
        <w:jc w:val="thaiDistribute"/>
        <w:rPr>
          <w:rFonts w:ascii="Angsana New" w:hAnsi="Angsana New"/>
          <w:sz w:val="30"/>
          <w:szCs w:val="30"/>
        </w:rPr>
      </w:pPr>
      <w:r w:rsidRPr="00D34FD2">
        <w:rPr>
          <w:rFonts w:ascii="Angsana New" w:hAnsi="Angsana New" w:hint="cs"/>
          <w:sz w:val="30"/>
          <w:szCs w:val="30"/>
          <w:cs/>
        </w:rPr>
        <w:t>จัดให้มี</w:t>
      </w:r>
      <w:r w:rsidRPr="00D34FD2">
        <w:rPr>
          <w:rFonts w:ascii="Angsana New" w:hAnsi="Angsana New"/>
          <w:sz w:val="30"/>
          <w:szCs w:val="30"/>
          <w:cs/>
        </w:rPr>
        <w:t>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ให้แก่ผู้รับใบอนุญาตตลอดระยะเวลาการได้รับอนุญาตการให้บริการโทรทัศน์ดิจิทัลที่เหลืออยู่ โดยให้เริ่มมีผลภายหลังการสิ้นสุดมาตรการบรรเทาผลกระทบตามข้อ 8 วรรคหนึ่ง ของคำสั่ง คสช. ที่ 9/2561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</w:t>
      </w:r>
      <w:r w:rsidR="001A4045">
        <w:rPr>
          <w:rFonts w:ascii="Angsana New" w:hAnsi="Angsana New" w:hint="cs"/>
          <w:sz w:val="30"/>
          <w:szCs w:val="30"/>
          <w:cs/>
        </w:rPr>
        <w:t>สำนักงานคณะกรรมการกิจการกระจายเสียง กิจการโทรทัศน์ และกิจการโทรคมนาคมแห่งชาติ (</w:t>
      </w:r>
      <w:r w:rsidR="001A4045">
        <w:rPr>
          <w:rFonts w:ascii="Angsana New" w:hAnsi="Angsana New"/>
          <w:sz w:val="30"/>
          <w:szCs w:val="30"/>
        </w:rPr>
        <w:t>“</w:t>
      </w:r>
      <w:r w:rsidRPr="00D34FD2">
        <w:rPr>
          <w:rFonts w:ascii="Angsana New" w:hAnsi="Angsana New"/>
          <w:sz w:val="30"/>
          <w:szCs w:val="30"/>
          <w:cs/>
        </w:rPr>
        <w:t>สำนักงาน กสทช.</w:t>
      </w:r>
      <w:r w:rsidR="001A4045">
        <w:rPr>
          <w:rFonts w:ascii="Angsana New" w:hAnsi="Angsana New"/>
          <w:sz w:val="30"/>
          <w:szCs w:val="30"/>
        </w:rPr>
        <w:t>”)</w:t>
      </w:r>
      <w:r w:rsidRPr="00D34FD2">
        <w:rPr>
          <w:rFonts w:ascii="Angsana New" w:hAnsi="Angsana New"/>
          <w:sz w:val="30"/>
          <w:szCs w:val="30"/>
          <w:cs/>
        </w:rPr>
        <w:t xml:space="preserve"> จ่ายให้แก่ผู้รับใบอนุญาตให้บริการโครงข่ายเพื่อให้บริการโทรทัศน์ระบบดิจิทัลตามจำนวนที่เกิดขึ้นจริงที่คู่สัญญาตกลงกัน ซึ่งจะต้องไม่เกินอัตราที่</w:t>
      </w:r>
      <w:r w:rsidR="002B7D93">
        <w:rPr>
          <w:rFonts w:ascii="Angsana New" w:hAnsi="Angsana New" w:hint="cs"/>
          <w:sz w:val="30"/>
          <w:szCs w:val="30"/>
          <w:cs/>
        </w:rPr>
        <w:t xml:space="preserve">สำนักงาน </w:t>
      </w:r>
      <w:r w:rsidRPr="00D34FD2">
        <w:rPr>
          <w:rFonts w:ascii="Angsana New" w:hAnsi="Angsana New"/>
          <w:sz w:val="30"/>
          <w:szCs w:val="30"/>
          <w:cs/>
        </w:rPr>
        <w:t>กสทช. ให้ความเห็นชอบ</w:t>
      </w:r>
    </w:p>
    <w:p w:rsidR="001A7CB3" w:rsidRDefault="001A7CB3" w:rsidP="001A7C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1A7CB3" w:rsidRPr="00DC2E82" w:rsidRDefault="001A7CB3" w:rsidP="001A7CB3">
      <w:pPr>
        <w:pStyle w:val="FSBlank"/>
        <w:rPr>
          <w:sz w:val="30"/>
          <w:szCs w:val="30"/>
          <w:cs/>
        </w:rPr>
      </w:pPr>
      <w:r w:rsidRPr="0065387A">
        <w:rPr>
          <w:rFonts w:hint="cs"/>
          <w:spacing w:val="-6"/>
          <w:sz w:val="30"/>
          <w:szCs w:val="30"/>
          <w:cs/>
        </w:rPr>
        <w:t>ในการนี้ บริษัท</w:t>
      </w:r>
      <w:r>
        <w:rPr>
          <w:rFonts w:hint="cs"/>
          <w:spacing w:val="-6"/>
          <w:sz w:val="30"/>
          <w:szCs w:val="30"/>
          <w:cs/>
        </w:rPr>
        <w:t>ย่อย</w:t>
      </w:r>
      <w:r w:rsidRPr="0065387A">
        <w:rPr>
          <w:rFonts w:hint="cs"/>
          <w:spacing w:val="-6"/>
          <w:sz w:val="30"/>
          <w:szCs w:val="30"/>
          <w:cs/>
        </w:rPr>
        <w:t>ได้บันทึกลดมูลค่าตามบัญชีของค่าใบอนุญาตให้ใช้คลื่นความถี่และประกอบกิจการโทรทัศน์ค้างจ่าย</w:t>
      </w:r>
      <w:r w:rsidRPr="002C3D5A">
        <w:rPr>
          <w:rFonts w:hint="cs"/>
          <w:sz w:val="30"/>
          <w:szCs w:val="30"/>
          <w:cs/>
        </w:rPr>
        <w:t>และ</w:t>
      </w:r>
      <w:r>
        <w:rPr>
          <w:rFonts w:hint="cs"/>
          <w:sz w:val="30"/>
          <w:szCs w:val="30"/>
          <w:cs/>
        </w:rPr>
        <w:t>ลด</w:t>
      </w:r>
      <w:r w:rsidRPr="002C3D5A">
        <w:rPr>
          <w:rFonts w:hint="cs"/>
          <w:sz w:val="30"/>
          <w:szCs w:val="30"/>
          <w:cs/>
        </w:rPr>
        <w:t>มูลค่าตามบัญชีของใบอนุญาต</w:t>
      </w:r>
      <w:r>
        <w:rPr>
          <w:rFonts w:hint="cs"/>
          <w:sz w:val="30"/>
          <w:szCs w:val="30"/>
          <w:cs/>
        </w:rPr>
        <w:t xml:space="preserve"> </w:t>
      </w:r>
      <w:r w:rsidRPr="002C3D5A">
        <w:rPr>
          <w:rFonts w:hint="cs"/>
          <w:sz w:val="30"/>
          <w:szCs w:val="30"/>
          <w:cs/>
        </w:rPr>
        <w:t>เพื่อสะท้อนมูลค่าปัจจุบันของกระแสเงินสดที่บริษัท</w:t>
      </w:r>
      <w:r>
        <w:rPr>
          <w:rFonts w:hint="cs"/>
          <w:sz w:val="30"/>
          <w:szCs w:val="30"/>
          <w:cs/>
        </w:rPr>
        <w:t>ย่อย</w:t>
      </w:r>
      <w:r w:rsidRPr="002C3D5A">
        <w:rPr>
          <w:rFonts w:hint="cs"/>
          <w:sz w:val="30"/>
          <w:szCs w:val="30"/>
          <w:cs/>
        </w:rPr>
        <w:t>ต้องชำระ</w:t>
      </w:r>
      <w:r>
        <w:rPr>
          <w:rFonts w:hint="cs"/>
          <w:sz w:val="30"/>
          <w:szCs w:val="30"/>
          <w:cs/>
        </w:rPr>
        <w:t xml:space="preserve">                       </w:t>
      </w:r>
      <w:r w:rsidRPr="00B36AFC">
        <w:rPr>
          <w:rFonts w:hint="cs"/>
          <w:spacing w:val="-6"/>
          <w:sz w:val="30"/>
          <w:szCs w:val="30"/>
          <w:cs/>
        </w:rPr>
        <w:t>ที่เปลี่ยนแปลงไปสำหรับ</w:t>
      </w:r>
      <w:r w:rsidRPr="00731CD4">
        <w:rPr>
          <w:spacing w:val="-6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Pr="00B36AFC">
        <w:rPr>
          <w:rFonts w:hint="cs"/>
          <w:spacing w:val="-6"/>
          <w:sz w:val="30"/>
          <w:szCs w:val="30"/>
          <w:cs/>
        </w:rPr>
        <w:t>งวดที่ห้าและงวดที่หก</w:t>
      </w:r>
      <w:r>
        <w:rPr>
          <w:rFonts w:hint="cs"/>
          <w:spacing w:val="-6"/>
          <w:sz w:val="30"/>
          <w:szCs w:val="30"/>
          <w:cs/>
        </w:rPr>
        <w:t xml:space="preserve">    </w:t>
      </w:r>
      <w:r w:rsidRPr="00B36AFC">
        <w:rPr>
          <w:rFonts w:hint="cs"/>
          <w:spacing w:val="-6"/>
          <w:sz w:val="30"/>
          <w:szCs w:val="30"/>
          <w:cs/>
        </w:rPr>
        <w:t xml:space="preserve">ของราคาที่เกินกว่าขั้นต่ำจำนวน </w:t>
      </w:r>
      <w:r w:rsidRPr="00B36AFC">
        <w:rPr>
          <w:spacing w:val="-6"/>
          <w:sz w:val="30"/>
          <w:szCs w:val="30"/>
        </w:rPr>
        <w:t>664.5</w:t>
      </w:r>
      <w:r w:rsidR="008F0174">
        <w:rPr>
          <w:spacing w:val="-6"/>
          <w:sz w:val="30"/>
          <w:szCs w:val="30"/>
        </w:rPr>
        <w:t>9</w:t>
      </w:r>
      <w:r w:rsidRPr="00B36AFC">
        <w:rPr>
          <w:spacing w:val="-6"/>
          <w:sz w:val="30"/>
          <w:szCs w:val="30"/>
        </w:rPr>
        <w:t xml:space="preserve"> </w:t>
      </w:r>
      <w:r w:rsidRPr="00B36AFC">
        <w:rPr>
          <w:rFonts w:hint="cs"/>
          <w:spacing w:val="-6"/>
          <w:sz w:val="30"/>
          <w:szCs w:val="30"/>
          <w:cs/>
        </w:rPr>
        <w:t>ล้านบาท สุทธิจากดอกเบี้ยรอตัดบัญชี</w:t>
      </w:r>
      <w:r w:rsidRPr="003F71D1">
        <w:rPr>
          <w:rFonts w:hint="cs"/>
          <w:spacing w:val="-8"/>
          <w:sz w:val="30"/>
          <w:szCs w:val="30"/>
          <w:cs/>
        </w:rPr>
        <w:t>จำนวน</w:t>
      </w:r>
      <w:r>
        <w:rPr>
          <w:spacing w:val="-8"/>
          <w:sz w:val="30"/>
          <w:szCs w:val="30"/>
        </w:rPr>
        <w:t xml:space="preserve"> </w:t>
      </w:r>
      <w:r w:rsidRPr="003F71D1">
        <w:rPr>
          <w:spacing w:val="-8"/>
          <w:sz w:val="30"/>
          <w:szCs w:val="30"/>
        </w:rPr>
        <w:t xml:space="preserve">59.42 </w:t>
      </w:r>
      <w:r w:rsidRPr="003F71D1">
        <w:rPr>
          <w:rFonts w:hint="cs"/>
          <w:spacing w:val="-8"/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และ</w:t>
      </w:r>
      <w:r w:rsidRPr="00DC2E82">
        <w:rPr>
          <w:rFonts w:hint="cs"/>
          <w:sz w:val="30"/>
          <w:szCs w:val="30"/>
          <w:cs/>
        </w:rPr>
        <w:t>ตัดจำหน่ายใบอนุญาตคงเหลือสุทธิอย่างเป็นระบบตลอดอายุการใช้ประโยชน์ของใบอนุญาตที่เหลืออยู่</w:t>
      </w:r>
    </w:p>
    <w:p w:rsidR="001A7CB3" w:rsidRPr="00724934" w:rsidRDefault="001A7CB3" w:rsidP="001A7CB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:rsidR="001A7CB3" w:rsidRPr="00AC7900" w:rsidRDefault="001A7CB3" w:rsidP="001A7CB3">
      <w:pPr>
        <w:pStyle w:val="FSBlank"/>
        <w:rPr>
          <w:spacing w:val="-6"/>
          <w:sz w:val="30"/>
          <w:szCs w:val="30"/>
        </w:rPr>
      </w:pPr>
      <w:r w:rsidRPr="00CB6237">
        <w:rPr>
          <w:spacing w:val="-6"/>
          <w:sz w:val="30"/>
          <w:szCs w:val="30"/>
          <w:cs/>
        </w:rPr>
        <w:t>ในระหว่าง</w:t>
      </w:r>
      <w:r w:rsidR="007B3AAA" w:rsidRPr="00CB6237">
        <w:rPr>
          <w:rFonts w:hint="cs"/>
          <w:spacing w:val="-6"/>
          <w:sz w:val="30"/>
          <w:szCs w:val="30"/>
          <w:cs/>
        </w:rPr>
        <w:t>ปี</w:t>
      </w:r>
      <w:r w:rsidRPr="00CB6237">
        <w:rPr>
          <w:spacing w:val="-6"/>
          <w:sz w:val="30"/>
          <w:szCs w:val="30"/>
          <w:cs/>
        </w:rPr>
        <w:t xml:space="preserve">สิ้นสุดวันที่ </w:t>
      </w:r>
      <w:r w:rsidR="007B3AAA" w:rsidRPr="00CB6237">
        <w:rPr>
          <w:spacing w:val="-6"/>
          <w:sz w:val="30"/>
          <w:szCs w:val="30"/>
        </w:rPr>
        <w:t xml:space="preserve">31 </w:t>
      </w:r>
      <w:r w:rsidR="007B3AAA" w:rsidRPr="00CB6237">
        <w:rPr>
          <w:rFonts w:hint="cs"/>
          <w:spacing w:val="-6"/>
          <w:sz w:val="30"/>
          <w:szCs w:val="30"/>
          <w:cs/>
        </w:rPr>
        <w:t>ธันวาคม</w:t>
      </w:r>
      <w:r w:rsidRPr="00CB6237">
        <w:rPr>
          <w:spacing w:val="-6"/>
          <w:sz w:val="30"/>
          <w:szCs w:val="30"/>
          <w:cs/>
        </w:rPr>
        <w:t xml:space="preserve"> 2562 บริษัท</w:t>
      </w:r>
      <w:r w:rsidRPr="00CB6237">
        <w:rPr>
          <w:rFonts w:hint="cs"/>
          <w:spacing w:val="-6"/>
          <w:sz w:val="30"/>
          <w:szCs w:val="30"/>
          <w:cs/>
        </w:rPr>
        <w:t>ย่อย</w:t>
      </w:r>
      <w:r w:rsidRPr="00CB6237">
        <w:rPr>
          <w:spacing w:val="-6"/>
          <w:sz w:val="30"/>
          <w:szCs w:val="30"/>
          <w:cs/>
        </w:rPr>
        <w:t xml:space="preserve"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และค่าใช้จ่ายในการส่งสัญญาณโทรทัศน์ที่ให้บริการเป็นการทั่วไปผ่านดาวเทียมจากสำนักงาน กสทช. และบันทึกในบัญชีรายได้อื่นเป็นจำนวนเงิน </w:t>
      </w:r>
      <w:r w:rsidR="00CB6237" w:rsidRPr="00CB6237">
        <w:rPr>
          <w:spacing w:val="-6"/>
          <w:sz w:val="30"/>
          <w:szCs w:val="30"/>
        </w:rPr>
        <w:t>96.56</w:t>
      </w:r>
      <w:r w:rsidRPr="00CB6237">
        <w:rPr>
          <w:spacing w:val="-6"/>
          <w:sz w:val="30"/>
          <w:szCs w:val="30"/>
          <w:cs/>
        </w:rPr>
        <w:t xml:space="preserve"> ล้านบาท </w:t>
      </w:r>
      <w:r w:rsidRPr="00CB6237">
        <w:rPr>
          <w:i/>
          <w:iCs/>
          <w:spacing w:val="-6"/>
          <w:sz w:val="30"/>
          <w:szCs w:val="30"/>
          <w:cs/>
        </w:rPr>
        <w:t>(2561:</w:t>
      </w:r>
      <w:r w:rsidRPr="00CB6237">
        <w:rPr>
          <w:i/>
          <w:iCs/>
          <w:spacing w:val="-6"/>
          <w:sz w:val="30"/>
          <w:szCs w:val="30"/>
        </w:rPr>
        <w:t xml:space="preserve"> </w:t>
      </w:r>
      <w:r w:rsidR="007B3AAA" w:rsidRPr="00CB6237">
        <w:rPr>
          <w:i/>
          <w:iCs/>
          <w:spacing w:val="-6"/>
          <w:sz w:val="30"/>
          <w:szCs w:val="30"/>
        </w:rPr>
        <w:t>78.60</w:t>
      </w:r>
      <w:r w:rsidRPr="00CB6237">
        <w:rPr>
          <w:i/>
          <w:iCs/>
          <w:spacing w:val="-6"/>
          <w:sz w:val="30"/>
          <w:szCs w:val="30"/>
        </w:rPr>
        <w:t xml:space="preserve"> </w:t>
      </w:r>
      <w:r w:rsidRPr="00CB6237">
        <w:rPr>
          <w:rFonts w:hint="cs"/>
          <w:i/>
          <w:iCs/>
          <w:spacing w:val="-6"/>
          <w:sz w:val="30"/>
          <w:szCs w:val="30"/>
          <w:cs/>
        </w:rPr>
        <w:t>ล้านบาท</w:t>
      </w:r>
      <w:r w:rsidR="008F0174">
        <w:rPr>
          <w:i/>
          <w:iCs/>
          <w:spacing w:val="-6"/>
          <w:sz w:val="30"/>
          <w:szCs w:val="30"/>
        </w:rPr>
        <w:t>)</w:t>
      </w:r>
      <w:r w:rsidRPr="00CB6237">
        <w:rPr>
          <w:rFonts w:hint="cs"/>
          <w:i/>
          <w:iCs/>
          <w:spacing w:val="-6"/>
          <w:sz w:val="30"/>
          <w:szCs w:val="30"/>
          <w:cs/>
        </w:rPr>
        <w:t xml:space="preserve"> </w:t>
      </w:r>
      <w:r w:rsidRPr="00CB6237">
        <w:rPr>
          <w:rFonts w:hint="cs"/>
          <w:spacing w:val="-6"/>
          <w:sz w:val="30"/>
          <w:szCs w:val="30"/>
          <w:cs/>
        </w:rPr>
        <w:t>ในงบกำไรขาดทุนเบ็ดเสร็จรวม</w:t>
      </w:r>
    </w:p>
    <w:p w:rsidR="001A7CB3" w:rsidRDefault="001A7CB3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D34FD2" w:rsidRDefault="00D34FD2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D34FD2" w:rsidRDefault="00D34FD2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D34FD2" w:rsidRDefault="00D34FD2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D34FD2" w:rsidRDefault="00D34FD2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D34FD2" w:rsidRDefault="00D34FD2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D34FD2" w:rsidRDefault="00D34FD2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D34FD2" w:rsidRPr="00897133" w:rsidRDefault="00D34FD2" w:rsidP="00D34FD2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97133">
        <w:rPr>
          <w:rFonts w:ascii="Angsana New" w:hAnsi="Angsana New" w:hint="cs"/>
          <w:sz w:val="30"/>
          <w:szCs w:val="30"/>
          <w:cs/>
        </w:rPr>
        <w:lastRenderedPageBreak/>
        <w:t>ค่าใบอนุญาตให้ใช้คลื่นความถี่และประกอบกิจการโทรทัศน์ค้างจ่าย</w:t>
      </w:r>
      <w:r w:rsidRPr="00897133">
        <w:rPr>
          <w:rFonts w:ascii="Angsana New" w:hAnsi="Angsana New"/>
          <w:sz w:val="30"/>
          <w:szCs w:val="30"/>
          <w:cs/>
        </w:rPr>
        <w:t xml:space="preserve"> </w:t>
      </w:r>
      <w:r w:rsidRPr="00897133">
        <w:rPr>
          <w:rFonts w:ascii="Angsana New" w:hAnsi="Angsana New" w:hint="cs"/>
          <w:sz w:val="30"/>
          <w:szCs w:val="30"/>
          <w:cs/>
        </w:rPr>
        <w:t>ณ</w:t>
      </w:r>
      <w:r w:rsidRPr="00897133">
        <w:rPr>
          <w:rFonts w:ascii="Angsana New" w:hAnsi="Angsana New"/>
          <w:sz w:val="30"/>
          <w:szCs w:val="30"/>
          <w:cs/>
        </w:rPr>
        <w:t xml:space="preserve"> </w:t>
      </w:r>
      <w:r w:rsidRPr="00897133">
        <w:rPr>
          <w:rFonts w:ascii="Angsana New" w:hAnsi="Angsana New" w:hint="cs"/>
          <w:sz w:val="30"/>
          <w:szCs w:val="30"/>
          <w:cs/>
        </w:rPr>
        <w:t>วันที่</w:t>
      </w:r>
      <w:r w:rsidRPr="00897133">
        <w:rPr>
          <w:rFonts w:ascii="Angsana New" w:hAnsi="Angsana New"/>
          <w:sz w:val="30"/>
          <w:szCs w:val="30"/>
        </w:rPr>
        <w:t xml:space="preserve"> 31 </w:t>
      </w:r>
      <w:r w:rsidRPr="00897133">
        <w:rPr>
          <w:rFonts w:ascii="Angsana New" w:hAnsi="Angsana New" w:hint="cs"/>
          <w:sz w:val="30"/>
          <w:szCs w:val="30"/>
          <w:cs/>
        </w:rPr>
        <w:t>ธันวาคม</w:t>
      </w:r>
      <w:r w:rsidRPr="00897133">
        <w:rPr>
          <w:rFonts w:ascii="Angsana New" w:hAnsi="Angsana New"/>
          <w:sz w:val="30"/>
          <w:szCs w:val="30"/>
          <w:cs/>
        </w:rPr>
        <w:t xml:space="preserve"> </w:t>
      </w:r>
      <w:r w:rsidRPr="00897133">
        <w:rPr>
          <w:rFonts w:ascii="Angsana New" w:hAnsi="Angsana New" w:hint="cs"/>
          <w:sz w:val="30"/>
          <w:szCs w:val="30"/>
          <w:cs/>
        </w:rPr>
        <w:t>มีรายละเอียด</w:t>
      </w:r>
      <w:r w:rsidRPr="00897133">
        <w:rPr>
          <w:rFonts w:ascii="Angsana New" w:hAnsi="Angsana New"/>
          <w:sz w:val="30"/>
          <w:szCs w:val="30"/>
          <w:cs/>
        </w:rPr>
        <w:t xml:space="preserve"> </w:t>
      </w:r>
      <w:r w:rsidRPr="00897133">
        <w:rPr>
          <w:rFonts w:ascii="Angsana New" w:hAnsi="Angsana New" w:hint="cs"/>
          <w:sz w:val="30"/>
          <w:szCs w:val="30"/>
          <w:cs/>
        </w:rPr>
        <w:t>ดังนี้</w:t>
      </w:r>
    </w:p>
    <w:p w:rsidR="00D34FD2" w:rsidRPr="00897133" w:rsidRDefault="00D34FD2" w:rsidP="00D34FD2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810"/>
        <w:gridCol w:w="236"/>
        <w:gridCol w:w="990"/>
        <w:gridCol w:w="236"/>
        <w:gridCol w:w="990"/>
        <w:gridCol w:w="236"/>
        <w:gridCol w:w="822"/>
        <w:gridCol w:w="270"/>
        <w:gridCol w:w="1068"/>
      </w:tblGrid>
      <w:tr w:rsidR="00D34FD2" w:rsidRPr="0004399C" w:rsidTr="006C002B">
        <w:trPr>
          <w:cantSplit/>
        </w:trPr>
        <w:tc>
          <w:tcPr>
            <w:tcW w:w="2340" w:type="dxa"/>
          </w:tcPr>
          <w:p w:rsidR="00D34FD2" w:rsidRPr="005E5714" w:rsidRDefault="00D34FD2" w:rsidP="006C002B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96" w:type="dxa"/>
            <w:gridSpan w:val="5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6" w:type="dxa"/>
            <w:gridSpan w:val="5"/>
          </w:tcPr>
          <w:p w:rsidR="00D34FD2" w:rsidRPr="0004399C" w:rsidRDefault="00D34FD2" w:rsidP="006C002B">
            <w:pPr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D34FD2" w:rsidRPr="0004399C" w:rsidTr="006C002B">
        <w:trPr>
          <w:cantSplit/>
        </w:trPr>
        <w:tc>
          <w:tcPr>
            <w:tcW w:w="2340" w:type="dxa"/>
          </w:tcPr>
          <w:p w:rsidR="00D34FD2" w:rsidRPr="0004399C" w:rsidRDefault="00D34FD2" w:rsidP="006C002B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27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D34FD2" w:rsidRPr="0004399C" w:rsidTr="006C002B">
        <w:trPr>
          <w:cantSplit/>
        </w:trPr>
        <w:tc>
          <w:tcPr>
            <w:tcW w:w="2340" w:type="dxa"/>
          </w:tcPr>
          <w:p w:rsidR="00D34FD2" w:rsidRPr="0004399C" w:rsidRDefault="00D34FD2" w:rsidP="006C002B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7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</w:tr>
      <w:tr w:rsidR="00D34FD2" w:rsidRPr="0004399C" w:rsidTr="006C002B">
        <w:trPr>
          <w:cantSplit/>
        </w:trPr>
        <w:tc>
          <w:tcPr>
            <w:tcW w:w="2340" w:type="dxa"/>
          </w:tcPr>
          <w:p w:rsidR="00D34FD2" w:rsidRPr="0004399C" w:rsidRDefault="00D34FD2" w:rsidP="006C002B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D34FD2" w:rsidRPr="0004399C" w:rsidRDefault="00D34FD2" w:rsidP="006C002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</w:tr>
      <w:tr w:rsidR="00D34FD2" w:rsidRPr="0004399C" w:rsidTr="006C002B">
        <w:trPr>
          <w:cantSplit/>
        </w:trPr>
        <w:tc>
          <w:tcPr>
            <w:tcW w:w="2340" w:type="dxa"/>
          </w:tcPr>
          <w:p w:rsidR="00D34FD2" w:rsidRPr="0004399C" w:rsidRDefault="00D34FD2" w:rsidP="006C002B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18" w:type="dxa"/>
            <w:gridSpan w:val="11"/>
          </w:tcPr>
          <w:p w:rsidR="00D34FD2" w:rsidRPr="0004399C" w:rsidRDefault="00D34FD2" w:rsidP="006C002B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34FD2" w:rsidRPr="0004399C" w:rsidTr="006C002B">
        <w:trPr>
          <w:cantSplit/>
        </w:trPr>
        <w:tc>
          <w:tcPr>
            <w:tcW w:w="2340" w:type="dxa"/>
          </w:tcPr>
          <w:p w:rsidR="00D34FD2" w:rsidRPr="0004399C" w:rsidRDefault="00D34FD2" w:rsidP="006C002B">
            <w:pPr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4FD2" w:rsidRPr="005B3147" w:rsidTr="006C002B">
        <w:trPr>
          <w:cantSplit/>
          <w:trHeight w:val="74"/>
        </w:trPr>
        <w:tc>
          <w:tcPr>
            <w:tcW w:w="2340" w:type="dxa"/>
          </w:tcPr>
          <w:p w:rsidR="00D34FD2" w:rsidRPr="0004399C" w:rsidRDefault="00D34FD2" w:rsidP="006C002B">
            <w:pPr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618,500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(55,981)</w:t>
            </w:r>
          </w:p>
        </w:tc>
        <w:tc>
          <w:tcPr>
            <w:tcW w:w="270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562,519</w:t>
            </w:r>
          </w:p>
        </w:tc>
      </w:tr>
      <w:tr w:rsidR="00D34FD2" w:rsidRPr="005B3147" w:rsidTr="006C002B">
        <w:trPr>
          <w:cantSplit/>
          <w:trHeight w:val="74"/>
        </w:trPr>
        <w:tc>
          <w:tcPr>
            <w:tcW w:w="2340" w:type="dxa"/>
          </w:tcPr>
          <w:p w:rsidR="00D34FD2" w:rsidRPr="0004399C" w:rsidRDefault="00D34FD2" w:rsidP="006C002B">
            <w:pPr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หลังจากห้าปี</w:t>
            </w:r>
          </w:p>
        </w:tc>
        <w:tc>
          <w:tcPr>
            <w:tcW w:w="99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594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362,000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(8,855)</w:t>
            </w:r>
          </w:p>
        </w:tc>
        <w:tc>
          <w:tcPr>
            <w:tcW w:w="270" w:type="dxa"/>
          </w:tcPr>
          <w:p w:rsidR="00D34FD2" w:rsidRPr="0004399C" w:rsidRDefault="00D34FD2" w:rsidP="006C002B">
            <w:pPr>
              <w:tabs>
                <w:tab w:val="clear" w:pos="680"/>
                <w:tab w:val="decimal" w:pos="594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353,145</w:t>
            </w:r>
          </w:p>
        </w:tc>
      </w:tr>
      <w:tr w:rsidR="00D34FD2" w:rsidRPr="005E5714" w:rsidTr="006C002B">
        <w:trPr>
          <w:cantSplit/>
        </w:trPr>
        <w:tc>
          <w:tcPr>
            <w:tcW w:w="2340" w:type="dxa"/>
          </w:tcPr>
          <w:p w:rsidR="00D34FD2" w:rsidRPr="0004399C" w:rsidRDefault="00D34FD2" w:rsidP="006C002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4FD2" w:rsidRPr="00B0394E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394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34FD2" w:rsidRPr="00B0394E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394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4FD2" w:rsidRPr="00B0394E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394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980,500</w:t>
            </w:r>
          </w:p>
        </w:tc>
        <w:tc>
          <w:tcPr>
            <w:tcW w:w="236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(64,836)</w:t>
            </w:r>
          </w:p>
        </w:tc>
        <w:tc>
          <w:tcPr>
            <w:tcW w:w="270" w:type="dxa"/>
          </w:tcPr>
          <w:p w:rsidR="00D34FD2" w:rsidRPr="0004399C" w:rsidRDefault="00D34FD2" w:rsidP="006C002B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D34FD2" w:rsidRPr="0004399C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915,664</w:t>
            </w:r>
          </w:p>
        </w:tc>
      </w:tr>
    </w:tbl>
    <w:p w:rsidR="00D34FD2" w:rsidRPr="00DF67A6" w:rsidRDefault="00D34FD2" w:rsidP="00D34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</w:rPr>
      </w:pPr>
    </w:p>
    <w:p w:rsidR="00D34FD2" w:rsidRDefault="00D34FD2" w:rsidP="00D34FD2">
      <w:pPr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E0706">
        <w:rPr>
          <w:rFonts w:ascii="Angsana New" w:hAnsi="Angsana New" w:hint="cs"/>
          <w:spacing w:val="-6"/>
          <w:sz w:val="30"/>
          <w:szCs w:val="30"/>
          <w:cs/>
        </w:rPr>
        <w:t>การเปลี่ยนแปลงของค่าใบอนุญาตให้ใช้คลื่นความถี่และประกอบกิจการโทรทัศน์ค้างจ่าย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ในระหว่างแต่ละปี                       </w:t>
      </w:r>
      <w:r w:rsidRPr="006E0706">
        <w:rPr>
          <w:rFonts w:ascii="Angsana New" w:hAnsi="Angsana New" w:hint="cs"/>
          <w:spacing w:val="-6"/>
          <w:sz w:val="30"/>
          <w:szCs w:val="30"/>
          <w:cs/>
        </w:rPr>
        <w:t>มีรายละเอียดดังนี้</w:t>
      </w:r>
    </w:p>
    <w:p w:rsidR="00D34FD2" w:rsidRPr="00897133" w:rsidRDefault="00D34FD2" w:rsidP="00D34FD2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950"/>
        <w:gridCol w:w="1458"/>
        <w:gridCol w:w="1260"/>
        <w:gridCol w:w="270"/>
        <w:gridCol w:w="1260"/>
      </w:tblGrid>
      <w:tr w:rsidR="00D34FD2" w:rsidRPr="006E0706" w:rsidTr="006C002B">
        <w:tc>
          <w:tcPr>
            <w:tcW w:w="4950" w:type="dxa"/>
          </w:tcPr>
          <w:p w:rsidR="00D34FD2" w:rsidRPr="006E0706" w:rsidRDefault="00D34FD2" w:rsidP="006C00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:rsidR="00D34FD2" w:rsidRPr="006E0706" w:rsidRDefault="00D34FD2" w:rsidP="006C002B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34FD2" w:rsidRPr="006E0706" w:rsidRDefault="00D34FD2" w:rsidP="006C002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34FD2" w:rsidRPr="006E0706" w:rsidRDefault="00D34FD2" w:rsidP="006C002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4FD2" w:rsidRPr="006E0706" w:rsidRDefault="00D34FD2" w:rsidP="006C002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34FD2" w:rsidRPr="006E0706" w:rsidTr="006C002B">
        <w:trPr>
          <w:trHeight w:val="227"/>
        </w:trPr>
        <w:tc>
          <w:tcPr>
            <w:tcW w:w="4950" w:type="dxa"/>
          </w:tcPr>
          <w:p w:rsidR="00D34FD2" w:rsidRPr="006E0706" w:rsidRDefault="00D34FD2" w:rsidP="006C00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:rsidR="00D34FD2" w:rsidRPr="006E0706" w:rsidRDefault="00D34FD2" w:rsidP="006C002B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D34FD2" w:rsidRPr="006E0706" w:rsidRDefault="00D34FD2" w:rsidP="006C002B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07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4FD2" w:rsidRPr="006E0706" w:rsidTr="006C002B">
        <w:trPr>
          <w:trHeight w:val="344"/>
        </w:trPr>
        <w:tc>
          <w:tcPr>
            <w:tcW w:w="4950" w:type="dxa"/>
          </w:tcPr>
          <w:p w:rsidR="00D34FD2" w:rsidRPr="006E0706" w:rsidRDefault="00D34FD2" w:rsidP="006C002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 w:hint="cs"/>
                <w:sz w:val="30"/>
                <w:szCs w:val="30"/>
                <w:cs/>
              </w:rPr>
              <w:t>ค่าใบอนุญาตให้ใช้คลื่นความถี่และประกอบกิจการ</w:t>
            </w:r>
          </w:p>
          <w:p w:rsidR="00D34FD2" w:rsidRPr="006E0706" w:rsidRDefault="00D34FD2" w:rsidP="006C00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0706">
              <w:rPr>
                <w:rFonts w:ascii="Angsana New" w:hAnsi="Angsana New" w:hint="cs"/>
                <w:sz w:val="30"/>
                <w:szCs w:val="30"/>
                <w:cs/>
              </w:rPr>
              <w:t xml:space="preserve">   โทรทัศน์ค้างจ่าย ณ วันที่ </w:t>
            </w:r>
            <w:r w:rsidRPr="006E07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E070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:rsidR="00D34FD2" w:rsidRPr="006E0706" w:rsidRDefault="00D34FD2" w:rsidP="006C002B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4FD2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  <w:p w:rsidR="00D34FD2" w:rsidRPr="006E0706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915,664</w:t>
            </w:r>
          </w:p>
        </w:tc>
        <w:tc>
          <w:tcPr>
            <w:tcW w:w="270" w:type="dxa"/>
            <w:vAlign w:val="bottom"/>
          </w:tcPr>
          <w:p w:rsidR="00D34FD2" w:rsidRPr="006E0706" w:rsidRDefault="00D34FD2" w:rsidP="006C002B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4FD2" w:rsidRPr="006E0706" w:rsidRDefault="00D34FD2" w:rsidP="006C002B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34FD2" w:rsidRPr="006E0706" w:rsidRDefault="00D34FD2" w:rsidP="006C002B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894,841</w:t>
            </w:r>
          </w:p>
        </w:tc>
      </w:tr>
      <w:tr w:rsidR="00D34FD2" w:rsidRPr="006E0706" w:rsidTr="006C002B">
        <w:trPr>
          <w:trHeight w:val="74"/>
        </w:trPr>
        <w:tc>
          <w:tcPr>
            <w:tcW w:w="4950" w:type="dxa"/>
          </w:tcPr>
          <w:p w:rsidR="00D34FD2" w:rsidRPr="006E0706" w:rsidRDefault="00D34FD2" w:rsidP="006C00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0706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458" w:type="dxa"/>
          </w:tcPr>
          <w:p w:rsidR="00D34FD2" w:rsidRPr="006E0706" w:rsidRDefault="00D34FD2" w:rsidP="006C002B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4FD2" w:rsidRPr="006E0706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(256,500)</w:t>
            </w:r>
          </w:p>
        </w:tc>
        <w:tc>
          <w:tcPr>
            <w:tcW w:w="270" w:type="dxa"/>
            <w:vAlign w:val="bottom"/>
          </w:tcPr>
          <w:p w:rsidR="00D34FD2" w:rsidRPr="006E0706" w:rsidRDefault="00D34FD2" w:rsidP="006C002B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4FD2" w:rsidRPr="006E0706" w:rsidRDefault="00D34FD2" w:rsidP="006C002B">
            <w:pPr>
              <w:tabs>
                <w:tab w:val="clear" w:pos="680"/>
                <w:tab w:val="clear" w:pos="907"/>
                <w:tab w:val="left" w:pos="-18"/>
              </w:tabs>
              <w:spacing w:line="240" w:lineRule="auto"/>
              <w:ind w:left="-1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4FD2" w:rsidRPr="006E0706" w:rsidTr="006C002B">
        <w:tc>
          <w:tcPr>
            <w:tcW w:w="4950" w:type="dxa"/>
          </w:tcPr>
          <w:p w:rsidR="00D34FD2" w:rsidRPr="006E0706" w:rsidRDefault="00D34FD2" w:rsidP="006C00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070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58" w:type="dxa"/>
          </w:tcPr>
          <w:p w:rsidR="00D34FD2" w:rsidRPr="006E0706" w:rsidRDefault="00D34FD2" w:rsidP="006C002B">
            <w:pPr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34FD2" w:rsidRPr="006E0706" w:rsidRDefault="00D34FD2" w:rsidP="006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5,421</w:t>
            </w:r>
          </w:p>
        </w:tc>
        <w:tc>
          <w:tcPr>
            <w:tcW w:w="270" w:type="dxa"/>
            <w:vAlign w:val="bottom"/>
          </w:tcPr>
          <w:p w:rsidR="00D34FD2" w:rsidRPr="006E0706" w:rsidRDefault="00D34FD2" w:rsidP="006C002B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4FD2" w:rsidRPr="006E0706" w:rsidRDefault="00D34FD2" w:rsidP="006C002B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20,823</w:t>
            </w:r>
          </w:p>
        </w:tc>
      </w:tr>
      <w:tr w:rsidR="004C11BE" w:rsidRPr="006E0706" w:rsidTr="006C002B">
        <w:tc>
          <w:tcPr>
            <w:tcW w:w="4950" w:type="dxa"/>
          </w:tcPr>
          <w:p w:rsidR="004C11BE" w:rsidRDefault="004C11BE" w:rsidP="004C11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ลดลงจากการได้รับยกเว้นค่าธรรมเนียมใบอนุญาต</w:t>
            </w:r>
          </w:p>
        </w:tc>
        <w:tc>
          <w:tcPr>
            <w:tcW w:w="1458" w:type="dxa"/>
          </w:tcPr>
          <w:p w:rsidR="004C11BE" w:rsidRPr="007C2468" w:rsidRDefault="004C11BE" w:rsidP="004C11BE">
            <w:pPr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C11BE" w:rsidRPr="006E0706" w:rsidRDefault="004C11BE" w:rsidP="004C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(664,585)</w:t>
            </w:r>
          </w:p>
        </w:tc>
        <w:tc>
          <w:tcPr>
            <w:tcW w:w="270" w:type="dxa"/>
            <w:vAlign w:val="bottom"/>
          </w:tcPr>
          <w:p w:rsidR="004C11BE" w:rsidRPr="006E0706" w:rsidRDefault="004C11BE" w:rsidP="004C11BE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11BE" w:rsidRPr="006E0706" w:rsidRDefault="004C11BE" w:rsidP="004C11BE">
            <w:pPr>
              <w:tabs>
                <w:tab w:val="clear" w:pos="680"/>
                <w:tab w:val="clear" w:pos="907"/>
                <w:tab w:val="left" w:pos="-18"/>
              </w:tabs>
              <w:spacing w:line="240" w:lineRule="auto"/>
              <w:ind w:left="-1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4FD2" w:rsidRPr="006E0706" w:rsidTr="006C002B">
        <w:trPr>
          <w:trHeight w:val="199"/>
        </w:trPr>
        <w:tc>
          <w:tcPr>
            <w:tcW w:w="4950" w:type="dxa"/>
          </w:tcPr>
          <w:p w:rsidR="00D34FD2" w:rsidRPr="006E0706" w:rsidRDefault="00D34FD2" w:rsidP="006C002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07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ค่าใบอนุญาตให้ใช้คลื่นความถี่และประกอบกิจการ</w:t>
            </w:r>
          </w:p>
          <w:p w:rsidR="00D34FD2" w:rsidRPr="006E0706" w:rsidRDefault="00D34FD2" w:rsidP="006C002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07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โทรทัศน์ค้างจ่าย</w:t>
            </w:r>
            <w:r w:rsidRPr="006E07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6E07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E07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8" w:type="dxa"/>
          </w:tcPr>
          <w:p w:rsidR="00D34FD2" w:rsidRPr="006E0706" w:rsidRDefault="00D34FD2" w:rsidP="006C002B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34FD2" w:rsidRPr="00E456D9" w:rsidRDefault="00D34FD2" w:rsidP="006C002B">
            <w:pPr>
              <w:tabs>
                <w:tab w:val="clear" w:pos="680"/>
                <w:tab w:val="clear" w:pos="907"/>
                <w:tab w:val="left" w:pos="-18"/>
              </w:tabs>
              <w:spacing w:line="240" w:lineRule="auto"/>
              <w:ind w:left="-1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34FD2" w:rsidRPr="00E456D9" w:rsidRDefault="00D34FD2" w:rsidP="006C002B">
            <w:pPr>
              <w:tabs>
                <w:tab w:val="clear" w:pos="680"/>
                <w:tab w:val="clear" w:pos="907"/>
                <w:tab w:val="left" w:pos="-18"/>
              </w:tabs>
              <w:spacing w:line="240" w:lineRule="auto"/>
              <w:ind w:left="-1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56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34FD2" w:rsidRPr="006E0706" w:rsidRDefault="00D34FD2" w:rsidP="006C002B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34FD2" w:rsidRDefault="00D34FD2" w:rsidP="006C002B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34FD2" w:rsidRPr="006E0706" w:rsidRDefault="00D34FD2" w:rsidP="006C002B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0706">
              <w:rPr>
                <w:rFonts w:ascii="Angsana New" w:hAnsi="Angsana New"/>
                <w:b/>
                <w:bCs/>
                <w:sz w:val="30"/>
                <w:szCs w:val="30"/>
              </w:rPr>
              <w:t>915,664</w:t>
            </w:r>
          </w:p>
        </w:tc>
      </w:tr>
    </w:tbl>
    <w:p w:rsidR="00D34FD2" w:rsidRDefault="00D34FD2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7B3AAA" w:rsidRPr="007B3AAA" w:rsidRDefault="007B3AAA" w:rsidP="007B3AAA">
      <w:pPr>
        <w:pStyle w:val="FSBlank"/>
        <w:rPr>
          <w:spacing w:val="-6"/>
          <w:sz w:val="30"/>
          <w:szCs w:val="30"/>
        </w:rPr>
      </w:pPr>
      <w:r w:rsidRPr="007B3AAA">
        <w:rPr>
          <w:spacing w:val="-6"/>
          <w:sz w:val="30"/>
          <w:szCs w:val="30"/>
          <w:cs/>
        </w:rPr>
        <w:t xml:space="preserve">ณ วันที่ </w:t>
      </w:r>
      <w:r w:rsidRPr="007B3AAA">
        <w:rPr>
          <w:spacing w:val="-6"/>
          <w:sz w:val="30"/>
          <w:szCs w:val="30"/>
        </w:rPr>
        <w:t>3</w:t>
      </w:r>
      <w:r>
        <w:rPr>
          <w:spacing w:val="-6"/>
          <w:sz w:val="30"/>
          <w:szCs w:val="30"/>
        </w:rPr>
        <w:t>1</w:t>
      </w:r>
      <w:r w:rsidRPr="007B3AAA">
        <w:rPr>
          <w:spacing w:val="-6"/>
          <w:sz w:val="30"/>
          <w:szCs w:val="30"/>
        </w:rPr>
        <w:t xml:space="preserve"> </w:t>
      </w:r>
      <w:r>
        <w:rPr>
          <w:rFonts w:hint="cs"/>
          <w:spacing w:val="-6"/>
          <w:sz w:val="30"/>
          <w:szCs w:val="30"/>
          <w:cs/>
        </w:rPr>
        <w:t>ธันวาคม</w:t>
      </w:r>
      <w:r w:rsidRPr="007B3AAA">
        <w:rPr>
          <w:spacing w:val="-6"/>
          <w:sz w:val="30"/>
          <w:szCs w:val="30"/>
          <w:cs/>
        </w:rPr>
        <w:t xml:space="preserve"> </w:t>
      </w:r>
      <w:r w:rsidRPr="007B3AAA">
        <w:rPr>
          <w:spacing w:val="-6"/>
          <w:sz w:val="30"/>
          <w:szCs w:val="30"/>
        </w:rPr>
        <w:t xml:space="preserve">2562 </w:t>
      </w:r>
      <w:r w:rsidRPr="007B3AAA">
        <w:rPr>
          <w:spacing w:val="-6"/>
          <w:sz w:val="30"/>
          <w:szCs w:val="30"/>
          <w:cs/>
        </w:rPr>
        <w:t>บริษัทย่อยไม่มียอดคงเหลือของหนังสือค้ำประกันจากสถานบันการเงินที่วางไว้เพื่อค้ำประกันการชำระเงินค่าธรรมเนียมส่วนที่เหลือให้กับสำนักงาน</w:t>
      </w:r>
      <w:r w:rsidR="004C11BE">
        <w:rPr>
          <w:spacing w:val="-6"/>
          <w:sz w:val="30"/>
          <w:szCs w:val="30"/>
        </w:rPr>
        <w:t xml:space="preserve"> </w:t>
      </w:r>
      <w:r w:rsidR="004C11BE">
        <w:rPr>
          <w:rFonts w:hint="cs"/>
          <w:spacing w:val="-6"/>
          <w:sz w:val="30"/>
          <w:szCs w:val="30"/>
          <w:cs/>
        </w:rPr>
        <w:t>กสทช</w:t>
      </w:r>
      <w:r w:rsidR="004C11BE">
        <w:rPr>
          <w:spacing w:val="-6"/>
          <w:sz w:val="30"/>
          <w:szCs w:val="30"/>
        </w:rPr>
        <w:t xml:space="preserve">. </w:t>
      </w:r>
      <w:r w:rsidRPr="007B3AAA">
        <w:rPr>
          <w:i/>
          <w:iCs/>
          <w:spacing w:val="-6"/>
          <w:sz w:val="30"/>
          <w:szCs w:val="30"/>
          <w:cs/>
        </w:rPr>
        <w:t>(</w:t>
      </w:r>
      <w:r w:rsidRPr="007B3AAA">
        <w:rPr>
          <w:i/>
          <w:iCs/>
          <w:spacing w:val="-6"/>
          <w:sz w:val="30"/>
          <w:szCs w:val="30"/>
        </w:rPr>
        <w:t xml:space="preserve">2561: </w:t>
      </w:r>
      <w:r w:rsidR="008F0174">
        <w:rPr>
          <w:rFonts w:hint="cs"/>
          <w:i/>
          <w:iCs/>
          <w:spacing w:val="-6"/>
          <w:sz w:val="30"/>
          <w:szCs w:val="30"/>
          <w:cs/>
        </w:rPr>
        <w:t xml:space="preserve">มียอดคงเหลือ </w:t>
      </w:r>
      <w:r w:rsidRPr="007B3AAA">
        <w:rPr>
          <w:i/>
          <w:iCs/>
          <w:spacing w:val="-6"/>
          <w:sz w:val="30"/>
          <w:szCs w:val="30"/>
        </w:rPr>
        <w:t xml:space="preserve">1,049.14 </w:t>
      </w:r>
      <w:r w:rsidRPr="007B3AAA">
        <w:rPr>
          <w:i/>
          <w:iCs/>
          <w:spacing w:val="-6"/>
          <w:sz w:val="30"/>
          <w:szCs w:val="30"/>
          <w:cs/>
        </w:rPr>
        <w:t>ล้านบาท)</w:t>
      </w:r>
      <w:r w:rsidRPr="007B3AAA">
        <w:rPr>
          <w:spacing w:val="-6"/>
          <w:sz w:val="30"/>
          <w:szCs w:val="30"/>
          <w:cs/>
        </w:rPr>
        <w:t xml:space="preserve">  </w:t>
      </w:r>
    </w:p>
    <w:p w:rsidR="0034273A" w:rsidRDefault="0034273A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5003E" w:rsidRDefault="0035003E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C11BE" w:rsidRDefault="004C11BE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C11BE" w:rsidRDefault="004C11BE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A049F" w:rsidRDefault="00BA049F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077C2" w:rsidRPr="00F84E84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4E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การพิจารณาการด้อยค่าของใบอนุญาตให้ใช้คลื่นความถี่และประกอบกิจการโทรทัศน์</w:t>
      </w:r>
      <w:r w:rsidR="009C743B">
        <w:rPr>
          <w:rFonts w:ascii="Angsana New" w:hAnsi="Angsana New" w:hint="cs"/>
          <w:i/>
          <w:iCs/>
          <w:sz w:val="30"/>
          <w:szCs w:val="30"/>
          <w:cs/>
        </w:rPr>
        <w:t>ในงบการเงินรวมและ          เงินลงทุนในบริษัทย่อยในงบการเงินเฉพาะกิจการ</w:t>
      </w:r>
    </w:p>
    <w:p w:rsidR="00B077C2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017DA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4E84">
        <w:rPr>
          <w:rFonts w:ascii="Angsana New" w:hAnsi="Angsana New" w:hint="cs"/>
          <w:sz w:val="30"/>
          <w:szCs w:val="30"/>
          <w:cs/>
        </w:rPr>
        <w:t>ผู้บริหารของบริษัท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F84E84">
        <w:rPr>
          <w:rFonts w:ascii="Angsana New" w:hAnsi="Angsana New" w:hint="cs"/>
          <w:sz w:val="30"/>
          <w:szCs w:val="30"/>
          <w:cs/>
        </w:rPr>
        <w:t>ด้ทดสอบการด้อยค่าของมูลค่าตามบัญชีของใบอนุญาตให้ใช้คลื่นความถี่และประกอบกิจการโทรทัศน์</w:t>
      </w:r>
      <w:r w:rsidR="009C743B">
        <w:rPr>
          <w:rFonts w:ascii="Angsana New" w:hAnsi="Angsana New" w:hint="cs"/>
          <w:sz w:val="30"/>
          <w:szCs w:val="30"/>
          <w:cs/>
        </w:rPr>
        <w:t xml:space="preserve">ในงบการเงินรวมและเงินลงทุนในบริษัทย่อยในงบการเงินเฉพาะกิจการ </w:t>
      </w:r>
      <w:r w:rsidRPr="00F84E84">
        <w:rPr>
          <w:rFonts w:ascii="Angsana New" w:hAnsi="Angsana New" w:hint="cs"/>
          <w:sz w:val="30"/>
          <w:szCs w:val="30"/>
          <w:cs/>
        </w:rPr>
        <w:t>โดยมูลค่าที่คาดว่าจะได้รับคืนพิจารณาจากมูลค่าจากการใช้</w:t>
      </w:r>
      <w:r w:rsidR="009C743B">
        <w:rPr>
          <w:rFonts w:ascii="Angsana New" w:hAnsi="Angsana New" w:hint="cs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ซึ่งประมาณจากการคิดลดกระแสเงินสดที่คาดว่าจะได้รับในอนาคตที่เกิดขึ้นจากการใช้สินทรัพย์นั้น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โดยประมาณการตามแผนการดำเนินธุรกิจ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077C2" w:rsidRDefault="003017DA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ข้อสมมติ</w:t>
      </w:r>
      <w:r w:rsidR="009C743B">
        <w:rPr>
          <w:rFonts w:ascii="Angsana New" w:hAnsi="Angsana New" w:hint="cs"/>
          <w:sz w:val="30"/>
          <w:szCs w:val="30"/>
          <w:cs/>
        </w:rPr>
        <w:t>หลัก</w:t>
      </w:r>
      <w:r w:rsidRPr="003017DA">
        <w:rPr>
          <w:rFonts w:ascii="Angsana New" w:hAnsi="Angsana New"/>
          <w:sz w:val="30"/>
          <w:szCs w:val="30"/>
          <w:cs/>
        </w:rPr>
        <w:t>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:rsidR="003017DA" w:rsidRPr="00DF67A6" w:rsidRDefault="003017DA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1350"/>
      </w:tblGrid>
      <w:tr w:rsidR="005712EA" w:rsidRPr="001C2CB4" w:rsidTr="00D5696C">
        <w:trPr>
          <w:tblHeader/>
        </w:trPr>
        <w:tc>
          <w:tcPr>
            <w:tcW w:w="6390" w:type="dxa"/>
          </w:tcPr>
          <w:p w:rsidR="005712EA" w:rsidRPr="006E4BD6" w:rsidRDefault="005712EA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5712EA" w:rsidRPr="009C743B" w:rsidRDefault="005712EA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C74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:rsidR="005712EA" w:rsidRPr="009C743B" w:rsidRDefault="005712EA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12EA" w:rsidRPr="001C2CB4" w:rsidTr="00D5696C">
        <w:trPr>
          <w:tblHeader/>
        </w:trPr>
        <w:tc>
          <w:tcPr>
            <w:tcW w:w="6390" w:type="dxa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046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center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04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F11B8" w:rsidRPr="001C2CB4" w:rsidTr="007F11B8">
        <w:tc>
          <w:tcPr>
            <w:tcW w:w="6390" w:type="dxa"/>
            <w:shd w:val="clear" w:color="auto" w:fill="auto"/>
          </w:tcPr>
          <w:p w:rsidR="007F11B8" w:rsidRPr="006E4BD6" w:rsidRDefault="007F11B8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7F11B8" w:rsidRPr="009C743B" w:rsidRDefault="007F11B8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F0225" w:rsidRPr="001C2CB4" w:rsidTr="00D5696C">
        <w:tc>
          <w:tcPr>
            <w:tcW w:w="6390" w:type="dxa"/>
            <w:shd w:val="clear" w:color="auto" w:fill="auto"/>
          </w:tcPr>
          <w:p w:rsidR="009F0225" w:rsidRPr="006E4BD6" w:rsidRDefault="009F0225" w:rsidP="009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9F0225" w:rsidRPr="003017DA" w:rsidRDefault="009F0225" w:rsidP="009F022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12.00</w:t>
            </w:r>
          </w:p>
        </w:tc>
        <w:tc>
          <w:tcPr>
            <w:tcW w:w="1350" w:type="dxa"/>
            <w:vAlign w:val="bottom"/>
          </w:tcPr>
          <w:p w:rsidR="009F0225" w:rsidRPr="003017DA" w:rsidRDefault="009F0225" w:rsidP="009F022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12.00</w:t>
            </w:r>
          </w:p>
        </w:tc>
      </w:tr>
      <w:tr w:rsidR="009F0225" w:rsidRPr="001C2CB4" w:rsidTr="00D5696C">
        <w:tc>
          <w:tcPr>
            <w:tcW w:w="6390" w:type="dxa"/>
            <w:shd w:val="clear" w:color="auto" w:fill="auto"/>
          </w:tcPr>
          <w:p w:rsidR="009F0225" w:rsidRPr="006E4BD6" w:rsidRDefault="009F0225" w:rsidP="009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440" w:type="dxa"/>
            <w:vAlign w:val="bottom"/>
          </w:tcPr>
          <w:p w:rsidR="009F0225" w:rsidRDefault="009F0225" w:rsidP="009F0225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1350" w:type="dxa"/>
            <w:vAlign w:val="bottom"/>
          </w:tcPr>
          <w:p w:rsidR="009F0225" w:rsidRDefault="009F0225" w:rsidP="009F0225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3.00</w:t>
            </w:r>
          </w:p>
        </w:tc>
      </w:tr>
    </w:tbl>
    <w:p w:rsidR="009C743B" w:rsidRPr="00DF67A6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077C2" w:rsidRPr="00F84E84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4E84">
        <w:rPr>
          <w:rFonts w:ascii="Angsana New" w:hAnsi="Angsana New" w:hint="cs"/>
          <w:sz w:val="30"/>
          <w:szCs w:val="30"/>
          <w:cs/>
        </w:rPr>
        <w:t>ข้อสมมติเหล่านี้มาจาก</w:t>
      </w:r>
      <w:r>
        <w:rPr>
          <w:rFonts w:ascii="Angsana New" w:hAnsi="Angsana New" w:hint="cs"/>
          <w:sz w:val="30"/>
          <w:szCs w:val="30"/>
          <w:cs/>
        </w:rPr>
        <w:t>ดุลยพินิจของผู้บริหารของบริษัท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และอยู่บนพื้นฐานของประสบการณ์ในอดีตและแผนการดำเนินธุรกิจ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รวมถึงการคาดการณ์ในอนาคตที่เชื่อว่าสมเหตุสมผลในสถานการณ์ปัจจุบัน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โดยหากมีการเปลี่ยนแปลงของข้อมูล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หรือมีข้อมูลใหม่ที่ชัดเจนขึ้น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อาจทำให้เกิดผลกระทบต่อการเปลี่ยนแปลงของข้อสมมติ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คิดลดตลอดจนความอ่อนไหวของข้อสมมุติต่อมูลค่าที่คาดว่าจะได้รับคืน</w:t>
      </w:r>
    </w:p>
    <w:p w:rsidR="00B077C2" w:rsidRPr="00DF67A6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077C2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4E84">
        <w:rPr>
          <w:rFonts w:ascii="Angsana New" w:hAnsi="Angsana New" w:hint="cs"/>
          <w:sz w:val="30"/>
          <w:szCs w:val="30"/>
          <w:cs/>
        </w:rPr>
        <w:t>จากการทดสอบการด้อยค่าดังกล่าว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มูลค่าที่คาดว่าจะได้รับคืนสูงกว่ามูลค่าตามบัญชี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="009C743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84E84">
        <w:rPr>
          <w:rFonts w:ascii="Angsana New" w:hAnsi="Angsana New" w:hint="cs"/>
          <w:sz w:val="30"/>
          <w:szCs w:val="30"/>
          <w:cs/>
        </w:rPr>
        <w:t>บริษัทจึง</w:t>
      </w:r>
      <w:r w:rsidR="009C743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84E84">
        <w:rPr>
          <w:rFonts w:ascii="Angsana New" w:hAnsi="Angsana New" w:hint="cs"/>
          <w:sz w:val="30"/>
          <w:szCs w:val="30"/>
          <w:cs/>
        </w:rPr>
        <w:t>ไม่รับรู้ขาดทุนจากการด้อยค่าในงบการเงินรวม</w:t>
      </w:r>
      <w:r w:rsidR="009C743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A049F" w:rsidRDefault="00BA049F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A049F" w:rsidRDefault="00BA049F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A049F" w:rsidRDefault="00BA049F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A049F" w:rsidRDefault="00BA049F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A049F" w:rsidRDefault="00BA049F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A049F" w:rsidRPr="009C77A7" w:rsidRDefault="00BA049F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1712FB" w:rsidRDefault="001712FB" w:rsidP="001712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1</w:t>
      </w:r>
      <w:r w:rsidR="001544D7">
        <w:rPr>
          <w:rFonts w:ascii="Angsana New" w:hAnsi="Angsana New"/>
          <w:b/>
          <w:sz w:val="30"/>
          <w:szCs w:val="30"/>
        </w:rPr>
        <w:t>5</w:t>
      </w:r>
      <w:r>
        <w:tab/>
      </w:r>
      <w:r w:rsidRPr="00151C14">
        <w:rPr>
          <w:rFonts w:ascii="Angsana New" w:hAnsi="Angsana New"/>
          <w:bCs/>
          <w:sz w:val="30"/>
          <w:szCs w:val="30"/>
          <w:cs/>
        </w:rPr>
        <w:t>ค่าความนิยม</w:t>
      </w:r>
    </w:p>
    <w:p w:rsidR="001712FB" w:rsidRPr="009C77A7" w:rsidRDefault="001712FB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60"/>
        <w:gridCol w:w="1170"/>
        <w:gridCol w:w="254"/>
        <w:gridCol w:w="1186"/>
      </w:tblGrid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712FB" w:rsidRPr="00393810" w:rsidRDefault="001712FB" w:rsidP="0039381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50468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54" w:type="dxa"/>
          </w:tcPr>
          <w:p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50468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33661A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712FB" w:rsidRPr="0033661A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r w:rsidRPr="003366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854CA4" w:rsidRDefault="001712F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0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:rsidR="001712FB" w:rsidRPr="0033661A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12FB" w:rsidRPr="0033661A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:rsidR="001712FB" w:rsidRPr="0033661A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1712FB" w:rsidRPr="0033661A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5706" w:rsidRPr="0033661A" w:rsidTr="001544D7">
        <w:trPr>
          <w:cantSplit/>
        </w:trPr>
        <w:tc>
          <w:tcPr>
            <w:tcW w:w="5130" w:type="dxa"/>
          </w:tcPr>
          <w:p w:rsidR="005B5706" w:rsidRPr="0033661A" w:rsidRDefault="005B5706" w:rsidP="005B570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5B5706" w:rsidRPr="0033661A" w:rsidRDefault="005B5706" w:rsidP="005B570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5B5706" w:rsidRPr="0033661A" w:rsidRDefault="005B5706" w:rsidP="005B570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B5706" w:rsidRPr="005B5706" w:rsidRDefault="005B5706" w:rsidP="005B570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:rsidR="005B5706" w:rsidRPr="0033661A" w:rsidRDefault="005B5706" w:rsidP="005B570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5B5706" w:rsidRPr="0033661A" w:rsidRDefault="005B5706" w:rsidP="005B57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B5706" w:rsidRPr="0033661A" w:rsidTr="001544D7">
        <w:trPr>
          <w:cantSplit/>
        </w:trPr>
        <w:tc>
          <w:tcPr>
            <w:tcW w:w="5130" w:type="dxa"/>
          </w:tcPr>
          <w:p w:rsidR="005B5706" w:rsidRPr="00341DB5" w:rsidRDefault="005B5706" w:rsidP="005B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DB5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:rsidR="005B5706" w:rsidRPr="0033661A" w:rsidRDefault="005B5706" w:rsidP="005B570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5B5706" w:rsidRPr="0033661A" w:rsidRDefault="005B5706" w:rsidP="005B570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B5706" w:rsidRPr="0033661A" w:rsidRDefault="005B5706" w:rsidP="005B57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:rsidR="005B5706" w:rsidRPr="0033661A" w:rsidRDefault="005B5706" w:rsidP="005B570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5B5706" w:rsidRDefault="005B5706" w:rsidP="005B570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</w:tr>
      <w:tr w:rsidR="005B5706" w:rsidRPr="0033661A" w:rsidTr="001544D7">
        <w:trPr>
          <w:cantSplit/>
        </w:trPr>
        <w:tc>
          <w:tcPr>
            <w:tcW w:w="5130" w:type="dxa"/>
          </w:tcPr>
          <w:p w:rsidR="005B5706" w:rsidRPr="00816C1D" w:rsidRDefault="005B5706" w:rsidP="005B570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5B5706" w:rsidRPr="0033661A" w:rsidRDefault="005B5706" w:rsidP="005B570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5B5706" w:rsidRPr="0033661A" w:rsidRDefault="005B5706" w:rsidP="005B570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B5706" w:rsidRPr="002E0723" w:rsidRDefault="005B5706" w:rsidP="005B570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07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:rsidR="005B5706" w:rsidRPr="0033661A" w:rsidRDefault="005B5706" w:rsidP="005B570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5B5706" w:rsidRPr="002E0723" w:rsidRDefault="005B5706" w:rsidP="005B570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07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  <w:tr w:rsidR="005B5706" w:rsidRPr="0033661A" w:rsidTr="001544D7">
        <w:trPr>
          <w:cantSplit/>
        </w:trPr>
        <w:tc>
          <w:tcPr>
            <w:tcW w:w="5130" w:type="dxa"/>
          </w:tcPr>
          <w:p w:rsidR="005B5706" w:rsidRPr="00341DB5" w:rsidRDefault="005B5706" w:rsidP="005B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5B5706" w:rsidRPr="0033661A" w:rsidRDefault="005B5706" w:rsidP="005B570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5B5706" w:rsidRPr="0033661A" w:rsidRDefault="005B5706" w:rsidP="005B570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B5706" w:rsidRPr="0033661A" w:rsidRDefault="005B5706" w:rsidP="005B570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:rsidR="005B5706" w:rsidRPr="0033661A" w:rsidRDefault="005B5706" w:rsidP="005B570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:rsidR="005B5706" w:rsidRPr="0033661A" w:rsidRDefault="005B5706" w:rsidP="005B570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B5706" w:rsidRPr="0033661A" w:rsidTr="001544D7">
        <w:trPr>
          <w:cantSplit/>
        </w:trPr>
        <w:tc>
          <w:tcPr>
            <w:tcW w:w="5130" w:type="dxa"/>
          </w:tcPr>
          <w:p w:rsidR="005B5706" w:rsidRPr="00341DB5" w:rsidRDefault="005B5706" w:rsidP="005B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D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5B5706" w:rsidRPr="0033661A" w:rsidRDefault="005B5706" w:rsidP="005B570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5B5706" w:rsidRPr="0033661A" w:rsidRDefault="005B5706" w:rsidP="005B570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B5706" w:rsidRPr="0033661A" w:rsidRDefault="005B5706" w:rsidP="005B570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5B5706" w:rsidRPr="0033661A" w:rsidRDefault="005B5706" w:rsidP="005B570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5B5706" w:rsidRPr="0033661A" w:rsidRDefault="005B5706" w:rsidP="005B570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62A44" w:rsidRPr="0033661A" w:rsidTr="001544D7">
        <w:trPr>
          <w:cantSplit/>
        </w:trPr>
        <w:tc>
          <w:tcPr>
            <w:tcW w:w="5130" w:type="dxa"/>
          </w:tcPr>
          <w:p w:rsidR="00762A44" w:rsidRPr="00341DB5" w:rsidRDefault="00762A44" w:rsidP="0076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D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D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1D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762A44" w:rsidRPr="0033661A" w:rsidRDefault="00762A44" w:rsidP="00762A44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762A44" w:rsidRPr="0033661A" w:rsidRDefault="00762A44" w:rsidP="00762A44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62A44" w:rsidRPr="002E0723" w:rsidRDefault="001544D7" w:rsidP="001544D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:rsidR="00762A44" w:rsidRPr="002E0723" w:rsidRDefault="00762A44" w:rsidP="00762A44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:rsidR="00762A44" w:rsidRPr="002E0723" w:rsidRDefault="00762A44" w:rsidP="00762A4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07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62A44" w:rsidRPr="00E906D3" w:rsidTr="001544D7">
        <w:trPr>
          <w:cantSplit/>
        </w:trPr>
        <w:tc>
          <w:tcPr>
            <w:tcW w:w="5130" w:type="dxa"/>
          </w:tcPr>
          <w:p w:rsidR="00762A44" w:rsidRPr="00F92902" w:rsidRDefault="00762A44" w:rsidP="0076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29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:rsidR="00762A44" w:rsidRPr="00816C1D" w:rsidRDefault="00762A44" w:rsidP="00762A44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762A44" w:rsidRPr="00816C1D" w:rsidRDefault="00762A44" w:rsidP="00762A44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62A44" w:rsidRPr="00393810" w:rsidRDefault="00762A44" w:rsidP="00762A4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38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:rsidR="00762A44" w:rsidRPr="002E0723" w:rsidRDefault="00762A44" w:rsidP="00762A44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</w:tcPr>
          <w:p w:rsidR="00762A44" w:rsidRPr="00393810" w:rsidRDefault="00762A44" w:rsidP="00762A4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38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:rsidR="00BA049F" w:rsidRDefault="00BA049F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23342A" w:rsidRPr="0023342A" w:rsidRDefault="0023342A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23342A">
        <w:rPr>
          <w:rFonts w:ascii="Angsana New" w:hAnsi="Angsana New"/>
          <w:i/>
          <w:iCs/>
          <w:sz w:val="30"/>
          <w:szCs w:val="30"/>
          <w:cs/>
          <w:lang w:val="en-GB"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:rsidR="0023342A" w:rsidRDefault="0023342A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01113D" w:rsidRPr="0001113D" w:rsidRDefault="0001113D" w:rsidP="0001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01113D">
        <w:rPr>
          <w:rFonts w:ascii="Angsana New" w:hAnsi="Angsana New"/>
          <w:sz w:val="30"/>
          <w:szCs w:val="30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01113D">
        <w:rPr>
          <w:rFonts w:ascii="Angsana New" w:hAnsi="Angsana New"/>
          <w:sz w:val="30"/>
          <w:szCs w:val="30"/>
          <w:lang w:val="en-GB"/>
        </w:rPr>
        <w:t xml:space="preserve">3 </w:t>
      </w:r>
    </w:p>
    <w:p w:rsidR="0001113D" w:rsidRPr="0001113D" w:rsidRDefault="0001113D" w:rsidP="0001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3342A" w:rsidRPr="0001113D" w:rsidRDefault="0001113D" w:rsidP="0001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01113D">
        <w:rPr>
          <w:rFonts w:ascii="Angsana New" w:hAnsi="Angsana New"/>
          <w:sz w:val="30"/>
          <w:szCs w:val="30"/>
          <w:cs/>
          <w:lang w:val="en-GB"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:rsidR="00BA049F" w:rsidRDefault="00BA049F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350"/>
      </w:tblGrid>
      <w:tr w:rsidR="0001113D" w:rsidRPr="001C2CB4" w:rsidTr="00FF058D">
        <w:trPr>
          <w:tblHeader/>
        </w:trPr>
        <w:tc>
          <w:tcPr>
            <w:tcW w:w="6570" w:type="dxa"/>
          </w:tcPr>
          <w:p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01113D" w:rsidRPr="009C743B" w:rsidRDefault="0001113D" w:rsidP="0001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113D" w:rsidRPr="001C2CB4" w:rsidTr="00FF058D">
        <w:trPr>
          <w:tblHeader/>
        </w:trPr>
        <w:tc>
          <w:tcPr>
            <w:tcW w:w="6570" w:type="dxa"/>
          </w:tcPr>
          <w:p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center"/>
          </w:tcPr>
          <w:p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1113D" w:rsidRPr="001C2CB4" w:rsidTr="00FF058D">
        <w:tc>
          <w:tcPr>
            <w:tcW w:w="6570" w:type="dxa"/>
            <w:shd w:val="clear" w:color="auto" w:fill="auto"/>
          </w:tcPr>
          <w:p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1113D" w:rsidRPr="009C743B" w:rsidRDefault="0001113D" w:rsidP="00FF058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01113D" w:rsidRPr="001C2CB4" w:rsidTr="00FF058D">
        <w:tc>
          <w:tcPr>
            <w:tcW w:w="6570" w:type="dxa"/>
            <w:shd w:val="clear" w:color="auto" w:fill="auto"/>
          </w:tcPr>
          <w:p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01113D" w:rsidRPr="003017DA" w:rsidRDefault="00564559" w:rsidP="00FF058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11.00</w:t>
            </w:r>
          </w:p>
        </w:tc>
        <w:tc>
          <w:tcPr>
            <w:tcW w:w="1350" w:type="dxa"/>
            <w:vAlign w:val="bottom"/>
          </w:tcPr>
          <w:p w:rsidR="0001113D" w:rsidRPr="003017DA" w:rsidRDefault="0001113D" w:rsidP="00FF058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1113D" w:rsidRPr="001C2CB4" w:rsidTr="00FF058D">
        <w:tc>
          <w:tcPr>
            <w:tcW w:w="6570" w:type="dxa"/>
            <w:shd w:val="clear" w:color="auto" w:fill="auto"/>
          </w:tcPr>
          <w:p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440" w:type="dxa"/>
            <w:vAlign w:val="bottom"/>
          </w:tcPr>
          <w:p w:rsidR="0001113D" w:rsidRDefault="00564559" w:rsidP="00FF058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="00011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1350" w:type="dxa"/>
            <w:vAlign w:val="bottom"/>
          </w:tcPr>
          <w:p w:rsidR="0001113D" w:rsidRDefault="0001113D" w:rsidP="00FF058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01113D" w:rsidRDefault="0001113D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01113D" w:rsidRPr="0001113D" w:rsidRDefault="0001113D" w:rsidP="0001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01113D">
        <w:rPr>
          <w:rFonts w:ascii="Angsana New" w:hAnsi="Angsana New"/>
          <w:sz w:val="30"/>
          <w:szCs w:val="30"/>
          <w:cs/>
          <w:lang w:val="en-GB"/>
        </w:rPr>
        <w:t>จากการทดสอบการด้อยค่าดังกล่าว มูลค่าที่คาดว่าจะได้รับคืนสูงกว่ามูลค่าตามบัญชี บริษัทจึงไม่รับรู้ขาดทุนจากการด้อยค่าในงบการเงินรวม</w:t>
      </w:r>
    </w:p>
    <w:p w:rsidR="0001113D" w:rsidRDefault="0001113D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B90068" w:rsidRDefault="00B90068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1</w:t>
      </w:r>
      <w:r w:rsidR="002A5799">
        <w:rPr>
          <w:rFonts w:ascii="Angsana New" w:hAnsi="Angsana New"/>
          <w:b/>
          <w:sz w:val="30"/>
          <w:szCs w:val="30"/>
        </w:rPr>
        <w:t>6</w:t>
      </w:r>
      <w:r w:rsidRPr="00FE2C1F">
        <w:rPr>
          <w:rFonts w:ascii="Angsana New" w:hAnsi="Angsana New"/>
          <w:b/>
          <w:sz w:val="30"/>
          <w:szCs w:val="30"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ลิขสิทธิ์หนังสือ</w:t>
      </w:r>
    </w:p>
    <w:p w:rsidR="00B90068" w:rsidRDefault="00B90068" w:rsidP="00B077C2">
      <w:pPr>
        <w:tabs>
          <w:tab w:val="clear" w:pos="454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60"/>
        <w:gridCol w:w="1170"/>
        <w:gridCol w:w="254"/>
        <w:gridCol w:w="1186"/>
      </w:tblGrid>
      <w:tr w:rsidR="00A634B2" w:rsidRPr="0033661A" w:rsidTr="00EE14B9">
        <w:trPr>
          <w:cantSplit/>
        </w:trPr>
        <w:tc>
          <w:tcPr>
            <w:tcW w:w="513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634B2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</w:p>
          <w:p w:rsidR="00A634B2" w:rsidRPr="0033661A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468" w:rsidRPr="0033661A" w:rsidTr="006D2AE7">
        <w:trPr>
          <w:cantSplit/>
        </w:trPr>
        <w:tc>
          <w:tcPr>
            <w:tcW w:w="5130" w:type="dxa"/>
          </w:tcPr>
          <w:p w:rsidR="00C50468" w:rsidRPr="00816C1D" w:rsidRDefault="00C50468" w:rsidP="00C50468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50468" w:rsidRPr="00816C1D" w:rsidRDefault="00C50468" w:rsidP="00C50468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C50468" w:rsidRPr="00816C1D" w:rsidRDefault="00C50468" w:rsidP="00C50468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50468" w:rsidRPr="0033661A" w:rsidRDefault="00C50468" w:rsidP="00C504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54" w:type="dxa"/>
          </w:tcPr>
          <w:p w:rsidR="00C50468" w:rsidRPr="0033661A" w:rsidRDefault="00C50468" w:rsidP="00C504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:rsidR="00C50468" w:rsidRPr="0033661A" w:rsidRDefault="00C50468" w:rsidP="00C504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C50468" w:rsidRPr="0033661A" w:rsidTr="00EE14B9">
        <w:trPr>
          <w:cantSplit/>
        </w:trPr>
        <w:tc>
          <w:tcPr>
            <w:tcW w:w="5130" w:type="dxa"/>
          </w:tcPr>
          <w:p w:rsidR="00C50468" w:rsidRPr="0033661A" w:rsidRDefault="00C50468" w:rsidP="00C5046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C50468" w:rsidRPr="0033661A" w:rsidRDefault="00C50468" w:rsidP="00C5046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C50468" w:rsidRPr="0033661A" w:rsidRDefault="00C50468" w:rsidP="00C50468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50468" w:rsidRPr="0033661A" w:rsidRDefault="00C50468" w:rsidP="00C504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r w:rsidRPr="003366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0468" w:rsidRPr="0033661A" w:rsidTr="006D2AE7">
        <w:trPr>
          <w:cantSplit/>
        </w:trPr>
        <w:tc>
          <w:tcPr>
            <w:tcW w:w="5130" w:type="dxa"/>
          </w:tcPr>
          <w:p w:rsidR="00C50468" w:rsidRPr="0033661A" w:rsidRDefault="00C50468" w:rsidP="00C50468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C50468" w:rsidRPr="0033661A" w:rsidRDefault="00C50468" w:rsidP="00C5046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C50468" w:rsidRPr="0033661A" w:rsidRDefault="00C50468" w:rsidP="00C50468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50468" w:rsidRPr="0033661A" w:rsidRDefault="00762A44" w:rsidP="00C5046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32,476</w:t>
            </w:r>
          </w:p>
        </w:tc>
        <w:tc>
          <w:tcPr>
            <w:tcW w:w="254" w:type="dxa"/>
          </w:tcPr>
          <w:p w:rsidR="00C50468" w:rsidRPr="0033661A" w:rsidRDefault="00C50468" w:rsidP="00C50468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C50468" w:rsidRPr="0033661A" w:rsidRDefault="00C50468" w:rsidP="00C5046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32,706</w:t>
            </w:r>
          </w:p>
        </w:tc>
      </w:tr>
      <w:tr w:rsidR="00C50468" w:rsidRPr="0033661A" w:rsidTr="006D2AE7">
        <w:trPr>
          <w:cantSplit/>
        </w:trPr>
        <w:tc>
          <w:tcPr>
            <w:tcW w:w="5130" w:type="dxa"/>
          </w:tcPr>
          <w:p w:rsidR="00C50468" w:rsidRPr="0033661A" w:rsidRDefault="00C50468" w:rsidP="00C50468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C50468" w:rsidRPr="0033661A" w:rsidRDefault="00C50468" w:rsidP="00C5046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C50468" w:rsidRPr="0033661A" w:rsidRDefault="00C50468" w:rsidP="00C50468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50468" w:rsidRPr="0033661A" w:rsidRDefault="00762A44" w:rsidP="00C5046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31,498</w:t>
            </w:r>
          </w:p>
        </w:tc>
        <w:tc>
          <w:tcPr>
            <w:tcW w:w="254" w:type="dxa"/>
          </w:tcPr>
          <w:p w:rsidR="00C50468" w:rsidRPr="0033661A" w:rsidRDefault="00C50468" w:rsidP="00C50468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C50468" w:rsidRPr="0033661A" w:rsidRDefault="00C50468" w:rsidP="00C5046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25,635</w:t>
            </w:r>
          </w:p>
        </w:tc>
      </w:tr>
      <w:tr w:rsidR="00C50468" w:rsidRPr="0033661A" w:rsidTr="006D2AE7">
        <w:trPr>
          <w:cantSplit/>
        </w:trPr>
        <w:tc>
          <w:tcPr>
            <w:tcW w:w="5130" w:type="dxa"/>
          </w:tcPr>
          <w:p w:rsidR="00C50468" w:rsidRPr="0033661A" w:rsidRDefault="00C50468" w:rsidP="00C50468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:rsidR="00C50468" w:rsidRPr="0033661A" w:rsidRDefault="00C50468" w:rsidP="00C5046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C50468" w:rsidRPr="0033661A" w:rsidRDefault="00C50468" w:rsidP="00C50468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50468" w:rsidRPr="0033661A" w:rsidRDefault="00762A44" w:rsidP="00C5046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(22,642)</w:t>
            </w:r>
          </w:p>
        </w:tc>
        <w:tc>
          <w:tcPr>
            <w:tcW w:w="254" w:type="dxa"/>
          </w:tcPr>
          <w:p w:rsidR="00C50468" w:rsidRPr="0033661A" w:rsidRDefault="00C50468" w:rsidP="00C50468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C50468" w:rsidRPr="0033661A" w:rsidRDefault="00C50468" w:rsidP="00C5046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(24,820)</w:t>
            </w:r>
          </w:p>
        </w:tc>
      </w:tr>
      <w:tr w:rsidR="00762A44" w:rsidRPr="0033661A" w:rsidTr="006D2AE7">
        <w:trPr>
          <w:cantSplit/>
        </w:trPr>
        <w:tc>
          <w:tcPr>
            <w:tcW w:w="5130" w:type="dxa"/>
          </w:tcPr>
          <w:p w:rsidR="00762A44" w:rsidRPr="0033661A" w:rsidRDefault="00762A44" w:rsidP="00762A44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762A44" w:rsidRPr="0033661A" w:rsidRDefault="00762A44" w:rsidP="00762A44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762A44" w:rsidRPr="0033661A" w:rsidRDefault="00762A44" w:rsidP="00762A44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62A44" w:rsidRPr="0033661A" w:rsidRDefault="00762A44" w:rsidP="00762A4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:rsidR="00762A44" w:rsidRPr="0033661A" w:rsidRDefault="00762A44" w:rsidP="00762A44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762A44" w:rsidRPr="0033661A" w:rsidRDefault="00762A44" w:rsidP="00762A4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(1,045)</w:t>
            </w:r>
          </w:p>
        </w:tc>
      </w:tr>
      <w:tr w:rsidR="00762A44" w:rsidRPr="00E906D3" w:rsidTr="006D2AE7">
        <w:trPr>
          <w:cantSplit/>
        </w:trPr>
        <w:tc>
          <w:tcPr>
            <w:tcW w:w="5130" w:type="dxa"/>
          </w:tcPr>
          <w:p w:rsidR="00762A44" w:rsidRPr="00816C1D" w:rsidRDefault="00762A44" w:rsidP="00762A44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762A44" w:rsidRPr="00816C1D" w:rsidRDefault="00762A44" w:rsidP="00762A44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762A44" w:rsidRPr="00816C1D" w:rsidRDefault="00762A44" w:rsidP="00762A44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62A44" w:rsidRPr="00816C1D" w:rsidRDefault="00762A44" w:rsidP="00762A4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41,332</w:t>
            </w:r>
          </w:p>
        </w:tc>
        <w:tc>
          <w:tcPr>
            <w:tcW w:w="254" w:type="dxa"/>
          </w:tcPr>
          <w:p w:rsidR="00762A44" w:rsidRPr="00816C1D" w:rsidRDefault="00762A44" w:rsidP="00762A44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762A44" w:rsidRPr="00816C1D" w:rsidRDefault="00762A44" w:rsidP="00762A4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32,476</w:t>
            </w:r>
          </w:p>
        </w:tc>
      </w:tr>
    </w:tbl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9C743B" w:rsidRPr="009C743B" w:rsidRDefault="009C743B" w:rsidP="009C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9C743B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การพิจารณาการด้อยค่าของลิขสิทธิ์หนังสือ</w:t>
      </w:r>
    </w:p>
    <w:p w:rsidR="009C743B" w:rsidRDefault="009C743B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4263CE" w:rsidRDefault="009C743B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4263CE" w:rsidRPr="004263CE">
        <w:rPr>
          <w:rFonts w:ascii="Angsana New" w:hAnsi="Angsana New"/>
          <w:sz w:val="30"/>
          <w:szCs w:val="30"/>
          <w:cs/>
          <w:lang w:val="en-GB"/>
        </w:rPr>
        <w:t>บริษัทได้ทดสอบการด้อยค่าและประมาณมูลค่าที่คาดว่าจะได้รับคืน</w:t>
      </w:r>
      <w:r>
        <w:rPr>
          <w:rFonts w:ascii="Angsana New" w:hAnsi="Angsana New" w:hint="cs"/>
          <w:sz w:val="30"/>
          <w:szCs w:val="30"/>
          <w:cs/>
          <w:lang w:val="en-GB"/>
        </w:rPr>
        <w:t>ของลิขสิทธิ์หนังสือ</w:t>
      </w:r>
      <w:r w:rsidR="004263CE" w:rsidRPr="004263CE">
        <w:rPr>
          <w:rFonts w:ascii="Angsana New" w:hAnsi="Angsana New"/>
          <w:sz w:val="30"/>
          <w:szCs w:val="30"/>
          <w:cs/>
          <w:lang w:val="en-GB"/>
        </w:rPr>
        <w:t xml:space="preserve"> การประมาณมูลค่า</w:t>
      </w:r>
      <w:r>
        <w:rPr>
          <w:rFonts w:ascii="Angsana New" w:hAnsi="Angsana New"/>
          <w:sz w:val="30"/>
          <w:szCs w:val="30"/>
          <w:lang w:val="en-GB"/>
        </w:rPr>
        <w:t xml:space="preserve">               </w:t>
      </w:r>
      <w:r w:rsidR="004263CE" w:rsidRPr="004263CE">
        <w:rPr>
          <w:rFonts w:ascii="Angsana New" w:hAnsi="Angsana New"/>
          <w:sz w:val="30"/>
          <w:szCs w:val="30"/>
          <w:cs/>
          <w:lang w:val="en-GB"/>
        </w:rPr>
        <w:t>ที่คาดว่าจะได้รับคืน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อ้างอิงจากมูลค่าจากการใช้ของสินทรัพย์ หรือมูลค่ายุติธรรมของสินทรัพย์หักต้นทุนในการขาย </w:t>
      </w:r>
      <w:r>
        <w:rPr>
          <w:rFonts w:ascii="Angsana New" w:hAnsi="Angsana New"/>
          <w:spacing w:val="-6"/>
          <w:sz w:val="30"/>
          <w:szCs w:val="30"/>
          <w:lang w:val="en-GB"/>
        </w:rPr>
        <w:t xml:space="preserve">      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>แล้วแต่อย่างใดจะสูงกว่า</w:t>
      </w:r>
    </w:p>
    <w:p w:rsidR="007F11B8" w:rsidRPr="004263CE" w:rsidRDefault="007F11B8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C743B" w:rsidRDefault="009C743B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ข้อสมมติหลัก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>ที่ใช้ในการประมาณมูลค่าที่คาดว่าจะได้รับคืน</w:t>
      </w: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แสดงในตารางต่อไป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Pr="009C743B">
        <w:rPr>
          <w:rFonts w:ascii="Angsana New" w:hAnsi="Angsana New"/>
          <w:spacing w:val="-6"/>
          <w:sz w:val="30"/>
          <w:szCs w:val="30"/>
          <w:cs/>
          <w:lang w:val="en-GB"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:rsidR="009C743B" w:rsidRDefault="009C743B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350"/>
      </w:tblGrid>
      <w:tr w:rsidR="005712EA" w:rsidRPr="001C2CB4" w:rsidTr="007F11B8">
        <w:trPr>
          <w:tblHeader/>
        </w:trPr>
        <w:tc>
          <w:tcPr>
            <w:tcW w:w="6570" w:type="dxa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5712EA" w:rsidRPr="009C743B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C74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:rsidR="005712EA" w:rsidRPr="009C743B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12EA" w:rsidRPr="001C2CB4" w:rsidTr="007F11B8">
        <w:trPr>
          <w:tblHeader/>
        </w:trPr>
        <w:tc>
          <w:tcPr>
            <w:tcW w:w="6570" w:type="dxa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046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center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04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F11B8" w:rsidRPr="001C2CB4" w:rsidTr="007F11B8">
        <w:tc>
          <w:tcPr>
            <w:tcW w:w="6570" w:type="dxa"/>
            <w:shd w:val="clear" w:color="auto" w:fill="auto"/>
          </w:tcPr>
          <w:p w:rsidR="007F11B8" w:rsidRPr="006E4BD6" w:rsidRDefault="007F11B8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7F11B8" w:rsidRPr="009C743B" w:rsidRDefault="007F11B8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762A44" w:rsidRPr="001C2CB4" w:rsidTr="007F11B8">
        <w:tc>
          <w:tcPr>
            <w:tcW w:w="6570" w:type="dxa"/>
            <w:shd w:val="clear" w:color="auto" w:fill="auto"/>
          </w:tcPr>
          <w:p w:rsidR="00762A44" w:rsidRPr="006E4BD6" w:rsidRDefault="00762A44" w:rsidP="0076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762A44" w:rsidRPr="003017DA" w:rsidRDefault="000F17A0" w:rsidP="00762A4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</w:t>
            </w:r>
            <w:r w:rsidR="000D7F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350" w:type="dxa"/>
            <w:vAlign w:val="bottom"/>
          </w:tcPr>
          <w:p w:rsidR="00762A44" w:rsidRPr="003017DA" w:rsidRDefault="00762A44" w:rsidP="00762A4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8.18</w:t>
            </w:r>
          </w:p>
        </w:tc>
      </w:tr>
      <w:tr w:rsidR="00762A44" w:rsidRPr="001C2CB4" w:rsidTr="007F11B8">
        <w:tc>
          <w:tcPr>
            <w:tcW w:w="6570" w:type="dxa"/>
            <w:shd w:val="clear" w:color="auto" w:fill="auto"/>
          </w:tcPr>
          <w:p w:rsidR="00762A44" w:rsidRPr="006E4BD6" w:rsidRDefault="00762A44" w:rsidP="0076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440" w:type="dxa"/>
            <w:vAlign w:val="bottom"/>
          </w:tcPr>
          <w:p w:rsidR="00762A44" w:rsidRDefault="00762A44" w:rsidP="00762A4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1350" w:type="dxa"/>
            <w:vAlign w:val="bottom"/>
          </w:tcPr>
          <w:p w:rsidR="00762A44" w:rsidRDefault="00762A44" w:rsidP="00762A4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</w:p>
        </w:tc>
      </w:tr>
    </w:tbl>
    <w:p w:rsidR="004263CE" w:rsidRPr="004263CE" w:rsidRDefault="004263CE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:rsidR="004263CE" w:rsidRPr="004263CE" w:rsidRDefault="004263CE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4263CE">
        <w:rPr>
          <w:rFonts w:ascii="Angsana New" w:hAnsi="Angsana New" w:hint="cs"/>
          <w:sz w:val="30"/>
          <w:szCs w:val="30"/>
          <w:cs/>
          <w:lang w:val="en-GB"/>
        </w:rPr>
        <w:t>จากการทดสอบการด้อยค่าดังกล่าว</w:t>
      </w:r>
      <w:r w:rsidRPr="004263C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63CE">
        <w:rPr>
          <w:rFonts w:ascii="Angsana New" w:hAnsi="Angsana New" w:hint="cs"/>
          <w:sz w:val="30"/>
          <w:szCs w:val="30"/>
          <w:cs/>
          <w:lang w:val="en-GB"/>
        </w:rPr>
        <w:t>มูลค่าที่คาดว่าจะได้รับคืนสูงกว่ามูลค่าตามบัญชี</w:t>
      </w:r>
      <w:r w:rsidRPr="004263C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63CE">
        <w:rPr>
          <w:rFonts w:ascii="Angsana New" w:hAnsi="Angsana New" w:hint="cs"/>
          <w:sz w:val="30"/>
          <w:szCs w:val="30"/>
          <w:cs/>
          <w:lang w:val="en-GB"/>
        </w:rPr>
        <w:t>บริษัทจึงไม่รับรู้ขาดทุนจากการด้อยค่าในงบการเงินรวม</w:t>
      </w:r>
      <w:r>
        <w:rPr>
          <w:rFonts w:ascii="Angsana New" w:hAnsi="Angsana New" w:hint="cs"/>
          <w:sz w:val="30"/>
          <w:szCs w:val="30"/>
          <w:cs/>
          <w:lang w:val="en-GB"/>
        </w:rPr>
        <w:t>และงบการเงินเฉพาะกิจการ</w:t>
      </w:r>
    </w:p>
    <w:p w:rsidR="002454B6" w:rsidRDefault="00245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8712B8" w:rsidRDefault="002A5799" w:rsidP="008A1C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17</w:t>
      </w:r>
      <w:r w:rsidR="00BC3604" w:rsidRPr="00FE2C1F">
        <w:rPr>
          <w:rFonts w:ascii="Angsana New" w:hAnsi="Angsana New"/>
          <w:b/>
          <w:sz w:val="30"/>
          <w:szCs w:val="30"/>
        </w:rPr>
        <w:tab/>
      </w:r>
      <w:r w:rsidR="0077783C" w:rsidRPr="00FE2C1F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:rsidR="002E7637" w:rsidRPr="00AA5121" w:rsidRDefault="002E7637" w:rsidP="002E7637">
      <w:pPr>
        <w:pStyle w:val="block"/>
        <w:spacing w:after="0" w:line="240" w:lineRule="auto"/>
        <w:jc w:val="both"/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</w:tblGrid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2F2707" w:rsidRDefault="00EF47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หนี้สินที่มีภาระดอกเบี้ย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- </w:t>
            </w:r>
          </w:p>
        </w:tc>
        <w:tc>
          <w:tcPr>
            <w:tcW w:w="6930" w:type="dxa"/>
            <w:gridSpan w:val="11"/>
          </w:tcPr>
          <w:p w:rsidR="002E7637" w:rsidRPr="0013642B" w:rsidRDefault="002E7637" w:rsidP="00EE14B9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2F2707" w:rsidRDefault="00EF47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ส่วนที่ไม่มีหลักประกัน</w:t>
            </w:r>
          </w:p>
        </w:tc>
        <w:tc>
          <w:tcPr>
            <w:tcW w:w="3330" w:type="dxa"/>
            <w:gridSpan w:val="5"/>
          </w:tcPr>
          <w:p w:rsidR="002E7637" w:rsidRPr="0013642B" w:rsidRDefault="007A1C2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8678A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gridSpan w:val="5"/>
          </w:tcPr>
          <w:p w:rsidR="002E7637" w:rsidRPr="0013642B" w:rsidRDefault="007A1C22" w:rsidP="00EE14B9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678A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2E01E5" w:rsidRPr="0013642B" w:rsidTr="002E7637">
        <w:trPr>
          <w:cantSplit/>
        </w:trPr>
        <w:tc>
          <w:tcPr>
            <w:tcW w:w="2538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  <w:tc>
          <w:tcPr>
            <w:tcW w:w="27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</w:tr>
      <w:tr w:rsidR="002E01E5" w:rsidRPr="0013642B" w:rsidTr="002E7637">
        <w:trPr>
          <w:cantSplit/>
        </w:trPr>
        <w:tc>
          <w:tcPr>
            <w:tcW w:w="2538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ขั้นต่ำที่</w:t>
            </w:r>
          </w:p>
        </w:tc>
        <w:tc>
          <w:tcPr>
            <w:tcW w:w="27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  <w:tc>
          <w:tcPr>
            <w:tcW w:w="27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ขั้นต่ำที่</w:t>
            </w:r>
          </w:p>
        </w:tc>
        <w:tc>
          <w:tcPr>
            <w:tcW w:w="27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</w:tr>
      <w:tr w:rsidR="002E01E5" w:rsidRPr="0013642B" w:rsidTr="002E7637">
        <w:trPr>
          <w:cantSplit/>
        </w:trPr>
        <w:tc>
          <w:tcPr>
            <w:tcW w:w="2538" w:type="dxa"/>
          </w:tcPr>
          <w:p w:rsidR="002E01E5" w:rsidRPr="002F2707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F270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:rsidR="002E7637" w:rsidRPr="0013642B" w:rsidRDefault="002E7637" w:rsidP="00EE14B9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2E01E5" w:rsidRPr="0013642B" w:rsidTr="002E7637">
        <w:trPr>
          <w:cantSplit/>
        </w:trPr>
        <w:tc>
          <w:tcPr>
            <w:tcW w:w="2538" w:type="dxa"/>
          </w:tcPr>
          <w:p w:rsidR="002E01E5" w:rsidRPr="002E01E5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E01E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900" w:type="dxa"/>
          </w:tcPr>
          <w:p w:rsidR="002E01E5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E01E5" w:rsidRPr="0013642B" w:rsidRDefault="002E01E5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Default="002E01E5" w:rsidP="00B342B0">
            <w:pPr>
              <w:pStyle w:val="a2"/>
              <w:tabs>
                <w:tab w:val="decimal" w:pos="594"/>
              </w:tabs>
              <w:ind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01E5" w:rsidRPr="0013642B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01E5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E01E5" w:rsidRPr="0013642B" w:rsidRDefault="002E01E5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E01E5" w:rsidRPr="0013642B" w:rsidRDefault="002E01E5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01E5" w:rsidRDefault="002E01E5" w:rsidP="00B342B0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01E5" w:rsidRPr="0013642B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01E5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2B0" w:rsidRPr="0013642B" w:rsidTr="002E7637">
        <w:trPr>
          <w:cantSplit/>
        </w:trPr>
        <w:tc>
          <w:tcPr>
            <w:tcW w:w="2538" w:type="dxa"/>
          </w:tcPr>
          <w:p w:rsidR="00B342B0" w:rsidRPr="0013642B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00" w:type="dxa"/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19,162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342B0" w:rsidRPr="0013642B" w:rsidRDefault="00B342B0" w:rsidP="00B342B0">
            <w:pPr>
              <w:pStyle w:val="a2"/>
              <w:tabs>
                <w:tab w:val="decimal" w:pos="594"/>
              </w:tabs>
              <w:ind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(1,613)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17,549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19,436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342B0" w:rsidRPr="0013642B" w:rsidRDefault="00B342B0" w:rsidP="00B342B0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(2,761)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16,675</w:t>
            </w:r>
          </w:p>
        </w:tc>
      </w:tr>
      <w:tr w:rsidR="00B342B0" w:rsidRPr="0013642B" w:rsidTr="002E7637">
        <w:trPr>
          <w:cantSplit/>
          <w:trHeight w:val="74"/>
        </w:trPr>
        <w:tc>
          <w:tcPr>
            <w:tcW w:w="2538" w:type="dxa"/>
          </w:tcPr>
          <w:p w:rsidR="00B342B0" w:rsidRPr="0013642B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1 - 5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342B0" w:rsidRPr="0013642B" w:rsidRDefault="00B342B0" w:rsidP="00A0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17,956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342B0" w:rsidRPr="0013642B" w:rsidRDefault="00B342B0" w:rsidP="00B342B0">
            <w:pPr>
              <w:pStyle w:val="a2"/>
              <w:tabs>
                <w:tab w:val="decimal" w:pos="594"/>
              </w:tabs>
              <w:ind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(1,546)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342B0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43"/>
            </w:pPr>
            <w:r w:rsidRPr="007920D7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342B0" w:rsidRPr="0013642B" w:rsidRDefault="00B342B0" w:rsidP="00A0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35,872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342B0" w:rsidRPr="0013642B" w:rsidRDefault="00B342B0" w:rsidP="00B342B0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(3,062)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32,810</w:t>
            </w:r>
          </w:p>
        </w:tc>
      </w:tr>
      <w:tr w:rsidR="00B342B0" w:rsidRPr="00616CEB" w:rsidTr="00F56574">
        <w:trPr>
          <w:cantSplit/>
        </w:trPr>
        <w:tc>
          <w:tcPr>
            <w:tcW w:w="2538" w:type="dxa"/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37,118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342B0" w:rsidRPr="003B0163" w:rsidRDefault="00B342B0" w:rsidP="00B342B0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(3,159)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42B0" w:rsidRPr="006E71BF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33,959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55,308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342B0" w:rsidRPr="003B0163" w:rsidRDefault="00B342B0" w:rsidP="00B342B0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(5,82</w:t>
            </w:r>
            <w:r w:rsidRPr="003B016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3)</w:t>
            </w:r>
          </w:p>
        </w:tc>
        <w:tc>
          <w:tcPr>
            <w:tcW w:w="270" w:type="dxa"/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342B0" w:rsidRPr="0013642B" w:rsidRDefault="00B342B0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49,485</w:t>
            </w:r>
          </w:p>
        </w:tc>
      </w:tr>
    </w:tbl>
    <w:p w:rsidR="006E0706" w:rsidRPr="001325C2" w:rsidRDefault="006E07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</w:tblGrid>
      <w:tr w:rsidR="00FF435B" w:rsidRPr="0013642B" w:rsidTr="003302BC">
        <w:trPr>
          <w:cantSplit/>
        </w:trPr>
        <w:tc>
          <w:tcPr>
            <w:tcW w:w="2538" w:type="dxa"/>
          </w:tcPr>
          <w:p w:rsidR="00FF435B" w:rsidRPr="002F2707" w:rsidRDefault="00FF435B" w:rsidP="00F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:rsidR="00FF435B" w:rsidRPr="0013642B" w:rsidRDefault="00FF435B" w:rsidP="00FF435B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F435B" w:rsidRPr="0013642B" w:rsidTr="003302BC">
        <w:trPr>
          <w:cantSplit/>
        </w:trPr>
        <w:tc>
          <w:tcPr>
            <w:tcW w:w="2538" w:type="dxa"/>
          </w:tcPr>
          <w:p w:rsidR="00FF435B" w:rsidRPr="002F2707" w:rsidRDefault="00FF435B" w:rsidP="00F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5"/>
          </w:tcPr>
          <w:p w:rsidR="00FF435B" w:rsidRPr="0013642B" w:rsidRDefault="00FF435B" w:rsidP="00F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FF435B" w:rsidRPr="0013642B" w:rsidRDefault="00FF435B" w:rsidP="00FF435B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gridSpan w:val="5"/>
          </w:tcPr>
          <w:p w:rsidR="00FF435B" w:rsidRPr="0013642B" w:rsidRDefault="00FF435B" w:rsidP="00FF435B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</w:tr>
      <w:tr w:rsidR="008678A3" w:rsidRPr="0013642B" w:rsidTr="003302BC">
        <w:trPr>
          <w:cantSplit/>
        </w:trPr>
        <w:tc>
          <w:tcPr>
            <w:tcW w:w="2538" w:type="dxa"/>
          </w:tcPr>
          <w:p w:rsidR="008678A3" w:rsidRPr="0013642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8678A3" w:rsidRPr="0013642B" w:rsidRDefault="008678A3" w:rsidP="008678A3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:rsidR="008678A3" w:rsidRPr="0013642B" w:rsidRDefault="008678A3" w:rsidP="008678A3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8678A3" w:rsidRPr="0013642B" w:rsidRDefault="008678A3" w:rsidP="008678A3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8678A3" w:rsidRPr="0013642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678A3" w:rsidRPr="0013642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8678A3" w:rsidRPr="0013642B" w:rsidRDefault="008678A3" w:rsidP="008678A3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8678A3" w:rsidRPr="0013642B" w:rsidRDefault="008678A3" w:rsidP="008678A3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:rsidR="008678A3" w:rsidRPr="0013642B" w:rsidRDefault="008678A3" w:rsidP="008678A3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8678A3" w:rsidRPr="0013642B" w:rsidRDefault="008678A3" w:rsidP="008678A3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8678A3" w:rsidRPr="0013642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678A3" w:rsidRPr="0013642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CB024D" w:rsidRPr="0013642B" w:rsidTr="003302BC">
        <w:trPr>
          <w:cantSplit/>
        </w:trPr>
        <w:tc>
          <w:tcPr>
            <w:tcW w:w="2538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</w:tr>
      <w:tr w:rsidR="00CB024D" w:rsidRPr="0013642B" w:rsidTr="003302BC">
        <w:trPr>
          <w:cantSplit/>
        </w:trPr>
        <w:tc>
          <w:tcPr>
            <w:tcW w:w="2538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ขั้นต่ำที่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ขั้นต่ำที่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</w:tr>
      <w:tr w:rsidR="00CB024D" w:rsidRPr="0013642B" w:rsidTr="003302BC">
        <w:trPr>
          <w:cantSplit/>
        </w:trPr>
        <w:tc>
          <w:tcPr>
            <w:tcW w:w="2538" w:type="dxa"/>
          </w:tcPr>
          <w:p w:rsidR="00CB024D" w:rsidRPr="002F2707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F270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</w:tr>
      <w:tr w:rsidR="008678A3" w:rsidRPr="0013642B" w:rsidTr="003302BC">
        <w:trPr>
          <w:cantSplit/>
        </w:trPr>
        <w:tc>
          <w:tcPr>
            <w:tcW w:w="2538" w:type="dxa"/>
          </w:tcPr>
          <w:p w:rsidR="008678A3" w:rsidRPr="0013642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:rsidR="008678A3" w:rsidRPr="0013642B" w:rsidRDefault="008678A3" w:rsidP="008678A3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CB024D" w:rsidRPr="0013642B" w:rsidTr="003302BC">
        <w:trPr>
          <w:cantSplit/>
        </w:trPr>
        <w:tc>
          <w:tcPr>
            <w:tcW w:w="2538" w:type="dxa"/>
          </w:tcPr>
          <w:p w:rsidR="00CB024D" w:rsidRPr="002E01E5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E01E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900" w:type="dxa"/>
          </w:tcPr>
          <w:p w:rsidR="00CB024D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Default="00CB024D" w:rsidP="00CB024D">
            <w:pPr>
              <w:pStyle w:val="a2"/>
              <w:tabs>
                <w:tab w:val="decimal" w:pos="594"/>
              </w:tabs>
              <w:ind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024D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Default="00CB024D" w:rsidP="00CB024D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024D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024D" w:rsidRPr="0013642B" w:rsidTr="003302BC">
        <w:trPr>
          <w:cantSplit/>
        </w:trPr>
        <w:tc>
          <w:tcPr>
            <w:tcW w:w="2538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0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18,451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tabs>
                <w:tab w:val="decimal" w:pos="594"/>
              </w:tabs>
              <w:ind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(1,577)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024D" w:rsidRPr="0013642B" w:rsidRDefault="00CB024D" w:rsidP="00A0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A04442">
              <w:rPr>
                <w:rFonts w:ascii="Angsana New" w:hAnsi="Angsana New"/>
                <w:sz w:val="26"/>
                <w:szCs w:val="26"/>
              </w:rPr>
              <w:t>16,874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18,725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CB024D" w:rsidRPr="0013642B" w:rsidRDefault="00CB024D" w:rsidP="00CB024D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(2,692)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16,033</w:t>
            </w:r>
          </w:p>
        </w:tc>
      </w:tr>
      <w:tr w:rsidR="00CB024D" w:rsidRPr="0013642B" w:rsidTr="005C2F41">
        <w:trPr>
          <w:cantSplit/>
          <w:trHeight w:val="74"/>
        </w:trPr>
        <w:tc>
          <w:tcPr>
            <w:tcW w:w="2538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1 - 5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B024D" w:rsidRPr="0013642B" w:rsidRDefault="00CB024D" w:rsidP="00A0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17,600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B024D" w:rsidRPr="0013642B" w:rsidRDefault="00CB024D" w:rsidP="00CB024D">
            <w:pPr>
              <w:pStyle w:val="a2"/>
              <w:tabs>
                <w:tab w:val="decimal" w:pos="594"/>
              </w:tabs>
              <w:ind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(1,541)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B024D" w:rsidRPr="00A04442" w:rsidRDefault="00CB024D" w:rsidP="00A0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A04442">
              <w:rPr>
                <w:rFonts w:ascii="Angsana New" w:hAnsi="Angsana New"/>
                <w:sz w:val="26"/>
                <w:szCs w:val="26"/>
              </w:rPr>
              <w:t>16,059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B024D" w:rsidRPr="0013642B" w:rsidRDefault="00CB024D" w:rsidP="00A0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34,806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B024D" w:rsidRPr="0013642B" w:rsidRDefault="00CB024D" w:rsidP="00CB024D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(3,021)</w:t>
            </w:r>
          </w:p>
        </w:tc>
        <w:tc>
          <w:tcPr>
            <w:tcW w:w="270" w:type="dxa"/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B024D" w:rsidRPr="0013642B" w:rsidRDefault="00CB024D" w:rsidP="00C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31,785</w:t>
            </w:r>
          </w:p>
        </w:tc>
      </w:tr>
      <w:tr w:rsidR="0015758D" w:rsidRPr="00616CEB" w:rsidTr="005C2F41">
        <w:trPr>
          <w:cantSplit/>
        </w:trPr>
        <w:tc>
          <w:tcPr>
            <w:tcW w:w="2538" w:type="dxa"/>
          </w:tcPr>
          <w:p w:rsidR="0015758D" w:rsidRPr="0013642B" w:rsidRDefault="0015758D" w:rsidP="0015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758D" w:rsidRPr="0013642B" w:rsidRDefault="0015758D" w:rsidP="0015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36,051</w:t>
            </w:r>
          </w:p>
        </w:tc>
        <w:tc>
          <w:tcPr>
            <w:tcW w:w="270" w:type="dxa"/>
          </w:tcPr>
          <w:p w:rsidR="0015758D" w:rsidRPr="0013642B" w:rsidRDefault="0015758D" w:rsidP="0015758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758D" w:rsidRPr="003B0163" w:rsidRDefault="0015758D" w:rsidP="0015758D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016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,118</w:t>
            </w:r>
            <w:r w:rsidRPr="003B016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:rsidR="0015758D" w:rsidRPr="0013642B" w:rsidRDefault="0015758D" w:rsidP="0015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758D" w:rsidRPr="00A04442" w:rsidRDefault="0015758D" w:rsidP="00A0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4442">
              <w:rPr>
                <w:rFonts w:ascii="Angsana New" w:hAnsi="Angsana New"/>
                <w:b/>
                <w:bCs/>
                <w:sz w:val="26"/>
                <w:szCs w:val="26"/>
              </w:rPr>
              <w:t>32,933</w:t>
            </w:r>
          </w:p>
        </w:tc>
        <w:tc>
          <w:tcPr>
            <w:tcW w:w="270" w:type="dxa"/>
          </w:tcPr>
          <w:p w:rsidR="0015758D" w:rsidRPr="0013642B" w:rsidRDefault="0015758D" w:rsidP="0015758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758D" w:rsidRPr="0013642B" w:rsidRDefault="0015758D" w:rsidP="0015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53,531</w:t>
            </w:r>
          </w:p>
        </w:tc>
        <w:tc>
          <w:tcPr>
            <w:tcW w:w="270" w:type="dxa"/>
          </w:tcPr>
          <w:p w:rsidR="0015758D" w:rsidRPr="0013642B" w:rsidRDefault="0015758D" w:rsidP="0015758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758D" w:rsidRPr="003B0163" w:rsidRDefault="0015758D" w:rsidP="0015758D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016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(5,713)</w:t>
            </w:r>
          </w:p>
        </w:tc>
        <w:tc>
          <w:tcPr>
            <w:tcW w:w="270" w:type="dxa"/>
          </w:tcPr>
          <w:p w:rsidR="0015758D" w:rsidRPr="0013642B" w:rsidRDefault="0015758D" w:rsidP="0015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5758D" w:rsidRPr="0013642B" w:rsidRDefault="0015758D" w:rsidP="0015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47,818</w:t>
            </w:r>
          </w:p>
        </w:tc>
      </w:tr>
    </w:tbl>
    <w:p w:rsidR="006B5C05" w:rsidRPr="00AC1108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AC1108" w:rsidRDefault="00AC1108" w:rsidP="00AC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EF472C">
        <w:rPr>
          <w:rFonts w:ascii="Angsana New" w:hAnsi="Angsana New"/>
          <w:spacing w:val="-6"/>
          <w:sz w:val="30"/>
          <w:szCs w:val="30"/>
          <w:cs/>
          <w:lang w:val="en-GB"/>
        </w:rPr>
        <w:t>ณ วันที่ 31 ธันวาคม 25</w:t>
      </w:r>
      <w:r w:rsidRPr="00EF472C">
        <w:rPr>
          <w:rFonts w:ascii="Angsana New" w:hAnsi="Angsana New"/>
          <w:spacing w:val="-6"/>
          <w:sz w:val="30"/>
          <w:szCs w:val="30"/>
          <w:lang w:val="en-GB"/>
        </w:rPr>
        <w:t xml:space="preserve">62 </w:t>
      </w:r>
      <w:r w:rsidRPr="00EF472C">
        <w:rPr>
          <w:rFonts w:ascii="Angsana New" w:hAnsi="Angsana New"/>
          <w:spacing w:val="-6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Pr="00EF472C">
        <w:rPr>
          <w:rFonts w:ascii="Angsana New" w:hAnsi="Angsana New"/>
          <w:spacing w:val="-6"/>
          <w:sz w:val="30"/>
          <w:szCs w:val="30"/>
          <w:lang w:val="en-GB"/>
        </w:rPr>
        <w:t xml:space="preserve"> 681.99</w:t>
      </w:r>
      <w:r w:rsidRPr="00EF472C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ล้านบาท</w:t>
      </w:r>
      <w:r w:rsidR="00EF472C" w:rsidRPr="00EF472C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EF472C" w:rsidRPr="00EF472C">
        <w:rPr>
          <w:rFonts w:ascii="Angsana New" w:hAnsi="Angsana New" w:hint="cs"/>
          <w:spacing w:val="-6"/>
          <w:sz w:val="30"/>
          <w:szCs w:val="30"/>
          <w:cs/>
          <w:lang w:val="en-GB"/>
        </w:rPr>
        <w:t>และ</w:t>
      </w:r>
      <w:r w:rsidRPr="00EF472C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Pr="00EF472C">
        <w:rPr>
          <w:rFonts w:ascii="Angsana New" w:hAnsi="Angsana New"/>
          <w:spacing w:val="-6"/>
          <w:sz w:val="30"/>
          <w:szCs w:val="30"/>
        </w:rPr>
        <w:t>1.85</w:t>
      </w:r>
      <w:r w:rsidRPr="00EF472C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EF472C">
        <w:rPr>
          <w:rFonts w:ascii="Angsana New" w:hAnsi="Angsana New"/>
          <w:spacing w:val="-6"/>
          <w:sz w:val="30"/>
          <w:szCs w:val="30"/>
          <w:cs/>
          <w:lang w:val="en-GB"/>
        </w:rPr>
        <w:t>ล้าน</w:t>
      </w:r>
      <w:r w:rsidRPr="00EF472C">
        <w:rPr>
          <w:rFonts w:ascii="Angsana New" w:hAnsi="Angsana New" w:hint="cs"/>
          <w:spacing w:val="-6"/>
          <w:sz w:val="30"/>
          <w:szCs w:val="30"/>
          <w:cs/>
          <w:lang w:val="en-GB"/>
        </w:rPr>
        <w:t>เหรียญ</w:t>
      </w:r>
      <w:r w:rsidRPr="00C54C3A">
        <w:rPr>
          <w:rFonts w:ascii="Angsana New" w:hAnsi="Angsana New" w:hint="cs"/>
          <w:sz w:val="30"/>
          <w:szCs w:val="30"/>
          <w:cs/>
          <w:lang w:val="en-GB"/>
        </w:rPr>
        <w:t>สหรัฐอเมริกา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>(25</w:t>
      </w:r>
      <w:r>
        <w:rPr>
          <w:rFonts w:ascii="Angsana New" w:hAnsi="Angsana New"/>
          <w:i/>
          <w:iCs/>
          <w:sz w:val="30"/>
          <w:szCs w:val="30"/>
          <w:lang w:val="en-GB"/>
        </w:rPr>
        <w:t>61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>
        <w:rPr>
          <w:rFonts w:ascii="Angsana New" w:hAnsi="Angsana New"/>
          <w:i/>
          <w:iCs/>
          <w:sz w:val="30"/>
          <w:szCs w:val="30"/>
          <w:lang w:val="en-GB"/>
        </w:rPr>
        <w:t>682.48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</w:t>
      </w:r>
      <w:r w:rsidRPr="00C54C3A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C54C3A">
        <w:rPr>
          <w:rFonts w:ascii="Angsana New" w:hAnsi="Angsana New"/>
          <w:i/>
          <w:iCs/>
          <w:sz w:val="30"/>
          <w:szCs w:val="30"/>
        </w:rPr>
        <w:t xml:space="preserve">1.85 </w:t>
      </w:r>
      <w:r w:rsidRPr="00C54C3A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>
        <w:rPr>
          <w:rFonts w:ascii="Angsana New" w:hAnsi="Angsana New"/>
          <w:i/>
          <w:iCs/>
          <w:sz w:val="30"/>
          <w:szCs w:val="30"/>
        </w:rPr>
        <w:t xml:space="preserve">100.80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ล้านเยนญี่ปุ่น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>)</w:t>
      </w:r>
    </w:p>
    <w:p w:rsidR="006B5C05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B5C05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B5C05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B5C05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B5C05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B5C05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B5C05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B5C05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B5C05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B5C05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897133" w:rsidRDefault="005E481E" w:rsidP="006E0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270FB7" w:rsidRPr="00D200E9">
        <w:rPr>
          <w:rFonts w:ascii="Angsana New" w:hAnsi="Angsana New"/>
          <w:b/>
          <w:bCs/>
          <w:sz w:val="30"/>
          <w:szCs w:val="30"/>
          <w:cs/>
        </w:rPr>
        <w:tab/>
      </w:r>
      <w:r w:rsidR="00270FB7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:rsidR="00562BFF" w:rsidRPr="00562BFF" w:rsidRDefault="00562BFF" w:rsidP="006E0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9"/>
        <w:gridCol w:w="992"/>
        <w:gridCol w:w="270"/>
        <w:gridCol w:w="1075"/>
        <w:gridCol w:w="270"/>
        <w:gridCol w:w="1092"/>
        <w:gridCol w:w="261"/>
        <w:gridCol w:w="1164"/>
        <w:gridCol w:w="270"/>
        <w:gridCol w:w="1083"/>
      </w:tblGrid>
      <w:tr w:rsidR="0003409F" w:rsidRPr="005B3147" w:rsidTr="0003409F">
        <w:trPr>
          <w:trHeight w:hRule="exact" w:val="374"/>
        </w:trPr>
        <w:tc>
          <w:tcPr>
            <w:tcW w:w="1572" w:type="pct"/>
          </w:tcPr>
          <w:p w:rsidR="0003409F" w:rsidRPr="00433252" w:rsidRDefault="0003409F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:rsidR="0003409F" w:rsidRPr="00433252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3409F" w:rsidRPr="00433252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0" w:type="pct"/>
            <w:gridSpan w:val="3"/>
          </w:tcPr>
          <w:p w:rsidR="0003409F" w:rsidRPr="00433252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03409F" w:rsidRPr="00433252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03409F" w:rsidRPr="00433252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409F" w:rsidRPr="005B3147" w:rsidTr="0003409F">
        <w:trPr>
          <w:trHeight w:hRule="exact" w:val="374"/>
        </w:trPr>
        <w:tc>
          <w:tcPr>
            <w:tcW w:w="1572" w:type="pct"/>
          </w:tcPr>
          <w:p w:rsidR="0003409F" w:rsidRPr="00433252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:rsidR="0003409F" w:rsidRPr="005E1241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12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3" w:type="pct"/>
          </w:tcPr>
          <w:p w:rsidR="0003409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3409F" w:rsidRPr="005B3147" w:rsidTr="0003409F">
        <w:trPr>
          <w:trHeight w:hRule="exact" w:val="374"/>
        </w:trPr>
        <w:tc>
          <w:tcPr>
            <w:tcW w:w="1572" w:type="pct"/>
          </w:tcPr>
          <w:p w:rsidR="0003409F" w:rsidRPr="00433252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:rsidR="0003409F" w:rsidRPr="00433252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3409F" w:rsidRPr="00433252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0" w:type="pct"/>
            <w:gridSpan w:val="7"/>
          </w:tcPr>
          <w:p w:rsidR="0003409F" w:rsidRPr="00433252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09F" w:rsidRPr="005B3147" w:rsidTr="0003409F">
        <w:trPr>
          <w:trHeight w:hRule="exact" w:val="374"/>
        </w:trPr>
        <w:tc>
          <w:tcPr>
            <w:tcW w:w="1572" w:type="pct"/>
          </w:tcPr>
          <w:p w:rsidR="0003409F" w:rsidRPr="00D81237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:rsidR="0003409F" w:rsidRPr="00390E1E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0E1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03409F" w:rsidRPr="00C54C3A" w:rsidRDefault="00263DDE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340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43" w:type="pct"/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14,597</w:t>
            </w:r>
          </w:p>
        </w:tc>
        <w:tc>
          <w:tcPr>
            <w:tcW w:w="138" w:type="pct"/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03409F" w:rsidRPr="007E3689" w:rsidRDefault="00FA334D" w:rsidP="00EB7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143" w:type="pct"/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13,150</w:t>
            </w:r>
          </w:p>
        </w:tc>
      </w:tr>
      <w:tr w:rsidR="0003409F" w:rsidRPr="005B3147" w:rsidTr="0003409F">
        <w:trPr>
          <w:trHeight w:hRule="exact" w:val="374"/>
        </w:trPr>
        <w:tc>
          <w:tcPr>
            <w:tcW w:w="1572" w:type="pct"/>
          </w:tcPr>
          <w:p w:rsidR="0003409F" w:rsidRPr="00433252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09F" w:rsidRPr="005B3147" w:rsidTr="0003409F">
        <w:trPr>
          <w:trHeight w:hRule="exact" w:val="374"/>
        </w:trPr>
        <w:tc>
          <w:tcPr>
            <w:tcW w:w="1572" w:type="pct"/>
          </w:tcPr>
          <w:p w:rsidR="0003409F" w:rsidRPr="00D81237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25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09F" w:rsidRPr="005B3147" w:rsidTr="0003409F">
        <w:trPr>
          <w:trHeight w:hRule="exact" w:val="374"/>
        </w:trPr>
        <w:tc>
          <w:tcPr>
            <w:tcW w:w="1572" w:type="pct"/>
          </w:tcPr>
          <w:p w:rsidR="0003409F" w:rsidRPr="00433252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525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105,059</w:t>
            </w: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97,497</w:t>
            </w:r>
          </w:p>
        </w:tc>
        <w:tc>
          <w:tcPr>
            <w:tcW w:w="138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28,673</w:t>
            </w: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61,670</w:t>
            </w:r>
          </w:p>
        </w:tc>
      </w:tr>
      <w:tr w:rsidR="0003409F" w:rsidRPr="005B3147" w:rsidTr="0003409F">
        <w:trPr>
          <w:trHeight w:hRule="exact" w:val="374"/>
        </w:trPr>
        <w:tc>
          <w:tcPr>
            <w:tcW w:w="1572" w:type="pct"/>
          </w:tcPr>
          <w:p w:rsidR="0003409F" w:rsidRPr="00433252" w:rsidRDefault="0003409F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เงินรับแทน</w:t>
            </w:r>
          </w:p>
        </w:tc>
        <w:tc>
          <w:tcPr>
            <w:tcW w:w="525" w:type="pct"/>
          </w:tcPr>
          <w:p w:rsidR="0003409F" w:rsidRPr="00433252" w:rsidRDefault="0003409F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Default="0003409F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3409F" w:rsidRPr="00281306" w:rsidRDefault="0003409F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29,471</w:t>
            </w:r>
          </w:p>
        </w:tc>
        <w:tc>
          <w:tcPr>
            <w:tcW w:w="143" w:type="pct"/>
          </w:tcPr>
          <w:p w:rsidR="0003409F" w:rsidRPr="00281306" w:rsidRDefault="0003409F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3409F" w:rsidRPr="00281306" w:rsidRDefault="0003409F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29,209</w:t>
            </w:r>
          </w:p>
        </w:tc>
        <w:tc>
          <w:tcPr>
            <w:tcW w:w="138" w:type="pct"/>
          </w:tcPr>
          <w:p w:rsidR="0003409F" w:rsidRPr="00281306" w:rsidRDefault="0003409F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03409F" w:rsidRPr="00281306" w:rsidRDefault="0003409F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  <w:tc>
          <w:tcPr>
            <w:tcW w:w="143" w:type="pct"/>
          </w:tcPr>
          <w:p w:rsidR="0003409F" w:rsidRPr="00281306" w:rsidRDefault="0003409F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03409F" w:rsidRPr="00281306" w:rsidRDefault="0003409F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1,271</w:t>
            </w:r>
          </w:p>
        </w:tc>
      </w:tr>
      <w:tr w:rsidR="0003409F" w:rsidRPr="009232B1" w:rsidTr="0003409F">
        <w:trPr>
          <w:trHeight w:hRule="exact" w:val="374"/>
        </w:trPr>
        <w:tc>
          <w:tcPr>
            <w:tcW w:w="1572" w:type="pct"/>
          </w:tcPr>
          <w:p w:rsidR="0003409F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2B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ค่าบริการโครงข่ายโทรทัศน์</w:t>
            </w:r>
          </w:p>
          <w:p w:rsidR="0003409F" w:rsidRPr="009232B1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Pr="009232B1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03409F" w:rsidRPr="009232B1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Pr="009232B1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09F" w:rsidRPr="009232B1" w:rsidTr="0003409F">
        <w:trPr>
          <w:trHeight w:hRule="exact" w:val="374"/>
        </w:trPr>
        <w:tc>
          <w:tcPr>
            <w:tcW w:w="1572" w:type="pct"/>
          </w:tcPr>
          <w:p w:rsidR="0003409F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ในระบบดิจิทัล</w:t>
            </w:r>
          </w:p>
          <w:p w:rsidR="0003409F" w:rsidRPr="009232B1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16,821</w:t>
            </w:r>
          </w:p>
        </w:tc>
        <w:tc>
          <w:tcPr>
            <w:tcW w:w="143" w:type="pct"/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25,740</w:t>
            </w:r>
          </w:p>
        </w:tc>
        <w:tc>
          <w:tcPr>
            <w:tcW w:w="138" w:type="pct"/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09F" w:rsidRPr="005B3147" w:rsidTr="0003409F">
        <w:trPr>
          <w:trHeight w:hRule="exact" w:val="374"/>
        </w:trPr>
        <w:tc>
          <w:tcPr>
            <w:tcW w:w="1572" w:type="pct"/>
          </w:tcPr>
          <w:p w:rsidR="0003409F" w:rsidRPr="00433252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525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9,056</w:t>
            </w:r>
          </w:p>
        </w:tc>
        <w:tc>
          <w:tcPr>
            <w:tcW w:w="138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1,436</w:t>
            </w: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2,184</w:t>
            </w:r>
          </w:p>
        </w:tc>
      </w:tr>
      <w:tr w:rsidR="0003409F" w:rsidRPr="005B3147" w:rsidTr="0003409F">
        <w:trPr>
          <w:trHeight w:hRule="exact" w:val="374"/>
        </w:trPr>
        <w:tc>
          <w:tcPr>
            <w:tcW w:w="1572" w:type="pct"/>
          </w:tcPr>
          <w:p w:rsidR="0003409F" w:rsidRPr="00433252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25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FA334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A334D"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143" w:type="pct"/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41,394</w:t>
            </w:r>
          </w:p>
        </w:tc>
        <w:tc>
          <w:tcPr>
            <w:tcW w:w="138" w:type="pct"/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FA334D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3" w:type="pct"/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03409F" w:rsidRPr="00281306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11,364</w:t>
            </w:r>
          </w:p>
        </w:tc>
      </w:tr>
      <w:tr w:rsidR="0003409F" w:rsidRPr="00E51F06" w:rsidTr="0003409F">
        <w:trPr>
          <w:trHeight w:hRule="exact" w:val="374"/>
        </w:trPr>
        <w:tc>
          <w:tcPr>
            <w:tcW w:w="1572" w:type="pct"/>
          </w:tcPr>
          <w:p w:rsidR="0003409F" w:rsidRPr="00433252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FA334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A334D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202,896</w:t>
            </w:r>
          </w:p>
        </w:tc>
        <w:tc>
          <w:tcPr>
            <w:tcW w:w="138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E481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E481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A334D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76,489</w:t>
            </w:r>
          </w:p>
        </w:tc>
      </w:tr>
      <w:tr w:rsidR="0003409F" w:rsidRPr="00E51F06" w:rsidTr="0003409F">
        <w:trPr>
          <w:trHeight w:hRule="exact" w:val="374"/>
        </w:trPr>
        <w:tc>
          <w:tcPr>
            <w:tcW w:w="1572" w:type="pct"/>
          </w:tcPr>
          <w:p w:rsidR="0003409F" w:rsidRPr="00433252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09F" w:rsidRPr="00E51F06" w:rsidTr="0003409F">
        <w:trPr>
          <w:trHeight w:hRule="exact" w:val="374"/>
        </w:trPr>
        <w:tc>
          <w:tcPr>
            <w:tcW w:w="1572" w:type="pct"/>
          </w:tcPr>
          <w:p w:rsidR="0003409F" w:rsidRPr="00433252" w:rsidRDefault="0003409F" w:rsidP="007E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3409F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244,667</w:t>
            </w: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217,493</w:t>
            </w:r>
          </w:p>
        </w:tc>
        <w:tc>
          <w:tcPr>
            <w:tcW w:w="138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48,748</w:t>
            </w:r>
          </w:p>
        </w:tc>
        <w:tc>
          <w:tcPr>
            <w:tcW w:w="143" w:type="pct"/>
          </w:tcPr>
          <w:p w:rsidR="0003409F" w:rsidRPr="00433252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03409F" w:rsidRPr="00C54C3A" w:rsidRDefault="0003409F" w:rsidP="007E3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89,639</w:t>
            </w:r>
          </w:p>
        </w:tc>
      </w:tr>
    </w:tbl>
    <w:p w:rsidR="00562BFF" w:rsidRPr="00562BFF" w:rsidRDefault="00562BFF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</w:p>
    <w:p w:rsidR="00376E23" w:rsidRPr="00C06367" w:rsidRDefault="005E481E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6B2D9B" w:rsidRPr="00C06367">
        <w:rPr>
          <w:rFonts w:ascii="Angsana New" w:hAnsi="Angsana New"/>
          <w:b/>
          <w:bCs/>
          <w:sz w:val="30"/>
          <w:szCs w:val="30"/>
          <w:cs/>
        </w:rPr>
        <w:tab/>
      </w:r>
      <w:r w:rsidR="006B2D9B" w:rsidRPr="00C06367"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</w:t>
      </w:r>
    </w:p>
    <w:p w:rsidR="00FF3717" w:rsidRPr="00562BFF" w:rsidRDefault="00FF3717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1"/>
        <w:gridCol w:w="1076"/>
        <w:gridCol w:w="271"/>
        <w:gridCol w:w="1083"/>
        <w:gridCol w:w="259"/>
        <w:gridCol w:w="1161"/>
        <w:gridCol w:w="271"/>
        <w:gridCol w:w="1096"/>
      </w:tblGrid>
      <w:tr w:rsidR="00DC0517" w:rsidRPr="00C06367" w:rsidTr="00897133">
        <w:tc>
          <w:tcPr>
            <w:tcW w:w="2245" w:type="pct"/>
          </w:tcPr>
          <w:p w:rsidR="00DC0517" w:rsidRPr="00C06367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:rsidR="00DC0517" w:rsidRPr="00C06367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DC0517" w:rsidRPr="00C06367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5" w:type="pct"/>
            <w:gridSpan w:val="3"/>
          </w:tcPr>
          <w:p w:rsidR="00DC0517" w:rsidRPr="00C06367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8A3" w:rsidRPr="00C06367" w:rsidTr="00897133">
        <w:tc>
          <w:tcPr>
            <w:tcW w:w="2245" w:type="pct"/>
          </w:tcPr>
          <w:p w:rsidR="008678A3" w:rsidRPr="00C06367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7" w:type="pct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678A3" w:rsidRPr="00C06367" w:rsidTr="00897133">
        <w:tc>
          <w:tcPr>
            <w:tcW w:w="2245" w:type="pct"/>
          </w:tcPr>
          <w:p w:rsidR="008678A3" w:rsidRPr="00C06367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55" w:type="pct"/>
            <w:gridSpan w:val="7"/>
          </w:tcPr>
          <w:p w:rsidR="008678A3" w:rsidRPr="00C06367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78A3" w:rsidRPr="00C06367" w:rsidTr="00897133">
        <w:tc>
          <w:tcPr>
            <w:tcW w:w="2245" w:type="pct"/>
          </w:tcPr>
          <w:p w:rsidR="008678A3" w:rsidRPr="00C06367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  <w:cs/>
              </w:rPr>
              <w:t>ค่าบทความและลิขสิทธิ์ค้างจ่าย</w:t>
            </w:r>
          </w:p>
        </w:tc>
        <w:tc>
          <w:tcPr>
            <w:tcW w:w="568" w:type="pct"/>
          </w:tcPr>
          <w:p w:rsidR="008678A3" w:rsidRPr="00C06367" w:rsidRDefault="00075E6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64,74</w:t>
            </w:r>
            <w:r w:rsidR="005E48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8678A3" w:rsidRPr="00C06367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8678A3" w:rsidRPr="00C06367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68,057</w:t>
            </w:r>
          </w:p>
        </w:tc>
        <w:tc>
          <w:tcPr>
            <w:tcW w:w="137" w:type="pct"/>
          </w:tcPr>
          <w:p w:rsidR="008678A3" w:rsidRPr="00C06367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8678A3" w:rsidRPr="00C06367" w:rsidRDefault="0010225B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64,741</w:t>
            </w:r>
          </w:p>
        </w:tc>
        <w:tc>
          <w:tcPr>
            <w:tcW w:w="143" w:type="pct"/>
          </w:tcPr>
          <w:p w:rsidR="008678A3" w:rsidRPr="00C06367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8678A3" w:rsidRPr="00C06367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68,057</w:t>
            </w:r>
          </w:p>
        </w:tc>
      </w:tr>
      <w:tr w:rsidR="0010225B" w:rsidRPr="00C06367" w:rsidTr="00897133">
        <w:tc>
          <w:tcPr>
            <w:tcW w:w="2245" w:type="pct"/>
          </w:tcPr>
          <w:p w:rsidR="0010225B" w:rsidRPr="001B07DB" w:rsidRDefault="0010225B" w:rsidP="0010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ค่าสนับสนุนการขาย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568" w:type="pct"/>
          </w:tcPr>
          <w:p w:rsidR="0010225B" w:rsidRPr="001B07DB" w:rsidRDefault="00075E6F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44,123</w:t>
            </w:r>
          </w:p>
        </w:tc>
        <w:tc>
          <w:tcPr>
            <w:tcW w:w="143" w:type="pct"/>
          </w:tcPr>
          <w:p w:rsidR="0010225B" w:rsidRPr="001B07DB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10225B" w:rsidRPr="001B07DB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49,615</w:t>
            </w:r>
          </w:p>
        </w:tc>
        <w:tc>
          <w:tcPr>
            <w:tcW w:w="137" w:type="pct"/>
          </w:tcPr>
          <w:p w:rsidR="0010225B" w:rsidRPr="00C06367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0225B" w:rsidRPr="00C06367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0225B" w:rsidRPr="00C06367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10225B" w:rsidRPr="00C06367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225B" w:rsidRPr="00C06367" w:rsidTr="00897133">
        <w:tc>
          <w:tcPr>
            <w:tcW w:w="2245" w:type="pct"/>
          </w:tcPr>
          <w:p w:rsidR="0010225B" w:rsidRPr="001B07DB" w:rsidRDefault="0010225B" w:rsidP="0010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ค่าคอมมิชชั่นค้างจ่าย</w:t>
            </w:r>
          </w:p>
        </w:tc>
        <w:tc>
          <w:tcPr>
            <w:tcW w:w="568" w:type="pct"/>
          </w:tcPr>
          <w:p w:rsidR="0010225B" w:rsidRPr="001B07DB" w:rsidRDefault="00075E6F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11,007</w:t>
            </w:r>
          </w:p>
        </w:tc>
        <w:tc>
          <w:tcPr>
            <w:tcW w:w="143" w:type="pct"/>
          </w:tcPr>
          <w:p w:rsidR="0010225B" w:rsidRPr="001B07DB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10225B" w:rsidRPr="001B07DB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15,726</w:t>
            </w:r>
          </w:p>
        </w:tc>
        <w:tc>
          <w:tcPr>
            <w:tcW w:w="137" w:type="pct"/>
          </w:tcPr>
          <w:p w:rsidR="0010225B" w:rsidRPr="00C06367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0225B" w:rsidRPr="001B07DB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2,923</w:t>
            </w:r>
          </w:p>
        </w:tc>
        <w:tc>
          <w:tcPr>
            <w:tcW w:w="143" w:type="pct"/>
          </w:tcPr>
          <w:p w:rsidR="0010225B" w:rsidRPr="001B07DB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10225B" w:rsidRPr="001B07DB" w:rsidRDefault="0010225B" w:rsidP="00102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1B07DB">
              <w:rPr>
                <w:rFonts w:ascii="Angsana New" w:hAnsi="Angsana New"/>
                <w:sz w:val="30"/>
                <w:szCs w:val="30"/>
              </w:rPr>
              <w:t>6,423</w:t>
            </w:r>
          </w:p>
        </w:tc>
      </w:tr>
      <w:tr w:rsidR="00075E6F" w:rsidRPr="00C06367" w:rsidTr="00897133">
        <w:tc>
          <w:tcPr>
            <w:tcW w:w="2245" w:type="pct"/>
          </w:tcPr>
          <w:p w:rsidR="00075E6F" w:rsidRPr="001B07DB" w:rsidRDefault="00075E6F" w:rsidP="0007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ค่าเช่าและบริการพื้นที่ค้างจ่าย</w:t>
            </w:r>
          </w:p>
        </w:tc>
        <w:tc>
          <w:tcPr>
            <w:tcW w:w="568" w:type="pct"/>
          </w:tcPr>
          <w:p w:rsidR="00075E6F" w:rsidRPr="001B07DB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3,150</w:t>
            </w:r>
          </w:p>
        </w:tc>
        <w:tc>
          <w:tcPr>
            <w:tcW w:w="143" w:type="pct"/>
          </w:tcPr>
          <w:p w:rsidR="00075E6F" w:rsidRPr="001B07DB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075E6F" w:rsidRPr="001B07DB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8,216</w:t>
            </w:r>
          </w:p>
        </w:tc>
        <w:tc>
          <w:tcPr>
            <w:tcW w:w="137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5C05" w:rsidRPr="00C06367" w:rsidTr="00ED303E">
        <w:tc>
          <w:tcPr>
            <w:tcW w:w="2245" w:type="pct"/>
          </w:tcPr>
          <w:p w:rsidR="006B5C05" w:rsidRPr="00C06367" w:rsidRDefault="006B5C05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568" w:type="pct"/>
          </w:tcPr>
          <w:p w:rsidR="006B5C05" w:rsidRPr="00C06367" w:rsidRDefault="006B5C05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143" w:type="pct"/>
          </w:tcPr>
          <w:p w:rsidR="006B5C05" w:rsidRPr="00C06367" w:rsidRDefault="006B5C05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6B5C05" w:rsidRPr="00C06367" w:rsidRDefault="006B5C05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4,295</w:t>
            </w:r>
          </w:p>
        </w:tc>
        <w:tc>
          <w:tcPr>
            <w:tcW w:w="137" w:type="pct"/>
          </w:tcPr>
          <w:p w:rsidR="006B5C05" w:rsidRPr="00C06367" w:rsidRDefault="006B5C05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6B5C05" w:rsidRPr="00C06367" w:rsidRDefault="006B5C05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143" w:type="pct"/>
          </w:tcPr>
          <w:p w:rsidR="006B5C05" w:rsidRPr="00C06367" w:rsidRDefault="006B5C05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6B5C05" w:rsidRPr="00C06367" w:rsidRDefault="006B5C05" w:rsidP="00ED3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2,651</w:t>
            </w:r>
          </w:p>
        </w:tc>
      </w:tr>
      <w:tr w:rsidR="00075E6F" w:rsidRPr="00C06367" w:rsidTr="00897133">
        <w:tc>
          <w:tcPr>
            <w:tcW w:w="2245" w:type="pct"/>
          </w:tcPr>
          <w:p w:rsidR="00075E6F" w:rsidRPr="001B07DB" w:rsidRDefault="00075E6F" w:rsidP="0007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ค่าสวัสดิการพนักงานค้างจ่าย</w:t>
            </w:r>
          </w:p>
        </w:tc>
        <w:tc>
          <w:tcPr>
            <w:tcW w:w="568" w:type="pct"/>
          </w:tcPr>
          <w:p w:rsidR="00075E6F" w:rsidRPr="001B07DB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1,084</w:t>
            </w:r>
          </w:p>
        </w:tc>
        <w:tc>
          <w:tcPr>
            <w:tcW w:w="143" w:type="pct"/>
          </w:tcPr>
          <w:p w:rsidR="00075E6F" w:rsidRPr="001B07DB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075E6F" w:rsidRPr="001B07DB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5,676</w:t>
            </w:r>
          </w:p>
        </w:tc>
        <w:tc>
          <w:tcPr>
            <w:tcW w:w="137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75E6F" w:rsidRPr="001B07DB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5,253</w:t>
            </w:r>
          </w:p>
        </w:tc>
        <w:tc>
          <w:tcPr>
            <w:tcW w:w="143" w:type="pct"/>
          </w:tcPr>
          <w:p w:rsidR="00075E6F" w:rsidRPr="001B07DB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75E6F" w:rsidRPr="001B07DB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1B07DB">
              <w:rPr>
                <w:rFonts w:ascii="Angsana New" w:hAnsi="Angsana New"/>
                <w:sz w:val="30"/>
                <w:szCs w:val="30"/>
              </w:rPr>
              <w:t>5,594</w:t>
            </w:r>
          </w:p>
        </w:tc>
      </w:tr>
      <w:tr w:rsidR="00075E6F" w:rsidRPr="00C06367" w:rsidTr="00897133">
        <w:tc>
          <w:tcPr>
            <w:tcW w:w="2245" w:type="pct"/>
          </w:tcPr>
          <w:p w:rsidR="00075E6F" w:rsidRPr="00C06367" w:rsidRDefault="00075E6F" w:rsidP="0007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68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40,55</w:t>
            </w:r>
            <w:r w:rsidR="005E481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30,013</w:t>
            </w:r>
          </w:p>
        </w:tc>
        <w:tc>
          <w:tcPr>
            <w:tcW w:w="137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14,403</w:t>
            </w:r>
          </w:p>
        </w:tc>
        <w:tc>
          <w:tcPr>
            <w:tcW w:w="143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11,279</w:t>
            </w:r>
          </w:p>
        </w:tc>
      </w:tr>
      <w:tr w:rsidR="00075E6F" w:rsidRPr="00C06367" w:rsidTr="00897133">
        <w:tc>
          <w:tcPr>
            <w:tcW w:w="2245" w:type="pct"/>
          </w:tcPr>
          <w:p w:rsidR="00075E6F" w:rsidRPr="00C06367" w:rsidRDefault="00075E6F" w:rsidP="0007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167,140</w:t>
            </w:r>
          </w:p>
        </w:tc>
        <w:tc>
          <w:tcPr>
            <w:tcW w:w="143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</w:rPr>
              <w:t>181,59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89,803</w:t>
            </w:r>
          </w:p>
        </w:tc>
        <w:tc>
          <w:tcPr>
            <w:tcW w:w="143" w:type="pct"/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075E6F" w:rsidRPr="00C06367" w:rsidRDefault="00075E6F" w:rsidP="0007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</w:rPr>
              <w:t>94,004</w:t>
            </w:r>
          </w:p>
        </w:tc>
      </w:tr>
    </w:tbl>
    <w:p w:rsidR="006A090E" w:rsidRDefault="006A090E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75E6F" w:rsidRPr="00897133" w:rsidRDefault="00075E6F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482624" w:rsidRDefault="006B2D9B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712F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47D50">
        <w:rPr>
          <w:rFonts w:ascii="Angsana New" w:hAnsi="Angsana New"/>
          <w:b/>
          <w:bCs/>
          <w:sz w:val="30"/>
          <w:szCs w:val="30"/>
        </w:rPr>
        <w:t>0</w:t>
      </w:r>
      <w:r w:rsidR="00482624" w:rsidRPr="001712FB">
        <w:rPr>
          <w:rFonts w:ascii="Angsana New" w:hAnsi="Angsana New"/>
          <w:b/>
          <w:bCs/>
          <w:sz w:val="30"/>
          <w:szCs w:val="30"/>
          <w:cs/>
        </w:rPr>
        <w:tab/>
      </w:r>
      <w:r w:rsidR="00482624" w:rsidRPr="001712FB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:rsidR="00376E23" w:rsidRPr="0037161D" w:rsidRDefault="00376E2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F663D9" w:rsidRPr="001712FB" w:rsidTr="00F663D9">
        <w:trPr>
          <w:trHeight w:val="420"/>
        </w:trPr>
        <w:tc>
          <w:tcPr>
            <w:tcW w:w="3850" w:type="dxa"/>
          </w:tcPr>
          <w:p w:rsidR="00F663D9" w:rsidRPr="001712FB" w:rsidRDefault="00F663D9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F663D9" w:rsidRPr="001712FB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F663D9" w:rsidRPr="001712FB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F663D9" w:rsidRPr="001712FB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1712FB" w:rsidTr="00F663D9">
        <w:trPr>
          <w:trHeight w:val="420"/>
        </w:trPr>
        <w:tc>
          <w:tcPr>
            <w:tcW w:w="3850" w:type="dxa"/>
          </w:tcPr>
          <w:p w:rsidR="008678A3" w:rsidRPr="001712FB" w:rsidRDefault="008678A3" w:rsidP="00867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678A3" w:rsidRPr="001712FB" w:rsidTr="00F663D9">
        <w:trPr>
          <w:trHeight w:val="420"/>
        </w:trPr>
        <w:tc>
          <w:tcPr>
            <w:tcW w:w="3850" w:type="dxa"/>
            <w:vAlign w:val="bottom"/>
          </w:tcPr>
          <w:p w:rsidR="008678A3" w:rsidRPr="001712FB" w:rsidRDefault="008678A3" w:rsidP="008678A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8678A3" w:rsidRPr="001712FB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12F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78A3" w:rsidRPr="001712FB" w:rsidTr="00700016">
        <w:trPr>
          <w:trHeight w:val="420"/>
        </w:trPr>
        <w:tc>
          <w:tcPr>
            <w:tcW w:w="3850" w:type="dxa"/>
          </w:tcPr>
          <w:p w:rsidR="008678A3" w:rsidRPr="001712FB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712F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</w:tcPr>
          <w:p w:rsidR="008678A3" w:rsidRPr="001712FB" w:rsidRDefault="001B5C77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D303E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D303E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38" w:type="dxa"/>
          </w:tcPr>
          <w:p w:rsidR="008678A3" w:rsidRPr="001712FB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678A3" w:rsidRPr="001712FB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128,948</w:t>
            </w:r>
          </w:p>
        </w:tc>
        <w:tc>
          <w:tcPr>
            <w:tcW w:w="237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8678A3" w:rsidRPr="001712FB" w:rsidRDefault="00C06557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95,927</w:t>
            </w:r>
          </w:p>
        </w:tc>
        <w:tc>
          <w:tcPr>
            <w:tcW w:w="237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712F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97,472</w:t>
            </w:r>
          </w:p>
        </w:tc>
      </w:tr>
      <w:tr w:rsidR="008678A3" w:rsidRPr="001712FB" w:rsidTr="00700016">
        <w:trPr>
          <w:trHeight w:val="420"/>
        </w:trPr>
        <w:tc>
          <w:tcPr>
            <w:tcW w:w="3850" w:type="dxa"/>
          </w:tcPr>
          <w:p w:rsidR="008678A3" w:rsidRPr="001712FB" w:rsidRDefault="008678A3" w:rsidP="008678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678A3" w:rsidRPr="001712FB" w:rsidRDefault="001B5C77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A4C3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A4C30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38" w:type="dxa"/>
          </w:tcPr>
          <w:p w:rsidR="008678A3" w:rsidRPr="001712FB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8A3" w:rsidRPr="001712FB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54,260</w:t>
            </w:r>
          </w:p>
        </w:tc>
        <w:tc>
          <w:tcPr>
            <w:tcW w:w="237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8A3" w:rsidRPr="001712FB" w:rsidRDefault="00C06557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31,125</w:t>
            </w:r>
          </w:p>
        </w:tc>
        <w:tc>
          <w:tcPr>
            <w:tcW w:w="237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712F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31,163</w:t>
            </w:r>
          </w:p>
        </w:tc>
      </w:tr>
      <w:tr w:rsidR="008678A3" w:rsidRPr="001712FB" w:rsidTr="003E487F">
        <w:trPr>
          <w:trHeight w:val="370"/>
        </w:trPr>
        <w:tc>
          <w:tcPr>
            <w:tcW w:w="3850" w:type="dxa"/>
          </w:tcPr>
          <w:p w:rsidR="008678A3" w:rsidRPr="001712FB" w:rsidRDefault="008678A3" w:rsidP="008678A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8678A3" w:rsidRPr="001712FB" w:rsidRDefault="001B5C77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A4C30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A4C30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:rsidR="008678A3" w:rsidRPr="001712FB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678A3" w:rsidRPr="001712FB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</w:rPr>
              <w:t>183,208</w:t>
            </w:r>
          </w:p>
        </w:tc>
        <w:tc>
          <w:tcPr>
            <w:tcW w:w="237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678A3" w:rsidRPr="001712FB" w:rsidRDefault="00C06557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127,052</w:t>
            </w:r>
          </w:p>
        </w:tc>
        <w:tc>
          <w:tcPr>
            <w:tcW w:w="237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712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128,635</w:t>
            </w:r>
          </w:p>
        </w:tc>
      </w:tr>
    </w:tbl>
    <w:p w:rsidR="00104276" w:rsidRPr="0037161D" w:rsidRDefault="00104276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A40D8B" w:rsidRPr="00A40D8B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A40D8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:rsidR="00A40D8B" w:rsidRPr="0037161D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F35517" w:rsidRPr="00F35517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F35517">
        <w:rPr>
          <w:rFonts w:ascii="Angsana New" w:hAnsi="Angsana New" w:hint="cs"/>
          <w:sz w:val="30"/>
          <w:szCs w:val="30"/>
          <w:cs/>
          <w:lang w:val="en-GB"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พ</w:t>
      </w:r>
      <w:r w:rsidRPr="00F35517">
        <w:rPr>
          <w:rFonts w:ascii="Angsana New" w:hAnsi="Angsana New"/>
          <w:sz w:val="30"/>
          <w:szCs w:val="30"/>
          <w:cs/>
          <w:lang w:val="en-GB"/>
        </w:rPr>
        <w:t>.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ศ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. 2541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="0037161D">
        <w:rPr>
          <w:rFonts w:ascii="Angsana New" w:hAnsi="Angsana New"/>
          <w:sz w:val="30"/>
          <w:szCs w:val="30"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โครงการผลประโยชน์ที่กำหนดไว้</w:t>
      </w:r>
      <w:r w:rsidR="0037161D">
        <w:rPr>
          <w:rFonts w:ascii="Angsana New" w:hAnsi="Angsana New"/>
          <w:sz w:val="30"/>
          <w:szCs w:val="30"/>
          <w:lang w:val="en-GB"/>
        </w:rPr>
        <w:t xml:space="preserve">  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มีความเสี่ยงจากการประมาณการตามหลักคณิตศาสตร์ประกันภัย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="0037161D">
        <w:rPr>
          <w:rFonts w:ascii="Angsana New" w:hAnsi="Angsana New"/>
          <w:sz w:val="30"/>
          <w:szCs w:val="30"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ความเสี่ยงของช่วงชีวิต</w:t>
      </w:r>
      <w:r w:rsidR="00A40D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ความเสี่ยงจากอัตราดอกเบี้ยและความเสี่ยงจากตลาด</w:t>
      </w:r>
      <w:r w:rsidR="00A40D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/>
          <w:sz w:val="30"/>
          <w:szCs w:val="30"/>
          <w:cs/>
          <w:lang w:val="en-GB"/>
        </w:rPr>
        <w:t>(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เงินลงทุน</w:t>
      </w:r>
      <w:r w:rsidRPr="00F35517">
        <w:rPr>
          <w:rFonts w:ascii="Angsana New" w:hAnsi="Angsana New"/>
          <w:sz w:val="30"/>
          <w:szCs w:val="30"/>
          <w:cs/>
          <w:lang w:val="en-GB"/>
        </w:rPr>
        <w:t>)</w:t>
      </w:r>
    </w:p>
    <w:p w:rsidR="007A2930" w:rsidRPr="0037161D" w:rsidRDefault="007A2930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20"/>
        <w:gridCol w:w="970"/>
        <w:gridCol w:w="238"/>
        <w:gridCol w:w="932"/>
        <w:gridCol w:w="237"/>
        <w:gridCol w:w="1023"/>
        <w:gridCol w:w="237"/>
        <w:gridCol w:w="1023"/>
      </w:tblGrid>
      <w:tr w:rsidR="00C32225" w:rsidRPr="0044336A" w:rsidTr="0037161D">
        <w:trPr>
          <w:trHeight w:val="420"/>
          <w:tblHeader/>
        </w:trPr>
        <w:tc>
          <w:tcPr>
            <w:tcW w:w="3690" w:type="dxa"/>
          </w:tcPr>
          <w:p w:rsidR="00C32225" w:rsidRPr="00DC6961" w:rsidRDefault="00DC6961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696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920" w:type="dxa"/>
          </w:tcPr>
          <w:p w:rsidR="00C32225" w:rsidRPr="0044336A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-110" w:firstLine="6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0" w:type="dxa"/>
            <w:gridSpan w:val="3"/>
          </w:tcPr>
          <w:p w:rsidR="00C32225" w:rsidRPr="0044336A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C32225" w:rsidRPr="0044336A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3" w:type="dxa"/>
            <w:gridSpan w:val="3"/>
          </w:tcPr>
          <w:p w:rsidR="00C32225" w:rsidRPr="0044336A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44336A" w:rsidTr="0037161D">
        <w:trPr>
          <w:trHeight w:val="420"/>
          <w:tblHeader/>
        </w:trPr>
        <w:tc>
          <w:tcPr>
            <w:tcW w:w="3690" w:type="dxa"/>
          </w:tcPr>
          <w:p w:rsidR="008678A3" w:rsidRPr="00DC6961" w:rsidRDefault="00DC6961" w:rsidP="008678A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696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20" w:type="dxa"/>
          </w:tcPr>
          <w:p w:rsidR="008678A3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8" w:right="-108" w:firstLine="6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678A3" w:rsidRPr="005B3147" w:rsidTr="0037161D">
        <w:trPr>
          <w:trHeight w:val="420"/>
          <w:tblHeader/>
        </w:trPr>
        <w:tc>
          <w:tcPr>
            <w:tcW w:w="3690" w:type="dxa"/>
            <w:vAlign w:val="bottom"/>
          </w:tcPr>
          <w:p w:rsidR="008678A3" w:rsidRPr="0044336A" w:rsidRDefault="008678A3" w:rsidP="008678A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8678A3" w:rsidRPr="0044336A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718" w:right="-45" w:firstLine="61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60" w:type="dxa"/>
            <w:gridSpan w:val="7"/>
            <w:vAlign w:val="bottom"/>
          </w:tcPr>
          <w:p w:rsidR="008678A3" w:rsidRPr="0044336A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6A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78A3" w:rsidRPr="009E6A49" w:rsidTr="00C235AB">
        <w:trPr>
          <w:trHeight w:val="420"/>
        </w:trPr>
        <w:tc>
          <w:tcPr>
            <w:tcW w:w="3690" w:type="dxa"/>
            <w:tcBorders>
              <w:bottom w:val="nil"/>
            </w:tcBorders>
          </w:tcPr>
          <w:p w:rsidR="008678A3" w:rsidRPr="009E6A49" w:rsidRDefault="008678A3" w:rsidP="008678A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9E6A4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E6A49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9E6A4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20" w:type="dxa"/>
          </w:tcPr>
          <w:p w:rsidR="008678A3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8678A3" w:rsidRPr="009E6A49" w:rsidRDefault="008F6EB9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F6EB9">
              <w:rPr>
                <w:rFonts w:ascii="Angsana New" w:hAnsi="Angsana New"/>
                <w:sz w:val="30"/>
                <w:szCs w:val="30"/>
              </w:rPr>
              <w:t>183,208</w:t>
            </w:r>
          </w:p>
        </w:tc>
        <w:tc>
          <w:tcPr>
            <w:tcW w:w="238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130,002</w:t>
            </w:r>
          </w:p>
        </w:tc>
        <w:tc>
          <w:tcPr>
            <w:tcW w:w="237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C235AB" w:rsidRDefault="008578C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128,635</w:t>
            </w:r>
          </w:p>
        </w:tc>
        <w:tc>
          <w:tcPr>
            <w:tcW w:w="237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C235AB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235AB">
              <w:rPr>
                <w:rFonts w:ascii="Angsana New" w:hAnsi="Angsana New"/>
                <w:sz w:val="30"/>
                <w:szCs w:val="30"/>
              </w:rPr>
              <w:t>121,571</w:t>
            </w:r>
          </w:p>
        </w:tc>
      </w:tr>
      <w:tr w:rsidR="008678A3" w:rsidRPr="009E6A49" w:rsidTr="00C235AB">
        <w:trPr>
          <w:trHeight w:hRule="exact" w:val="360"/>
        </w:trPr>
        <w:tc>
          <w:tcPr>
            <w:tcW w:w="3690" w:type="dxa"/>
            <w:tcBorders>
              <w:bottom w:val="nil"/>
            </w:tcBorders>
          </w:tcPr>
          <w:p w:rsidR="008678A3" w:rsidRPr="009E6A49" w:rsidRDefault="008678A3" w:rsidP="008678A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920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8A3" w:rsidRPr="009E6A49" w:rsidTr="00C235AB">
        <w:trPr>
          <w:trHeight w:val="420"/>
        </w:trPr>
        <w:tc>
          <w:tcPr>
            <w:tcW w:w="3690" w:type="dxa"/>
            <w:tcBorders>
              <w:bottom w:val="nil"/>
            </w:tcBorders>
          </w:tcPr>
          <w:p w:rsidR="008678A3" w:rsidRPr="009E6A49" w:rsidRDefault="008678A3" w:rsidP="008678A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20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8A3" w:rsidRPr="009E6A49" w:rsidTr="00C235AB">
        <w:trPr>
          <w:trHeight w:val="420"/>
        </w:trPr>
        <w:tc>
          <w:tcPr>
            <w:tcW w:w="3690" w:type="dxa"/>
          </w:tcPr>
          <w:p w:rsidR="008678A3" w:rsidRPr="009E6A49" w:rsidRDefault="008678A3" w:rsidP="008678A3">
            <w:pPr>
              <w:ind w:left="342" w:hanging="34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E6A4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9E6A4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20" w:type="dxa"/>
          </w:tcPr>
          <w:p w:rsidR="008678A3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8678A3" w:rsidRPr="009E6A49" w:rsidRDefault="008F6EB9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37,772</w:t>
            </w:r>
          </w:p>
        </w:tc>
        <w:tc>
          <w:tcPr>
            <w:tcW w:w="238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28,502</w:t>
            </w:r>
          </w:p>
        </w:tc>
        <w:tc>
          <w:tcPr>
            <w:tcW w:w="237" w:type="dxa"/>
          </w:tcPr>
          <w:p w:rsidR="008678A3" w:rsidRPr="009E6A49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C235AB" w:rsidRDefault="008578C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22,240</w:t>
            </w:r>
          </w:p>
        </w:tc>
        <w:tc>
          <w:tcPr>
            <w:tcW w:w="237" w:type="dxa"/>
          </w:tcPr>
          <w:p w:rsidR="008678A3" w:rsidRPr="009E6A49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C235AB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235AB">
              <w:rPr>
                <w:rFonts w:ascii="Angsana New" w:hAnsi="Angsana New"/>
                <w:sz w:val="30"/>
                <w:szCs w:val="30"/>
              </w:rPr>
              <w:t>19,400</w:t>
            </w:r>
          </w:p>
        </w:tc>
      </w:tr>
      <w:tr w:rsidR="008678A3" w:rsidRPr="009E6A49" w:rsidTr="00C235AB">
        <w:trPr>
          <w:trHeight w:val="420"/>
        </w:trPr>
        <w:tc>
          <w:tcPr>
            <w:tcW w:w="3690" w:type="dxa"/>
          </w:tcPr>
          <w:p w:rsidR="008678A3" w:rsidRPr="009E6A49" w:rsidRDefault="008678A3" w:rsidP="00867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20" w:type="dxa"/>
          </w:tcPr>
          <w:p w:rsidR="008678A3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8678A3" w:rsidRPr="009E6A49" w:rsidRDefault="008F6EB9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  <w:tc>
          <w:tcPr>
            <w:tcW w:w="238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3,345</w:t>
            </w:r>
          </w:p>
        </w:tc>
        <w:tc>
          <w:tcPr>
            <w:tcW w:w="237" w:type="dxa"/>
          </w:tcPr>
          <w:p w:rsidR="008678A3" w:rsidRPr="009E6A49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C235AB" w:rsidRDefault="008578C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  <w:tc>
          <w:tcPr>
            <w:tcW w:w="237" w:type="dxa"/>
          </w:tcPr>
          <w:p w:rsidR="008678A3" w:rsidRPr="009E6A49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C235AB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235AB">
              <w:rPr>
                <w:rFonts w:ascii="Angsana New" w:hAnsi="Angsana New"/>
                <w:sz w:val="30"/>
                <w:szCs w:val="30"/>
              </w:rPr>
              <w:t>2,767</w:t>
            </w:r>
          </w:p>
        </w:tc>
      </w:tr>
      <w:tr w:rsidR="008678A3" w:rsidRPr="009E6A49" w:rsidTr="00C235AB">
        <w:trPr>
          <w:trHeight w:val="420"/>
        </w:trPr>
        <w:tc>
          <w:tcPr>
            <w:tcW w:w="3690" w:type="dxa"/>
          </w:tcPr>
          <w:p w:rsidR="008678A3" w:rsidRPr="009E6A49" w:rsidRDefault="008678A3" w:rsidP="00867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920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8678A3" w:rsidRPr="009E6A49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678A3" w:rsidRPr="009E6A49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C235AB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678A3" w:rsidRPr="009E6A49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678A3" w:rsidRPr="00C235AB" w:rsidRDefault="008678A3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EB9" w:rsidRPr="009E6A49" w:rsidTr="00C235AB">
        <w:trPr>
          <w:trHeight w:val="420"/>
        </w:trPr>
        <w:tc>
          <w:tcPr>
            <w:tcW w:w="3690" w:type="dxa"/>
          </w:tcPr>
          <w:p w:rsidR="008F6EB9" w:rsidRPr="009E6A49" w:rsidRDefault="008F6EB9" w:rsidP="008F6E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20" w:type="dxa"/>
          </w:tcPr>
          <w:p w:rsidR="008F6EB9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8F6EB9" w:rsidRPr="009E6A49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8F6EB9" w:rsidRPr="009E6A49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8F6EB9" w:rsidRPr="009E6A49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(526)</w:t>
            </w:r>
          </w:p>
        </w:tc>
        <w:tc>
          <w:tcPr>
            <w:tcW w:w="237" w:type="dxa"/>
          </w:tcPr>
          <w:p w:rsidR="008F6EB9" w:rsidRPr="009E6A49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8F6EB9" w:rsidRPr="009E6A49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8F6EB9" w:rsidRPr="009E6A49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8F6EB9" w:rsidRPr="009E6A49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EB9" w:rsidRPr="005B3147" w:rsidTr="00C235AB">
        <w:trPr>
          <w:trHeight w:val="420"/>
        </w:trPr>
        <w:tc>
          <w:tcPr>
            <w:tcW w:w="3690" w:type="dxa"/>
          </w:tcPr>
          <w:p w:rsidR="008F6EB9" w:rsidRPr="009E6A49" w:rsidRDefault="008F6EB9" w:rsidP="008F6E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8F6EB9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42,310</w:t>
            </w:r>
          </w:p>
        </w:tc>
        <w:tc>
          <w:tcPr>
            <w:tcW w:w="238" w:type="dxa"/>
          </w:tcPr>
          <w:p w:rsidR="008F6EB9" w:rsidRPr="009E6A49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AB">
              <w:rPr>
                <w:rFonts w:ascii="Angsana New" w:hAnsi="Angsana New"/>
                <w:b/>
                <w:bCs/>
                <w:sz w:val="30"/>
                <w:szCs w:val="30"/>
              </w:rPr>
              <w:t>31,321</w:t>
            </w:r>
          </w:p>
        </w:tc>
        <w:tc>
          <w:tcPr>
            <w:tcW w:w="237" w:type="dxa"/>
          </w:tcPr>
          <w:p w:rsidR="008F6EB9" w:rsidRPr="009E6A49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25,528</w:t>
            </w:r>
          </w:p>
        </w:tc>
        <w:tc>
          <w:tcPr>
            <w:tcW w:w="237" w:type="dxa"/>
          </w:tcPr>
          <w:p w:rsidR="008F6EB9" w:rsidRPr="009E6A49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AB">
              <w:rPr>
                <w:rFonts w:ascii="Angsana New" w:hAnsi="Angsana New"/>
                <w:b/>
                <w:bCs/>
                <w:sz w:val="30"/>
                <w:szCs w:val="30"/>
              </w:rPr>
              <w:t>22,167</w:t>
            </w:r>
          </w:p>
        </w:tc>
      </w:tr>
      <w:tr w:rsidR="0037161D" w:rsidRPr="00860430" w:rsidTr="00560A92">
        <w:trPr>
          <w:trHeight w:val="420"/>
        </w:trPr>
        <w:tc>
          <w:tcPr>
            <w:tcW w:w="3690" w:type="dxa"/>
          </w:tcPr>
          <w:p w:rsidR="0037161D" w:rsidRPr="00860430" w:rsidRDefault="0037161D" w:rsidP="008F6EB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37161D" w:rsidRPr="00860430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7161D" w:rsidRPr="00860430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7161D" w:rsidRPr="00860430" w:rsidTr="00560A92">
        <w:trPr>
          <w:trHeight w:val="420"/>
        </w:trPr>
        <w:tc>
          <w:tcPr>
            <w:tcW w:w="3690" w:type="dxa"/>
          </w:tcPr>
          <w:p w:rsidR="0037161D" w:rsidRPr="00860430" w:rsidRDefault="0037161D" w:rsidP="008F6EB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37161D" w:rsidRPr="00860430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7161D" w:rsidRPr="00860430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7161D" w:rsidRPr="00860430" w:rsidTr="00560A92">
        <w:trPr>
          <w:trHeight w:val="420"/>
        </w:trPr>
        <w:tc>
          <w:tcPr>
            <w:tcW w:w="3690" w:type="dxa"/>
          </w:tcPr>
          <w:p w:rsidR="0037161D" w:rsidRPr="00860430" w:rsidRDefault="0037161D" w:rsidP="008F6EB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37161D" w:rsidRPr="00860430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7161D" w:rsidRPr="00860430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7161D" w:rsidRPr="00860430" w:rsidTr="00560A92">
        <w:trPr>
          <w:trHeight w:val="420"/>
        </w:trPr>
        <w:tc>
          <w:tcPr>
            <w:tcW w:w="3690" w:type="dxa"/>
          </w:tcPr>
          <w:p w:rsidR="0037161D" w:rsidRPr="00860430" w:rsidRDefault="0037161D" w:rsidP="008F6EB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37161D" w:rsidRPr="00860430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7161D" w:rsidRPr="00860430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C235AB" w:rsidRDefault="0037161D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860430" w:rsidRDefault="0037161D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F6EB9" w:rsidRPr="00860430" w:rsidTr="00560A92">
        <w:trPr>
          <w:trHeight w:val="420"/>
        </w:trPr>
        <w:tc>
          <w:tcPr>
            <w:tcW w:w="3690" w:type="dxa"/>
          </w:tcPr>
          <w:p w:rsidR="008F6EB9" w:rsidRPr="00860430" w:rsidRDefault="008F6EB9" w:rsidP="008F6EB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604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920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F6EB9" w:rsidRPr="00860430" w:rsidTr="00560A92">
        <w:trPr>
          <w:trHeight w:val="420"/>
        </w:trPr>
        <w:tc>
          <w:tcPr>
            <w:tcW w:w="3690" w:type="dxa"/>
            <w:tcBorders>
              <w:bottom w:val="nil"/>
            </w:tcBorders>
          </w:tcPr>
          <w:p w:rsidR="008F6EB9" w:rsidRPr="00860430" w:rsidRDefault="008F6EB9" w:rsidP="008F6EB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8604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จากการประมาณ</w:t>
            </w: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920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F6EB9" w:rsidRPr="00860430" w:rsidTr="00560A92">
        <w:trPr>
          <w:trHeight w:val="420"/>
        </w:trPr>
        <w:tc>
          <w:tcPr>
            <w:tcW w:w="3690" w:type="dxa"/>
            <w:tcBorders>
              <w:top w:val="nil"/>
              <w:bottom w:val="nil"/>
            </w:tcBorders>
          </w:tcPr>
          <w:p w:rsidR="008F6EB9" w:rsidRPr="00860430" w:rsidRDefault="008F6EB9" w:rsidP="008F6EB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8604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920" w:type="dxa"/>
          </w:tcPr>
          <w:p w:rsidR="008F6EB9" w:rsidRPr="003226B4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8F6EB9" w:rsidRPr="003226B4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61D" w:rsidRPr="00860430" w:rsidTr="00560A92">
        <w:trPr>
          <w:trHeight w:val="420"/>
        </w:trPr>
        <w:tc>
          <w:tcPr>
            <w:tcW w:w="3690" w:type="dxa"/>
            <w:tcBorders>
              <w:top w:val="nil"/>
              <w:bottom w:val="nil"/>
            </w:tcBorders>
          </w:tcPr>
          <w:p w:rsidR="0037161D" w:rsidRPr="00860430" w:rsidRDefault="0037161D" w:rsidP="0037161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20" w:type="dxa"/>
          </w:tcPr>
          <w:p w:rsidR="0037161D" w:rsidRPr="003226B4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37161D" w:rsidRPr="003226B4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(3,101)</w:t>
            </w:r>
          </w:p>
        </w:tc>
        <w:tc>
          <w:tcPr>
            <w:tcW w:w="237" w:type="dxa"/>
          </w:tcPr>
          <w:p w:rsidR="0037161D" w:rsidRPr="00860430" w:rsidRDefault="0037161D" w:rsidP="0037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7161D" w:rsidRPr="00860430" w:rsidRDefault="0037161D" w:rsidP="0037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61D" w:rsidRPr="00860430" w:rsidTr="006C3376">
        <w:trPr>
          <w:trHeight w:val="420"/>
        </w:trPr>
        <w:tc>
          <w:tcPr>
            <w:tcW w:w="3690" w:type="dxa"/>
            <w:tcBorders>
              <w:top w:val="nil"/>
              <w:bottom w:val="nil"/>
            </w:tcBorders>
          </w:tcPr>
          <w:p w:rsidR="0037161D" w:rsidRPr="00860430" w:rsidRDefault="0037161D" w:rsidP="0037161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20" w:type="dxa"/>
          </w:tcPr>
          <w:p w:rsidR="0037161D" w:rsidRPr="003226B4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37161D" w:rsidRPr="003226B4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  <w:tc>
          <w:tcPr>
            <w:tcW w:w="237" w:type="dxa"/>
          </w:tcPr>
          <w:p w:rsidR="0037161D" w:rsidRPr="00860430" w:rsidRDefault="0037161D" w:rsidP="0037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7161D" w:rsidRPr="00860430" w:rsidRDefault="0037161D" w:rsidP="0037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61D" w:rsidRPr="00860430" w:rsidTr="006C3376">
        <w:trPr>
          <w:trHeight w:val="420"/>
        </w:trPr>
        <w:tc>
          <w:tcPr>
            <w:tcW w:w="3690" w:type="dxa"/>
            <w:tcBorders>
              <w:top w:val="nil"/>
              <w:bottom w:val="nil"/>
            </w:tcBorders>
          </w:tcPr>
          <w:p w:rsidR="0037161D" w:rsidRPr="00860430" w:rsidRDefault="0037161D" w:rsidP="0037161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20" w:type="dxa"/>
          </w:tcPr>
          <w:p w:rsidR="0037161D" w:rsidRPr="003226B4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37161D" w:rsidRPr="003226B4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37" w:type="dxa"/>
          </w:tcPr>
          <w:p w:rsidR="0037161D" w:rsidRPr="00860430" w:rsidRDefault="0037161D" w:rsidP="0037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7161D" w:rsidRPr="00860430" w:rsidRDefault="0037161D" w:rsidP="0037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37161D" w:rsidRPr="00860430" w:rsidRDefault="0037161D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76" w:rsidRPr="00860430" w:rsidTr="006C3376">
        <w:trPr>
          <w:trHeight w:val="420"/>
        </w:trPr>
        <w:tc>
          <w:tcPr>
            <w:tcW w:w="3690" w:type="dxa"/>
            <w:tcBorders>
              <w:top w:val="nil"/>
              <w:bottom w:val="nil"/>
            </w:tcBorders>
          </w:tcPr>
          <w:p w:rsidR="006C3376" w:rsidRDefault="006C3376" w:rsidP="0037161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6C3376" w:rsidRPr="003226B4" w:rsidRDefault="006C3376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6C3376" w:rsidRPr="00410595" w:rsidRDefault="00410595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5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6C3376" w:rsidRPr="00410595" w:rsidRDefault="006C3376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6C3376" w:rsidRPr="00410595" w:rsidRDefault="00436E50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10595" w:rsidRPr="00410595">
              <w:rPr>
                <w:rFonts w:ascii="Angsana New" w:hAnsi="Angsana New"/>
                <w:b/>
                <w:bCs/>
                <w:sz w:val="30"/>
                <w:szCs w:val="30"/>
              </w:rPr>
              <w:t>1,525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6C3376" w:rsidRPr="00410595" w:rsidRDefault="006C3376" w:rsidP="0037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6C3376" w:rsidRPr="00410595" w:rsidRDefault="00410595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6C3376" w:rsidRPr="00410595" w:rsidRDefault="006C3376" w:rsidP="0037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6C3376" w:rsidRPr="00410595" w:rsidRDefault="00410595" w:rsidP="0037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F6EB9" w:rsidRPr="00860430" w:rsidTr="006104FD">
        <w:trPr>
          <w:trHeight w:hRule="exact" w:val="346"/>
        </w:trPr>
        <w:tc>
          <w:tcPr>
            <w:tcW w:w="3690" w:type="dxa"/>
            <w:tcBorders>
              <w:top w:val="nil"/>
              <w:bottom w:val="nil"/>
            </w:tcBorders>
          </w:tcPr>
          <w:p w:rsidR="008F6EB9" w:rsidRPr="00860430" w:rsidRDefault="008F6EB9" w:rsidP="008F6EB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8F6EB9" w:rsidRPr="003226B4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8F6EB9" w:rsidRPr="003226B4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EB9" w:rsidRPr="005B3147" w:rsidTr="00C235AB">
        <w:trPr>
          <w:trHeight w:val="119"/>
        </w:trPr>
        <w:tc>
          <w:tcPr>
            <w:tcW w:w="3690" w:type="dxa"/>
            <w:tcBorders>
              <w:bottom w:val="nil"/>
            </w:tcBorders>
          </w:tcPr>
          <w:p w:rsidR="008F6EB9" w:rsidRPr="00860430" w:rsidRDefault="008F6EB9" w:rsidP="008F6EB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920" w:type="dxa"/>
          </w:tcPr>
          <w:p w:rsidR="008F6EB9" w:rsidRPr="00C32225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0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42,213</w:t>
            </w: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EB9" w:rsidRPr="005B3147" w:rsidTr="00C235AB">
        <w:trPr>
          <w:trHeight w:val="146"/>
        </w:trPr>
        <w:tc>
          <w:tcPr>
            <w:tcW w:w="3690" w:type="dxa"/>
            <w:tcBorders>
              <w:bottom w:val="nil"/>
            </w:tcBorders>
          </w:tcPr>
          <w:p w:rsidR="008F6EB9" w:rsidRPr="00860430" w:rsidRDefault="008F6EB9" w:rsidP="008F6EB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ผลประโยชน์จ่าย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920" w:type="dxa"/>
          </w:tcPr>
          <w:p w:rsidR="008F6EB9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718" w:right="-68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(33,190)</w:t>
            </w:r>
          </w:p>
        </w:tc>
        <w:tc>
          <w:tcPr>
            <w:tcW w:w="238" w:type="dxa"/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(18,803)</w:t>
            </w: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(27,111)</w:t>
            </w:r>
          </w:p>
        </w:tc>
        <w:tc>
          <w:tcPr>
            <w:tcW w:w="237" w:type="dxa"/>
          </w:tcPr>
          <w:p w:rsidR="008F6EB9" w:rsidRPr="00860430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8F6EB9" w:rsidRPr="00860430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(15,103)</w:t>
            </w:r>
          </w:p>
        </w:tc>
      </w:tr>
      <w:tr w:rsidR="008F6EB9" w:rsidRPr="005B3147" w:rsidTr="00C235AB">
        <w:trPr>
          <w:trHeight w:hRule="exact" w:val="317"/>
        </w:trPr>
        <w:tc>
          <w:tcPr>
            <w:tcW w:w="3690" w:type="dxa"/>
            <w:tcBorders>
              <w:bottom w:val="nil"/>
            </w:tcBorders>
          </w:tcPr>
          <w:p w:rsidR="008F6EB9" w:rsidRPr="00D103A6" w:rsidRDefault="008F6EB9" w:rsidP="008F6EB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highlight w:val="yellow"/>
                <w:rtl/>
                <w:cs/>
              </w:rPr>
            </w:pPr>
          </w:p>
        </w:tc>
        <w:tc>
          <w:tcPr>
            <w:tcW w:w="920" w:type="dxa"/>
          </w:tcPr>
          <w:p w:rsidR="008F6EB9" w:rsidRPr="00D103A6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F6EB9" w:rsidRPr="00D103A6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F6EB9" w:rsidRPr="00D103A6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8F6EB9" w:rsidRPr="00D103A6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EB9" w:rsidRPr="00F35517" w:rsidTr="00C235AB">
        <w:trPr>
          <w:trHeight w:val="209"/>
        </w:trPr>
        <w:tc>
          <w:tcPr>
            <w:tcW w:w="3690" w:type="dxa"/>
            <w:tcBorders>
              <w:top w:val="nil"/>
              <w:bottom w:val="nil"/>
            </w:tcBorders>
          </w:tcPr>
          <w:p w:rsidR="008F6EB9" w:rsidRPr="009E6A49" w:rsidRDefault="008F6EB9" w:rsidP="008F6EB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E6A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9E6A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0" w:type="dxa"/>
          </w:tcPr>
          <w:p w:rsidR="008F6EB9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192,328</w:t>
            </w:r>
          </w:p>
        </w:tc>
        <w:tc>
          <w:tcPr>
            <w:tcW w:w="238" w:type="dxa"/>
          </w:tcPr>
          <w:p w:rsidR="008F6EB9" w:rsidRPr="009E6A49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AB">
              <w:rPr>
                <w:rFonts w:ascii="Angsana New" w:hAnsi="Angsana New"/>
                <w:b/>
                <w:bCs/>
                <w:sz w:val="30"/>
                <w:szCs w:val="30"/>
              </w:rPr>
              <w:t>183,208</w:t>
            </w:r>
          </w:p>
        </w:tc>
        <w:tc>
          <w:tcPr>
            <w:tcW w:w="237" w:type="dxa"/>
          </w:tcPr>
          <w:p w:rsidR="008F6EB9" w:rsidRPr="009E6A49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127,052</w:t>
            </w:r>
          </w:p>
        </w:tc>
        <w:tc>
          <w:tcPr>
            <w:tcW w:w="237" w:type="dxa"/>
          </w:tcPr>
          <w:p w:rsidR="008F6EB9" w:rsidRPr="009E6A49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:rsidR="008F6EB9" w:rsidRPr="00C235AB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AB">
              <w:rPr>
                <w:rFonts w:ascii="Angsana New" w:hAnsi="Angsana New"/>
                <w:b/>
                <w:bCs/>
                <w:sz w:val="30"/>
                <w:szCs w:val="30"/>
              </w:rPr>
              <w:t>128,635</w:t>
            </w:r>
          </w:p>
        </w:tc>
      </w:tr>
    </w:tbl>
    <w:p w:rsidR="00482624" w:rsidRPr="0037161D" w:rsidRDefault="00482624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CA3F06" w:rsidRPr="00C55E48" w:rsidTr="00EE14B9">
        <w:trPr>
          <w:trHeight w:val="420"/>
        </w:trPr>
        <w:tc>
          <w:tcPr>
            <w:tcW w:w="3850" w:type="dxa"/>
          </w:tcPr>
          <w:p w:rsidR="00CA3F06" w:rsidRPr="0037161D" w:rsidRDefault="0037161D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16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05" w:type="dxa"/>
            <w:gridSpan w:val="3"/>
          </w:tcPr>
          <w:p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C55E48" w:rsidTr="00EE14B9">
        <w:trPr>
          <w:trHeight w:val="420"/>
        </w:trPr>
        <w:tc>
          <w:tcPr>
            <w:tcW w:w="3850" w:type="dxa"/>
          </w:tcPr>
          <w:p w:rsidR="008678A3" w:rsidRPr="0037161D" w:rsidRDefault="0037161D" w:rsidP="008678A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16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33" w:type="dxa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8678A3" w:rsidRPr="0044336A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678A3" w:rsidRPr="00C55E48" w:rsidTr="00EE14B9">
        <w:trPr>
          <w:trHeight w:val="420"/>
        </w:trPr>
        <w:tc>
          <w:tcPr>
            <w:tcW w:w="3850" w:type="dxa"/>
            <w:vAlign w:val="bottom"/>
          </w:tcPr>
          <w:p w:rsidR="008678A3" w:rsidRPr="00C55E48" w:rsidRDefault="008678A3" w:rsidP="008678A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8678A3" w:rsidRPr="00C55E48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5E4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6EB9" w:rsidRPr="00C55E48" w:rsidTr="00EE14B9">
        <w:trPr>
          <w:trHeight w:val="420"/>
        </w:trPr>
        <w:tc>
          <w:tcPr>
            <w:tcW w:w="3850" w:type="dxa"/>
          </w:tcPr>
          <w:p w:rsidR="008F6EB9" w:rsidRPr="00C55E48" w:rsidRDefault="008F6EB9" w:rsidP="008F6EB9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5E4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33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2.19 - 2.37</w:t>
            </w:r>
          </w:p>
        </w:tc>
        <w:tc>
          <w:tcPr>
            <w:tcW w:w="238" w:type="dxa"/>
          </w:tcPr>
          <w:p w:rsidR="008F6EB9" w:rsidRPr="00C55E48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2.19 - 2.37</w:t>
            </w:r>
          </w:p>
        </w:tc>
        <w:tc>
          <w:tcPr>
            <w:tcW w:w="237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2.23</w:t>
            </w:r>
          </w:p>
        </w:tc>
        <w:tc>
          <w:tcPr>
            <w:tcW w:w="237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2.23</w:t>
            </w:r>
          </w:p>
        </w:tc>
      </w:tr>
      <w:tr w:rsidR="008F6EB9" w:rsidRPr="00C55E48" w:rsidTr="00CA3F06">
        <w:trPr>
          <w:trHeight w:val="420"/>
        </w:trPr>
        <w:tc>
          <w:tcPr>
            <w:tcW w:w="3850" w:type="dxa"/>
          </w:tcPr>
          <w:p w:rsidR="008F6EB9" w:rsidRPr="00C55E48" w:rsidRDefault="008F6EB9" w:rsidP="008F6EB9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5E4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3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ab/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- 5.00</w:t>
            </w:r>
          </w:p>
        </w:tc>
        <w:tc>
          <w:tcPr>
            <w:tcW w:w="238" w:type="dxa"/>
          </w:tcPr>
          <w:p w:rsidR="008F6EB9" w:rsidRPr="00C55E48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ab/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- 5.00</w:t>
            </w:r>
          </w:p>
        </w:tc>
        <w:tc>
          <w:tcPr>
            <w:tcW w:w="237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7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</w:tr>
      <w:tr w:rsidR="008F6EB9" w:rsidRPr="004516DC" w:rsidTr="00CA3F06">
        <w:trPr>
          <w:trHeight w:val="420"/>
        </w:trPr>
        <w:tc>
          <w:tcPr>
            <w:tcW w:w="3850" w:type="dxa"/>
          </w:tcPr>
          <w:p w:rsidR="008F6EB9" w:rsidRPr="00C55E48" w:rsidRDefault="008F6EB9" w:rsidP="008F6E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5E48"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</w:t>
            </w:r>
            <w:r w:rsidRPr="00C55E4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33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45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8" w:type="dxa"/>
          </w:tcPr>
          <w:p w:rsidR="008F6EB9" w:rsidRPr="00C55E48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45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7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34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7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8F6EB9" w:rsidRPr="00C55E4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34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</w:tr>
    </w:tbl>
    <w:p w:rsidR="00DC0517" w:rsidRPr="0037161D" w:rsidRDefault="00DC0517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A3F06" w:rsidRDefault="00CA3F06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CA3F06">
        <w:rPr>
          <w:rFonts w:ascii="Angsana New" w:hAnsi="Angsana New" w:hint="cs"/>
          <w:sz w:val="30"/>
          <w:szCs w:val="30"/>
          <w:cs/>
          <w:lang w:val="en-GB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383BCF" w:rsidRPr="00CA3F06" w:rsidRDefault="00383BCF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A40D8B" w:rsidRDefault="00A40D8B" w:rsidP="00921C5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ณ วันที่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31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ธันวาคม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>256</w:t>
      </w:r>
      <w:r w:rsidR="00CC48F6">
        <w:rPr>
          <w:rFonts w:ascii="Angsana New" w:hAnsi="Angsana New"/>
          <w:spacing w:val="-6"/>
          <w:sz w:val="30"/>
          <w:szCs w:val="30"/>
          <w:lang w:val="en-GB"/>
        </w:rPr>
        <w:t>2</w:t>
      </w:r>
      <w:r w:rsidR="008177C7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ระยะเวลาถัวเฉลี่ยถ่วงน้ำหนักของภาระผูกพันผลประโยชน์ที่กำหนดไว้เป็น</w:t>
      </w:r>
      <w:r w:rsidR="00DC64FD"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="00146475" w:rsidRPr="00301D2B">
        <w:rPr>
          <w:rFonts w:ascii="Angsana New" w:hAnsi="Angsana New"/>
          <w:sz w:val="30"/>
          <w:szCs w:val="30"/>
          <w:lang w:val="en-GB"/>
        </w:rPr>
        <w:t>19.39-24.75</w:t>
      </w:r>
      <w:r w:rsidR="00146475" w:rsidRPr="00DC64FD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DC64FD" w:rsidRPr="00DC64FD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DC64FD">
        <w:rPr>
          <w:rFonts w:ascii="Angsana New" w:hAnsi="Angsana New" w:hint="cs"/>
          <w:sz w:val="30"/>
          <w:szCs w:val="30"/>
          <w:cs/>
        </w:rPr>
        <w:t xml:space="preserve"> </w:t>
      </w:r>
      <w:r w:rsidR="00DC64FD" w:rsidRPr="00DC64FD">
        <w:rPr>
          <w:rFonts w:ascii="Angsana New" w:hAnsi="Angsana New"/>
          <w:i/>
          <w:iCs/>
          <w:sz w:val="30"/>
          <w:szCs w:val="30"/>
        </w:rPr>
        <w:t>(25</w:t>
      </w:r>
      <w:r w:rsidR="008177C7">
        <w:rPr>
          <w:rFonts w:ascii="Angsana New" w:hAnsi="Angsana New"/>
          <w:i/>
          <w:iCs/>
          <w:sz w:val="30"/>
          <w:szCs w:val="30"/>
        </w:rPr>
        <w:t>6</w:t>
      </w:r>
      <w:r w:rsidR="008678A3">
        <w:rPr>
          <w:rFonts w:ascii="Angsana New" w:hAnsi="Angsana New"/>
          <w:i/>
          <w:iCs/>
          <w:sz w:val="30"/>
          <w:szCs w:val="30"/>
        </w:rPr>
        <w:t>1</w:t>
      </w:r>
      <w:r w:rsidR="00DC64FD" w:rsidRPr="00DC64FD">
        <w:rPr>
          <w:rFonts w:ascii="Angsana New" w:hAnsi="Angsana New"/>
          <w:i/>
          <w:iCs/>
          <w:sz w:val="30"/>
          <w:szCs w:val="30"/>
        </w:rPr>
        <w:t>:</w:t>
      </w:r>
      <w:r w:rsidR="00DC64FD">
        <w:rPr>
          <w:rFonts w:ascii="Angsana New" w:hAnsi="Angsana New"/>
          <w:sz w:val="24"/>
          <w:szCs w:val="24"/>
          <w:lang w:val="en-GB"/>
        </w:rPr>
        <w:t xml:space="preserve"> </w:t>
      </w:r>
      <w:r w:rsidR="008678A3">
        <w:rPr>
          <w:rFonts w:ascii="Angsana New" w:hAnsi="Angsana New"/>
          <w:i/>
          <w:iCs/>
          <w:sz w:val="30"/>
          <w:szCs w:val="30"/>
          <w:lang w:val="en-GB"/>
        </w:rPr>
        <w:t>19.39-24.75</w:t>
      </w:r>
      <w:r w:rsidR="00DC64FD" w:rsidRPr="00DC64FD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DC64FD" w:rsidRPr="00DC64FD">
        <w:rPr>
          <w:rFonts w:ascii="Angsana New" w:hAnsi="Angsana New" w:hint="cs"/>
          <w:i/>
          <w:iCs/>
          <w:sz w:val="30"/>
          <w:szCs w:val="30"/>
          <w:cs/>
          <w:lang w:val="en-GB"/>
        </w:rPr>
        <w:t>ปี</w:t>
      </w:r>
      <w:r w:rsidR="00DC64FD" w:rsidRPr="00DC64FD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DC64FD" w:rsidRPr="00DC64FD">
        <w:rPr>
          <w:rFonts w:ascii="Angsana New" w:hAnsi="Angsana New"/>
          <w:sz w:val="30"/>
          <w:szCs w:val="30"/>
          <w:lang w:val="en-GB"/>
        </w:rPr>
        <w:t xml:space="preserve"> </w:t>
      </w:r>
    </w:p>
    <w:p w:rsidR="006104FD" w:rsidRDefault="006104FD" w:rsidP="00921C5D">
      <w:pPr>
        <w:spacing w:line="240" w:lineRule="auto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37161D" w:rsidRDefault="0037161D" w:rsidP="00921C5D">
      <w:pPr>
        <w:spacing w:line="240" w:lineRule="auto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41680" w:rsidRDefault="00541680" w:rsidP="00921C5D">
      <w:pPr>
        <w:spacing w:line="240" w:lineRule="auto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37161D" w:rsidRDefault="0037161D" w:rsidP="00921C5D">
      <w:pPr>
        <w:spacing w:line="240" w:lineRule="auto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37161D" w:rsidRDefault="0037161D" w:rsidP="00921C5D">
      <w:pPr>
        <w:spacing w:line="240" w:lineRule="auto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921C5D" w:rsidRDefault="00921C5D" w:rsidP="00921C5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00E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:rsidR="00921C5D" w:rsidRPr="006104FD" w:rsidRDefault="00921C5D" w:rsidP="00921C5D">
      <w:pPr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:rsidR="00CA3F06" w:rsidRDefault="00E87044" w:rsidP="00E87044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87044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:rsidR="00E87044" w:rsidRDefault="00E87044" w:rsidP="00E87044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4A4307" w:rsidRPr="009C0BEB" w:rsidTr="004A4307">
        <w:trPr>
          <w:trHeight w:val="420"/>
        </w:trPr>
        <w:tc>
          <w:tcPr>
            <w:tcW w:w="4320" w:type="dxa"/>
          </w:tcPr>
          <w:p w:rsidR="004A4307" w:rsidRPr="004A4307" w:rsidRDefault="004A4307" w:rsidP="004A4307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:rsidR="004A4307" w:rsidRPr="004A4307" w:rsidRDefault="004A4307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4307" w:rsidRPr="009C0BEB" w:rsidTr="00FF058D">
        <w:trPr>
          <w:trHeight w:val="420"/>
        </w:trPr>
        <w:tc>
          <w:tcPr>
            <w:tcW w:w="4320" w:type="dxa"/>
          </w:tcPr>
          <w:p w:rsidR="004A4307" w:rsidRPr="004A4307" w:rsidRDefault="004A4307" w:rsidP="004A4307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4A4307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4A4307" w:rsidRPr="009C0BEB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:rsidR="004A4307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87044" w:rsidRPr="009C0BEB" w:rsidTr="004A4307">
        <w:trPr>
          <w:trHeight w:val="420"/>
        </w:trPr>
        <w:tc>
          <w:tcPr>
            <w:tcW w:w="4320" w:type="dxa"/>
          </w:tcPr>
          <w:p w:rsidR="00E87044" w:rsidRPr="004A4307" w:rsidRDefault="004A4307" w:rsidP="00FF05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43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7044" w:rsidRPr="009C0BEB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E87044" w:rsidRPr="009C0BEB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E87044" w:rsidRPr="009C0BEB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E87044" w:rsidRPr="009C0BEB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E87044" w:rsidRPr="009C0BEB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  <w:vAlign w:val="bottom"/>
          </w:tcPr>
          <w:p w:rsidR="00E87044" w:rsidRPr="009C0BEB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E87044" w:rsidRPr="009C0BEB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87044" w:rsidRPr="005B3147" w:rsidTr="004A4307">
        <w:trPr>
          <w:trHeight w:val="420"/>
        </w:trPr>
        <w:tc>
          <w:tcPr>
            <w:tcW w:w="4320" w:type="dxa"/>
            <w:vAlign w:val="bottom"/>
          </w:tcPr>
          <w:p w:rsidR="00E87044" w:rsidRPr="009C0BEB" w:rsidRDefault="00E87044" w:rsidP="00FF058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E87044" w:rsidRPr="009C0BEB" w:rsidRDefault="00E87044" w:rsidP="00FF0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0BE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DDA" w:rsidRPr="00E16BEF" w:rsidTr="00FF058D">
        <w:trPr>
          <w:trHeight w:val="420"/>
        </w:trPr>
        <w:tc>
          <w:tcPr>
            <w:tcW w:w="4320" w:type="dxa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(15,404)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(12,718)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24DDA" w:rsidRPr="00824DDA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17,293</w:t>
            </w:r>
          </w:p>
        </w:tc>
        <w:tc>
          <w:tcPr>
            <w:tcW w:w="237" w:type="dxa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24DDA" w:rsidRPr="00824DDA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14,313</w:t>
            </w:r>
          </w:p>
        </w:tc>
      </w:tr>
      <w:tr w:rsidR="00824DDA" w:rsidRPr="00E16BEF" w:rsidTr="00FF058D">
        <w:trPr>
          <w:trHeight w:val="420"/>
        </w:trPr>
        <w:tc>
          <w:tcPr>
            <w:tcW w:w="4320" w:type="dxa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16,056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824DDA" w:rsidRPr="00824DDA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13,329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24DDA" w:rsidRPr="00824DDA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(14,220)</w:t>
            </w:r>
          </w:p>
        </w:tc>
        <w:tc>
          <w:tcPr>
            <w:tcW w:w="237" w:type="dxa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24DDA" w:rsidRPr="00824DDA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(11,878)</w:t>
            </w:r>
          </w:p>
        </w:tc>
      </w:tr>
      <w:tr w:rsidR="00824DDA" w:rsidRPr="005B3147" w:rsidTr="004A4307">
        <w:trPr>
          <w:trHeight w:val="420"/>
        </w:trPr>
        <w:tc>
          <w:tcPr>
            <w:tcW w:w="4320" w:type="dxa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(16,858)</w:t>
            </w:r>
          </w:p>
        </w:tc>
        <w:tc>
          <w:tcPr>
            <w:tcW w:w="238" w:type="dxa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(13,859)</w:t>
            </w:r>
          </w:p>
        </w:tc>
        <w:tc>
          <w:tcPr>
            <w:tcW w:w="237" w:type="dxa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24DDA" w:rsidRPr="00824DDA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11,914</w:t>
            </w:r>
          </w:p>
        </w:tc>
        <w:tc>
          <w:tcPr>
            <w:tcW w:w="237" w:type="dxa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9,444</w:t>
            </w:r>
          </w:p>
        </w:tc>
      </w:tr>
    </w:tbl>
    <w:p w:rsidR="00E87044" w:rsidRDefault="00E87044" w:rsidP="00E87044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824DDA" w:rsidRPr="009C0BEB" w:rsidTr="00FF058D">
        <w:trPr>
          <w:trHeight w:val="420"/>
        </w:trPr>
        <w:tc>
          <w:tcPr>
            <w:tcW w:w="4320" w:type="dxa"/>
          </w:tcPr>
          <w:p w:rsidR="00824DDA" w:rsidRPr="004A4307" w:rsidRDefault="00824DDA" w:rsidP="00FF058D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:rsidR="00824DDA" w:rsidRPr="004A4307" w:rsidRDefault="00824DDA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4DDA" w:rsidRPr="009C0BEB" w:rsidTr="00FF058D">
        <w:trPr>
          <w:trHeight w:val="420"/>
        </w:trPr>
        <w:tc>
          <w:tcPr>
            <w:tcW w:w="4320" w:type="dxa"/>
          </w:tcPr>
          <w:p w:rsidR="00824DDA" w:rsidRPr="004A4307" w:rsidRDefault="00824DDA" w:rsidP="00FF058D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824DDA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DDA" w:rsidRPr="009C0BEB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:rsidR="00824DDA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4DDA" w:rsidRPr="009C0BEB" w:rsidTr="00FF058D">
        <w:trPr>
          <w:trHeight w:val="420"/>
        </w:trPr>
        <w:tc>
          <w:tcPr>
            <w:tcW w:w="4320" w:type="dxa"/>
          </w:tcPr>
          <w:p w:rsidR="00824DDA" w:rsidRPr="004A4307" w:rsidRDefault="00824DDA" w:rsidP="00FF05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43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24DDA" w:rsidRPr="009C0BEB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24DDA" w:rsidRPr="009C0BEB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824DDA" w:rsidRPr="009C0BEB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DDA" w:rsidRPr="009C0BEB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24DDA" w:rsidRPr="009C0BEB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  <w:vAlign w:val="bottom"/>
          </w:tcPr>
          <w:p w:rsidR="00824DDA" w:rsidRPr="009C0BEB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24DDA" w:rsidRPr="009C0BEB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24DDA" w:rsidRPr="005B3147" w:rsidTr="00FF058D">
        <w:trPr>
          <w:trHeight w:val="420"/>
        </w:trPr>
        <w:tc>
          <w:tcPr>
            <w:tcW w:w="4320" w:type="dxa"/>
            <w:vAlign w:val="bottom"/>
          </w:tcPr>
          <w:p w:rsidR="00824DDA" w:rsidRPr="009C0BEB" w:rsidRDefault="00824DDA" w:rsidP="00FF058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824DDA" w:rsidRPr="009C0BEB" w:rsidRDefault="00824DDA" w:rsidP="00FF0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0BE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DDA" w:rsidRPr="00E16BEF" w:rsidTr="00FF058D">
        <w:trPr>
          <w:trHeight w:val="420"/>
        </w:trPr>
        <w:tc>
          <w:tcPr>
            <w:tcW w:w="4320" w:type="dxa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(11,249)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(10,252)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24DDA" w:rsidRPr="00824DDA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12,630</w:t>
            </w:r>
          </w:p>
        </w:tc>
        <w:tc>
          <w:tcPr>
            <w:tcW w:w="237" w:type="dxa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24DDA" w:rsidRPr="00824DDA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11,514</w:t>
            </w:r>
          </w:p>
        </w:tc>
      </w:tr>
      <w:tr w:rsidR="00824DDA" w:rsidRPr="00E16BEF" w:rsidTr="00FF058D">
        <w:trPr>
          <w:trHeight w:val="420"/>
        </w:trPr>
        <w:tc>
          <w:tcPr>
            <w:tcW w:w="4320" w:type="dxa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12,293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824DDA" w:rsidRPr="00824DDA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10,491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24DDA" w:rsidRPr="00824DDA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(10,868)</w:t>
            </w:r>
          </w:p>
        </w:tc>
        <w:tc>
          <w:tcPr>
            <w:tcW w:w="237" w:type="dxa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24DDA" w:rsidRPr="00824DDA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(9,342)</w:t>
            </w:r>
          </w:p>
        </w:tc>
      </w:tr>
      <w:tr w:rsidR="00824DDA" w:rsidRPr="005B3147" w:rsidTr="00FF058D">
        <w:trPr>
          <w:trHeight w:val="420"/>
        </w:trPr>
        <w:tc>
          <w:tcPr>
            <w:tcW w:w="4320" w:type="dxa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(12,138)</w:t>
            </w:r>
          </w:p>
        </w:tc>
        <w:tc>
          <w:tcPr>
            <w:tcW w:w="238" w:type="dxa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(11,096)</w:t>
            </w:r>
          </w:p>
        </w:tc>
        <w:tc>
          <w:tcPr>
            <w:tcW w:w="237" w:type="dxa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8,438</w:t>
            </w:r>
          </w:p>
        </w:tc>
        <w:tc>
          <w:tcPr>
            <w:tcW w:w="237" w:type="dxa"/>
            <w:vAlign w:val="bottom"/>
          </w:tcPr>
          <w:p w:rsidR="00824DDA" w:rsidRPr="00E16BEF" w:rsidRDefault="00824DDA" w:rsidP="0082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24DDA" w:rsidRPr="00E16BEF" w:rsidRDefault="00824DDA" w:rsidP="00824D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7,633</w:t>
            </w:r>
          </w:p>
        </w:tc>
      </w:tr>
    </w:tbl>
    <w:p w:rsidR="00CA3F06" w:rsidRPr="006104FD" w:rsidRDefault="00CA3F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8678A3" w:rsidRDefault="008678A3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B5D35" w:rsidRDefault="00EB5D35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B5D35" w:rsidRDefault="00EB5D35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B5D35" w:rsidRDefault="00EB5D35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B586D" w:rsidRDefault="006B586D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B586D" w:rsidRDefault="006B586D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B586D" w:rsidRDefault="006B586D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B586D" w:rsidRDefault="006B586D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B586D" w:rsidRDefault="006B586D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B586D" w:rsidRDefault="006B586D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B586D" w:rsidRPr="006B586D" w:rsidRDefault="006B586D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2710D" w:rsidRPr="00E57E76" w:rsidRDefault="00E57E76" w:rsidP="00E57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61B1E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E57E76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32710D" w:rsidRDefault="0032710D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tbl>
      <w:tblPr>
        <w:tblW w:w="9254" w:type="dxa"/>
        <w:tblInd w:w="450" w:type="dxa"/>
        <w:tblLook w:val="01E0" w:firstRow="1" w:lastRow="1" w:firstColumn="1" w:lastColumn="1" w:noHBand="0" w:noVBand="0"/>
      </w:tblPr>
      <w:tblGrid>
        <w:gridCol w:w="2823"/>
        <w:gridCol w:w="773"/>
        <w:gridCol w:w="1236"/>
        <w:gridCol w:w="239"/>
        <w:gridCol w:w="1236"/>
        <w:gridCol w:w="239"/>
        <w:gridCol w:w="1236"/>
        <w:gridCol w:w="234"/>
        <w:gridCol w:w="1238"/>
      </w:tblGrid>
      <w:tr w:rsidR="005E4793" w:rsidRPr="00450CA1" w:rsidTr="00013385">
        <w:tc>
          <w:tcPr>
            <w:tcW w:w="2823" w:type="dxa"/>
          </w:tcPr>
          <w:p w:rsidR="005E4793" w:rsidRPr="00B55C4B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11" w:type="dxa"/>
            <w:gridSpan w:val="3"/>
            <w:tcBorders>
              <w:bottom w:val="single" w:sz="4" w:space="0" w:color="auto"/>
            </w:tcBorders>
          </w:tcPr>
          <w:p w:rsidR="005E4793" w:rsidRPr="00013385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013385"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tcBorders>
              <w:bottom w:val="single" w:sz="4" w:space="0" w:color="auto"/>
            </w:tcBorders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013385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</w:tr>
      <w:tr w:rsidR="005E4793" w:rsidRPr="00450CA1" w:rsidTr="00013385">
        <w:tc>
          <w:tcPr>
            <w:tcW w:w="282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9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E4793" w:rsidRPr="00450CA1" w:rsidTr="00013385">
        <w:tc>
          <w:tcPr>
            <w:tcW w:w="282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58" w:type="dxa"/>
            <w:gridSpan w:val="7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450CA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450CA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E4793" w:rsidRPr="00450CA1" w:rsidTr="00013385">
        <w:tc>
          <w:tcPr>
            <w:tcW w:w="282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7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E4793" w:rsidRPr="00450CA1" w:rsidTr="00013385">
        <w:tc>
          <w:tcPr>
            <w:tcW w:w="282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77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13385" w:rsidRPr="00450CA1" w:rsidTr="00013385">
        <w:tc>
          <w:tcPr>
            <w:tcW w:w="2823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73" w:type="dxa"/>
          </w:tcPr>
          <w:p w:rsidR="00013385" w:rsidRPr="00C10674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</w:tcPr>
          <w:p w:rsidR="00013385" w:rsidRPr="00905F5A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998,282</w:t>
            </w: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:rsidR="00013385" w:rsidRPr="00905F5A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998,282</w:t>
            </w: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013385" w:rsidRPr="00905F5A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 w:rsidRPr="00905F5A">
              <w:rPr>
                <w:rFonts w:ascii="Angsana New" w:eastAsia="MS Mincho" w:hAnsi="Angsana New"/>
                <w:sz w:val="30"/>
                <w:szCs w:val="30"/>
              </w:rPr>
              <w:t>1,260,000</w:t>
            </w:r>
          </w:p>
        </w:tc>
        <w:tc>
          <w:tcPr>
            <w:tcW w:w="234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</w:tcPr>
          <w:p w:rsidR="00013385" w:rsidRPr="00905F5A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 w:rsidRPr="00905F5A">
              <w:rPr>
                <w:rFonts w:ascii="Angsana New" w:eastAsia="MS Mincho" w:hAnsi="Angsana New"/>
                <w:sz w:val="30"/>
                <w:szCs w:val="30"/>
              </w:rPr>
              <w:t>1,260,000</w:t>
            </w:r>
          </w:p>
        </w:tc>
      </w:tr>
      <w:tr w:rsidR="00013385" w:rsidRPr="00450CA1" w:rsidTr="00013385">
        <w:tc>
          <w:tcPr>
            <w:tcW w:w="2823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773" w:type="dxa"/>
          </w:tcPr>
          <w:p w:rsidR="00013385" w:rsidRPr="00C10674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(261,718)</w:t>
            </w:r>
          </w:p>
        </w:tc>
        <w:tc>
          <w:tcPr>
            <w:tcW w:w="234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(261,718)</w:t>
            </w:r>
          </w:p>
        </w:tc>
      </w:tr>
      <w:tr w:rsidR="00013385" w:rsidRPr="00450CA1" w:rsidTr="00013385">
        <w:tc>
          <w:tcPr>
            <w:tcW w:w="2823" w:type="dxa"/>
          </w:tcPr>
          <w:p w:rsidR="00013385" w:rsidRPr="00450CA1" w:rsidRDefault="00013385" w:rsidP="000133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73" w:type="dxa"/>
          </w:tcPr>
          <w:p w:rsidR="00013385" w:rsidRPr="00C10674" w:rsidRDefault="00013385" w:rsidP="000133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13385" w:rsidRPr="00450CA1" w:rsidTr="00013385">
        <w:tc>
          <w:tcPr>
            <w:tcW w:w="2823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right" w:pos="27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 หุ้นสามัญ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773" w:type="dxa"/>
          </w:tcPr>
          <w:p w:rsidR="00013385" w:rsidRPr="00C10674" w:rsidRDefault="00013385" w:rsidP="000133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013385" w:rsidRPr="008B4BE2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B4BE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013385" w:rsidRPr="008B4BE2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B4BE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013385" w:rsidRPr="008B4BE2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B4BE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34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:rsidR="00013385" w:rsidRPr="008B4BE2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B4BE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</w:tr>
      <w:tr w:rsidR="005E4793" w:rsidRPr="006B586D" w:rsidTr="00013385">
        <w:tc>
          <w:tcPr>
            <w:tcW w:w="2823" w:type="dxa"/>
          </w:tcPr>
          <w:p w:rsidR="005E4793" w:rsidRPr="006B586D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3" w:type="dxa"/>
          </w:tcPr>
          <w:p w:rsidR="005E4793" w:rsidRPr="006B586D" w:rsidRDefault="005E4793" w:rsidP="006B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5E4793" w:rsidRPr="006B586D" w:rsidRDefault="005E4793" w:rsidP="006B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:rsidR="005E4793" w:rsidRPr="006B586D" w:rsidRDefault="005E4793" w:rsidP="006B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</w:tcPr>
          <w:p w:rsidR="005E4793" w:rsidRPr="006B586D" w:rsidRDefault="005E4793" w:rsidP="006B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:rsidR="005E4793" w:rsidRPr="006B586D" w:rsidRDefault="005E4793" w:rsidP="006B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5E4793" w:rsidRPr="006B586D" w:rsidRDefault="005E4793" w:rsidP="006B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" w:type="dxa"/>
          </w:tcPr>
          <w:p w:rsidR="005E4793" w:rsidRPr="006B586D" w:rsidRDefault="005E4793" w:rsidP="006B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8" w:type="dxa"/>
          </w:tcPr>
          <w:p w:rsidR="005E4793" w:rsidRPr="006B586D" w:rsidRDefault="005E4793" w:rsidP="006B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E4793" w:rsidRPr="00450CA1" w:rsidTr="00013385">
        <w:tc>
          <w:tcPr>
            <w:tcW w:w="282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77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E4793" w:rsidRPr="00450CA1" w:rsidTr="00B44614">
        <w:tc>
          <w:tcPr>
            <w:tcW w:w="2823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773" w:type="dxa"/>
          </w:tcPr>
          <w:p w:rsidR="005E4793" w:rsidRPr="00C10674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8" w:type="dxa"/>
          </w:tcPr>
          <w:p w:rsidR="005E4793" w:rsidRPr="00450CA1" w:rsidRDefault="005E479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13385" w:rsidRPr="00450CA1" w:rsidTr="00B44614">
        <w:tc>
          <w:tcPr>
            <w:tcW w:w="2823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73" w:type="dxa"/>
          </w:tcPr>
          <w:p w:rsidR="00013385" w:rsidRPr="00C10674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013385" w:rsidRPr="00571882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 w:rsidRPr="00571882">
              <w:rPr>
                <w:rFonts w:ascii="Angsana New" w:eastAsia="MS Mincho" w:hAnsi="Angsana New"/>
                <w:sz w:val="30"/>
                <w:szCs w:val="30"/>
              </w:rPr>
              <w:t>998,282</w:t>
            </w:r>
          </w:p>
        </w:tc>
        <w:tc>
          <w:tcPr>
            <w:tcW w:w="239" w:type="dxa"/>
          </w:tcPr>
          <w:p w:rsidR="00013385" w:rsidRPr="00571882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013385" w:rsidRPr="00571882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 w:rsidRPr="00571882">
              <w:rPr>
                <w:rFonts w:ascii="Angsana New" w:eastAsia="MS Mincho" w:hAnsi="Angsana New"/>
                <w:sz w:val="30"/>
                <w:szCs w:val="30"/>
              </w:rPr>
              <w:t>998,282</w:t>
            </w: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013385" w:rsidRPr="00571882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 w:rsidRPr="00571882">
              <w:rPr>
                <w:rFonts w:ascii="Angsana New" w:eastAsia="MS Mincho" w:hAnsi="Angsana New"/>
                <w:sz w:val="30"/>
                <w:szCs w:val="30"/>
              </w:rPr>
              <w:t>998,282</w:t>
            </w:r>
          </w:p>
        </w:tc>
        <w:tc>
          <w:tcPr>
            <w:tcW w:w="234" w:type="dxa"/>
          </w:tcPr>
          <w:p w:rsidR="00013385" w:rsidRPr="00571882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013385" w:rsidRPr="00571882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 w:rsidRPr="00571882">
              <w:rPr>
                <w:rFonts w:ascii="Angsana New" w:eastAsia="MS Mincho" w:hAnsi="Angsana New"/>
                <w:sz w:val="30"/>
                <w:szCs w:val="30"/>
              </w:rPr>
              <w:t>998,282</w:t>
            </w:r>
          </w:p>
        </w:tc>
      </w:tr>
      <w:tr w:rsidR="00013385" w:rsidRPr="00450CA1" w:rsidTr="00B44614">
        <w:tc>
          <w:tcPr>
            <w:tcW w:w="2823" w:type="dxa"/>
          </w:tcPr>
          <w:p w:rsidR="00013385" w:rsidRPr="00450CA1" w:rsidRDefault="00013385" w:rsidP="000133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73" w:type="dxa"/>
          </w:tcPr>
          <w:p w:rsidR="00013385" w:rsidRPr="00C10674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4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13385" w:rsidRPr="00B55C4B" w:rsidTr="00013385">
        <w:tc>
          <w:tcPr>
            <w:tcW w:w="2823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73" w:type="dxa"/>
          </w:tcPr>
          <w:p w:rsidR="00013385" w:rsidRPr="00C10674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39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34" w:type="dxa"/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:rsidR="00013385" w:rsidRPr="00450CA1" w:rsidRDefault="00013385" w:rsidP="000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</w:tr>
    </w:tbl>
    <w:p w:rsidR="0032710D" w:rsidRPr="00013385" w:rsidRDefault="0032710D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5E4793" w:rsidRPr="00D351E1" w:rsidRDefault="005E4793" w:rsidP="005E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8191C">
        <w:rPr>
          <w:rFonts w:ascii="Angsana New" w:hAnsi="Angsana New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  <w:cs/>
          <w:lang w:val="en-GB"/>
        </w:rPr>
        <w:t>25 เมษายน 2561 ผู้ถือหุ้นมีมติ</w:t>
      </w:r>
      <w:r w:rsidRPr="0098191C">
        <w:rPr>
          <w:rFonts w:ascii="Angsana New" w:hAnsi="Angsana New"/>
          <w:sz w:val="30"/>
          <w:szCs w:val="30"/>
          <w:cs/>
          <w:lang w:val="en-GB"/>
        </w:rPr>
        <w:t>อนุมัติ</w:t>
      </w:r>
      <w:r>
        <w:rPr>
          <w:rFonts w:ascii="Angsana New" w:hAnsi="Angsana New"/>
          <w:sz w:val="30"/>
          <w:szCs w:val="30"/>
          <w:lang w:val="en-GB"/>
        </w:rPr>
        <w:br/>
      </w:r>
      <w:r w:rsidRPr="0098191C">
        <w:rPr>
          <w:rFonts w:ascii="Angsana New" w:hAnsi="Angsana New"/>
          <w:sz w:val="30"/>
          <w:szCs w:val="30"/>
          <w:cs/>
          <w:lang w:val="en-GB"/>
        </w:rPr>
        <w:t xml:space="preserve">การลดทุนจดทะเบียนของบริษัทจำนวน 261,718,005 บาท จากทุนจดทะเบียนเดิมจำนวน 1,259,999,595 บาท </w:t>
      </w:r>
      <w:r>
        <w:rPr>
          <w:rFonts w:ascii="Angsana New" w:hAnsi="Angsana New"/>
          <w:sz w:val="30"/>
          <w:szCs w:val="30"/>
          <w:lang w:val="en-GB"/>
        </w:rPr>
        <w:br/>
      </w:r>
      <w:r w:rsidRPr="0098191C">
        <w:rPr>
          <w:rFonts w:ascii="Angsana New" w:hAnsi="Angsana New"/>
          <w:sz w:val="30"/>
          <w:szCs w:val="30"/>
          <w:cs/>
          <w:lang w:val="en-GB"/>
        </w:rPr>
        <w:t>เป็นทุนจ</w:t>
      </w:r>
      <w:r>
        <w:rPr>
          <w:rFonts w:ascii="Angsana New" w:hAnsi="Angsana New" w:hint="cs"/>
          <w:sz w:val="30"/>
          <w:szCs w:val="30"/>
          <w:cs/>
          <w:lang w:val="en-GB"/>
        </w:rPr>
        <w:t>ด</w:t>
      </w:r>
      <w:r w:rsidRPr="0098191C">
        <w:rPr>
          <w:rFonts w:ascii="Angsana New" w:hAnsi="Angsana New"/>
          <w:sz w:val="30"/>
          <w:szCs w:val="30"/>
          <w:cs/>
          <w:lang w:val="en-GB"/>
        </w:rPr>
        <w:t>ทะเบียนจำนวน 998,281,590 บาท โดยการตัดหุ้นสามัญที่ยังไม่ได้ออกจำหน่ายของบริษัทจำนวน261,718,005 หุ้น มูลค่าที่ตราไว้หุ้นละ 1 บาท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016622">
        <w:rPr>
          <w:rFonts w:ascii="Angsana New" w:hAnsi="Angsana New"/>
          <w:sz w:val="30"/>
          <w:szCs w:val="30"/>
          <w:cs/>
          <w:lang w:val="en-GB"/>
        </w:rPr>
        <w:t>โดยบริษัทได้จดทะเบียน</w:t>
      </w:r>
      <w:r w:rsidRPr="00016622">
        <w:rPr>
          <w:rFonts w:ascii="Angsana New" w:hAnsi="Angsana New" w:hint="cs"/>
          <w:sz w:val="30"/>
          <w:szCs w:val="30"/>
          <w:cs/>
          <w:lang w:val="en-GB"/>
        </w:rPr>
        <w:t>การ</w:t>
      </w:r>
      <w:r w:rsidRPr="00016622">
        <w:rPr>
          <w:rFonts w:ascii="Angsana New" w:hAnsi="Angsana New"/>
          <w:sz w:val="30"/>
          <w:szCs w:val="30"/>
          <w:cs/>
          <w:lang w:val="en-GB"/>
        </w:rPr>
        <w:t>ลดทุน</w:t>
      </w:r>
      <w:r w:rsidRPr="00016622">
        <w:rPr>
          <w:rFonts w:ascii="Angsana New" w:hAnsi="Angsana New" w:hint="cs"/>
          <w:sz w:val="30"/>
          <w:szCs w:val="30"/>
          <w:cs/>
          <w:lang w:val="en-GB"/>
        </w:rPr>
        <w:t>จดทะเบียน</w:t>
      </w:r>
      <w:r w:rsidRPr="00016622">
        <w:rPr>
          <w:rFonts w:ascii="Angsana New" w:hAnsi="Angsana New"/>
          <w:sz w:val="30"/>
          <w:szCs w:val="30"/>
          <w:cs/>
          <w:lang w:val="en-GB"/>
        </w:rPr>
        <w:t>ดังกล่าวกับกระทรวงพาณิชย์</w:t>
      </w:r>
      <w:r w:rsidRPr="00016622">
        <w:rPr>
          <w:rFonts w:ascii="Angsana New" w:hAnsi="Angsana New" w:hint="cs"/>
          <w:sz w:val="30"/>
          <w:szCs w:val="30"/>
          <w:cs/>
          <w:lang w:val="en-GB"/>
        </w:rPr>
        <w:t>แล้ว</w:t>
      </w:r>
      <w:r>
        <w:rPr>
          <w:rFonts w:ascii="Angsana New" w:hAnsi="Angsana New"/>
          <w:sz w:val="30"/>
          <w:szCs w:val="30"/>
          <w:cs/>
          <w:lang w:val="en-GB"/>
        </w:rPr>
        <w:t>เมื่อวันที่ 16</w:t>
      </w:r>
      <w:r w:rsidRPr="000166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 2561</w:t>
      </w:r>
    </w:p>
    <w:p w:rsidR="005E4793" w:rsidRPr="00013385" w:rsidRDefault="005E4793" w:rsidP="005E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:rsidR="005E4793" w:rsidRPr="002568C5" w:rsidRDefault="005E4793" w:rsidP="005E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568C5">
        <w:rPr>
          <w:rFonts w:ascii="Angsana New" w:hAnsi="Angsana New"/>
          <w:sz w:val="30"/>
          <w:szCs w:val="30"/>
          <w:cs/>
          <w:lang w:val="en-GB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>
        <w:rPr>
          <w:rFonts w:ascii="Angsana New" w:hAnsi="Angsana New"/>
          <w:sz w:val="30"/>
          <w:szCs w:val="30"/>
          <w:lang w:val="en-GB"/>
        </w:rPr>
        <w:t xml:space="preserve">        </w:t>
      </w:r>
      <w:r w:rsidRPr="002568C5">
        <w:rPr>
          <w:rFonts w:ascii="Angsana New" w:hAnsi="Angsana New"/>
          <w:sz w:val="30"/>
          <w:szCs w:val="30"/>
          <w:cs/>
          <w:lang w:val="en-GB"/>
        </w:rPr>
        <w:t>หนึ่งเสียงต่อหนึ่งหุ้นในที่ประชุมของบริษัท</w:t>
      </w:r>
    </w:p>
    <w:p w:rsidR="005E4793" w:rsidRPr="00013385" w:rsidRDefault="005E4793" w:rsidP="005E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:rsidR="005E4793" w:rsidRDefault="005E4793" w:rsidP="005E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2568C5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ส่วนเกินมูลค่าหุ้น </w:t>
      </w:r>
    </w:p>
    <w:p w:rsidR="005E4793" w:rsidRPr="00013385" w:rsidRDefault="005E4793" w:rsidP="005E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5E4793" w:rsidRPr="002568C5" w:rsidRDefault="005E4793" w:rsidP="005E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568C5">
        <w:rPr>
          <w:rFonts w:ascii="Angsana New" w:hAnsi="Angsana New"/>
          <w:sz w:val="30"/>
          <w:szCs w:val="30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2568C5">
        <w:rPr>
          <w:rFonts w:ascii="Angsana New" w:hAnsi="Angsana New"/>
          <w:sz w:val="30"/>
          <w:szCs w:val="30"/>
          <w:lang w:val="en-GB"/>
        </w:rPr>
        <w:t xml:space="preserve">2535 </w:t>
      </w:r>
      <w:r w:rsidRPr="002568C5">
        <w:rPr>
          <w:rFonts w:ascii="Angsana New" w:hAnsi="Angsana New"/>
          <w:sz w:val="30"/>
          <w:szCs w:val="30"/>
          <w:cs/>
          <w:lang w:val="en-GB"/>
        </w:rPr>
        <w:t xml:space="preserve">มาตรา </w:t>
      </w:r>
      <w:r w:rsidRPr="002568C5">
        <w:rPr>
          <w:rFonts w:ascii="Angsana New" w:hAnsi="Angsana New"/>
          <w:sz w:val="30"/>
          <w:szCs w:val="30"/>
          <w:lang w:val="en-GB"/>
        </w:rPr>
        <w:t xml:space="preserve">51 </w:t>
      </w:r>
      <w:r w:rsidRPr="002568C5">
        <w:rPr>
          <w:rFonts w:ascii="Angsana New" w:hAnsi="Angsana New"/>
          <w:sz w:val="30"/>
          <w:szCs w:val="30"/>
          <w:cs/>
          <w:lang w:val="en-GB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="002E7B59" w:rsidRPr="008678A3" w:rsidRDefault="002E7B59" w:rsidP="002E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678A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604A9A">
        <w:rPr>
          <w:rFonts w:ascii="Angsana New" w:hAnsi="Angsana New"/>
          <w:b/>
          <w:bCs/>
          <w:sz w:val="30"/>
          <w:szCs w:val="30"/>
        </w:rPr>
        <w:t>2</w:t>
      </w:r>
      <w:r w:rsidRPr="008678A3">
        <w:rPr>
          <w:rFonts w:ascii="Angsana New" w:hAnsi="Angsana New"/>
          <w:b/>
          <w:bCs/>
          <w:sz w:val="30"/>
          <w:szCs w:val="30"/>
          <w:cs/>
        </w:rPr>
        <w:tab/>
      </w:r>
      <w:r w:rsidRPr="008678A3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:rsidR="00B55C4B" w:rsidRPr="007D49D8" w:rsidRDefault="00B55C4B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4A1251" w:rsidRPr="008678A3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8678A3">
        <w:rPr>
          <w:rFonts w:ascii="Angsana New" w:hAnsi="Angsana New" w:hint="cs"/>
          <w:sz w:val="30"/>
          <w:szCs w:val="30"/>
          <w:cs/>
          <w:lang w:val="en-GB"/>
        </w:rPr>
        <w:t>สำรองประกอบด้วย</w:t>
      </w:r>
    </w:p>
    <w:p w:rsidR="004A1251" w:rsidRPr="007D49D8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4A1251" w:rsidRPr="008678A3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8678A3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การจัดสรรกำไร และ</w:t>
      </w:r>
      <w:r w:rsidRPr="008678A3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/</w:t>
      </w:r>
      <w:r w:rsidRPr="008678A3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หรือ กำไรสะสม</w:t>
      </w:r>
    </w:p>
    <w:p w:rsidR="008678A3" w:rsidRPr="007D49D8" w:rsidRDefault="00867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en-GB"/>
        </w:rPr>
      </w:pPr>
    </w:p>
    <w:p w:rsidR="004A1251" w:rsidRPr="008678A3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8678A3">
        <w:rPr>
          <w:rFonts w:ascii="Angsana New" w:hAnsi="Angsana New" w:hint="cs"/>
          <w:b/>
          <w:bCs/>
          <w:sz w:val="30"/>
          <w:szCs w:val="30"/>
          <w:cs/>
          <w:lang w:val="en-GB"/>
        </w:rPr>
        <w:t>สำรองตามกฎหมาย</w:t>
      </w:r>
    </w:p>
    <w:p w:rsidR="004A1251" w:rsidRPr="00897133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4A1251" w:rsidRP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4A1251">
        <w:rPr>
          <w:rFonts w:ascii="Angsana New" w:hAnsi="Angsana New"/>
          <w:sz w:val="30"/>
          <w:szCs w:val="30"/>
          <w:lang w:val="en-GB"/>
        </w:rPr>
        <w:t>2535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 มาตรา </w:t>
      </w:r>
      <w:r w:rsidRPr="004A1251">
        <w:rPr>
          <w:rFonts w:ascii="Angsana New" w:hAnsi="Angsana New"/>
          <w:sz w:val="30"/>
          <w:szCs w:val="30"/>
          <w:lang w:val="en-GB"/>
        </w:rPr>
        <w:t>116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 บริษัทจะต้องจัดสรรทุนสำรอง (</w:t>
      </w:r>
      <w:r w:rsidRPr="004A1251">
        <w:rPr>
          <w:rFonts w:ascii="Angsana New" w:hAnsi="Angsana New"/>
          <w:sz w:val="30"/>
          <w:szCs w:val="30"/>
          <w:lang w:val="en-GB"/>
        </w:rPr>
        <w:t>“</w:t>
      </w:r>
      <w:r w:rsidRPr="004A1251">
        <w:rPr>
          <w:rFonts w:ascii="Angsana New" w:hAnsi="Angsana New"/>
          <w:sz w:val="30"/>
          <w:szCs w:val="30"/>
          <w:cs/>
          <w:lang w:val="en-GB"/>
        </w:rPr>
        <w:t>สำรองตามกฎหมาย</w:t>
      </w:r>
      <w:r w:rsidRPr="004A1251">
        <w:rPr>
          <w:rFonts w:ascii="Angsana New" w:hAnsi="Angsana New"/>
          <w:sz w:val="30"/>
          <w:szCs w:val="30"/>
          <w:lang w:val="en-GB"/>
        </w:rPr>
        <w:t>”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) อย่างน้อยร้อยละ </w:t>
      </w:r>
      <w:r w:rsidRPr="004A1251">
        <w:rPr>
          <w:rFonts w:ascii="Angsana New" w:hAnsi="Angsana New"/>
          <w:sz w:val="30"/>
          <w:szCs w:val="30"/>
          <w:lang w:val="en-GB"/>
        </w:rPr>
        <w:t xml:space="preserve">5 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4A1251">
        <w:rPr>
          <w:rFonts w:ascii="Angsana New" w:hAnsi="Angsana New"/>
          <w:sz w:val="30"/>
          <w:szCs w:val="30"/>
          <w:lang w:val="en-GB"/>
        </w:rPr>
        <w:t xml:space="preserve">10 </w:t>
      </w:r>
      <w:r w:rsidRPr="004A1251">
        <w:rPr>
          <w:rFonts w:ascii="Angsana New" w:hAnsi="Angsana New"/>
          <w:sz w:val="30"/>
          <w:szCs w:val="30"/>
          <w:cs/>
          <w:lang w:val="en-GB"/>
        </w:rPr>
        <w:t>ของทุนจดทะเบียน</w:t>
      </w:r>
      <w:r w:rsidRPr="004A125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 เงินสำรองนี้จะนำไปจ่ายเป็นเงินปันผลไม่ได้</w:t>
      </w:r>
    </w:p>
    <w:p w:rsidR="004A1251" w:rsidRPr="00897133" w:rsidRDefault="004A1251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24"/>
          <w:szCs w:val="24"/>
          <w:lang w:val="en-GB"/>
        </w:rPr>
      </w:pPr>
    </w:p>
    <w:p w:rsidR="00DC64FD" w:rsidRPr="00E64017" w:rsidRDefault="00DC64FD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E64017">
        <w:rPr>
          <w:rFonts w:ascii="Angsana New" w:hAnsi="Angsana New" w:hint="cs"/>
          <w:sz w:val="30"/>
          <w:szCs w:val="30"/>
          <w:cs/>
          <w:lang w:val="en-GB"/>
        </w:rPr>
        <w:t xml:space="preserve">ในระหว่างปีสิ้นสุดวันที่ </w:t>
      </w:r>
      <w:r w:rsidRPr="00E64017">
        <w:rPr>
          <w:rFonts w:ascii="Angsana New" w:hAnsi="Angsana New"/>
          <w:sz w:val="30"/>
          <w:szCs w:val="30"/>
          <w:lang w:val="en-GB"/>
        </w:rPr>
        <w:t xml:space="preserve">31 </w:t>
      </w:r>
      <w:r w:rsidRPr="00E64017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="00413C52" w:rsidRPr="00E64017">
        <w:rPr>
          <w:rFonts w:ascii="Angsana New" w:hAnsi="Angsana New"/>
          <w:sz w:val="30"/>
          <w:szCs w:val="30"/>
          <w:lang w:val="en-GB"/>
        </w:rPr>
        <w:t>256</w:t>
      </w:r>
      <w:r w:rsidR="008678A3" w:rsidRPr="00E64017">
        <w:rPr>
          <w:rFonts w:ascii="Angsana New" w:hAnsi="Angsana New"/>
          <w:sz w:val="30"/>
          <w:szCs w:val="30"/>
          <w:lang w:val="en-GB"/>
        </w:rPr>
        <w:t>2</w:t>
      </w:r>
      <w:r w:rsidRPr="00E64017">
        <w:rPr>
          <w:rFonts w:ascii="Angsana New" w:hAnsi="Angsana New"/>
          <w:sz w:val="30"/>
          <w:szCs w:val="30"/>
          <w:lang w:val="en-GB"/>
        </w:rPr>
        <w:t xml:space="preserve"> </w:t>
      </w:r>
      <w:r w:rsidRPr="00E64017">
        <w:rPr>
          <w:rFonts w:ascii="Angsana New" w:hAnsi="Angsana New" w:hint="cs"/>
          <w:sz w:val="30"/>
          <w:szCs w:val="30"/>
          <w:cs/>
          <w:lang w:val="en-GB"/>
        </w:rPr>
        <w:t xml:space="preserve">กลุ่มบริษัทและบริษัทได้จัดสรรทุนสำรองตามกฎหมายเป็นจำนวนเงิน </w:t>
      </w:r>
      <w:r w:rsidRPr="00E64017">
        <w:rPr>
          <w:rFonts w:ascii="Angsana New" w:hAnsi="Angsana New"/>
          <w:sz w:val="30"/>
          <w:szCs w:val="30"/>
          <w:lang w:val="en-GB"/>
        </w:rPr>
        <w:t xml:space="preserve">        </w:t>
      </w:r>
      <w:r w:rsidR="007E0932">
        <w:rPr>
          <w:rFonts w:ascii="Angsana New" w:hAnsi="Angsana New"/>
          <w:sz w:val="30"/>
          <w:szCs w:val="30"/>
          <w:lang w:val="en-GB"/>
        </w:rPr>
        <w:t>6.2</w:t>
      </w:r>
      <w:r w:rsidR="00B352B3">
        <w:rPr>
          <w:rFonts w:ascii="Angsana New" w:hAnsi="Angsana New"/>
          <w:sz w:val="30"/>
          <w:szCs w:val="30"/>
          <w:lang w:val="en-GB"/>
        </w:rPr>
        <w:t>1</w:t>
      </w:r>
      <w:r w:rsidRPr="00E64017">
        <w:rPr>
          <w:rFonts w:ascii="Angsana New" w:hAnsi="Angsana New"/>
          <w:sz w:val="30"/>
          <w:szCs w:val="30"/>
          <w:lang w:val="en-GB"/>
        </w:rPr>
        <w:t xml:space="preserve"> </w:t>
      </w:r>
      <w:r w:rsidRPr="00E64017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</w:t>
      </w:r>
      <w:r w:rsidRPr="00E64017">
        <w:rPr>
          <w:rFonts w:ascii="Angsana New" w:hAnsi="Angsana New" w:hint="cs"/>
          <w:i/>
          <w:iCs/>
          <w:sz w:val="30"/>
          <w:szCs w:val="30"/>
          <w:cs/>
          <w:lang w:val="en-GB"/>
        </w:rPr>
        <w:t>(</w:t>
      </w:r>
      <w:r w:rsidR="001D4AD3" w:rsidRPr="00E64017">
        <w:rPr>
          <w:rFonts w:ascii="Angsana New" w:hAnsi="Angsana New"/>
          <w:i/>
          <w:iCs/>
          <w:sz w:val="30"/>
          <w:szCs w:val="30"/>
          <w:lang w:val="en-GB"/>
        </w:rPr>
        <w:t>25</w:t>
      </w:r>
      <w:r w:rsidR="001D4AD3" w:rsidRPr="00E64017">
        <w:rPr>
          <w:rFonts w:ascii="Angsana New" w:hAnsi="Angsana New"/>
          <w:i/>
          <w:iCs/>
          <w:sz w:val="30"/>
          <w:szCs w:val="30"/>
        </w:rPr>
        <w:t>6</w:t>
      </w:r>
      <w:r w:rsidR="008678A3" w:rsidRPr="00E64017">
        <w:rPr>
          <w:rFonts w:ascii="Angsana New" w:hAnsi="Angsana New"/>
          <w:i/>
          <w:iCs/>
          <w:sz w:val="30"/>
          <w:szCs w:val="30"/>
        </w:rPr>
        <w:t>1</w:t>
      </w:r>
      <w:r w:rsidRPr="00E64017">
        <w:rPr>
          <w:rFonts w:ascii="Angsana New" w:hAnsi="Angsana New"/>
          <w:i/>
          <w:iCs/>
          <w:sz w:val="30"/>
          <w:szCs w:val="30"/>
          <w:lang w:val="en-GB"/>
        </w:rPr>
        <w:t>:</w:t>
      </w:r>
      <w:r w:rsidR="00604A9A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8678A3" w:rsidRPr="00E64017">
        <w:rPr>
          <w:rFonts w:ascii="Angsana New" w:hAnsi="Angsana New"/>
          <w:i/>
          <w:iCs/>
          <w:sz w:val="30"/>
          <w:szCs w:val="30"/>
          <w:lang w:val="en-GB"/>
        </w:rPr>
        <w:t>8.46</w:t>
      </w:r>
      <w:r w:rsidR="001D4AD3" w:rsidRPr="00E64017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1D4AD3" w:rsidRPr="00E64017">
        <w:rPr>
          <w:rFonts w:ascii="Angsana New" w:hAnsi="Angsana New" w:hint="cs"/>
          <w:i/>
          <w:iCs/>
          <w:sz w:val="30"/>
          <w:szCs w:val="30"/>
          <w:cs/>
          <w:lang w:val="en-GB"/>
        </w:rPr>
        <w:t>ล้านบาท</w:t>
      </w:r>
      <w:r w:rsidRPr="00E64017">
        <w:rPr>
          <w:rFonts w:ascii="Angsana New" w:hAnsi="Angsana New" w:hint="cs"/>
          <w:i/>
          <w:iCs/>
          <w:sz w:val="30"/>
          <w:szCs w:val="30"/>
          <w:cs/>
          <w:lang w:val="en-GB"/>
        </w:rPr>
        <w:t>)</w:t>
      </w:r>
    </w:p>
    <w:p w:rsidR="00DC64FD" w:rsidRPr="00897133" w:rsidRDefault="00DC64FD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24"/>
          <w:szCs w:val="24"/>
        </w:rPr>
      </w:pPr>
    </w:p>
    <w:p w:rsidR="004A1251" w:rsidRPr="00D200E9" w:rsidRDefault="00C06367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604A9A">
        <w:rPr>
          <w:rFonts w:ascii="Angsana New" w:hAnsi="Angsana New"/>
          <w:b/>
          <w:bCs/>
          <w:sz w:val="30"/>
          <w:szCs w:val="30"/>
        </w:rPr>
        <w:t>3</w:t>
      </w:r>
      <w:r w:rsidR="004A1251" w:rsidRPr="00D200E9">
        <w:rPr>
          <w:rFonts w:ascii="Angsana New" w:hAnsi="Angsana New"/>
          <w:b/>
          <w:bCs/>
          <w:sz w:val="30"/>
          <w:szCs w:val="30"/>
          <w:cs/>
        </w:rPr>
        <w:tab/>
      </w:r>
      <w:r w:rsidR="004A1251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34088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256AC3" w:rsidRPr="00897133" w:rsidRDefault="00256AC3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DC64FD" w:rsidRDefault="006B586D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ผู้บริหารพิจารณาว่า </w:t>
      </w:r>
      <w:r w:rsidR="00256AC3"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กลุ่มบริษัทมี </w:t>
      </w:r>
      <w:r w:rsidR="00256AC3"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3 </w:t>
      </w:r>
      <w:r w:rsidR="00256AC3"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ส่วนงานที่รายงาน ซึ่งเป็นหน่วยงานธุรกิจที่สำคัญของกลุ่มบริษัท</w:t>
      </w: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ที่มี</w:t>
      </w:r>
      <w:r w:rsidR="00256AC3"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สินค้าและ</w:t>
      </w:r>
      <w:r w:rsidR="00B352B3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     </w:t>
      </w:r>
      <w:r w:rsidR="00B352B3" w:rsidRPr="00B352B3">
        <w:rPr>
          <w:rFonts w:ascii="Angsana New" w:hAnsi="Angsana New" w:hint="cs"/>
          <w:spacing w:val="-8"/>
          <w:sz w:val="30"/>
          <w:szCs w:val="30"/>
          <w:cs/>
          <w:lang w:val="en-GB"/>
        </w:rPr>
        <w:t>การ</w:t>
      </w:r>
      <w:r w:rsidR="00256AC3" w:rsidRPr="00B352B3">
        <w:rPr>
          <w:rFonts w:ascii="Angsana New" w:hAnsi="Angsana New"/>
          <w:spacing w:val="-8"/>
          <w:sz w:val="30"/>
          <w:szCs w:val="30"/>
          <w:cs/>
          <w:lang w:val="en-GB"/>
        </w:rPr>
        <w:t>บริการที่แตกต่างกัน และมีการบริหารจัดการแยกต่างหาก เนื่องจากใช้เทคโนโลยีและ</w:t>
      </w:r>
      <w:r w:rsidR="00DC64FD" w:rsidRPr="00B352B3">
        <w:rPr>
          <w:rFonts w:ascii="Angsana New" w:hAnsi="Angsana New"/>
          <w:spacing w:val="-8"/>
          <w:sz w:val="30"/>
          <w:szCs w:val="30"/>
          <w:cs/>
          <w:lang w:val="en-GB"/>
        </w:rPr>
        <w:t>กลยุทธ์ทางการตลาดที่แตกต่างกั</w:t>
      </w:r>
      <w:r w:rsidR="00B352B3">
        <w:rPr>
          <w:rFonts w:ascii="Angsana New" w:hAnsi="Angsana New" w:hint="cs"/>
          <w:spacing w:val="-8"/>
          <w:sz w:val="30"/>
          <w:szCs w:val="30"/>
          <w:cs/>
        </w:rPr>
        <w:t xml:space="preserve">น </w:t>
      </w:r>
      <w:r w:rsidR="00256AC3"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การดำเนินงานของแต่ละส่วนงานที่รายงานของกลุ่มบริษัทโดยสรุปมีดังนี้</w:t>
      </w:r>
    </w:p>
    <w:p w:rsidR="00256AC3" w:rsidRPr="007D49D8" w:rsidRDefault="00256AC3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UPC" w:hAnsi="AngsanaUPC" w:cs="AngsanaUPC"/>
          <w:sz w:val="24"/>
          <w:szCs w:val="24"/>
          <w:cs/>
        </w:rPr>
      </w:pP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</w:p>
    <w:p w:rsidR="00256AC3" w:rsidRPr="00DC64FD" w:rsidRDefault="00DC64FD" w:rsidP="0046382B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UPC" w:hAnsi="AngsanaUPC" w:cs="AngsanaUPC"/>
          <w:sz w:val="30"/>
          <w:szCs w:val="30"/>
          <w:cs/>
        </w:rPr>
        <w:t>ส่วนง</w:t>
      </w:r>
      <w:r w:rsidRPr="00DC64FD">
        <w:rPr>
          <w:rFonts w:ascii="Angsana New" w:hAnsi="Angsana New"/>
          <w:sz w:val="30"/>
          <w:szCs w:val="30"/>
          <w:cs/>
          <w:lang w:val="en-GB"/>
        </w:rPr>
        <w:t>า</w:t>
      </w:r>
      <w:r w:rsidRPr="00DC64FD">
        <w:rPr>
          <w:rFonts w:ascii="Angsana New" w:hAnsi="Angsana New" w:hint="cs"/>
          <w:sz w:val="30"/>
          <w:szCs w:val="30"/>
          <w:cs/>
          <w:lang w:val="en-GB"/>
        </w:rPr>
        <w:t xml:space="preserve">น </w:t>
      </w:r>
      <w:r w:rsidRPr="00DC64FD">
        <w:rPr>
          <w:rFonts w:ascii="Angsana New" w:hAnsi="Angsana New"/>
          <w:sz w:val="30"/>
          <w:szCs w:val="30"/>
          <w:lang w:val="en-GB"/>
        </w:rPr>
        <w:t xml:space="preserve">1 </w:t>
      </w:r>
      <w:r w:rsidR="00CE1D79">
        <w:rPr>
          <w:rFonts w:ascii="Angsana New" w:hAnsi="Angsana New"/>
          <w:sz w:val="30"/>
          <w:szCs w:val="30"/>
          <w:lang w:val="en-GB"/>
        </w:rPr>
        <w:t xml:space="preserve"> 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ผลิต</w:t>
      </w:r>
      <w:r w:rsidR="002568C5">
        <w:rPr>
          <w:rFonts w:ascii="Angsana New" w:hAnsi="Angsana New"/>
          <w:sz w:val="30"/>
          <w:szCs w:val="30"/>
          <w:lang w:val="en-GB"/>
        </w:rPr>
        <w:t xml:space="preserve"> </w:t>
      </w:r>
      <w:r w:rsidR="00256AC3" w:rsidRPr="00DC64FD">
        <w:rPr>
          <w:rFonts w:ascii="Angsana New" w:hAnsi="Angsana New" w:hint="cs"/>
          <w:sz w:val="30"/>
          <w:szCs w:val="30"/>
          <w:cs/>
          <w:lang w:val="en-GB"/>
        </w:rPr>
        <w:t>จำหน่ายหนังสือ</w:t>
      </w:r>
      <w:r w:rsidR="002568C5">
        <w:rPr>
          <w:rFonts w:ascii="Angsana New" w:hAnsi="Angsana New"/>
          <w:sz w:val="30"/>
          <w:szCs w:val="30"/>
          <w:lang w:val="en-GB"/>
        </w:rPr>
        <w:t xml:space="preserve"> 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และให้บริการโฆษณาผ่านสื่อสิ่งพิมพ์</w:t>
      </w:r>
    </w:p>
    <w:p w:rsidR="00256AC3" w:rsidRPr="00DC64FD" w:rsidRDefault="00256AC3" w:rsidP="0046382B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ส่วนงาน </w:t>
      </w:r>
      <w:r w:rsidRPr="00DC64FD">
        <w:rPr>
          <w:rFonts w:ascii="Angsana New" w:hAnsi="Angsana New"/>
          <w:sz w:val="30"/>
          <w:szCs w:val="30"/>
          <w:lang w:val="en-GB"/>
        </w:rPr>
        <w:t>2</w:t>
      </w: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CE1D79">
        <w:rPr>
          <w:rFonts w:ascii="Angsana New" w:hAnsi="Angsana New"/>
          <w:sz w:val="30"/>
          <w:szCs w:val="30"/>
          <w:lang w:val="en-GB"/>
        </w:rPr>
        <w:t xml:space="preserve"> </w:t>
      </w:r>
      <w:r w:rsidR="002568C5">
        <w:rPr>
          <w:rFonts w:ascii="Angsana New" w:hAnsi="Angsana New"/>
          <w:sz w:val="30"/>
          <w:szCs w:val="30"/>
          <w:cs/>
          <w:lang w:val="en-GB"/>
        </w:rPr>
        <w:t>จัดงานแสดง ผลิตและให้บริการ</w:t>
      </w:r>
      <w:r w:rsidR="00D103A6">
        <w:rPr>
          <w:rFonts w:ascii="Angsana New" w:hAnsi="Angsana New" w:hint="cs"/>
          <w:sz w:val="30"/>
          <w:szCs w:val="30"/>
          <w:cs/>
          <w:lang w:val="en-GB"/>
        </w:rPr>
        <w:t>โฆษณา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ผ่านสื่อออนไลน์</w:t>
      </w:r>
    </w:p>
    <w:p w:rsidR="00DC0517" w:rsidRPr="00DC64FD" w:rsidRDefault="00256AC3" w:rsidP="007A5F10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16"/>
          <w:szCs w:val="16"/>
        </w:rPr>
      </w:pP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ส่วนงาน </w:t>
      </w:r>
      <w:r w:rsidRPr="00DC64FD">
        <w:rPr>
          <w:rFonts w:ascii="Angsana New" w:hAnsi="Angsana New"/>
          <w:sz w:val="30"/>
          <w:szCs w:val="30"/>
          <w:lang w:val="en-GB"/>
        </w:rPr>
        <w:t>3</w:t>
      </w:r>
      <w:r w:rsidR="00CE1D79">
        <w:rPr>
          <w:rFonts w:ascii="Angsana New" w:hAnsi="Angsana New"/>
          <w:sz w:val="30"/>
          <w:szCs w:val="30"/>
          <w:lang w:val="en-GB"/>
        </w:rPr>
        <w:t xml:space="preserve">  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ผลิตและให้บริการโฆษณาผ่านสื่อโทรทัศน์</w:t>
      </w:r>
    </w:p>
    <w:p w:rsidR="00DC64FD" w:rsidRPr="002568C5" w:rsidRDefault="00DC64FD" w:rsidP="00DC64FD">
      <w:pPr>
        <w:pStyle w:val="ListParagraph"/>
        <w:tabs>
          <w:tab w:val="clear" w:pos="680"/>
          <w:tab w:val="clear" w:pos="907"/>
          <w:tab w:val="left" w:pos="900"/>
          <w:tab w:val="num" w:pos="1080"/>
        </w:tabs>
        <w:ind w:left="990"/>
        <w:jc w:val="thaiDistribute"/>
        <w:rPr>
          <w:rFonts w:asciiTheme="minorHAnsi" w:hAnsiTheme="minorHAnsi" w:cs="AngsanaUPC"/>
          <w:sz w:val="24"/>
          <w:szCs w:val="24"/>
        </w:rPr>
      </w:pPr>
    </w:p>
    <w:p w:rsidR="00324C37" w:rsidRDefault="00324C37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DC64FD">
        <w:rPr>
          <w:rFonts w:ascii="Angsana New" w:hAnsi="Angsana New"/>
          <w:spacing w:val="-8"/>
          <w:sz w:val="30"/>
          <w:szCs w:val="30"/>
          <w:cs/>
          <w:lang w:val="en-GB"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586D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 </w:t>
      </w:r>
      <w:r w:rsidR="006B586D" w:rsidRPr="006B586D">
        <w:rPr>
          <w:rFonts w:ascii="Angsana New" w:hAnsi="Angsana New"/>
          <w:spacing w:val="-8"/>
          <w:sz w:val="30"/>
          <w:szCs w:val="30"/>
          <w:cs/>
          <w:lang w:val="en-GB"/>
        </w:rPr>
        <w:t>ทั้งนี้การกำหนดราคาระหว่างส่วนงานเป็นไปตามการซื้อขายตามปกติธุรกิจ</w:t>
      </w:r>
    </w:p>
    <w:p w:rsidR="00D20B94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</w:p>
    <w:p w:rsidR="00D20B94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</w:p>
    <w:p w:rsidR="00D20B94" w:rsidRPr="00DC64FD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cs/>
          <w:lang w:val="en-GB"/>
        </w:rPr>
        <w:sectPr w:rsidR="00D20B94" w:rsidRPr="00DC64FD" w:rsidSect="005E58FF">
          <w:headerReference w:type="default" r:id="rId20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page" w:tblpX="1721" w:tblpY="167"/>
        <w:tblW w:w="144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D20B94" w:rsidRPr="00D6150C" w:rsidTr="00C5097D">
        <w:trPr>
          <w:cantSplit/>
        </w:trPr>
        <w:tc>
          <w:tcPr>
            <w:tcW w:w="2880" w:type="dxa"/>
            <w:vAlign w:val="bottom"/>
          </w:tcPr>
          <w:p w:rsidR="00D20B94" w:rsidRPr="00DC0400" w:rsidRDefault="00D20B94" w:rsidP="00D20B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60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8" w:type="dxa"/>
            <w:gridSpan w:val="19"/>
          </w:tcPr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20B94" w:rsidRPr="00D6150C" w:rsidTr="00D20B94">
        <w:trPr>
          <w:cantSplit/>
        </w:trPr>
        <w:tc>
          <w:tcPr>
            <w:tcW w:w="2880" w:type="dxa"/>
            <w:vAlign w:val="bottom"/>
          </w:tcPr>
          <w:p w:rsidR="00D20B94" w:rsidRPr="00DC0400" w:rsidRDefault="00D20B94" w:rsidP="00D20B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 xml:space="preserve"> </w:t>
            </w:r>
            <w:r w:rsidRPr="00D6150C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  <w:p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ธุรกิจจัดงานแสดง </w:t>
            </w: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ผลิต</w:t>
            </w:r>
          </w:p>
          <w:p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</w:p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D6150C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D20B94" w:rsidRPr="00D6150C" w:rsidTr="00D20B94">
        <w:trPr>
          <w:cantSplit/>
        </w:trPr>
        <w:tc>
          <w:tcPr>
            <w:tcW w:w="2880" w:type="dxa"/>
          </w:tcPr>
          <w:p w:rsidR="00D20B94" w:rsidRPr="0030305F" w:rsidRDefault="00D20B94" w:rsidP="00D20B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30305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30305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="0030305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D20B94" w:rsidRPr="00D6150C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6" w:type="dxa"/>
          </w:tcPr>
          <w:p w:rsidR="00D20B94" w:rsidRPr="00D6150C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6" w:type="dxa"/>
          </w:tcPr>
          <w:p w:rsidR="00D20B94" w:rsidRPr="00D6150C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1</w:t>
            </w:r>
          </w:p>
        </w:tc>
      </w:tr>
      <w:tr w:rsidR="00D20B94" w:rsidRPr="00D6150C" w:rsidTr="00D20B94">
        <w:trPr>
          <w:cantSplit/>
        </w:trPr>
        <w:tc>
          <w:tcPr>
            <w:tcW w:w="2880" w:type="dxa"/>
          </w:tcPr>
          <w:p w:rsidR="00D20B94" w:rsidRPr="00D6150C" w:rsidRDefault="00D20B94" w:rsidP="00D2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6150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30305F" w:rsidRPr="00D6150C" w:rsidTr="00D20B94">
        <w:trPr>
          <w:cantSplit/>
        </w:trPr>
        <w:tc>
          <w:tcPr>
            <w:tcW w:w="2880" w:type="dxa"/>
          </w:tcPr>
          <w:p w:rsidR="0030305F" w:rsidRPr="0030305F" w:rsidRDefault="0030305F" w:rsidP="00D2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30305F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0305F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0305F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30305F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0305F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30305F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CD4" w:rsidRPr="00D6150C" w:rsidTr="00A70F34">
        <w:trPr>
          <w:cantSplit/>
        </w:trPr>
        <w:tc>
          <w:tcPr>
            <w:tcW w:w="2880" w:type="dxa"/>
          </w:tcPr>
          <w:p w:rsidR="00017CD4" w:rsidRPr="00D6150C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1,631,983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4A2CAC">
              <w:rPr>
                <w:rFonts w:ascii="Angsana New" w:hAnsi="Angsana New" w:cs="Angsana New"/>
                <w:sz w:val="26"/>
                <w:szCs w:val="26"/>
              </w:rPr>
              <w:t>335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A2CA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E5C72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686,907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651,281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17CD4" w:rsidRPr="00D0589F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D0589F">
              <w:rPr>
                <w:rFonts w:ascii="Angsana New" w:eastAsia="MS Mincho" w:hAnsi="Angsana New"/>
                <w:sz w:val="26"/>
                <w:szCs w:val="26"/>
              </w:rPr>
              <w:t>785,051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811,968</w:t>
            </w:r>
          </w:p>
        </w:tc>
        <w:tc>
          <w:tcPr>
            <w:tcW w:w="186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3,103,941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017CD4" w:rsidRPr="00D6150C" w:rsidRDefault="004A2CAC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17CD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017CD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04A9A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017CD4" w:rsidRPr="00D6150C" w:rsidTr="00A70F34">
        <w:trPr>
          <w:cantSplit/>
        </w:trPr>
        <w:tc>
          <w:tcPr>
            <w:tcW w:w="2880" w:type="dxa"/>
          </w:tcPr>
          <w:p w:rsidR="00017CD4" w:rsidRPr="00D6150C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017CD4" w:rsidRPr="00A109E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325,94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226,788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2,796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2,590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17CD4" w:rsidRPr="00D0589F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D0589F">
              <w:rPr>
                <w:rFonts w:ascii="Angsana New" w:eastAsia="MS Mincho" w:hAnsi="Angsana New"/>
                <w:sz w:val="26"/>
                <w:szCs w:val="26"/>
              </w:rPr>
              <w:t>248,175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117,897</w:t>
            </w:r>
          </w:p>
        </w:tc>
        <w:tc>
          <w:tcPr>
            <w:tcW w:w="186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(576,913)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(347,275)</w:t>
            </w:r>
          </w:p>
        </w:tc>
        <w:tc>
          <w:tcPr>
            <w:tcW w:w="186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7CD4" w:rsidRPr="00D6150C" w:rsidTr="00D20B94">
        <w:trPr>
          <w:cantSplit/>
        </w:trPr>
        <w:tc>
          <w:tcPr>
            <w:tcW w:w="2880" w:type="dxa"/>
          </w:tcPr>
          <w:p w:rsidR="00017CD4" w:rsidRPr="00D6150C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1,957,92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D6150C" w:rsidRDefault="004A2CAC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1,562,49</w:t>
            </w:r>
            <w:r w:rsidR="008E5C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689,703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653,871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B662E7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62E7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Pr="00B662E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033</w:t>
            </w:r>
            <w:r w:rsidRPr="00B662E7">
              <w:rPr>
                <w:rFonts w:ascii="Angsana New" w:hAnsi="Angsana New"/>
                <w:b/>
                <w:bCs/>
                <w:sz w:val="26"/>
                <w:szCs w:val="26"/>
              </w:rPr>
              <w:t>,226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929,865</w:t>
            </w:r>
          </w:p>
        </w:tc>
        <w:tc>
          <w:tcPr>
            <w:tcW w:w="186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(576,913)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(347,275</w:t>
            </w:r>
            <w:r w:rsidRPr="00233C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tcBorders>
              <w:top w:val="sing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3,103,941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17CD4" w:rsidRPr="00D6150C" w:rsidRDefault="00792820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017CD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798</w:t>
            </w:r>
            <w:r w:rsidR="00017CD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604A9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</w:p>
        </w:tc>
      </w:tr>
      <w:tr w:rsidR="00D20B94" w:rsidRPr="00D6150C" w:rsidTr="00D20B94">
        <w:trPr>
          <w:cantSplit/>
        </w:trPr>
        <w:tc>
          <w:tcPr>
            <w:tcW w:w="2880" w:type="dxa"/>
          </w:tcPr>
          <w:p w:rsidR="00D20B94" w:rsidRPr="00D6150C" w:rsidRDefault="00D20B94" w:rsidP="00D2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20B94" w:rsidRPr="00D6150C" w:rsidTr="00D20B94">
        <w:trPr>
          <w:cantSplit/>
        </w:trPr>
        <w:tc>
          <w:tcPr>
            <w:tcW w:w="2880" w:type="dxa"/>
          </w:tcPr>
          <w:p w:rsidR="00D20B94" w:rsidRPr="00D6150C" w:rsidRDefault="001F7CDA" w:rsidP="00D2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7CDA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7CDA" w:rsidRPr="00D6150C" w:rsidTr="00D20B94">
        <w:trPr>
          <w:cantSplit/>
        </w:trPr>
        <w:tc>
          <w:tcPr>
            <w:tcW w:w="2880" w:type="dxa"/>
          </w:tcPr>
          <w:p w:rsidR="001F7CDA" w:rsidRPr="001F7CDA" w:rsidRDefault="001F7CDA" w:rsidP="001F7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F7CD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36A3" w:rsidRPr="00D6150C" w:rsidTr="001F7CDA">
        <w:trPr>
          <w:cantSplit/>
        </w:trPr>
        <w:tc>
          <w:tcPr>
            <w:tcW w:w="2880" w:type="dxa"/>
          </w:tcPr>
          <w:p w:rsidR="008736A3" w:rsidRPr="001F7CDA" w:rsidRDefault="008736A3" w:rsidP="0087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F7CD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</w:t>
            </w:r>
            <w:r w:rsidRPr="001F7CD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F7CD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เวลาใดเวลาหนึ่ง</w:t>
            </w:r>
          </w:p>
        </w:tc>
        <w:tc>
          <w:tcPr>
            <w:tcW w:w="10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>1,936,408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736A3" w:rsidRPr="00D6150C" w:rsidRDefault="004A2CAC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1,562,49</w:t>
            </w:r>
            <w:r w:rsidR="008E5C7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>612,915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553,688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>768,576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791,298</w:t>
            </w:r>
          </w:p>
        </w:tc>
        <w:tc>
          <w:tcPr>
            <w:tcW w:w="186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>(533,66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92D5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>(347,275)</w:t>
            </w:r>
          </w:p>
        </w:tc>
        <w:tc>
          <w:tcPr>
            <w:tcW w:w="186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>2,784,239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8736A3" w:rsidRPr="00D6150C" w:rsidRDefault="004A2CAC" w:rsidP="00F225F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2,560,2</w:t>
            </w:r>
            <w:r w:rsidR="008E5C72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8736A3" w:rsidRPr="00D6150C" w:rsidTr="002061E0">
        <w:trPr>
          <w:cantSplit/>
        </w:trPr>
        <w:tc>
          <w:tcPr>
            <w:tcW w:w="2880" w:type="dxa"/>
          </w:tcPr>
          <w:p w:rsidR="008736A3" w:rsidRPr="001F7CDA" w:rsidRDefault="008736A3" w:rsidP="0087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F7CD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21,517 </w:t>
            </w:r>
          </w:p>
        </w:tc>
        <w:tc>
          <w:tcPr>
            <w:tcW w:w="180" w:type="dxa"/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76,788 </w:t>
            </w:r>
          </w:p>
        </w:tc>
        <w:tc>
          <w:tcPr>
            <w:tcW w:w="180" w:type="dxa"/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456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100,183</w:t>
            </w:r>
          </w:p>
        </w:tc>
        <w:tc>
          <w:tcPr>
            <w:tcW w:w="180" w:type="dxa"/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366"/>
              </w:tabs>
              <w:spacing w:line="240" w:lineRule="atLeast"/>
              <w:ind w:right="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264,650 </w:t>
            </w:r>
          </w:p>
        </w:tc>
        <w:tc>
          <w:tcPr>
            <w:tcW w:w="180" w:type="dxa"/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96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138,567 </w:t>
            </w:r>
          </w:p>
        </w:tc>
        <w:tc>
          <w:tcPr>
            <w:tcW w:w="186" w:type="dxa"/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(43,253)</w:t>
            </w:r>
          </w:p>
        </w:tc>
        <w:tc>
          <w:tcPr>
            <w:tcW w:w="180" w:type="dxa"/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319,702 </w:t>
            </w:r>
          </w:p>
        </w:tc>
        <w:tc>
          <w:tcPr>
            <w:tcW w:w="180" w:type="dxa"/>
          </w:tcPr>
          <w:p w:rsidR="008736A3" w:rsidRPr="00D92D59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36A3" w:rsidRPr="00D92D59" w:rsidRDefault="008736A3" w:rsidP="00F225F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238,75</w:t>
            </w:r>
            <w:r w:rsidR="004A2CA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8736A3" w:rsidRPr="00464BDE" w:rsidTr="001F7CDA">
        <w:trPr>
          <w:cantSplit/>
        </w:trPr>
        <w:tc>
          <w:tcPr>
            <w:tcW w:w="2880" w:type="dxa"/>
          </w:tcPr>
          <w:p w:rsidR="008736A3" w:rsidRPr="001F7CDA" w:rsidRDefault="008736A3" w:rsidP="0087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F7CD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A3" w:rsidRPr="008736A3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736A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1,957,925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A3" w:rsidRPr="00D6150C" w:rsidRDefault="004A2CAC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1,562,49</w:t>
            </w:r>
            <w:r w:rsidR="008E5C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A3" w:rsidRPr="008736A3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736A3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689,703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653,871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A3" w:rsidRPr="00B662E7" w:rsidRDefault="008736A3" w:rsidP="0087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62E7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Pr="00B662E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033</w:t>
            </w:r>
            <w:r w:rsidRPr="00B662E7">
              <w:rPr>
                <w:rFonts w:ascii="Angsana New" w:hAnsi="Angsana New"/>
                <w:b/>
                <w:bCs/>
                <w:sz w:val="26"/>
                <w:szCs w:val="26"/>
              </w:rPr>
              <w:t>,226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929,865</w:t>
            </w:r>
          </w:p>
        </w:tc>
        <w:tc>
          <w:tcPr>
            <w:tcW w:w="186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(576,913)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(347,275</w:t>
            </w:r>
            <w:r w:rsidRPr="00233C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3,103,941</w:t>
            </w:r>
          </w:p>
        </w:tc>
        <w:tc>
          <w:tcPr>
            <w:tcW w:w="180" w:type="dxa"/>
            <w:vAlign w:val="bottom"/>
          </w:tcPr>
          <w:p w:rsidR="008736A3" w:rsidRPr="00D6150C" w:rsidRDefault="008736A3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A3" w:rsidRPr="00D6150C" w:rsidRDefault="00792820" w:rsidP="008736A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8736A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798</w:t>
            </w:r>
            <w:r w:rsidR="008736A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8E5C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</w:p>
        </w:tc>
      </w:tr>
      <w:tr w:rsidR="001F7CDA" w:rsidRPr="00464BDE" w:rsidTr="001F7CDA">
        <w:trPr>
          <w:cantSplit/>
        </w:trPr>
        <w:tc>
          <w:tcPr>
            <w:tcW w:w="2880" w:type="dxa"/>
          </w:tcPr>
          <w:p w:rsidR="001F7CDA" w:rsidRPr="001F7CDA" w:rsidRDefault="001F7CDA" w:rsidP="001F7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1F7CDA" w:rsidRPr="00D6150C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FD7C85" w:rsidRPr="00336BCD" w:rsidRDefault="00516184" w:rsidP="0095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5C1F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pPr w:leftFromText="180" w:rightFromText="180" w:vertAnchor="text" w:horzAnchor="page" w:tblpX="1721" w:tblpY="167"/>
        <w:tblW w:w="144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0357C6" w:rsidRPr="00D6150C" w:rsidTr="00C5097D">
        <w:trPr>
          <w:cantSplit/>
        </w:trPr>
        <w:tc>
          <w:tcPr>
            <w:tcW w:w="2880" w:type="dxa"/>
            <w:vAlign w:val="bottom"/>
          </w:tcPr>
          <w:p w:rsidR="000357C6" w:rsidRPr="00DC0400" w:rsidRDefault="000357C6" w:rsidP="00C509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60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8" w:type="dxa"/>
            <w:gridSpan w:val="19"/>
          </w:tcPr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357C6" w:rsidRPr="00D6150C" w:rsidTr="00C5097D">
        <w:trPr>
          <w:cantSplit/>
        </w:trPr>
        <w:tc>
          <w:tcPr>
            <w:tcW w:w="2880" w:type="dxa"/>
            <w:vAlign w:val="bottom"/>
          </w:tcPr>
          <w:p w:rsidR="000357C6" w:rsidRPr="00DC0400" w:rsidRDefault="000357C6" w:rsidP="00C509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0357C6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 xml:space="preserve"> </w:t>
            </w:r>
            <w:r w:rsidRPr="00D6150C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  <w:p w:rsidR="000357C6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0357C6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ธุรกิจจัดงานแสดง </w:t>
            </w: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ผลิต</w:t>
            </w:r>
          </w:p>
          <w:p w:rsidR="000357C6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0357C6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0357C6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</w:p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0357C6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D6150C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0357C6" w:rsidRPr="00D6150C" w:rsidTr="00C5097D">
        <w:trPr>
          <w:cantSplit/>
        </w:trPr>
        <w:tc>
          <w:tcPr>
            <w:tcW w:w="2880" w:type="dxa"/>
          </w:tcPr>
          <w:p w:rsidR="000357C6" w:rsidRPr="0030305F" w:rsidRDefault="000357C6" w:rsidP="00C509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0357C6" w:rsidRPr="00D6150C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0357C6" w:rsidRPr="00D6150C" w:rsidRDefault="000357C6" w:rsidP="00C509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6" w:type="dxa"/>
          </w:tcPr>
          <w:p w:rsidR="000357C6" w:rsidRPr="00D6150C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6" w:type="dxa"/>
          </w:tcPr>
          <w:p w:rsidR="000357C6" w:rsidRPr="00D6150C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1</w:t>
            </w:r>
          </w:p>
        </w:tc>
      </w:tr>
      <w:tr w:rsidR="000357C6" w:rsidRPr="00D6150C" w:rsidTr="00C5097D">
        <w:trPr>
          <w:cantSplit/>
        </w:trPr>
        <w:tc>
          <w:tcPr>
            <w:tcW w:w="2880" w:type="dxa"/>
          </w:tcPr>
          <w:p w:rsidR="000357C6" w:rsidRPr="00D6150C" w:rsidRDefault="000357C6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0357C6" w:rsidRPr="00D6150C" w:rsidRDefault="000357C6" w:rsidP="00C5097D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6150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017CD4" w:rsidRPr="00D6150C" w:rsidTr="00C5097D">
        <w:trPr>
          <w:cantSplit/>
        </w:trPr>
        <w:tc>
          <w:tcPr>
            <w:tcW w:w="2880" w:type="dxa"/>
          </w:tcPr>
          <w:p w:rsidR="00017CD4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017CD4" w:rsidRPr="00D6150C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vAlign w:val="bottom"/>
          </w:tcPr>
          <w:p w:rsidR="00017CD4" w:rsidRPr="00362C22" w:rsidRDefault="00912491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47,944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583FB4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67,854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362C22" w:rsidRDefault="00912491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122,810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7C1084" w:rsidRDefault="00912491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151,324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D6150C" w:rsidRDefault="00017CD4" w:rsidP="00B229D4">
            <w:pPr>
              <w:pStyle w:val="acctfourfigures"/>
              <w:shd w:val="clear" w:color="auto" w:fill="FFFFFF"/>
              <w:tabs>
                <w:tab w:val="clear" w:pos="765"/>
                <w:tab w:val="left" w:pos="550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E42">
              <w:rPr>
                <w:rFonts w:ascii="Angsana New" w:hAnsi="Angsana New" w:cs="Angsana New"/>
                <w:sz w:val="26"/>
                <w:szCs w:val="26"/>
              </w:rPr>
              <w:t>34,317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17CD4" w:rsidRPr="00691BEE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1BEE">
              <w:rPr>
                <w:rFonts w:ascii="Angsana New" w:hAnsi="Angsana New" w:cs="Angsana New"/>
                <w:sz w:val="26"/>
                <w:szCs w:val="26"/>
              </w:rPr>
              <w:t>(61,881)</w:t>
            </w:r>
          </w:p>
        </w:tc>
        <w:tc>
          <w:tcPr>
            <w:tcW w:w="186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017CD4" w:rsidRPr="00362C22" w:rsidRDefault="00017CD4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(7,843)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691BEE" w:rsidRDefault="00017C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hAnsi="Angsana New"/>
                <w:sz w:val="26"/>
                <w:szCs w:val="26"/>
              </w:rPr>
            </w:pPr>
            <w:r w:rsidRPr="00691BEE">
              <w:rPr>
                <w:rFonts w:ascii="Angsana New" w:eastAsia="MS Mincho" w:hAnsi="Angsana New"/>
                <w:sz w:val="26"/>
                <w:szCs w:val="26"/>
              </w:rPr>
              <w:t>56</w:t>
            </w:r>
            <w:r w:rsidRPr="00691BEE">
              <w:rPr>
                <w:rFonts w:ascii="Angsana New" w:hAnsi="Angsana New"/>
                <w:sz w:val="26"/>
                <w:szCs w:val="26"/>
              </w:rPr>
              <w:t>,413</w:t>
            </w:r>
          </w:p>
        </w:tc>
        <w:tc>
          <w:tcPr>
            <w:tcW w:w="186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B229D4" w:rsidRDefault="00017C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B229D4">
              <w:rPr>
                <w:rFonts w:ascii="Angsana New" w:eastAsia="MS Mincho" w:hAnsi="Angsana New"/>
                <w:sz w:val="26"/>
                <w:szCs w:val="26"/>
              </w:rPr>
              <w:t>197,228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017CD4" w:rsidRPr="0093283A" w:rsidRDefault="00017CD4" w:rsidP="0093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3283A">
              <w:rPr>
                <w:rFonts w:ascii="Angsana New" w:eastAsia="MS Mincho" w:hAnsi="Angsana New"/>
                <w:sz w:val="26"/>
                <w:szCs w:val="26"/>
              </w:rPr>
              <w:t>213,710</w:t>
            </w:r>
          </w:p>
        </w:tc>
      </w:tr>
      <w:tr w:rsidR="00017CD4" w:rsidRPr="00D6150C" w:rsidTr="00C5097D">
        <w:trPr>
          <w:cantSplit/>
        </w:trPr>
        <w:tc>
          <w:tcPr>
            <w:tcW w:w="2880" w:type="dxa"/>
          </w:tcPr>
          <w:p w:rsidR="00017CD4" w:rsidRPr="00D6150C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:rsidR="00017CD4" w:rsidRPr="00362C22" w:rsidRDefault="00912491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28,161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21,546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D6150C" w:rsidRDefault="00912491" w:rsidP="00B229D4">
            <w:pPr>
              <w:pStyle w:val="acctfourfigures"/>
              <w:shd w:val="clear" w:color="auto" w:fill="FFFFFF"/>
              <w:tabs>
                <w:tab w:val="clear" w:pos="765"/>
                <w:tab w:val="left" w:pos="550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  <w:tc>
          <w:tcPr>
            <w:tcW w:w="186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017CD4" w:rsidRPr="00362C22" w:rsidRDefault="00912491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(5,275)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691BEE" w:rsidRDefault="00017C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691BEE">
              <w:rPr>
                <w:rFonts w:ascii="Angsana New" w:eastAsia="MS Mincho" w:hAnsi="Angsana New"/>
                <w:sz w:val="26"/>
                <w:szCs w:val="26"/>
              </w:rPr>
              <w:t>(6,348)</w:t>
            </w:r>
          </w:p>
        </w:tc>
        <w:tc>
          <w:tcPr>
            <w:tcW w:w="186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B229D4" w:rsidRDefault="00912491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23,035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017CD4" w:rsidRPr="0093283A" w:rsidRDefault="00017CD4" w:rsidP="0093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3283A">
              <w:rPr>
                <w:rFonts w:ascii="Angsana New" w:eastAsia="MS Mincho" w:hAnsi="Angsana New"/>
                <w:sz w:val="26"/>
                <w:szCs w:val="26"/>
              </w:rPr>
              <w:t>15,400</w:t>
            </w:r>
          </w:p>
        </w:tc>
      </w:tr>
      <w:tr w:rsidR="00017CD4" w:rsidRPr="00D6150C" w:rsidTr="00C5097D">
        <w:trPr>
          <w:cantSplit/>
        </w:trPr>
        <w:tc>
          <w:tcPr>
            <w:tcW w:w="2880" w:type="dxa"/>
          </w:tcPr>
          <w:p w:rsidR="00017CD4" w:rsidRPr="00D6150C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:rsidR="00017CD4" w:rsidRPr="00362C22" w:rsidRDefault="00362C22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017CD4" w:rsidRPr="00362C22">
              <w:rPr>
                <w:rFonts w:ascii="Angsana New" w:eastAsia="MS Mincho" w:hAnsi="Angsana New"/>
                <w:sz w:val="26"/>
                <w:szCs w:val="26"/>
              </w:rPr>
              <w:t>1,460</w:t>
            </w:r>
            <w:r w:rsidRPr="00362C2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(6,128)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362C22" w:rsidRDefault="00362C22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017CD4" w:rsidRPr="00362C22">
              <w:rPr>
                <w:rFonts w:ascii="Angsana New" w:eastAsia="MS Mincho" w:hAnsi="Angsana New"/>
                <w:sz w:val="26"/>
                <w:szCs w:val="26"/>
              </w:rPr>
              <w:t>514</w:t>
            </w:r>
            <w:r w:rsidRPr="00362C2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(1,917)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D6150C" w:rsidRDefault="00362C22" w:rsidP="00B229D4">
            <w:pPr>
              <w:pStyle w:val="acctfourfigures"/>
              <w:shd w:val="clear" w:color="auto" w:fill="FFFFFF"/>
              <w:tabs>
                <w:tab w:val="clear" w:pos="765"/>
                <w:tab w:val="left" w:pos="550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17CD4" w:rsidRPr="00B662E7">
              <w:rPr>
                <w:rFonts w:ascii="Angsana New" w:hAnsi="Angsana New" w:cs="Angsana New"/>
                <w:sz w:val="26"/>
                <w:szCs w:val="26"/>
              </w:rPr>
              <w:t>12,203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(30,681)</w:t>
            </w:r>
          </w:p>
        </w:tc>
        <w:tc>
          <w:tcPr>
            <w:tcW w:w="186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017CD4" w:rsidRPr="00362C22" w:rsidRDefault="00017CD4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5,275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691BEE" w:rsidRDefault="00017C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691BEE">
              <w:rPr>
                <w:rFonts w:ascii="Angsana New" w:eastAsia="MS Mincho" w:hAnsi="Angsana New"/>
                <w:sz w:val="26"/>
                <w:szCs w:val="26"/>
              </w:rPr>
              <w:t>6,348</w:t>
            </w:r>
          </w:p>
        </w:tc>
        <w:tc>
          <w:tcPr>
            <w:tcW w:w="186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B229D4" w:rsidRDefault="00362C22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017CD4" w:rsidRPr="00B229D4">
              <w:rPr>
                <w:rFonts w:ascii="Angsana New" w:eastAsia="MS Mincho" w:hAnsi="Angsana New"/>
                <w:sz w:val="26"/>
                <w:szCs w:val="26"/>
              </w:rPr>
              <w:t>8,902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017CD4" w:rsidRPr="00D6150C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017CD4" w:rsidRPr="0093283A" w:rsidRDefault="00017CD4" w:rsidP="0093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3283A">
              <w:rPr>
                <w:rFonts w:ascii="Angsana New" w:eastAsia="MS Mincho" w:hAnsi="Angsana New"/>
                <w:sz w:val="26"/>
                <w:szCs w:val="26"/>
              </w:rPr>
              <w:t>(32,378)</w:t>
            </w:r>
          </w:p>
        </w:tc>
      </w:tr>
      <w:tr w:rsidR="00B229D4" w:rsidRPr="00D6150C" w:rsidTr="00C5097D">
        <w:trPr>
          <w:cantSplit/>
        </w:trPr>
        <w:tc>
          <w:tcPr>
            <w:tcW w:w="2880" w:type="dxa"/>
          </w:tcPr>
          <w:p w:rsidR="00B229D4" w:rsidRPr="00D6150C" w:rsidRDefault="00B229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:rsidR="00B229D4" w:rsidRPr="00362C22" w:rsidRDefault="00B229D4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(19</w:t>
            </w:r>
            <w:r w:rsidR="00362C22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362C2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362C22">
              <w:rPr>
                <w:rFonts w:ascii="Angsana New" w:eastAsia="MS Mincho" w:hAnsi="Angsana New"/>
                <w:sz w:val="26"/>
                <w:szCs w:val="26"/>
              </w:rPr>
              <w:t>471</w:t>
            </w:r>
            <w:r w:rsidRPr="00362C2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(217,36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362C22" w:rsidRDefault="00B229D4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(2,731)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(236)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550"/>
              </w:tabs>
              <w:spacing w:line="240" w:lineRule="atLeast"/>
              <w:ind w:right="-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92D59">
              <w:rPr>
                <w:rFonts w:ascii="Angsana New" w:hAnsi="Angsana New" w:cs="Angsana New"/>
                <w:sz w:val="26"/>
                <w:szCs w:val="26"/>
              </w:rPr>
              <w:t>51,241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(54,545)</w:t>
            </w:r>
          </w:p>
        </w:tc>
        <w:tc>
          <w:tcPr>
            <w:tcW w:w="186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B229D4" w:rsidRPr="00362C22" w:rsidRDefault="00B229D4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1,106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691BEE" w:rsidRDefault="00B229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691BEE">
              <w:rPr>
                <w:rFonts w:ascii="Angsana New" w:eastAsia="MS Mincho" w:hAnsi="Angsana New"/>
                <w:sz w:val="26"/>
                <w:szCs w:val="26"/>
              </w:rPr>
              <w:t>(186)</w:t>
            </w:r>
          </w:p>
        </w:tc>
        <w:tc>
          <w:tcPr>
            <w:tcW w:w="186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B229D4" w:rsidRDefault="00B229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B229D4">
              <w:rPr>
                <w:rFonts w:ascii="Angsana New" w:eastAsia="MS Mincho" w:hAnsi="Angsana New"/>
                <w:sz w:val="26"/>
                <w:szCs w:val="26"/>
              </w:rPr>
              <w:t>(24</w:t>
            </w:r>
            <w:r w:rsidR="00362C22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B229D4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362C22">
              <w:rPr>
                <w:rFonts w:ascii="Angsana New" w:eastAsia="MS Mincho" w:hAnsi="Angsana New"/>
                <w:sz w:val="26"/>
                <w:szCs w:val="26"/>
              </w:rPr>
              <w:t>337</w:t>
            </w:r>
            <w:r w:rsidRPr="00B229D4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B229D4" w:rsidRPr="0093283A" w:rsidRDefault="00B229D4" w:rsidP="0093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3283A">
              <w:rPr>
                <w:rFonts w:ascii="Angsana New" w:eastAsia="MS Mincho" w:hAnsi="Angsana New"/>
                <w:sz w:val="26"/>
                <w:szCs w:val="26"/>
              </w:rPr>
              <w:t>(272,336)</w:t>
            </w:r>
          </w:p>
        </w:tc>
      </w:tr>
      <w:tr w:rsidR="00B229D4" w:rsidRPr="00D6150C" w:rsidTr="00C5097D">
        <w:trPr>
          <w:cantSplit/>
        </w:trPr>
        <w:tc>
          <w:tcPr>
            <w:tcW w:w="2880" w:type="dxa"/>
          </w:tcPr>
          <w:p w:rsidR="00B229D4" w:rsidRPr="00D6150C" w:rsidRDefault="00B229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ค่าตัดจำหน่ายใบอนุญาตให้ใช้</w:t>
            </w:r>
          </w:p>
          <w:p w:rsidR="00B229D4" w:rsidRPr="00D6150C" w:rsidRDefault="00B229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คลื่นความถี่</w:t>
            </w: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550"/>
              </w:tabs>
              <w:spacing w:line="240" w:lineRule="atLeast"/>
              <w:ind w:right="-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03E42">
              <w:rPr>
                <w:rFonts w:ascii="Angsana New" w:hAnsi="Angsana New" w:cs="Angsana New"/>
                <w:sz w:val="26"/>
                <w:szCs w:val="26"/>
              </w:rPr>
              <w:t>158,616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(206,257)</w:t>
            </w:r>
          </w:p>
        </w:tc>
        <w:tc>
          <w:tcPr>
            <w:tcW w:w="186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B229D4" w:rsidRDefault="00362C22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B229D4" w:rsidRPr="00B229D4">
              <w:rPr>
                <w:rFonts w:ascii="Angsana New" w:eastAsia="MS Mincho" w:hAnsi="Angsana New"/>
                <w:sz w:val="26"/>
                <w:szCs w:val="26"/>
              </w:rPr>
              <w:t>158,616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B229D4" w:rsidRPr="0093283A" w:rsidRDefault="00B229D4" w:rsidP="0093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3283A">
              <w:rPr>
                <w:rFonts w:ascii="Angsana New" w:eastAsia="MS Mincho" w:hAnsi="Angsana New"/>
                <w:sz w:val="26"/>
                <w:szCs w:val="26"/>
              </w:rPr>
              <w:t>(206,257)</w:t>
            </w:r>
          </w:p>
        </w:tc>
      </w:tr>
      <w:tr w:rsidR="00B229D4" w:rsidRPr="00464BDE" w:rsidTr="00C5097D">
        <w:trPr>
          <w:cantSplit/>
        </w:trPr>
        <w:tc>
          <w:tcPr>
            <w:tcW w:w="2880" w:type="dxa"/>
          </w:tcPr>
          <w:p w:rsidR="00B229D4" w:rsidRPr="00D6150C" w:rsidRDefault="00B229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กำไร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เงินลงทุน</w:t>
            </w:r>
          </w:p>
          <w:p w:rsidR="00B229D4" w:rsidRPr="00D6150C" w:rsidRDefault="00B229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ในบริษัทร่วม</w:t>
            </w:r>
          </w:p>
        </w:tc>
        <w:tc>
          <w:tcPr>
            <w:tcW w:w="1080" w:type="dxa"/>
            <w:vAlign w:val="bottom"/>
          </w:tcPr>
          <w:p w:rsidR="00B229D4" w:rsidRPr="00362C22" w:rsidRDefault="00B229D4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937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(745)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550"/>
              </w:tabs>
              <w:spacing w:line="240" w:lineRule="atLeast"/>
              <w:ind w:right="-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E42">
              <w:rPr>
                <w:rFonts w:ascii="Angsana New" w:hAnsi="Angsana New" w:cs="Angsana New"/>
                <w:sz w:val="26"/>
                <w:szCs w:val="26"/>
              </w:rPr>
              <w:t>(15)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369</w:t>
            </w:r>
          </w:p>
        </w:tc>
        <w:tc>
          <w:tcPr>
            <w:tcW w:w="186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B229D4" w:rsidRDefault="00B229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B229D4">
              <w:rPr>
                <w:rFonts w:ascii="Angsana New" w:eastAsia="MS Mincho" w:hAnsi="Angsana New"/>
                <w:sz w:val="26"/>
                <w:szCs w:val="26"/>
              </w:rPr>
              <w:t>922</w:t>
            </w:r>
          </w:p>
        </w:tc>
        <w:tc>
          <w:tcPr>
            <w:tcW w:w="180" w:type="dxa"/>
            <w:vAlign w:val="bottom"/>
          </w:tcPr>
          <w:p w:rsidR="00B229D4" w:rsidRPr="00D6150C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B229D4" w:rsidRPr="0093283A" w:rsidRDefault="00B229D4" w:rsidP="0093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3283A">
              <w:rPr>
                <w:rFonts w:ascii="Angsana New" w:eastAsia="MS Mincho" w:hAnsi="Angsana New"/>
                <w:sz w:val="26"/>
                <w:szCs w:val="26"/>
              </w:rPr>
              <w:t>(376)</w:t>
            </w:r>
          </w:p>
        </w:tc>
      </w:tr>
      <w:tr w:rsidR="00B229D4" w:rsidRPr="00464BDE" w:rsidTr="00C5097D">
        <w:trPr>
          <w:cantSplit/>
        </w:trPr>
        <w:tc>
          <w:tcPr>
            <w:tcW w:w="2880" w:type="dxa"/>
          </w:tcPr>
          <w:p w:rsidR="00B229D4" w:rsidRPr="00B229D4" w:rsidRDefault="00B229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229D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080" w:type="dxa"/>
            <w:vAlign w:val="bottom"/>
          </w:tcPr>
          <w:p w:rsidR="00B229D4" w:rsidRPr="00362C22" w:rsidRDefault="00B229D4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20,981</w:t>
            </w:r>
          </w:p>
        </w:tc>
        <w:tc>
          <w:tcPr>
            <w:tcW w:w="180" w:type="dxa"/>
            <w:vAlign w:val="bottom"/>
          </w:tcPr>
          <w:p w:rsidR="00B229D4" w:rsidRPr="00B229D4" w:rsidRDefault="00B229D4" w:rsidP="00B229D4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B229D4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229D4">
              <w:rPr>
                <w:rFonts w:ascii="Angsana New" w:hAnsi="Angsana New" w:cs="Angsana New"/>
                <w:sz w:val="26"/>
                <w:szCs w:val="26"/>
              </w:rPr>
              <w:t>13,574</w:t>
            </w:r>
          </w:p>
        </w:tc>
        <w:tc>
          <w:tcPr>
            <w:tcW w:w="180" w:type="dxa"/>
            <w:vAlign w:val="bottom"/>
          </w:tcPr>
          <w:p w:rsidR="00B229D4" w:rsidRPr="00B229D4" w:rsidRDefault="00B229D4" w:rsidP="00B229D4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B229D4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370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229D4">
              <w:rPr>
                <w:rFonts w:ascii="Angsana New" w:hAnsi="Angsana New" w:cs="Angsana New"/>
                <w:sz w:val="26"/>
                <w:szCs w:val="26"/>
              </w:rPr>
              <w:t>9,341</w:t>
            </w:r>
          </w:p>
        </w:tc>
        <w:tc>
          <w:tcPr>
            <w:tcW w:w="180" w:type="dxa"/>
            <w:vAlign w:val="bottom"/>
          </w:tcPr>
          <w:p w:rsidR="00B229D4" w:rsidRPr="00B229D4" w:rsidRDefault="00B229D4" w:rsidP="00B229D4">
            <w:pPr>
              <w:pStyle w:val="acctfourfigures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229D4" w:rsidRPr="00B229D4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229D4">
              <w:rPr>
                <w:rFonts w:ascii="Angsana New" w:hAnsi="Angsana New" w:cs="Angsana New"/>
                <w:sz w:val="26"/>
                <w:szCs w:val="26"/>
              </w:rPr>
              <w:t>30,272</w:t>
            </w:r>
          </w:p>
        </w:tc>
        <w:tc>
          <w:tcPr>
            <w:tcW w:w="180" w:type="dxa"/>
            <w:vAlign w:val="bottom"/>
          </w:tcPr>
          <w:p w:rsidR="00B229D4" w:rsidRPr="00B229D4" w:rsidRDefault="00B229D4" w:rsidP="00B229D4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229D4" w:rsidRPr="00B229D4" w:rsidRDefault="00B229D4" w:rsidP="00B229D4">
            <w:pPr>
              <w:pStyle w:val="acctfourfigures"/>
              <w:shd w:val="clear" w:color="auto" w:fill="FFFFFF"/>
              <w:tabs>
                <w:tab w:val="clear" w:pos="765"/>
                <w:tab w:val="left" w:pos="550"/>
              </w:tabs>
              <w:spacing w:line="240" w:lineRule="atLeast"/>
              <w:ind w:right="-44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229D4">
              <w:rPr>
                <w:rFonts w:ascii="Angsana New" w:hAnsi="Angsana New" w:cs="Angsana New"/>
                <w:sz w:val="26"/>
                <w:szCs w:val="26"/>
              </w:rPr>
              <w:t>(553)</w:t>
            </w:r>
          </w:p>
        </w:tc>
        <w:tc>
          <w:tcPr>
            <w:tcW w:w="180" w:type="dxa"/>
            <w:vAlign w:val="bottom"/>
          </w:tcPr>
          <w:p w:rsidR="00B229D4" w:rsidRPr="00B229D4" w:rsidRDefault="00B229D4" w:rsidP="00B229D4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B229D4" w:rsidRPr="00B229D4" w:rsidRDefault="00B229D4" w:rsidP="00B229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229D4">
              <w:rPr>
                <w:rFonts w:ascii="Angsana New" w:hAnsi="Angsana New" w:cs="Angsana New"/>
                <w:sz w:val="26"/>
                <w:szCs w:val="26"/>
              </w:rPr>
              <w:t>(2,817)</w:t>
            </w:r>
          </w:p>
        </w:tc>
        <w:tc>
          <w:tcPr>
            <w:tcW w:w="186" w:type="dxa"/>
            <w:vAlign w:val="bottom"/>
          </w:tcPr>
          <w:p w:rsidR="00B229D4" w:rsidRPr="00B229D4" w:rsidRDefault="00B229D4" w:rsidP="00B229D4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B229D4" w:rsidRPr="00362C22" w:rsidRDefault="00B229D4" w:rsidP="0036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(25</w:t>
            </w:r>
            <w:r w:rsidR="00ED58DA">
              <w:rPr>
                <w:rFonts w:ascii="Angsana New" w:eastAsia="MS Mincho" w:hAnsi="Angsana New"/>
                <w:sz w:val="26"/>
                <w:szCs w:val="26"/>
              </w:rPr>
              <w:t>8</w:t>
            </w:r>
            <w:r w:rsidRPr="00362C2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B229D4" w:rsidRPr="00B229D4" w:rsidRDefault="00B229D4" w:rsidP="00B229D4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B229D4" w:rsidRDefault="00B229D4" w:rsidP="00B229D4">
            <w:pPr>
              <w:pStyle w:val="acctfourfigures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229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B229D4" w:rsidRPr="00B229D4" w:rsidRDefault="00B229D4" w:rsidP="00B229D4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229D4" w:rsidRPr="00B229D4" w:rsidRDefault="00B229D4" w:rsidP="00B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B229D4">
              <w:rPr>
                <w:rFonts w:ascii="Angsana New" w:eastAsia="MS Mincho" w:hAnsi="Angsana New"/>
                <w:sz w:val="26"/>
                <w:szCs w:val="26"/>
              </w:rPr>
              <w:t>29,511</w:t>
            </w:r>
          </w:p>
        </w:tc>
        <w:tc>
          <w:tcPr>
            <w:tcW w:w="180" w:type="dxa"/>
            <w:vAlign w:val="bottom"/>
          </w:tcPr>
          <w:p w:rsidR="00B229D4" w:rsidRPr="00B229D4" w:rsidRDefault="00B229D4" w:rsidP="00B229D4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B229D4" w:rsidRPr="0093283A" w:rsidRDefault="00B229D4" w:rsidP="0093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3283A">
              <w:rPr>
                <w:rFonts w:ascii="Angsana New" w:eastAsia="MS Mincho" w:hAnsi="Angsana New"/>
                <w:sz w:val="26"/>
                <w:szCs w:val="26"/>
              </w:rPr>
              <w:t>41,029</w:t>
            </w:r>
          </w:p>
        </w:tc>
      </w:tr>
    </w:tbl>
    <w:p w:rsidR="000357C6" w:rsidRPr="001F7CDA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0B94" w:rsidRDefault="00D20B9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0B94" w:rsidRPr="00464BDE" w:rsidRDefault="00D20B9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F28E6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F7CDA" w:rsidRPr="00464BDE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14217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1F7CDA" w:rsidRPr="007F781D" w:rsidTr="00C5097D">
        <w:trPr>
          <w:cantSplit/>
        </w:trPr>
        <w:tc>
          <w:tcPr>
            <w:tcW w:w="2689" w:type="dxa"/>
            <w:vAlign w:val="bottom"/>
          </w:tcPr>
          <w:p w:rsidR="001F7CDA" w:rsidRPr="007D7B42" w:rsidRDefault="001F7CDA" w:rsidP="002261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8" w:type="dxa"/>
            <w:gridSpan w:val="19"/>
          </w:tcPr>
          <w:p w:rsidR="001F7CDA" w:rsidRPr="007D7B42" w:rsidRDefault="001F7CDA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26105" w:rsidRPr="007F781D" w:rsidTr="00FE7235">
        <w:trPr>
          <w:cantSplit/>
        </w:trPr>
        <w:tc>
          <w:tcPr>
            <w:tcW w:w="2689" w:type="dxa"/>
            <w:vAlign w:val="bottom"/>
          </w:tcPr>
          <w:p w:rsidR="00226105" w:rsidRPr="007D7B42" w:rsidRDefault="00226105" w:rsidP="002261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 w:rsidRPr="007D7B42"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 xml:space="preserve"> </w:t>
            </w:r>
            <w:r w:rsidRPr="007D7B42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7D7B42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ธุรกิจจัดงานแสดง </w:t>
            </w:r>
            <w:r w:rsidRPr="007D7B42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ผลิต</w:t>
            </w:r>
          </w:p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7D7B42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7D7B42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val="en-US" w:bidi="th-TH"/>
              </w:rPr>
            </w:pPr>
          </w:p>
          <w:p w:rsidR="00226105" w:rsidRPr="007D7B42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7D7B42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1F7CDA" w:rsidRPr="007F781D" w:rsidTr="00FE7235">
        <w:trPr>
          <w:cantSplit/>
        </w:trPr>
        <w:tc>
          <w:tcPr>
            <w:tcW w:w="2689" w:type="dxa"/>
          </w:tcPr>
          <w:p w:rsidR="001F7CDA" w:rsidRPr="007D7B42" w:rsidRDefault="001F7CDA" w:rsidP="001F7C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0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0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1F7CDA" w:rsidRPr="007D7B42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0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6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0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6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0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</w:tr>
      <w:tr w:rsidR="0090600B" w:rsidRPr="007F781D" w:rsidTr="00FE7235">
        <w:trPr>
          <w:cantSplit/>
        </w:trPr>
        <w:tc>
          <w:tcPr>
            <w:tcW w:w="2689" w:type="dxa"/>
          </w:tcPr>
          <w:p w:rsidR="0090600B" w:rsidRPr="007D7B42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90600B" w:rsidRPr="007D7B42" w:rsidRDefault="0090600B" w:rsidP="0090600B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D7B42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D7B4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017CD4" w:rsidRPr="007F781D" w:rsidTr="00B35404">
        <w:trPr>
          <w:cantSplit/>
        </w:trPr>
        <w:tc>
          <w:tcPr>
            <w:tcW w:w="2689" w:type="dxa"/>
          </w:tcPr>
          <w:p w:rsidR="00017CD4" w:rsidRPr="007D7B42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B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7D7B4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:rsidR="00017CD4" w:rsidRPr="007D7B42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7B4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  <w:lang w:val="en-US"/>
              </w:rPr>
              <w:t>1,6</w:t>
            </w:r>
            <w:r w:rsidR="007D7B42" w:rsidRPr="007D7B42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Pr="007D7B4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7D7B42" w:rsidRPr="007D7B42">
              <w:rPr>
                <w:rFonts w:ascii="Angsana New" w:hAnsi="Angsana New" w:cs="Angsana New"/>
                <w:sz w:val="26"/>
                <w:szCs w:val="26"/>
                <w:lang w:val="en-US"/>
              </w:rPr>
              <w:t>369</w:t>
            </w: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1,815,549</w:t>
            </w: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23,470</w:t>
            </w: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16,483</w:t>
            </w: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1,990,49</w:t>
            </w:r>
            <w:r w:rsidR="007D7B42" w:rsidRPr="007D7B4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2,747,852</w:t>
            </w:r>
          </w:p>
        </w:tc>
        <w:tc>
          <w:tcPr>
            <w:tcW w:w="186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(185,800)</w:t>
            </w:r>
          </w:p>
        </w:tc>
        <w:tc>
          <w:tcPr>
            <w:tcW w:w="180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(211,474)</w:t>
            </w:r>
          </w:p>
        </w:tc>
        <w:tc>
          <w:tcPr>
            <w:tcW w:w="186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3,47</w:t>
            </w:r>
            <w:r w:rsidR="007D7B42" w:rsidRPr="007D7B4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D7B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D7B42" w:rsidRPr="007D7B42">
              <w:rPr>
                <w:rFonts w:ascii="Angsana New" w:hAnsi="Angsana New" w:cs="Angsana New"/>
                <w:sz w:val="26"/>
                <w:szCs w:val="26"/>
              </w:rPr>
              <w:t>534</w:t>
            </w: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4,368,410</w:t>
            </w:r>
          </w:p>
        </w:tc>
      </w:tr>
      <w:tr w:rsidR="00017CD4" w:rsidRPr="007F781D" w:rsidTr="00FE7235">
        <w:trPr>
          <w:cantSplit/>
        </w:trPr>
        <w:tc>
          <w:tcPr>
            <w:tcW w:w="2689" w:type="dxa"/>
          </w:tcPr>
          <w:p w:rsidR="00017CD4" w:rsidRPr="007D7B42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7B4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1,808,628</w:t>
            </w: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1,799,039</w:t>
            </w:r>
          </w:p>
        </w:tc>
      </w:tr>
      <w:tr w:rsidR="00017CD4" w:rsidRPr="007F781D" w:rsidTr="00FE7235">
        <w:trPr>
          <w:cantSplit/>
        </w:trPr>
        <w:tc>
          <w:tcPr>
            <w:tcW w:w="2689" w:type="dxa"/>
          </w:tcPr>
          <w:p w:rsidR="00017CD4" w:rsidRPr="007D7B42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7B4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5,28</w:t>
            </w:r>
            <w:r w:rsidR="007D7B42" w:rsidRPr="007D7B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7D7B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7D7B42" w:rsidRPr="007D7B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162</w:t>
            </w:r>
          </w:p>
        </w:tc>
        <w:tc>
          <w:tcPr>
            <w:tcW w:w="180" w:type="dxa"/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7D7B42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6,167,449</w:t>
            </w:r>
          </w:p>
        </w:tc>
      </w:tr>
      <w:tr w:rsidR="00017CD4" w:rsidRPr="007F781D" w:rsidTr="00FE7235">
        <w:trPr>
          <w:cantSplit/>
        </w:trPr>
        <w:tc>
          <w:tcPr>
            <w:tcW w:w="2689" w:type="dxa"/>
          </w:tcPr>
          <w:p w:rsidR="00017CD4" w:rsidRPr="001E4C6A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E4C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:rsidR="00017CD4" w:rsidRPr="001E4C6A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E4C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D7B42" w:rsidRPr="001E4C6A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1E4C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D7B42" w:rsidRPr="001E4C6A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1E4C6A" w:rsidRDefault="001E4C6A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960,561</w:t>
            </w: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83,642</w:t>
            </w: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1E4C6A" w:rsidRDefault="001E4C6A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113,382</w:t>
            </w: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242,449</w:t>
            </w: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1E4C6A" w:rsidRPr="001E4C6A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Pr="001E4C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E4C6A" w:rsidRPr="001E4C6A">
              <w:rPr>
                <w:rFonts w:ascii="Angsana New" w:hAnsi="Angsana New" w:cs="Angsana New"/>
                <w:sz w:val="26"/>
                <w:szCs w:val="26"/>
              </w:rPr>
              <w:t>799</w:t>
            </w:r>
          </w:p>
        </w:tc>
        <w:tc>
          <w:tcPr>
            <w:tcW w:w="186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(172,416)</w:t>
            </w:r>
          </w:p>
        </w:tc>
        <w:tc>
          <w:tcPr>
            <w:tcW w:w="180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(210,616)</w:t>
            </w:r>
          </w:p>
        </w:tc>
        <w:tc>
          <w:tcPr>
            <w:tcW w:w="186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1,01</w:t>
            </w:r>
            <w:r w:rsidR="007D7B42" w:rsidRPr="001E4C6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1E4C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D7B42" w:rsidRPr="001E4C6A">
              <w:rPr>
                <w:rFonts w:ascii="Angsana New" w:hAnsi="Angsana New" w:cs="Angsana New"/>
                <w:sz w:val="26"/>
                <w:szCs w:val="26"/>
              </w:rPr>
              <w:t>674</w:t>
            </w: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017CD4" w:rsidRPr="001E4C6A" w:rsidRDefault="001E4C6A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1,972,126</w:t>
            </w:r>
          </w:p>
        </w:tc>
      </w:tr>
      <w:tr w:rsidR="00017CD4" w:rsidRPr="007F781D" w:rsidTr="00FE7235">
        <w:trPr>
          <w:cantSplit/>
        </w:trPr>
        <w:tc>
          <w:tcPr>
            <w:tcW w:w="2689" w:type="dxa"/>
          </w:tcPr>
          <w:p w:rsidR="00017CD4" w:rsidRPr="001E4C6A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4C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97,69</w:t>
            </w:r>
            <w:r w:rsidR="007D7B42" w:rsidRPr="001E4C6A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17CD4" w:rsidRPr="001E4C6A" w:rsidRDefault="001E4C6A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120,363</w:t>
            </w:r>
          </w:p>
        </w:tc>
      </w:tr>
      <w:tr w:rsidR="00017CD4" w:rsidRPr="00BE540A" w:rsidTr="00FE7235">
        <w:trPr>
          <w:cantSplit/>
        </w:trPr>
        <w:tc>
          <w:tcPr>
            <w:tcW w:w="2689" w:type="dxa"/>
          </w:tcPr>
          <w:p w:rsidR="00017CD4" w:rsidRPr="001E4C6A" w:rsidRDefault="00017CD4" w:rsidP="0001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E4C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="00B64336" w:rsidRPr="001E4C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1E4C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B64336" w:rsidRPr="001E4C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1E4C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64336" w:rsidRPr="001E4C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364</w:t>
            </w:r>
          </w:p>
        </w:tc>
        <w:tc>
          <w:tcPr>
            <w:tcW w:w="180" w:type="dxa"/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CD4" w:rsidRPr="001E4C6A" w:rsidRDefault="00017CD4" w:rsidP="00017CD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2,092,489</w:t>
            </w:r>
          </w:p>
        </w:tc>
      </w:tr>
    </w:tbl>
    <w:p w:rsidR="00CF28E6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FF10E3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FF10E3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FF10E3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FF10E3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C067E" w:rsidRDefault="00BC067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C067E" w:rsidRDefault="00BC067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C067E" w:rsidRDefault="00BC067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FF10E3" w:rsidRPr="00CC277A" w:rsidTr="00C5097D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FF10E3" w:rsidRPr="006C703E" w:rsidRDefault="00FF10E3" w:rsidP="00C5097D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F10E3" w:rsidRPr="00CC277A" w:rsidTr="00C5097D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FF10E3" w:rsidRPr="006C703E" w:rsidRDefault="00FF10E3" w:rsidP="00C5097D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:rsidR="00FF10E3" w:rsidRPr="006C703E" w:rsidRDefault="00FF10E3" w:rsidP="00C509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C703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และจำหน่ายหนังสือ</w:t>
            </w:r>
            <w:r w:rsidRPr="006C703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  <w:r w:rsidRPr="006C703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ผ่านสื่อสิ่งพิมพ์</w:t>
            </w:r>
          </w:p>
        </w:tc>
        <w:tc>
          <w:tcPr>
            <w:tcW w:w="267" w:type="dxa"/>
          </w:tcPr>
          <w:p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:rsidR="006C703E" w:rsidRDefault="006C703E" w:rsidP="00C509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:rsidR="00FF10E3" w:rsidRPr="006C703E" w:rsidRDefault="00FF10E3" w:rsidP="00C509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C703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</w:t>
            </w: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ผลิตและ</w:t>
            </w:r>
          </w:p>
          <w:p w:rsidR="00FF10E3" w:rsidRPr="006C703E" w:rsidRDefault="00FF10E3" w:rsidP="006C703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ให้บริการโฆษณาผ่านสื่อ</w:t>
            </w:r>
            <w:r w:rsid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อ</w:t>
            </w: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อนไลน์</w:t>
            </w:r>
          </w:p>
        </w:tc>
        <w:tc>
          <w:tcPr>
            <w:tcW w:w="270" w:type="dxa"/>
          </w:tcPr>
          <w:p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BC067E" w:rsidRPr="00CC277A" w:rsidTr="00C5097D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BC067E" w:rsidRPr="006C703E" w:rsidRDefault="00BC067E" w:rsidP="00BC067E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70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6C70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6C70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260" w:type="dxa"/>
          </w:tcPr>
          <w:p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6" w:type="dxa"/>
          </w:tcPr>
          <w:p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4" w:type="dxa"/>
          </w:tcPr>
          <w:p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70" w:type="dxa"/>
          </w:tcPr>
          <w:p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FF10E3" w:rsidRPr="00CC277A" w:rsidTr="00C5097D">
        <w:trPr>
          <w:trHeight w:val="87"/>
          <w:tblHeader/>
        </w:trPr>
        <w:tc>
          <w:tcPr>
            <w:tcW w:w="4680" w:type="dxa"/>
            <w:vAlign w:val="bottom"/>
          </w:tcPr>
          <w:p w:rsidR="00FF10E3" w:rsidRPr="006C703E" w:rsidRDefault="00FF10E3" w:rsidP="00C5097D">
            <w:pPr>
              <w:tabs>
                <w:tab w:val="clear" w:pos="227"/>
                <w:tab w:val="left" w:pos="628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F10E3" w:rsidRPr="00CC277A" w:rsidTr="00C5097D">
        <w:tc>
          <w:tcPr>
            <w:tcW w:w="4680" w:type="dxa"/>
          </w:tcPr>
          <w:p w:rsidR="00FF10E3" w:rsidRPr="006C703E" w:rsidRDefault="00FF10E3" w:rsidP="00C5097D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70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FF10E3" w:rsidRPr="00CC277A" w:rsidTr="00C5097D">
        <w:tc>
          <w:tcPr>
            <w:tcW w:w="4680" w:type="dxa"/>
            <w:hideMark/>
          </w:tcPr>
          <w:p w:rsidR="00FF10E3" w:rsidRPr="006C703E" w:rsidRDefault="00FF10E3" w:rsidP="00C5097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78140E" w:rsidRPr="00CC277A" w:rsidTr="002061E0">
        <w:tc>
          <w:tcPr>
            <w:tcW w:w="4680" w:type="dxa"/>
            <w:vAlign w:val="bottom"/>
            <w:hideMark/>
          </w:tcPr>
          <w:p w:rsidR="0078140E" w:rsidRPr="006C703E" w:rsidRDefault="0078140E" w:rsidP="0078140E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6C703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940,314</w:t>
            </w:r>
          </w:p>
        </w:tc>
        <w:tc>
          <w:tcPr>
            <w:tcW w:w="246" w:type="dxa"/>
          </w:tcPr>
          <w:p w:rsidR="0078140E" w:rsidRPr="00816EC0" w:rsidRDefault="0078140E" w:rsidP="0078140E"/>
        </w:tc>
        <w:tc>
          <w:tcPr>
            <w:tcW w:w="1284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1,035,548</w:t>
            </w:r>
          </w:p>
        </w:tc>
        <w:tc>
          <w:tcPr>
            <w:tcW w:w="267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612,915</w:t>
            </w:r>
          </w:p>
        </w:tc>
        <w:tc>
          <w:tcPr>
            <w:tcW w:w="273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553,688</w:t>
            </w:r>
          </w:p>
        </w:tc>
        <w:tc>
          <w:tcPr>
            <w:tcW w:w="270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1,553,229</w:t>
            </w:r>
          </w:p>
        </w:tc>
        <w:tc>
          <w:tcPr>
            <w:tcW w:w="270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1,589,236</w:t>
            </w:r>
          </w:p>
        </w:tc>
      </w:tr>
      <w:tr w:rsidR="0078140E" w:rsidRPr="00CC277A" w:rsidTr="002061E0">
        <w:trPr>
          <w:trHeight w:val="74"/>
        </w:trPr>
        <w:tc>
          <w:tcPr>
            <w:tcW w:w="4680" w:type="dxa"/>
            <w:vAlign w:val="bottom"/>
            <w:hideMark/>
          </w:tcPr>
          <w:p w:rsidR="0078140E" w:rsidRPr="006C703E" w:rsidRDefault="0078140E" w:rsidP="0078140E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6C703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9,000</w:t>
            </w:r>
          </w:p>
        </w:tc>
        <w:tc>
          <w:tcPr>
            <w:tcW w:w="246" w:type="dxa"/>
          </w:tcPr>
          <w:p w:rsidR="0078140E" w:rsidRPr="00816EC0" w:rsidRDefault="0078140E" w:rsidP="0078140E"/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</w:t>
            </w:r>
            <w:r w:rsidRPr="007814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 xml:space="preserve">76,788 </w:t>
            </w:r>
          </w:p>
        </w:tc>
        <w:tc>
          <w:tcPr>
            <w:tcW w:w="273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 xml:space="preserve"> 100,183</w:t>
            </w:r>
          </w:p>
        </w:tc>
        <w:tc>
          <w:tcPr>
            <w:tcW w:w="270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85,788</w:t>
            </w:r>
          </w:p>
        </w:tc>
        <w:tc>
          <w:tcPr>
            <w:tcW w:w="270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100,183</w:t>
            </w:r>
          </w:p>
        </w:tc>
      </w:tr>
      <w:tr w:rsidR="0078140E" w:rsidRPr="00CC277A" w:rsidTr="002061E0">
        <w:tc>
          <w:tcPr>
            <w:tcW w:w="4680" w:type="dxa"/>
            <w:hideMark/>
          </w:tcPr>
          <w:p w:rsidR="0078140E" w:rsidRPr="006C703E" w:rsidRDefault="0078140E" w:rsidP="0078140E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949,314</w:t>
            </w:r>
          </w:p>
        </w:tc>
        <w:tc>
          <w:tcPr>
            <w:tcW w:w="246" w:type="dxa"/>
          </w:tcPr>
          <w:p w:rsidR="0078140E" w:rsidRPr="0078140E" w:rsidRDefault="0078140E" w:rsidP="0078140E">
            <w:pPr>
              <w:rPr>
                <w:b/>
                <w:b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1,035,548</w:t>
            </w:r>
          </w:p>
        </w:tc>
        <w:tc>
          <w:tcPr>
            <w:tcW w:w="267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689,703</w:t>
            </w:r>
          </w:p>
        </w:tc>
        <w:tc>
          <w:tcPr>
            <w:tcW w:w="273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653,871</w:t>
            </w:r>
          </w:p>
        </w:tc>
        <w:tc>
          <w:tcPr>
            <w:tcW w:w="270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1,639,017</w:t>
            </w:r>
          </w:p>
        </w:tc>
        <w:tc>
          <w:tcPr>
            <w:tcW w:w="270" w:type="dxa"/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140E" w:rsidRPr="0078140E" w:rsidRDefault="0078140E" w:rsidP="0078140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1,689,419</w:t>
            </w:r>
          </w:p>
        </w:tc>
      </w:tr>
    </w:tbl>
    <w:p w:rsidR="00FF10E3" w:rsidRPr="00FF10E3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F10E3" w:rsidRPr="00FF10E3" w:rsidSect="005E58FF">
          <w:headerReference w:type="firs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261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3B261D">
        <w:rPr>
          <w:rFonts w:ascii="Angsana New" w:hAnsi="Angsana New"/>
          <w:b/>
          <w:bCs/>
          <w:sz w:val="30"/>
          <w:szCs w:val="30"/>
          <w:cs/>
        </w:rPr>
        <w:tab/>
      </w:r>
    </w:p>
    <w:p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B261D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กลุ่มบริษัทดำเนินธุรกิจเฉพาะในประเทศเท่านั้น </w:t>
      </w:r>
      <w:r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:rsidR="00F80952" w:rsidRDefault="00F80952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203A36" w:rsidRDefault="006143E0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A106D">
        <w:rPr>
          <w:rFonts w:ascii="Angsana New" w:hAnsi="Angsana New"/>
          <w:b/>
          <w:bCs/>
          <w:sz w:val="30"/>
          <w:szCs w:val="30"/>
        </w:rPr>
        <w:t>2</w:t>
      </w:r>
      <w:r w:rsidR="00376E87">
        <w:rPr>
          <w:rFonts w:ascii="Angsana New" w:hAnsi="Angsana New"/>
          <w:b/>
          <w:bCs/>
          <w:sz w:val="30"/>
          <w:szCs w:val="30"/>
        </w:rPr>
        <w:t>4</w:t>
      </w:r>
      <w:r w:rsidR="00203A36" w:rsidRPr="007A106D">
        <w:rPr>
          <w:rFonts w:ascii="Angsana New" w:hAnsi="Angsana New"/>
          <w:b/>
          <w:bCs/>
          <w:sz w:val="30"/>
          <w:szCs w:val="30"/>
        </w:rPr>
        <w:tab/>
      </w:r>
      <w:r w:rsidR="00203A36" w:rsidRPr="007A106D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</w:t>
      </w:r>
      <w:r w:rsidR="006962A2" w:rsidRPr="007A106D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203A36" w:rsidRPr="007A106D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:rsidR="0003563F" w:rsidRPr="0003563F" w:rsidRDefault="0003563F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AD75EB" w:rsidRPr="00577229" w:rsidTr="00383158">
        <w:tc>
          <w:tcPr>
            <w:tcW w:w="3850" w:type="dxa"/>
          </w:tcPr>
          <w:p w:rsidR="00AD75EB" w:rsidRPr="007A6B21" w:rsidRDefault="00AD75EB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577229" w:rsidTr="00383158">
        <w:tc>
          <w:tcPr>
            <w:tcW w:w="3850" w:type="dxa"/>
          </w:tcPr>
          <w:p w:rsidR="0090600B" w:rsidRPr="00577229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600B" w:rsidRPr="005B3147" w:rsidTr="00383158">
        <w:tc>
          <w:tcPr>
            <w:tcW w:w="3850" w:type="dxa"/>
            <w:vAlign w:val="bottom"/>
          </w:tcPr>
          <w:p w:rsidR="0090600B" w:rsidRPr="00577229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90600B" w:rsidRPr="00577229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722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5B3147" w:rsidTr="00383158">
        <w:tc>
          <w:tcPr>
            <w:tcW w:w="3850" w:type="dxa"/>
          </w:tcPr>
          <w:p w:rsidR="0090600B" w:rsidRPr="00577229" w:rsidRDefault="0090600B" w:rsidP="0090600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3" w:type="dxa"/>
          </w:tcPr>
          <w:p w:rsidR="0090600B" w:rsidRPr="00AA1EF0" w:rsidRDefault="009E5D93" w:rsidP="00AA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AA1EF0">
              <w:rPr>
                <w:rFonts w:ascii="Angsana New" w:eastAsia="MS Mincho" w:hAnsi="Angsana New"/>
                <w:sz w:val="30"/>
                <w:szCs w:val="30"/>
              </w:rPr>
              <w:t>710,083</w:t>
            </w:r>
          </w:p>
        </w:tc>
        <w:tc>
          <w:tcPr>
            <w:tcW w:w="238" w:type="dxa"/>
          </w:tcPr>
          <w:p w:rsidR="0090600B" w:rsidRPr="00577229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0600B" w:rsidRPr="00577229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560,985</w:t>
            </w:r>
          </w:p>
        </w:tc>
        <w:tc>
          <w:tcPr>
            <w:tcW w:w="237" w:type="dxa"/>
          </w:tcPr>
          <w:p w:rsidR="0090600B" w:rsidRPr="005B314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90600B" w:rsidRPr="000E7A3D" w:rsidRDefault="009E5D93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337,482</w:t>
            </w:r>
          </w:p>
        </w:tc>
        <w:tc>
          <w:tcPr>
            <w:tcW w:w="237" w:type="dxa"/>
          </w:tcPr>
          <w:p w:rsidR="0090600B" w:rsidRPr="000E7A3D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90600B" w:rsidRPr="000E7A3D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323,199</w:t>
            </w:r>
          </w:p>
        </w:tc>
      </w:tr>
      <w:tr w:rsidR="0090600B" w:rsidRPr="005B3147" w:rsidTr="00383158">
        <w:tc>
          <w:tcPr>
            <w:tcW w:w="3850" w:type="dxa"/>
          </w:tcPr>
          <w:p w:rsidR="0090600B" w:rsidRPr="00577229" w:rsidRDefault="0090600B" w:rsidP="0090600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77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</w:t>
            </w: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ำ</w:t>
            </w:r>
            <w:r w:rsidRPr="00577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หนดไว้</w:t>
            </w:r>
            <w:r w:rsidRPr="0057722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33" w:type="dxa"/>
          </w:tcPr>
          <w:p w:rsidR="0090600B" w:rsidRPr="00AA1EF0" w:rsidRDefault="009E5D93" w:rsidP="00AA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AA1EF0">
              <w:rPr>
                <w:rFonts w:ascii="Angsana New" w:eastAsia="MS Mincho" w:hAnsi="Angsana New"/>
                <w:sz w:val="30"/>
                <w:szCs w:val="30"/>
              </w:rPr>
              <w:t>39,279</w:t>
            </w:r>
          </w:p>
        </w:tc>
        <w:tc>
          <w:tcPr>
            <w:tcW w:w="238" w:type="dxa"/>
          </w:tcPr>
          <w:p w:rsidR="0090600B" w:rsidRPr="00577229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0600B" w:rsidRPr="00577229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31,321</w:t>
            </w:r>
          </w:p>
        </w:tc>
        <w:tc>
          <w:tcPr>
            <w:tcW w:w="237" w:type="dxa"/>
          </w:tcPr>
          <w:p w:rsidR="0090600B" w:rsidRPr="005B314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90600B" w:rsidRPr="000E7A3D" w:rsidRDefault="009E5D93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31,554</w:t>
            </w:r>
          </w:p>
        </w:tc>
        <w:tc>
          <w:tcPr>
            <w:tcW w:w="237" w:type="dxa"/>
          </w:tcPr>
          <w:p w:rsidR="0090600B" w:rsidRPr="000E7A3D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90600B" w:rsidRPr="000E7A3D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22,167</w:t>
            </w:r>
          </w:p>
        </w:tc>
      </w:tr>
      <w:tr w:rsidR="0090600B" w:rsidRPr="005B3147" w:rsidTr="00383158">
        <w:tc>
          <w:tcPr>
            <w:tcW w:w="3850" w:type="dxa"/>
          </w:tcPr>
          <w:p w:rsidR="0090600B" w:rsidRPr="00577229" w:rsidRDefault="0090600B" w:rsidP="0090600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33" w:type="dxa"/>
          </w:tcPr>
          <w:p w:rsidR="0090600B" w:rsidRPr="00AA1EF0" w:rsidRDefault="009E5D93" w:rsidP="00AA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AA1EF0">
              <w:rPr>
                <w:rFonts w:ascii="Angsana New" w:eastAsia="MS Mincho" w:hAnsi="Angsana New"/>
                <w:sz w:val="30"/>
                <w:szCs w:val="30"/>
              </w:rPr>
              <w:t>34,773</w:t>
            </w:r>
          </w:p>
        </w:tc>
        <w:tc>
          <w:tcPr>
            <w:tcW w:w="238" w:type="dxa"/>
          </w:tcPr>
          <w:p w:rsidR="0090600B" w:rsidRPr="00577229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0600B" w:rsidRPr="00577229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13,726</w:t>
            </w:r>
          </w:p>
        </w:tc>
        <w:tc>
          <w:tcPr>
            <w:tcW w:w="237" w:type="dxa"/>
          </w:tcPr>
          <w:p w:rsidR="0090600B" w:rsidRPr="005B314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90600B" w:rsidRPr="000E7A3D" w:rsidRDefault="009E5D93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9,193</w:t>
            </w:r>
          </w:p>
        </w:tc>
        <w:tc>
          <w:tcPr>
            <w:tcW w:w="237" w:type="dxa"/>
          </w:tcPr>
          <w:p w:rsidR="0090600B" w:rsidRPr="000E7A3D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90600B" w:rsidRPr="000E7A3D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9,035</w:t>
            </w:r>
          </w:p>
        </w:tc>
      </w:tr>
      <w:tr w:rsidR="0090600B" w:rsidRPr="005B3147" w:rsidTr="00383158">
        <w:tc>
          <w:tcPr>
            <w:tcW w:w="3850" w:type="dxa"/>
          </w:tcPr>
          <w:p w:rsidR="0090600B" w:rsidRPr="00577229" w:rsidRDefault="0090600B" w:rsidP="0090600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</w:tcPr>
          <w:p w:rsidR="0090600B" w:rsidRPr="00AA1EF0" w:rsidRDefault="009E5D93" w:rsidP="00AA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AA1EF0">
              <w:rPr>
                <w:rFonts w:ascii="Angsana New" w:eastAsia="MS Mincho" w:hAnsi="Angsana New"/>
                <w:sz w:val="30"/>
                <w:szCs w:val="30"/>
              </w:rPr>
              <w:t>232,182</w:t>
            </w:r>
          </w:p>
        </w:tc>
        <w:tc>
          <w:tcPr>
            <w:tcW w:w="238" w:type="dxa"/>
          </w:tcPr>
          <w:p w:rsidR="0090600B" w:rsidRPr="00577229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0600B" w:rsidRPr="00577229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201,905</w:t>
            </w:r>
          </w:p>
        </w:tc>
        <w:tc>
          <w:tcPr>
            <w:tcW w:w="237" w:type="dxa"/>
          </w:tcPr>
          <w:p w:rsidR="0090600B" w:rsidRPr="005B314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90600B" w:rsidRPr="000E7A3D" w:rsidRDefault="009E5D93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129,895</w:t>
            </w:r>
          </w:p>
        </w:tc>
        <w:tc>
          <w:tcPr>
            <w:tcW w:w="237" w:type="dxa"/>
          </w:tcPr>
          <w:p w:rsidR="0090600B" w:rsidRPr="000E7A3D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90600B" w:rsidRPr="000E7A3D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120,743</w:t>
            </w:r>
          </w:p>
        </w:tc>
      </w:tr>
      <w:tr w:rsidR="003E0E19" w:rsidRPr="00AD75EB" w:rsidTr="00383158">
        <w:tc>
          <w:tcPr>
            <w:tcW w:w="3850" w:type="dxa"/>
          </w:tcPr>
          <w:p w:rsidR="003E0E19" w:rsidRPr="00577229" w:rsidRDefault="003E0E19" w:rsidP="003E0E1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7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3E0E19" w:rsidRPr="003E0E19" w:rsidRDefault="003E0E19" w:rsidP="003E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0E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1,016,317 </w:t>
            </w:r>
          </w:p>
        </w:tc>
        <w:tc>
          <w:tcPr>
            <w:tcW w:w="238" w:type="dxa"/>
          </w:tcPr>
          <w:p w:rsidR="003E0E19" w:rsidRPr="00577229" w:rsidRDefault="003E0E19" w:rsidP="003E0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E0E19" w:rsidRPr="00577229" w:rsidRDefault="003E0E19" w:rsidP="003E0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807,937</w:t>
            </w:r>
          </w:p>
        </w:tc>
        <w:tc>
          <w:tcPr>
            <w:tcW w:w="237" w:type="dxa"/>
          </w:tcPr>
          <w:p w:rsidR="003E0E19" w:rsidRPr="00AD75EB" w:rsidRDefault="003E0E19" w:rsidP="003E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E0E19" w:rsidRPr="003E0E19" w:rsidRDefault="003E0E19" w:rsidP="003E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0E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508,124</w:t>
            </w:r>
          </w:p>
        </w:tc>
        <w:tc>
          <w:tcPr>
            <w:tcW w:w="237" w:type="dxa"/>
          </w:tcPr>
          <w:p w:rsidR="003E0E19" w:rsidRPr="00AD75EB" w:rsidRDefault="003E0E19" w:rsidP="003E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3E0E19" w:rsidRPr="00AD75EB" w:rsidRDefault="003E0E19" w:rsidP="003E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475,144</w:t>
            </w:r>
          </w:p>
        </w:tc>
      </w:tr>
    </w:tbl>
    <w:p w:rsidR="00203A36" w:rsidRPr="0003563F" w:rsidRDefault="00203A36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0559E" w:rsidRPr="0050559E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559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50559E" w:rsidRPr="0003563F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0559E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559E">
        <w:rPr>
          <w:rFonts w:ascii="Angsana New" w:hAnsi="Angsana New"/>
          <w:sz w:val="30"/>
          <w:szCs w:val="30"/>
          <w:cs/>
        </w:rPr>
        <w:t>กลุ่มบริษัทได้จัดตั้งกองทุ</w:t>
      </w:r>
      <w:r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50559E">
        <w:rPr>
          <w:rFonts w:ascii="Angsana New" w:hAnsi="Angsana New"/>
          <w:sz w:val="30"/>
          <w:szCs w:val="30"/>
          <w:cs/>
        </w:rPr>
        <w:t>กลุ่มบริษัทบนพื้นฐานความสมัครใจของ</w:t>
      </w:r>
      <w:r>
        <w:rPr>
          <w:rFonts w:ascii="Angsana New" w:hAnsi="Angsana New"/>
          <w:sz w:val="30"/>
          <w:szCs w:val="30"/>
          <w:cs/>
        </w:rPr>
        <w:t xml:space="preserve">พนักงานในการเป็นสมาชิกของกองทุน </w:t>
      </w:r>
      <w:r w:rsidRPr="0050559E">
        <w:rPr>
          <w:rFonts w:ascii="Angsana New" w:hAnsi="Angsana New"/>
          <w:sz w:val="30"/>
          <w:szCs w:val="30"/>
          <w:cs/>
        </w:rPr>
        <w:t>โดยพน</w:t>
      </w:r>
      <w:r>
        <w:rPr>
          <w:rFonts w:ascii="Angsana New" w:hAnsi="Angsana New"/>
          <w:sz w:val="30"/>
          <w:szCs w:val="30"/>
          <w:cs/>
        </w:rPr>
        <w:t xml:space="preserve">ักงานจ่ายเงินสะสมในอัตราร้อยละ </w:t>
      </w:r>
      <w:r>
        <w:rPr>
          <w:rFonts w:ascii="Angsana New" w:hAnsi="Angsana New"/>
          <w:sz w:val="30"/>
          <w:szCs w:val="30"/>
        </w:rPr>
        <w:t>3</w:t>
      </w:r>
      <w:r w:rsidRPr="0050559E">
        <w:rPr>
          <w:rFonts w:ascii="Angsana New" w:hAnsi="Angsana New"/>
          <w:sz w:val="30"/>
          <w:szCs w:val="30"/>
        </w:rPr>
        <w:t xml:space="preserve"> </w:t>
      </w:r>
      <w:r w:rsidRPr="0050559E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</w:t>
      </w:r>
      <w:r>
        <w:rPr>
          <w:rFonts w:ascii="Angsana New" w:hAnsi="Angsana New"/>
          <w:sz w:val="30"/>
          <w:szCs w:val="30"/>
          <w:cs/>
        </w:rPr>
        <w:t xml:space="preserve">ตราร้อยละ </w:t>
      </w:r>
      <w:r>
        <w:rPr>
          <w:rFonts w:ascii="Angsana New" w:hAnsi="Angsana New"/>
          <w:sz w:val="30"/>
          <w:szCs w:val="30"/>
        </w:rPr>
        <w:t>3</w:t>
      </w:r>
      <w:r w:rsidRPr="0050559E">
        <w:rPr>
          <w:rFonts w:ascii="Angsana New" w:hAnsi="Angsana New"/>
          <w:sz w:val="30"/>
          <w:szCs w:val="30"/>
        </w:rPr>
        <w:t xml:space="preserve"> </w:t>
      </w:r>
      <w:r w:rsidRPr="0050559E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41680" w:rsidRPr="00541680" w:rsidRDefault="006143E0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76E87">
        <w:rPr>
          <w:rFonts w:ascii="Angsana New" w:hAnsi="Angsana New"/>
          <w:b/>
          <w:bCs/>
          <w:sz w:val="30"/>
          <w:szCs w:val="30"/>
        </w:rPr>
        <w:t>5</w:t>
      </w:r>
      <w:r w:rsidR="0050559E" w:rsidRPr="00F177ED">
        <w:rPr>
          <w:rFonts w:ascii="Angsana New" w:hAnsi="Angsana New"/>
          <w:b/>
          <w:bCs/>
          <w:sz w:val="30"/>
          <w:szCs w:val="30"/>
        </w:rPr>
        <w:tab/>
      </w:r>
      <w:r w:rsidR="0050559E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50559E" w:rsidRPr="00521F99" w:rsidTr="00EE14B9">
        <w:trPr>
          <w:trHeight w:val="420"/>
        </w:trPr>
        <w:tc>
          <w:tcPr>
            <w:tcW w:w="3850" w:type="dxa"/>
          </w:tcPr>
          <w:p w:rsidR="0050559E" w:rsidRPr="007A6B21" w:rsidRDefault="0050559E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50559E" w:rsidRPr="00521F99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50559E" w:rsidRPr="00521F99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50559E" w:rsidRPr="00521F99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521F99" w:rsidTr="00EE14B9">
        <w:trPr>
          <w:trHeight w:val="420"/>
        </w:trPr>
        <w:tc>
          <w:tcPr>
            <w:tcW w:w="3850" w:type="dxa"/>
          </w:tcPr>
          <w:p w:rsidR="0090600B" w:rsidRPr="00521F99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600B" w:rsidRPr="00521F99" w:rsidTr="00EE14B9">
        <w:trPr>
          <w:trHeight w:val="420"/>
        </w:trPr>
        <w:tc>
          <w:tcPr>
            <w:tcW w:w="3850" w:type="dxa"/>
            <w:vAlign w:val="bottom"/>
          </w:tcPr>
          <w:p w:rsidR="0090600B" w:rsidRPr="00521F99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90600B" w:rsidRPr="00521F99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F9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3F7" w:rsidRPr="00521F99" w:rsidTr="00EE14B9">
        <w:trPr>
          <w:trHeight w:val="420"/>
        </w:trPr>
        <w:tc>
          <w:tcPr>
            <w:tcW w:w="3850" w:type="dxa"/>
          </w:tcPr>
          <w:p w:rsidR="00B173F7" w:rsidRPr="00521F99" w:rsidRDefault="00B173F7" w:rsidP="00B173F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1133" w:type="dxa"/>
          </w:tcPr>
          <w:p w:rsidR="00B173F7" w:rsidRPr="00B173F7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173F7">
              <w:rPr>
                <w:rFonts w:ascii="Angsana New" w:eastAsia="MS Mincho" w:hAnsi="Angsana New"/>
                <w:sz w:val="30"/>
                <w:szCs w:val="30"/>
              </w:rPr>
              <w:t xml:space="preserve">600,984 </w:t>
            </w:r>
          </w:p>
        </w:tc>
        <w:tc>
          <w:tcPr>
            <w:tcW w:w="238" w:type="dxa"/>
          </w:tcPr>
          <w:p w:rsidR="00B173F7" w:rsidRPr="00521F99" w:rsidRDefault="00B173F7" w:rsidP="00B17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B173F7" w:rsidRPr="00521F99" w:rsidRDefault="00F734E0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558,450</w:t>
            </w:r>
          </w:p>
        </w:tc>
        <w:tc>
          <w:tcPr>
            <w:tcW w:w="237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501,070</w:t>
            </w:r>
          </w:p>
        </w:tc>
        <w:tc>
          <w:tcPr>
            <w:tcW w:w="237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391,114</w:t>
            </w:r>
          </w:p>
        </w:tc>
      </w:tr>
      <w:tr w:rsidR="00B173F7" w:rsidRPr="00521F99" w:rsidTr="00EE14B9">
        <w:trPr>
          <w:trHeight w:val="420"/>
        </w:trPr>
        <w:tc>
          <w:tcPr>
            <w:tcW w:w="3850" w:type="dxa"/>
          </w:tcPr>
          <w:p w:rsidR="00B173F7" w:rsidRPr="00521F99" w:rsidRDefault="00B173F7" w:rsidP="00B173F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B173F7" w:rsidRPr="00521F99" w:rsidRDefault="00B173F7" w:rsidP="00B173F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F99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133" w:type="dxa"/>
          </w:tcPr>
          <w:p w:rsidR="00FF1520" w:rsidRDefault="00FF1520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B173F7" w:rsidRPr="00B173F7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173F7">
              <w:rPr>
                <w:rFonts w:ascii="Angsana New" w:eastAsia="MS Mincho" w:hAnsi="Angsana New"/>
                <w:sz w:val="30"/>
                <w:szCs w:val="30"/>
              </w:rPr>
              <w:t>(42,541)</w:t>
            </w:r>
          </w:p>
        </w:tc>
        <w:tc>
          <w:tcPr>
            <w:tcW w:w="238" w:type="dxa"/>
          </w:tcPr>
          <w:p w:rsidR="00B173F7" w:rsidRPr="00521F99" w:rsidRDefault="00B173F7" w:rsidP="00B17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B173F7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(6,803)</w:t>
            </w:r>
          </w:p>
        </w:tc>
        <w:tc>
          <w:tcPr>
            <w:tcW w:w="237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B173F7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(40,111)</w:t>
            </w:r>
          </w:p>
        </w:tc>
        <w:tc>
          <w:tcPr>
            <w:tcW w:w="237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B173F7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17,574</w:t>
            </w:r>
          </w:p>
        </w:tc>
      </w:tr>
      <w:tr w:rsidR="00B173F7" w:rsidRPr="00521F99" w:rsidTr="00EE14B9">
        <w:trPr>
          <w:trHeight w:val="420"/>
        </w:trPr>
        <w:tc>
          <w:tcPr>
            <w:tcW w:w="3850" w:type="dxa"/>
          </w:tcPr>
          <w:p w:rsidR="00B173F7" w:rsidRPr="00521F99" w:rsidRDefault="00B173F7" w:rsidP="00B173F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3" w:type="dxa"/>
          </w:tcPr>
          <w:p w:rsidR="00B173F7" w:rsidRPr="00B173F7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173F7">
              <w:rPr>
                <w:rFonts w:ascii="Angsana New" w:eastAsia="MS Mincho" w:hAnsi="Angsana New"/>
                <w:sz w:val="30"/>
                <w:szCs w:val="30"/>
              </w:rPr>
              <w:t xml:space="preserve">207,243 </w:t>
            </w:r>
          </w:p>
        </w:tc>
        <w:tc>
          <w:tcPr>
            <w:tcW w:w="238" w:type="dxa"/>
          </w:tcPr>
          <w:p w:rsidR="00B173F7" w:rsidRPr="00521F99" w:rsidRDefault="00B173F7" w:rsidP="00B17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237,407</w:t>
            </w:r>
          </w:p>
        </w:tc>
        <w:tc>
          <w:tcPr>
            <w:tcW w:w="237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196,584</w:t>
            </w:r>
          </w:p>
        </w:tc>
        <w:tc>
          <w:tcPr>
            <w:tcW w:w="237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231,556</w:t>
            </w:r>
          </w:p>
        </w:tc>
      </w:tr>
      <w:tr w:rsidR="00B173F7" w:rsidRPr="005B3147" w:rsidTr="00EE14B9">
        <w:trPr>
          <w:trHeight w:val="420"/>
        </w:trPr>
        <w:tc>
          <w:tcPr>
            <w:tcW w:w="3850" w:type="dxa"/>
          </w:tcPr>
          <w:p w:rsidR="00B173F7" w:rsidRPr="00521F99" w:rsidRDefault="00B173F7" w:rsidP="00B173F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33" w:type="dxa"/>
          </w:tcPr>
          <w:p w:rsidR="00B173F7" w:rsidRPr="00B173F7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173F7">
              <w:rPr>
                <w:rFonts w:ascii="Angsana New" w:eastAsia="MS Mincho" w:hAnsi="Angsana New"/>
                <w:sz w:val="30"/>
                <w:szCs w:val="30"/>
              </w:rPr>
              <w:t xml:space="preserve">1,016,317 </w:t>
            </w:r>
          </w:p>
        </w:tc>
        <w:tc>
          <w:tcPr>
            <w:tcW w:w="238" w:type="dxa"/>
          </w:tcPr>
          <w:p w:rsidR="00B173F7" w:rsidRPr="00521F99" w:rsidRDefault="00B173F7" w:rsidP="00B17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807,937</w:t>
            </w:r>
          </w:p>
        </w:tc>
        <w:tc>
          <w:tcPr>
            <w:tcW w:w="237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508,124</w:t>
            </w:r>
          </w:p>
        </w:tc>
        <w:tc>
          <w:tcPr>
            <w:tcW w:w="237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B173F7" w:rsidRPr="00521F99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475,144</w:t>
            </w:r>
          </w:p>
        </w:tc>
      </w:tr>
      <w:tr w:rsidR="00B173F7" w:rsidRPr="005B3147" w:rsidTr="00EE14B9">
        <w:trPr>
          <w:trHeight w:val="420"/>
        </w:trPr>
        <w:tc>
          <w:tcPr>
            <w:tcW w:w="3850" w:type="dxa"/>
          </w:tcPr>
          <w:p w:rsidR="00B173F7" w:rsidRPr="0003563F" w:rsidRDefault="00B173F7" w:rsidP="00B173F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56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33" w:type="dxa"/>
          </w:tcPr>
          <w:p w:rsidR="00B173F7" w:rsidRPr="00B173F7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173F7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754D5C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12616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754D5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126160">
              <w:rPr>
                <w:rFonts w:ascii="Angsana New" w:eastAsia="MS Mincho" w:hAnsi="Angsana New"/>
                <w:sz w:val="30"/>
                <w:szCs w:val="30"/>
              </w:rPr>
              <w:t>953</w:t>
            </w:r>
            <w:r w:rsidRPr="00B173F7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:rsidR="00B173F7" w:rsidRPr="0003563F" w:rsidRDefault="00B173F7" w:rsidP="00B17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B173F7" w:rsidRPr="0003563F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478,593</w:t>
            </w:r>
          </w:p>
        </w:tc>
        <w:tc>
          <w:tcPr>
            <w:tcW w:w="237" w:type="dxa"/>
          </w:tcPr>
          <w:p w:rsidR="00B173F7" w:rsidRPr="0003563F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B173F7" w:rsidRPr="0003563F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124,334</w:t>
            </w:r>
          </w:p>
        </w:tc>
        <w:tc>
          <w:tcPr>
            <w:tcW w:w="237" w:type="dxa"/>
          </w:tcPr>
          <w:p w:rsidR="00B173F7" w:rsidRPr="0003563F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B173F7" w:rsidRPr="0003563F" w:rsidRDefault="00B173F7" w:rsidP="00B17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132,603</w:t>
            </w:r>
          </w:p>
        </w:tc>
      </w:tr>
      <w:tr w:rsidR="0090600B" w:rsidRPr="00C12CFF" w:rsidTr="00EE14B9">
        <w:trPr>
          <w:trHeight w:val="420"/>
        </w:trPr>
        <w:tc>
          <w:tcPr>
            <w:tcW w:w="3850" w:type="dxa"/>
          </w:tcPr>
          <w:p w:rsidR="0090600B" w:rsidRPr="00C12CFF" w:rsidRDefault="0090600B" w:rsidP="0090600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ค่าบทความ ค่าภาพประกอบ ค่าแปล </w:t>
            </w:r>
          </w:p>
          <w:p w:rsidR="0090600B" w:rsidRPr="00C12CFF" w:rsidRDefault="0090600B" w:rsidP="0090600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และค่าลิขสิทธิ์</w:t>
            </w:r>
          </w:p>
        </w:tc>
        <w:tc>
          <w:tcPr>
            <w:tcW w:w="1133" w:type="dxa"/>
          </w:tcPr>
          <w:p w:rsidR="0090600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FF1520" w:rsidRPr="00C12CFF" w:rsidRDefault="00FF1520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FF1520">
              <w:rPr>
                <w:rFonts w:ascii="Angsana New" w:eastAsia="MS Mincho" w:hAnsi="Angsana New"/>
                <w:sz w:val="30"/>
                <w:szCs w:val="30"/>
              </w:rPr>
              <w:t>152,681</w:t>
            </w:r>
          </w:p>
        </w:tc>
        <w:tc>
          <w:tcPr>
            <w:tcW w:w="238" w:type="dxa"/>
          </w:tcPr>
          <w:p w:rsidR="0090600B" w:rsidRPr="00C12CFF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0600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90600B" w:rsidRPr="00C12CFF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154,300</w:t>
            </w:r>
          </w:p>
        </w:tc>
        <w:tc>
          <w:tcPr>
            <w:tcW w:w="237" w:type="dxa"/>
          </w:tcPr>
          <w:p w:rsidR="0090600B" w:rsidRPr="00C12CFF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90600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F10EB1" w:rsidRPr="00C12CFF" w:rsidRDefault="00F10EB1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51,394</w:t>
            </w:r>
          </w:p>
        </w:tc>
        <w:tc>
          <w:tcPr>
            <w:tcW w:w="237" w:type="dxa"/>
          </w:tcPr>
          <w:p w:rsidR="0090600B" w:rsidRPr="00C12CFF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90600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90600B" w:rsidRPr="00C12CFF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81,293</w:t>
            </w:r>
          </w:p>
        </w:tc>
      </w:tr>
      <w:tr w:rsidR="00FF1520" w:rsidRPr="00C12CFF" w:rsidTr="00EE14B9">
        <w:trPr>
          <w:trHeight w:val="420"/>
        </w:trPr>
        <w:tc>
          <w:tcPr>
            <w:tcW w:w="3850" w:type="dxa"/>
          </w:tcPr>
          <w:p w:rsidR="00FF1520" w:rsidRPr="00C12CFF" w:rsidRDefault="00FF1520" w:rsidP="00FF152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ใช้จ่ายกิจกรรม</w:t>
            </w:r>
          </w:p>
        </w:tc>
        <w:tc>
          <w:tcPr>
            <w:tcW w:w="1133" w:type="dxa"/>
          </w:tcPr>
          <w:p w:rsidR="00FF1520" w:rsidRPr="00FF1520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FF1520">
              <w:rPr>
                <w:rFonts w:ascii="Angsana New" w:eastAsia="MS Mincho" w:hAnsi="Angsana New"/>
                <w:sz w:val="30"/>
                <w:szCs w:val="30"/>
              </w:rPr>
              <w:t xml:space="preserve">81,524 </w:t>
            </w:r>
          </w:p>
        </w:tc>
        <w:tc>
          <w:tcPr>
            <w:tcW w:w="238" w:type="dxa"/>
          </w:tcPr>
          <w:p w:rsidR="00FF1520" w:rsidRPr="00C12CFF" w:rsidRDefault="00FF1520" w:rsidP="00FF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82,384</w:t>
            </w:r>
          </w:p>
        </w:tc>
        <w:tc>
          <w:tcPr>
            <w:tcW w:w="237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40,488</w:t>
            </w:r>
          </w:p>
        </w:tc>
        <w:tc>
          <w:tcPr>
            <w:tcW w:w="237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53,830</w:t>
            </w:r>
          </w:p>
        </w:tc>
      </w:tr>
      <w:tr w:rsidR="00FF1520" w:rsidRPr="00C12CFF" w:rsidTr="00EE14B9">
        <w:trPr>
          <w:trHeight w:val="420"/>
        </w:trPr>
        <w:tc>
          <w:tcPr>
            <w:tcW w:w="3850" w:type="dxa"/>
          </w:tcPr>
          <w:p w:rsidR="00FF1520" w:rsidRPr="00C12CFF" w:rsidRDefault="00FF1520" w:rsidP="00FF152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33" w:type="dxa"/>
          </w:tcPr>
          <w:p w:rsidR="00FF1520" w:rsidRPr="00FF1520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FF1520">
              <w:rPr>
                <w:rFonts w:ascii="Angsana New" w:eastAsia="MS Mincho" w:hAnsi="Angsana New"/>
                <w:sz w:val="30"/>
                <w:szCs w:val="30"/>
              </w:rPr>
              <w:t xml:space="preserve">64,559 </w:t>
            </w:r>
          </w:p>
        </w:tc>
        <w:tc>
          <w:tcPr>
            <w:tcW w:w="238" w:type="dxa"/>
          </w:tcPr>
          <w:p w:rsidR="00FF1520" w:rsidRPr="00C12CFF" w:rsidRDefault="00FF1520" w:rsidP="00FF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50,702</w:t>
            </w:r>
          </w:p>
        </w:tc>
        <w:tc>
          <w:tcPr>
            <w:tcW w:w="237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34,112</w:t>
            </w:r>
          </w:p>
        </w:tc>
        <w:tc>
          <w:tcPr>
            <w:tcW w:w="237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31,640</w:t>
            </w:r>
          </w:p>
        </w:tc>
      </w:tr>
      <w:tr w:rsidR="00FF1520" w:rsidRPr="00C12CFF" w:rsidTr="00560A92">
        <w:trPr>
          <w:trHeight w:val="420"/>
        </w:trPr>
        <w:tc>
          <w:tcPr>
            <w:tcW w:w="3850" w:type="dxa"/>
          </w:tcPr>
          <w:p w:rsidR="00FF1520" w:rsidRPr="00C12CFF" w:rsidRDefault="00FF1520" w:rsidP="00FF1520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12CF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ค่าธรรมเนียมและภาษี</w:t>
            </w:r>
          </w:p>
        </w:tc>
        <w:tc>
          <w:tcPr>
            <w:tcW w:w="1133" w:type="dxa"/>
          </w:tcPr>
          <w:p w:rsidR="00FF1520" w:rsidRPr="00FF1520" w:rsidRDefault="00754D5C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63,585</w:t>
            </w:r>
            <w:r w:rsidR="00FF1520" w:rsidRPr="00FF1520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:rsidR="00FF1520" w:rsidRPr="00C12CFF" w:rsidRDefault="00FF1520" w:rsidP="00FF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49,882</w:t>
            </w:r>
          </w:p>
        </w:tc>
        <w:tc>
          <w:tcPr>
            <w:tcW w:w="237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13,941</w:t>
            </w:r>
          </w:p>
        </w:tc>
        <w:tc>
          <w:tcPr>
            <w:tcW w:w="237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16,500</w:t>
            </w:r>
          </w:p>
        </w:tc>
      </w:tr>
      <w:tr w:rsidR="00FF1520" w:rsidRPr="00C12CFF" w:rsidTr="00EE14B9">
        <w:trPr>
          <w:trHeight w:val="420"/>
        </w:trPr>
        <w:tc>
          <w:tcPr>
            <w:tcW w:w="3850" w:type="dxa"/>
          </w:tcPr>
          <w:p w:rsidR="00FF1520" w:rsidRPr="00C12CFF" w:rsidRDefault="00FF1520" w:rsidP="00FF15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33" w:type="dxa"/>
          </w:tcPr>
          <w:p w:rsidR="00FF1520" w:rsidRPr="00FF1520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FF1520">
              <w:rPr>
                <w:rFonts w:ascii="Angsana New" w:eastAsia="MS Mincho" w:hAnsi="Angsana New"/>
                <w:sz w:val="30"/>
                <w:szCs w:val="30"/>
              </w:rPr>
              <w:t xml:space="preserve">53,405 </w:t>
            </w:r>
          </w:p>
        </w:tc>
        <w:tc>
          <w:tcPr>
            <w:tcW w:w="238" w:type="dxa"/>
          </w:tcPr>
          <w:p w:rsidR="00FF1520" w:rsidRPr="00C12CFF" w:rsidRDefault="00FF1520" w:rsidP="00FF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35,073</w:t>
            </w:r>
          </w:p>
        </w:tc>
        <w:tc>
          <w:tcPr>
            <w:tcW w:w="237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28,934</w:t>
            </w:r>
          </w:p>
        </w:tc>
        <w:tc>
          <w:tcPr>
            <w:tcW w:w="237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28,763</w:t>
            </w:r>
          </w:p>
        </w:tc>
      </w:tr>
      <w:tr w:rsidR="00FF1520" w:rsidRPr="00C12CFF" w:rsidTr="00EE14B9">
        <w:trPr>
          <w:trHeight w:val="420"/>
        </w:trPr>
        <w:tc>
          <w:tcPr>
            <w:tcW w:w="3850" w:type="dxa"/>
          </w:tcPr>
          <w:p w:rsidR="00FF1520" w:rsidRPr="00C12CFF" w:rsidRDefault="00FF1520" w:rsidP="00FF15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ค่าบริการโครงข่ายส่งสัญญาณ</w:t>
            </w:r>
          </w:p>
        </w:tc>
        <w:tc>
          <w:tcPr>
            <w:tcW w:w="1133" w:type="dxa"/>
          </w:tcPr>
          <w:p w:rsidR="00FF1520" w:rsidRPr="00FF1520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FF1520">
              <w:rPr>
                <w:rFonts w:ascii="Angsana New" w:eastAsia="MS Mincho" w:hAnsi="Angsana New"/>
                <w:sz w:val="30"/>
                <w:szCs w:val="30"/>
              </w:rPr>
              <w:t xml:space="preserve">162,582 </w:t>
            </w:r>
          </w:p>
        </w:tc>
        <w:tc>
          <w:tcPr>
            <w:tcW w:w="238" w:type="dxa"/>
          </w:tcPr>
          <w:p w:rsidR="00FF1520" w:rsidRPr="00C12CFF" w:rsidRDefault="00FF1520" w:rsidP="00FF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175,657</w:t>
            </w:r>
          </w:p>
        </w:tc>
        <w:tc>
          <w:tcPr>
            <w:tcW w:w="237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F1520" w:rsidRPr="005B3147" w:rsidTr="00EE14B9">
        <w:trPr>
          <w:trHeight w:val="420"/>
        </w:trPr>
        <w:tc>
          <w:tcPr>
            <w:tcW w:w="3850" w:type="dxa"/>
          </w:tcPr>
          <w:p w:rsidR="00FF1520" w:rsidRPr="00C12CFF" w:rsidRDefault="00FF1520" w:rsidP="00FF152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</w:tcPr>
          <w:p w:rsidR="00FF1520" w:rsidRPr="00FF1520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FF152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B83A34">
              <w:rPr>
                <w:rFonts w:ascii="Angsana New" w:eastAsia="MS Mincho" w:hAnsi="Angsana New"/>
                <w:sz w:val="30"/>
                <w:szCs w:val="30"/>
              </w:rPr>
              <w:t>99</w:t>
            </w:r>
            <w:r w:rsidR="00754D5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A5585">
              <w:rPr>
                <w:rFonts w:ascii="Angsana New" w:eastAsia="MS Mincho" w:hAnsi="Angsana New"/>
                <w:sz w:val="30"/>
                <w:szCs w:val="30"/>
              </w:rPr>
              <w:t>963</w:t>
            </w:r>
            <w:r w:rsidRPr="00FF1520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:rsidR="00FF1520" w:rsidRPr="00C12CFF" w:rsidRDefault="00FF1520" w:rsidP="00FF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128,197</w:t>
            </w:r>
          </w:p>
        </w:tc>
        <w:tc>
          <w:tcPr>
            <w:tcW w:w="237" w:type="dxa"/>
          </w:tcPr>
          <w:p w:rsidR="00FF1520" w:rsidRPr="00C12CFF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F1520" w:rsidRPr="00E70754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80,06</w:t>
            </w:r>
            <w:r w:rsidR="00B83A34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237" w:type="dxa"/>
          </w:tcPr>
          <w:p w:rsidR="00FF1520" w:rsidRPr="00E70754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F1520" w:rsidRPr="00E70754" w:rsidRDefault="00FF1520" w:rsidP="00FF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71,294</w:t>
            </w:r>
          </w:p>
        </w:tc>
      </w:tr>
      <w:tr w:rsidR="00F10EB1" w:rsidRPr="00AD75EB" w:rsidTr="00EE14B9">
        <w:trPr>
          <w:trHeight w:val="420"/>
        </w:trPr>
        <w:tc>
          <w:tcPr>
            <w:tcW w:w="3850" w:type="dxa"/>
          </w:tcPr>
          <w:p w:rsidR="00F10EB1" w:rsidRDefault="00F10EB1" w:rsidP="00F10E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C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  <w:p w:rsidR="00F10EB1" w:rsidRDefault="00F10EB1" w:rsidP="00F10E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ค่าใช้จ่ายในการขายและค่าใช้จ่าย</w:t>
            </w:r>
          </w:p>
          <w:p w:rsidR="00F10EB1" w:rsidRPr="001B5C50" w:rsidRDefault="00F10EB1" w:rsidP="00F10EB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F10EB1" w:rsidRDefault="00F10EB1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2D3C49" w:rsidRDefault="002D3C49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2D3C49" w:rsidRPr="001B5C50" w:rsidRDefault="002D3C49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3,0</w:t>
            </w:r>
            <w:r w:rsidR="00D67C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5378E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D67C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5378E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38" w:type="dxa"/>
          </w:tcPr>
          <w:p w:rsidR="00F10EB1" w:rsidRPr="001B5C50" w:rsidRDefault="00F10EB1" w:rsidP="00F10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10EB1" w:rsidRDefault="00F10EB1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F10EB1" w:rsidRDefault="00F10EB1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F10EB1" w:rsidRPr="001B5C50" w:rsidRDefault="00F734E0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2,751,</w:t>
            </w:r>
            <w:r w:rsidR="002834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237" w:type="dxa"/>
          </w:tcPr>
          <w:p w:rsidR="00F10EB1" w:rsidRPr="001B5C50" w:rsidRDefault="00F10EB1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10EB1" w:rsidRDefault="00F10EB1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F10EB1" w:rsidRDefault="00F10EB1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F10EB1" w:rsidRPr="0055630F" w:rsidRDefault="00F10EB1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1,538,931</w:t>
            </w:r>
          </w:p>
        </w:tc>
        <w:tc>
          <w:tcPr>
            <w:tcW w:w="237" w:type="dxa"/>
          </w:tcPr>
          <w:p w:rsidR="00F10EB1" w:rsidRPr="001B5C50" w:rsidRDefault="00F10EB1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F10EB1" w:rsidRDefault="00F10EB1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F10EB1" w:rsidRDefault="00F10EB1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F10EB1" w:rsidRPr="0055630F" w:rsidRDefault="00F10EB1" w:rsidP="00F1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1,531,311</w:t>
            </w:r>
          </w:p>
        </w:tc>
      </w:tr>
    </w:tbl>
    <w:p w:rsidR="00541680" w:rsidRPr="00541680" w:rsidRDefault="00541680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0"/>
          <w:szCs w:val="20"/>
        </w:rPr>
      </w:pPr>
    </w:p>
    <w:p w:rsidR="00DC794B" w:rsidRPr="00ED5A5B" w:rsidRDefault="00541680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376E87">
        <w:rPr>
          <w:rFonts w:ascii="Angsana New" w:hAnsi="Angsana New"/>
          <w:b/>
          <w:bCs/>
          <w:sz w:val="30"/>
          <w:szCs w:val="30"/>
        </w:rPr>
        <w:t>6</w:t>
      </w:r>
      <w:r w:rsidR="00DC794B" w:rsidRPr="00F177ED">
        <w:rPr>
          <w:rFonts w:ascii="Angsana New" w:hAnsi="Angsana New"/>
          <w:b/>
          <w:bCs/>
          <w:sz w:val="30"/>
          <w:szCs w:val="30"/>
        </w:rPr>
        <w:tab/>
      </w:r>
      <w:r w:rsidR="00DC794B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DC794B" w:rsidRPr="00541680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252"/>
        <w:gridCol w:w="648"/>
        <w:gridCol w:w="182"/>
        <w:gridCol w:w="88"/>
        <w:gridCol w:w="148"/>
        <w:gridCol w:w="752"/>
        <w:gridCol w:w="270"/>
        <w:gridCol w:w="111"/>
        <w:gridCol w:w="238"/>
        <w:gridCol w:w="552"/>
        <w:gridCol w:w="270"/>
        <w:gridCol w:w="312"/>
        <w:gridCol w:w="237"/>
        <w:gridCol w:w="350"/>
        <w:gridCol w:w="9"/>
        <w:gridCol w:w="270"/>
        <w:gridCol w:w="505"/>
        <w:gridCol w:w="237"/>
        <w:gridCol w:w="155"/>
        <w:gridCol w:w="263"/>
        <w:gridCol w:w="714"/>
        <w:gridCol w:w="247"/>
      </w:tblGrid>
      <w:tr w:rsidR="002B3AF8" w:rsidRPr="00D37F98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:rsidR="002B3AF8" w:rsidRPr="007A106D" w:rsidRDefault="007A106D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0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30" w:type="dxa"/>
            <w:gridSpan w:val="2"/>
          </w:tcPr>
          <w:p w:rsidR="002B3AF8" w:rsidRPr="007A6B21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2B3AF8" w:rsidRPr="007A6B21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7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8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D37F98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:rsidR="0090600B" w:rsidRPr="00D37F98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600B" w:rsidRPr="00D37F98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  <w:vAlign w:val="bottom"/>
          </w:tcPr>
          <w:p w:rsidR="0090600B" w:rsidRPr="00D37F98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:rsidR="0090600B" w:rsidRPr="00D37F98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90600B" w:rsidRPr="00D37F98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16"/>
            <w:vAlign w:val="bottom"/>
          </w:tcPr>
          <w:p w:rsidR="0090600B" w:rsidRPr="00D37F98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F9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D37F98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:rsidR="0090600B" w:rsidRPr="00D37F98" w:rsidRDefault="0090600B" w:rsidP="0090600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7F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30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90600B" w:rsidRPr="00D37F98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:rsidR="0090600B" w:rsidRPr="00D37F98" w:rsidRDefault="0090600B" w:rsidP="0090600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7F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สำหรับงวดปัจจุบัน</w:t>
            </w:r>
            <w:r w:rsidRPr="00D37F9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0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:rsidR="0090600B" w:rsidRPr="00D37F98" w:rsidRDefault="004E49B1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23,986</w:t>
            </w:r>
          </w:p>
        </w:tc>
        <w:tc>
          <w:tcPr>
            <w:tcW w:w="238" w:type="dxa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:rsidR="0090600B" w:rsidRPr="00D37F98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35,923</w:t>
            </w: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:rsidR="0090600B" w:rsidRPr="00D37F98" w:rsidRDefault="00616069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23,986</w:t>
            </w: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:rsidR="0090600B" w:rsidRPr="00D37F98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35,923</w:t>
            </w:r>
          </w:p>
        </w:tc>
      </w:tr>
      <w:tr w:rsidR="0090600B" w:rsidRPr="00D37F98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:rsidR="0090600B" w:rsidRPr="00D37F98" w:rsidRDefault="0090600B" w:rsidP="0090600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0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:rsidR="0090600B" w:rsidRPr="00D37F98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:rsidR="0090600B" w:rsidRPr="00D37F98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00B" w:rsidRPr="00D37F98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:rsidR="0090600B" w:rsidRPr="00D37F98" w:rsidRDefault="0090600B" w:rsidP="0090600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7F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30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:rsidR="0090600B" w:rsidRPr="00D37F98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:rsidR="0090600B" w:rsidRPr="00D37F98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00B" w:rsidRPr="00D37F98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:rsidR="0090600B" w:rsidRPr="00D37F98" w:rsidRDefault="0090600B" w:rsidP="0090600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D37F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0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:rsidR="0090600B" w:rsidRPr="00D37F98" w:rsidRDefault="00C53B64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5,525</w:t>
            </w:r>
          </w:p>
        </w:tc>
        <w:tc>
          <w:tcPr>
            <w:tcW w:w="238" w:type="dxa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:rsidR="0090600B" w:rsidRPr="00D37F98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5,106</w:t>
            </w: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:rsidR="0090600B" w:rsidRPr="00D37F98" w:rsidRDefault="00616069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4,331</w:t>
            </w: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:rsidR="0090600B" w:rsidRPr="00D37F98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4,087</w:t>
            </w:r>
          </w:p>
        </w:tc>
      </w:tr>
      <w:tr w:rsidR="0090600B" w:rsidRPr="00AD75EB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:rsidR="0090600B" w:rsidRPr="00D37F98" w:rsidRDefault="0090600B" w:rsidP="0090600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0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0600B" w:rsidRPr="00D37F98" w:rsidRDefault="00161EF0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29,511</w:t>
            </w:r>
          </w:p>
        </w:tc>
        <w:tc>
          <w:tcPr>
            <w:tcW w:w="238" w:type="dxa"/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41,029</w:t>
            </w: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90600B" w:rsidRPr="00D37F98" w:rsidRDefault="00616069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28,317</w:t>
            </w:r>
          </w:p>
        </w:tc>
        <w:tc>
          <w:tcPr>
            <w:tcW w:w="237" w:type="dxa"/>
          </w:tcPr>
          <w:p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0600B" w:rsidRPr="00D37F98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40,010</w:t>
            </w:r>
          </w:p>
        </w:tc>
      </w:tr>
      <w:tr w:rsidR="009E3C29" w:rsidRPr="002D779C" w:rsidTr="00840E0D">
        <w:tc>
          <w:tcPr>
            <w:tcW w:w="2898" w:type="dxa"/>
          </w:tcPr>
          <w:p w:rsidR="009E3C29" w:rsidRPr="001B121D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0" w:type="dxa"/>
            <w:gridSpan w:val="22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7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172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3C29" w:rsidRPr="002D779C" w:rsidTr="00840E0D">
        <w:tc>
          <w:tcPr>
            <w:tcW w:w="2898" w:type="dxa"/>
          </w:tcPr>
          <w:p w:rsidR="009E3C29" w:rsidRPr="001B121D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9E3C29" w:rsidRPr="002D779C" w:rsidRDefault="003D21A0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60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:rsidR="009E3C29" w:rsidRPr="002D779C" w:rsidRDefault="003D21A0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600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D72" w:rsidRPr="002D779C" w:rsidTr="00840E0D">
        <w:tc>
          <w:tcPr>
            <w:tcW w:w="2898" w:type="dxa"/>
          </w:tcPr>
          <w:p w:rsidR="00A92D72" w:rsidRPr="00B1727F" w:rsidRDefault="00A92D72" w:rsidP="00A92D72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900" w:type="dxa"/>
            <w:gridSpan w:val="2"/>
          </w:tcPr>
          <w:p w:rsidR="00A92D72" w:rsidRPr="002D779C" w:rsidRDefault="00A92D72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  <w:gridSpan w:val="2"/>
          </w:tcPr>
          <w:p w:rsidR="00A92D72" w:rsidRPr="002D779C" w:rsidRDefault="00A92D72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A92D72" w:rsidRPr="002D779C" w:rsidRDefault="00A92D72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</w:tcPr>
          <w:p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:rsidR="00A92D72" w:rsidRPr="002D779C" w:rsidRDefault="00A92D72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63" w:type="dxa"/>
          </w:tcPr>
          <w:p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9E3C29" w:rsidRPr="002D779C" w:rsidTr="00840E0D">
        <w:tc>
          <w:tcPr>
            <w:tcW w:w="2898" w:type="dxa"/>
          </w:tcPr>
          <w:p w:rsidR="009E3C29" w:rsidRPr="00B1727F" w:rsidRDefault="00A92D72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เบ็ดเสร็จอื่น</w:t>
            </w:r>
          </w:p>
        </w:tc>
        <w:tc>
          <w:tcPr>
            <w:tcW w:w="900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9E3C29" w:rsidRPr="002D779C" w:rsidTr="00840E0D">
        <w:tc>
          <w:tcPr>
            <w:tcW w:w="2898" w:type="dxa"/>
          </w:tcPr>
          <w:p w:rsidR="009E3C29" w:rsidRPr="002D779C" w:rsidRDefault="009E3C29" w:rsidP="00EE14B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22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77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C29" w:rsidRPr="002D779C" w:rsidTr="00840E0D">
        <w:tc>
          <w:tcPr>
            <w:tcW w:w="2898" w:type="dxa"/>
          </w:tcPr>
          <w:p w:rsidR="009E3C29" w:rsidRPr="002D779C" w:rsidRDefault="00B1727F" w:rsidP="0055630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</w:t>
            </w:r>
            <w:r w:rsidR="00144CE0">
              <w:rPr>
                <w:rFonts w:ascii="Angsana New" w:hAnsi="Angsana New" w:hint="cs"/>
                <w:sz w:val="30"/>
                <w:szCs w:val="30"/>
                <w:cs/>
              </w:rPr>
              <w:t>ตามหลัก</w:t>
            </w:r>
          </w:p>
        </w:tc>
        <w:tc>
          <w:tcPr>
            <w:tcW w:w="900" w:type="dxa"/>
            <w:gridSpan w:val="2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00B" w:rsidRPr="005B3147" w:rsidTr="00840E0D">
        <w:trPr>
          <w:trHeight w:val="335"/>
        </w:trPr>
        <w:tc>
          <w:tcPr>
            <w:tcW w:w="2898" w:type="dxa"/>
          </w:tcPr>
          <w:p w:rsidR="0090600B" w:rsidRPr="002D779C" w:rsidRDefault="0090600B" w:rsidP="0090600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44CE0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:rsidR="00C4764F" w:rsidRPr="002D779C" w:rsidRDefault="00C4764F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90600B" w:rsidRPr="002D779C" w:rsidRDefault="0090600B" w:rsidP="0090600B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:rsidR="00C4764F" w:rsidRPr="002D779C" w:rsidRDefault="00C4764F" w:rsidP="0090600B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600B" w:rsidRPr="002D779C" w:rsidRDefault="0090600B" w:rsidP="0090600B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  <w:tcBorders>
              <w:bottom w:val="double" w:sz="4" w:space="0" w:color="auto"/>
            </w:tcBorders>
          </w:tcPr>
          <w:p w:rsidR="00C4764F" w:rsidRPr="002D779C" w:rsidRDefault="00C4764F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600B" w:rsidRPr="002D779C" w:rsidRDefault="0090600B" w:rsidP="0090600B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  <w:tcBorders>
              <w:bottom w:val="double" w:sz="4" w:space="0" w:color="auto"/>
            </w:tcBorders>
          </w:tcPr>
          <w:p w:rsidR="0090600B" w:rsidRPr="002D779C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1,525</w:t>
            </w:r>
          </w:p>
        </w:tc>
        <w:tc>
          <w:tcPr>
            <w:tcW w:w="279" w:type="dxa"/>
            <w:gridSpan w:val="2"/>
          </w:tcPr>
          <w:p w:rsidR="0090600B" w:rsidRPr="002D779C" w:rsidRDefault="0090600B" w:rsidP="0090600B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</w:tcPr>
          <w:p w:rsidR="0090600B" w:rsidRPr="002D779C" w:rsidRDefault="0090600B" w:rsidP="0090600B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(305)</w:t>
            </w:r>
          </w:p>
        </w:tc>
        <w:tc>
          <w:tcPr>
            <w:tcW w:w="263" w:type="dxa"/>
          </w:tcPr>
          <w:p w:rsidR="0090600B" w:rsidRPr="002D779C" w:rsidRDefault="0090600B" w:rsidP="0090600B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tcBorders>
              <w:bottom w:val="double" w:sz="4" w:space="0" w:color="auto"/>
            </w:tcBorders>
          </w:tcPr>
          <w:p w:rsidR="0090600B" w:rsidRPr="00144CE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CE0">
              <w:rPr>
                <w:rFonts w:ascii="Angsana New" w:hAnsi="Angsana New"/>
                <w:b/>
                <w:bCs/>
                <w:sz w:val="30"/>
                <w:szCs w:val="30"/>
              </w:rPr>
              <w:t>1,220</w:t>
            </w:r>
          </w:p>
        </w:tc>
      </w:tr>
    </w:tbl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9E3C29" w:rsidRPr="00890FAE" w:rsidTr="009E3C29">
        <w:tc>
          <w:tcPr>
            <w:tcW w:w="2338" w:type="pct"/>
          </w:tcPr>
          <w:p w:rsidR="009E3C29" w:rsidRPr="00FF157E" w:rsidRDefault="00FF157E" w:rsidP="00EE14B9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5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:rsidR="009E3C29" w:rsidRPr="00890FAE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:rsidR="009E3C29" w:rsidRPr="003D21A0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21A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0600B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:rsidR="009E3C29" w:rsidRPr="00890FAE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0600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890FAE" w:rsidTr="00EE14B9">
        <w:tc>
          <w:tcPr>
            <w:tcW w:w="2338" w:type="pct"/>
          </w:tcPr>
          <w:p w:rsidR="0090600B" w:rsidRPr="00890FAE" w:rsidRDefault="0090600B" w:rsidP="0090600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84" w:type="pct"/>
          </w:tcPr>
          <w:p w:rsidR="0090600B" w:rsidRPr="00890FAE" w:rsidRDefault="0090600B" w:rsidP="0090600B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0600B" w:rsidRPr="00890FAE" w:rsidRDefault="0090600B" w:rsidP="0090600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90600B" w:rsidRPr="00890FAE" w:rsidRDefault="00C53B64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197,228</w:t>
            </w:r>
          </w:p>
        </w:tc>
        <w:tc>
          <w:tcPr>
            <w:tcW w:w="146" w:type="pct"/>
          </w:tcPr>
          <w:p w:rsidR="0090600B" w:rsidRPr="00890FAE" w:rsidRDefault="0090600B" w:rsidP="0090600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0600B" w:rsidRPr="00890FAE" w:rsidRDefault="0090600B" w:rsidP="0090600B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0600B" w:rsidRPr="00890FAE" w:rsidRDefault="0090600B" w:rsidP="0090600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90600B" w:rsidRPr="00890FAE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213,710</w:t>
            </w:r>
          </w:p>
        </w:tc>
      </w:tr>
      <w:tr w:rsidR="008D1C3C" w:rsidRPr="00890FAE" w:rsidTr="00EE14B9">
        <w:tc>
          <w:tcPr>
            <w:tcW w:w="2338" w:type="pct"/>
          </w:tcPr>
          <w:p w:rsidR="008D1C3C" w:rsidRPr="00890FAE" w:rsidRDefault="008D1C3C" w:rsidP="008D1C3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:rsidR="008D1C3C" w:rsidRPr="00890FAE" w:rsidRDefault="008D1C3C" w:rsidP="008D1C3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8D1C3C" w:rsidRPr="00890FAE" w:rsidRDefault="00C53B64" w:rsidP="008D1C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39,446</w:t>
            </w:r>
          </w:p>
        </w:tc>
        <w:tc>
          <w:tcPr>
            <w:tcW w:w="146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8D1C3C" w:rsidRPr="00890FAE" w:rsidRDefault="008D1C3C" w:rsidP="008D1C3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:rsidR="008D1C3C" w:rsidRPr="00890FAE" w:rsidRDefault="008D1C3C" w:rsidP="008D1C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42,742</w:t>
            </w:r>
          </w:p>
        </w:tc>
      </w:tr>
      <w:tr w:rsidR="008D1C3C" w:rsidRPr="00890FAE" w:rsidTr="00EE14B9">
        <w:tc>
          <w:tcPr>
            <w:tcW w:w="2338" w:type="pct"/>
          </w:tcPr>
          <w:p w:rsidR="008D1C3C" w:rsidRPr="00890FAE" w:rsidRDefault="008D1C3C" w:rsidP="008D1C3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:rsidR="008D1C3C" w:rsidRPr="00890FAE" w:rsidRDefault="008D1C3C" w:rsidP="008D1C3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1C3C" w:rsidRPr="00890FAE" w:rsidRDefault="00C53B64" w:rsidP="008D1C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A4642B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46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8D1C3C" w:rsidRPr="00890FAE" w:rsidRDefault="008D1C3C" w:rsidP="008D1C3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8D1C3C" w:rsidRPr="00890FAE" w:rsidRDefault="008D1C3C" w:rsidP="008D1C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2,651</w:t>
            </w:r>
          </w:p>
        </w:tc>
      </w:tr>
      <w:tr w:rsidR="008D1C3C" w:rsidRPr="00890FAE" w:rsidTr="00EE14B9">
        <w:tc>
          <w:tcPr>
            <w:tcW w:w="2338" w:type="pct"/>
          </w:tcPr>
          <w:p w:rsidR="008D1C3C" w:rsidRPr="00890FAE" w:rsidRDefault="008D1C3C" w:rsidP="008D1C3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:rsidR="008D1C3C" w:rsidRPr="00890FAE" w:rsidRDefault="008D1C3C" w:rsidP="008D1C3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1C3C" w:rsidRPr="00890FAE" w:rsidRDefault="00C53B64" w:rsidP="008D1C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</w:t>
            </w:r>
            <w:r w:rsidR="00A4642B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8D1C3C" w:rsidRPr="00890FAE" w:rsidRDefault="008D1C3C" w:rsidP="008D1C3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8D1C3C" w:rsidRPr="00890FAE" w:rsidRDefault="008D1C3C" w:rsidP="008D1C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(3,636)</w:t>
            </w:r>
          </w:p>
        </w:tc>
      </w:tr>
      <w:tr w:rsidR="00A31CCC" w:rsidRPr="00890FAE" w:rsidTr="00A31CCC">
        <w:tc>
          <w:tcPr>
            <w:tcW w:w="2338" w:type="pct"/>
          </w:tcPr>
          <w:p w:rsidR="00A31CCC" w:rsidRDefault="00A31CCC" w:rsidP="002061E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84" w:type="pct"/>
          </w:tcPr>
          <w:p w:rsidR="00A31CCC" w:rsidRPr="00A4374A" w:rsidRDefault="00A31CCC" w:rsidP="002061E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1CCC" w:rsidRPr="00A4374A" w:rsidRDefault="00A31CCC" w:rsidP="00A31CCC">
            <w:pPr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A31CCC" w:rsidRPr="00C53B64" w:rsidRDefault="00A31CCC" w:rsidP="002061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C53B64">
              <w:rPr>
                <w:rFonts w:ascii="Angsana New" w:hAnsi="Angsana New"/>
                <w:sz w:val="30"/>
                <w:szCs w:val="30"/>
              </w:rPr>
              <w:t>(20,2</w:t>
            </w:r>
            <w:r w:rsidR="00A4642B">
              <w:rPr>
                <w:rFonts w:ascii="Angsana New" w:hAnsi="Angsana New"/>
                <w:sz w:val="30"/>
                <w:szCs w:val="30"/>
              </w:rPr>
              <w:t>73</w:t>
            </w:r>
            <w:r w:rsidRPr="00C53B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A31CCC" w:rsidRPr="00A4374A" w:rsidRDefault="00A31CCC" w:rsidP="002061E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A31CCC" w:rsidRPr="00A4374A" w:rsidRDefault="00A31CCC" w:rsidP="002061E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1CCC" w:rsidRPr="00A4374A" w:rsidRDefault="00A31CCC" w:rsidP="002061E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A31CCC" w:rsidRDefault="00A31CCC" w:rsidP="00A31C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1C3C" w:rsidRPr="00890FAE" w:rsidTr="00E10A67">
        <w:tc>
          <w:tcPr>
            <w:tcW w:w="2338" w:type="pct"/>
          </w:tcPr>
          <w:p w:rsidR="00A31CCC" w:rsidRDefault="008D1C3C" w:rsidP="008D1C3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</w:t>
            </w:r>
            <w:r w:rsidR="00A31C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ในปีปัจจุบัน</w:t>
            </w: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ที่ไม่รับรู้เป็นสินทรัพย์</w:t>
            </w:r>
          </w:p>
          <w:p w:rsidR="008D1C3C" w:rsidRPr="00890FAE" w:rsidRDefault="00A31CCC" w:rsidP="008D1C3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8D1C3C"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</w:t>
            </w:r>
            <w:r w:rsidR="008D1C3C" w:rsidRPr="00890F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="008D1C3C"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84" w:type="pct"/>
          </w:tcPr>
          <w:p w:rsidR="008D1C3C" w:rsidRPr="00890FAE" w:rsidRDefault="008D1C3C" w:rsidP="008D1C3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1C3C" w:rsidRDefault="008D1C3C" w:rsidP="00A31C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:rsidR="00C53B64" w:rsidRPr="00890FAE" w:rsidRDefault="00C53B64" w:rsidP="00A31C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8,196</w:t>
            </w:r>
          </w:p>
        </w:tc>
        <w:tc>
          <w:tcPr>
            <w:tcW w:w="146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8D1C3C" w:rsidRPr="00890FAE" w:rsidRDefault="008D1C3C" w:rsidP="008D1C3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D1C3C" w:rsidRPr="00890FAE" w:rsidRDefault="008D1C3C" w:rsidP="008D1C3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8D1C3C" w:rsidRDefault="008D1C3C" w:rsidP="008D1C3C">
            <w:pPr>
              <w:tabs>
                <w:tab w:val="decimal" w:pos="826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D1C3C" w:rsidRPr="00890FAE" w:rsidRDefault="008D1C3C" w:rsidP="008D1C3C">
            <w:pPr>
              <w:tabs>
                <w:tab w:val="decimal" w:pos="826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9,441</w:t>
            </w:r>
          </w:p>
        </w:tc>
      </w:tr>
      <w:tr w:rsidR="004E49B1" w:rsidRPr="00890FAE" w:rsidTr="009A7ED4">
        <w:tc>
          <w:tcPr>
            <w:tcW w:w="2338" w:type="pct"/>
          </w:tcPr>
          <w:p w:rsidR="004E49B1" w:rsidRDefault="004E49B1" w:rsidP="004E49B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กำไรที่รับรู้ของส่วนได้เสียในกิจการที่เกี่ยวข้องกัน</w:t>
            </w:r>
          </w:p>
          <w:p w:rsidR="004E49B1" w:rsidRDefault="004E49B1" w:rsidP="004E49B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ซึ่งถือก่อนการเปลี่ยนแปลงสถานะเป็นบริษัทย่อย</w:t>
            </w:r>
          </w:p>
        </w:tc>
        <w:tc>
          <w:tcPr>
            <w:tcW w:w="484" w:type="pct"/>
          </w:tcPr>
          <w:p w:rsidR="004E49B1" w:rsidRPr="00A4374A" w:rsidRDefault="004E49B1" w:rsidP="004E49B1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E49B1" w:rsidRPr="00A4374A" w:rsidRDefault="004E49B1" w:rsidP="004E49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E49B1" w:rsidRDefault="004E49B1" w:rsidP="004E49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:rsidR="004E49B1" w:rsidRPr="00A4374A" w:rsidRDefault="004E49B1" w:rsidP="004E49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E49B1" w:rsidRPr="00A4374A" w:rsidRDefault="004E49B1" w:rsidP="004E49B1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4E49B1" w:rsidRPr="00A4374A" w:rsidRDefault="004E49B1" w:rsidP="004E49B1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E49B1" w:rsidRPr="00A4374A" w:rsidRDefault="004E49B1" w:rsidP="004E49B1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4E49B1" w:rsidRDefault="004E49B1" w:rsidP="004E49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:rsidR="004E49B1" w:rsidRPr="00890FAE" w:rsidRDefault="004E49B1" w:rsidP="004E49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(11,617)</w:t>
            </w:r>
          </w:p>
        </w:tc>
      </w:tr>
      <w:tr w:rsidR="004E49B1" w:rsidRPr="00890FAE" w:rsidTr="00E10A67">
        <w:tc>
          <w:tcPr>
            <w:tcW w:w="2338" w:type="pct"/>
          </w:tcPr>
          <w:p w:rsidR="004E49B1" w:rsidRPr="00890FAE" w:rsidRDefault="004E49B1" w:rsidP="004E49B1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4E49B1" w:rsidRPr="00890FAE" w:rsidRDefault="004E49B1" w:rsidP="004E49B1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E49B1" w:rsidRPr="00890FAE" w:rsidRDefault="004E49B1" w:rsidP="004E49B1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4E49B1" w:rsidRPr="00890FAE" w:rsidRDefault="004E49B1" w:rsidP="004E49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A31CCC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:rsidR="004E49B1" w:rsidRPr="00890FAE" w:rsidRDefault="004E49B1" w:rsidP="004E49B1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4E49B1" w:rsidRPr="00890FAE" w:rsidRDefault="004E49B1" w:rsidP="004E49B1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E49B1" w:rsidRPr="00890FAE" w:rsidRDefault="004E49B1" w:rsidP="004E49B1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4E49B1" w:rsidRPr="00890FAE" w:rsidRDefault="004E49B1" w:rsidP="004E49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</w:tr>
      <w:tr w:rsidR="004E49B1" w:rsidRPr="00A4374A" w:rsidTr="00731FDF">
        <w:tc>
          <w:tcPr>
            <w:tcW w:w="2338" w:type="pct"/>
          </w:tcPr>
          <w:p w:rsidR="004E49B1" w:rsidRPr="00890FAE" w:rsidRDefault="004E49B1" w:rsidP="004E49B1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:rsidR="004E49B1" w:rsidRPr="00A4374A" w:rsidRDefault="004E49B1" w:rsidP="004E49B1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14.96</w:t>
            </w:r>
          </w:p>
        </w:tc>
        <w:tc>
          <w:tcPr>
            <w:tcW w:w="149" w:type="pct"/>
          </w:tcPr>
          <w:p w:rsidR="004E49B1" w:rsidRPr="00890FAE" w:rsidRDefault="004E49B1" w:rsidP="004E49B1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4E49B1" w:rsidRPr="00D37F98" w:rsidRDefault="004E49B1" w:rsidP="004E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29,511</w:t>
            </w:r>
          </w:p>
        </w:tc>
        <w:tc>
          <w:tcPr>
            <w:tcW w:w="146" w:type="pct"/>
          </w:tcPr>
          <w:p w:rsidR="004E49B1" w:rsidRPr="00890FAE" w:rsidRDefault="004E49B1" w:rsidP="004E49B1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:rsidR="004E49B1" w:rsidRPr="00A4374A" w:rsidRDefault="004E49B1" w:rsidP="004E49B1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19.20</w:t>
            </w:r>
          </w:p>
        </w:tc>
        <w:tc>
          <w:tcPr>
            <w:tcW w:w="146" w:type="pct"/>
          </w:tcPr>
          <w:p w:rsidR="004E49B1" w:rsidRPr="00890FAE" w:rsidRDefault="004E49B1" w:rsidP="004E49B1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4E49B1" w:rsidRPr="00D37F98" w:rsidRDefault="004E49B1" w:rsidP="004E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41,029</w:t>
            </w:r>
          </w:p>
        </w:tc>
      </w:tr>
    </w:tbl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6643" w:rsidRDefault="006E66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6643" w:rsidRDefault="006E66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6643" w:rsidRDefault="006E66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6643" w:rsidRDefault="006E66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02D29" w:rsidRDefault="00402D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267B" w:rsidRDefault="00132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267B" w:rsidRDefault="00132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267B" w:rsidRDefault="00132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6E6643" w:rsidRPr="00A4374A" w:rsidTr="00F33295">
        <w:tc>
          <w:tcPr>
            <w:tcW w:w="2338" w:type="pct"/>
          </w:tcPr>
          <w:p w:rsidR="006E6643" w:rsidRPr="00FF157E" w:rsidRDefault="006E6643" w:rsidP="006E6643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5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:rsidR="006E6643" w:rsidRPr="00A4374A" w:rsidRDefault="006E6643" w:rsidP="006E664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C29" w:rsidRPr="00A4374A" w:rsidTr="00F33295">
        <w:tc>
          <w:tcPr>
            <w:tcW w:w="2338" w:type="pct"/>
          </w:tcPr>
          <w:p w:rsidR="009E3C29" w:rsidRPr="00A4374A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:rsidR="009E3C29" w:rsidRPr="00FD5E24" w:rsidRDefault="00FD5E24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5E2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0600B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:rsidR="009E3C29" w:rsidRPr="00A4374A" w:rsidRDefault="00FD5E24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0600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9E3C29" w:rsidRPr="00A4374A" w:rsidTr="00F33295">
        <w:tc>
          <w:tcPr>
            <w:tcW w:w="2338" w:type="pct"/>
          </w:tcPr>
          <w:p w:rsidR="009E3C29" w:rsidRPr="00A4374A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A4374A" w:rsidTr="00F33295">
        <w:tc>
          <w:tcPr>
            <w:tcW w:w="2338" w:type="pct"/>
          </w:tcPr>
          <w:p w:rsidR="009E3C29" w:rsidRPr="00A4374A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A4374A" w:rsidTr="00F33295">
        <w:tc>
          <w:tcPr>
            <w:tcW w:w="2338" w:type="pct"/>
          </w:tcPr>
          <w:p w:rsidR="0090600B" w:rsidRPr="00A4374A" w:rsidRDefault="0090600B" w:rsidP="0090600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4374A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84" w:type="pct"/>
          </w:tcPr>
          <w:p w:rsidR="0090600B" w:rsidRPr="00A4374A" w:rsidRDefault="0090600B" w:rsidP="0090600B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0600B" w:rsidRPr="00A4374A" w:rsidRDefault="0090600B" w:rsidP="0090600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90600B" w:rsidRPr="00A4374A" w:rsidRDefault="00325349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152,474</w:t>
            </w:r>
          </w:p>
        </w:tc>
        <w:tc>
          <w:tcPr>
            <w:tcW w:w="146" w:type="pct"/>
          </w:tcPr>
          <w:p w:rsidR="0090600B" w:rsidRPr="00A4374A" w:rsidRDefault="0090600B" w:rsidP="0090600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0600B" w:rsidRPr="00A4374A" w:rsidRDefault="0090600B" w:rsidP="0090600B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0600B" w:rsidRPr="00A4374A" w:rsidRDefault="0090600B" w:rsidP="0090600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90600B" w:rsidRPr="00A4374A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209,088</w:t>
            </w:r>
          </w:p>
        </w:tc>
      </w:tr>
      <w:tr w:rsidR="00325349" w:rsidRPr="00A4374A" w:rsidTr="00F33295">
        <w:tc>
          <w:tcPr>
            <w:tcW w:w="2338" w:type="pct"/>
          </w:tcPr>
          <w:p w:rsidR="00325349" w:rsidRPr="00A4374A" w:rsidRDefault="00325349" w:rsidP="0032534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374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:rsidR="00325349" w:rsidRPr="00A4374A" w:rsidRDefault="00325349" w:rsidP="00325349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325349" w:rsidRPr="00A4374A" w:rsidRDefault="00325349" w:rsidP="003253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30,495</w:t>
            </w:r>
          </w:p>
        </w:tc>
        <w:tc>
          <w:tcPr>
            <w:tcW w:w="146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325349" w:rsidRPr="00A4374A" w:rsidRDefault="00325349" w:rsidP="00325349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:rsidR="00325349" w:rsidRPr="00A4374A" w:rsidRDefault="00325349" w:rsidP="003253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41,818</w:t>
            </w:r>
          </w:p>
        </w:tc>
      </w:tr>
      <w:tr w:rsidR="00325349" w:rsidRPr="00A4374A" w:rsidTr="00F33295">
        <w:tc>
          <w:tcPr>
            <w:tcW w:w="2338" w:type="pct"/>
          </w:tcPr>
          <w:p w:rsidR="00325349" w:rsidRPr="00A4374A" w:rsidRDefault="00325349" w:rsidP="0032534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7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:rsidR="00325349" w:rsidRPr="00A4374A" w:rsidRDefault="00325349" w:rsidP="0032534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25349" w:rsidRPr="00A4374A" w:rsidRDefault="00F33295" w:rsidP="003253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6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325349" w:rsidRPr="00A4374A" w:rsidRDefault="00325349" w:rsidP="0032534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325349" w:rsidRPr="00A4374A" w:rsidRDefault="00325349" w:rsidP="003253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1,663</w:t>
            </w:r>
          </w:p>
        </w:tc>
      </w:tr>
      <w:tr w:rsidR="00325349" w:rsidRPr="00A4374A" w:rsidTr="00F33295">
        <w:tc>
          <w:tcPr>
            <w:tcW w:w="2338" w:type="pct"/>
          </w:tcPr>
          <w:p w:rsidR="00325349" w:rsidRPr="00A4374A" w:rsidRDefault="00325349" w:rsidP="0032534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7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:rsidR="00325349" w:rsidRPr="00A4374A" w:rsidRDefault="00325349" w:rsidP="0032534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25349" w:rsidRPr="00A4374A" w:rsidRDefault="00325349" w:rsidP="003253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(3,107)</w:t>
            </w:r>
          </w:p>
        </w:tc>
        <w:tc>
          <w:tcPr>
            <w:tcW w:w="146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325349" w:rsidRPr="00A4374A" w:rsidRDefault="00325349" w:rsidP="0032534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325349" w:rsidRPr="00A4374A" w:rsidRDefault="00325349" w:rsidP="003253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(3,527)</w:t>
            </w:r>
          </w:p>
        </w:tc>
      </w:tr>
      <w:tr w:rsidR="00325349" w:rsidRPr="00A4374A" w:rsidTr="00F33295">
        <w:tc>
          <w:tcPr>
            <w:tcW w:w="2338" w:type="pct"/>
          </w:tcPr>
          <w:p w:rsidR="00325349" w:rsidRPr="00A4374A" w:rsidRDefault="00325349" w:rsidP="00325349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484" w:type="pct"/>
          </w:tcPr>
          <w:p w:rsidR="00325349" w:rsidRPr="00A4374A" w:rsidRDefault="00325349" w:rsidP="0032534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25349" w:rsidRPr="00A4374A" w:rsidRDefault="00F33295" w:rsidP="003253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46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325349" w:rsidRPr="00A4374A" w:rsidRDefault="00325349" w:rsidP="0032534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325349" w:rsidRPr="00A4374A" w:rsidRDefault="00325349" w:rsidP="003253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325349" w:rsidRPr="00A4374A" w:rsidTr="00F33295">
        <w:tc>
          <w:tcPr>
            <w:tcW w:w="2338" w:type="pct"/>
          </w:tcPr>
          <w:p w:rsidR="00325349" w:rsidRPr="00A4374A" w:rsidRDefault="00325349" w:rsidP="0032534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7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:rsidR="00325349" w:rsidRPr="00A4374A" w:rsidRDefault="00325349" w:rsidP="0032534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18.57</w:t>
            </w:r>
          </w:p>
        </w:tc>
        <w:tc>
          <w:tcPr>
            <w:tcW w:w="149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325349" w:rsidRPr="00D37F98" w:rsidRDefault="00325349" w:rsidP="003253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28,317</w:t>
            </w:r>
          </w:p>
        </w:tc>
        <w:tc>
          <w:tcPr>
            <w:tcW w:w="146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:rsidR="00325349" w:rsidRPr="00A4374A" w:rsidRDefault="00325349" w:rsidP="0032534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19.14</w:t>
            </w:r>
          </w:p>
        </w:tc>
        <w:tc>
          <w:tcPr>
            <w:tcW w:w="146" w:type="pct"/>
          </w:tcPr>
          <w:p w:rsidR="00325349" w:rsidRPr="00A4374A" w:rsidRDefault="00325349" w:rsidP="0032534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325349" w:rsidRPr="00D8531B" w:rsidRDefault="00325349" w:rsidP="003253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40,010</w:t>
            </w:r>
          </w:p>
        </w:tc>
      </w:tr>
    </w:tbl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9"/>
        <w:gridCol w:w="1062"/>
        <w:gridCol w:w="21"/>
        <w:gridCol w:w="271"/>
        <w:gridCol w:w="1084"/>
        <w:gridCol w:w="253"/>
        <w:gridCol w:w="1058"/>
        <w:gridCol w:w="262"/>
        <w:gridCol w:w="1091"/>
      </w:tblGrid>
      <w:tr w:rsidR="00F14AEE" w:rsidRPr="00D669F1" w:rsidTr="00C5097D">
        <w:trPr>
          <w:trHeight w:val="413"/>
        </w:trPr>
        <w:tc>
          <w:tcPr>
            <w:tcW w:w="2275" w:type="pct"/>
          </w:tcPr>
          <w:p w:rsidR="00F14AEE" w:rsidRPr="002A43D6" w:rsidRDefault="00F14AEE" w:rsidP="00C5097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5" w:type="pct"/>
            <w:gridSpan w:val="8"/>
          </w:tcPr>
          <w:p w:rsidR="00F14AEE" w:rsidRPr="00D669F1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6643" w:rsidRPr="00D669F1" w:rsidTr="00C5097D">
        <w:trPr>
          <w:trHeight w:val="413"/>
        </w:trPr>
        <w:tc>
          <w:tcPr>
            <w:tcW w:w="2275" w:type="pct"/>
          </w:tcPr>
          <w:p w:rsidR="006E6643" w:rsidRPr="006E6643" w:rsidRDefault="006E6643" w:rsidP="006E664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2" w:type="pct"/>
            <w:gridSpan w:val="4"/>
          </w:tcPr>
          <w:p w:rsidR="006E6643" w:rsidRPr="00D669F1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" w:type="pct"/>
          </w:tcPr>
          <w:p w:rsidR="006E6643" w:rsidRPr="00D669F1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6E6643" w:rsidRPr="00D669F1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14AEE" w:rsidRPr="00D669F1" w:rsidTr="00C5097D">
        <w:trPr>
          <w:trHeight w:val="413"/>
        </w:trPr>
        <w:tc>
          <w:tcPr>
            <w:tcW w:w="2275" w:type="pct"/>
          </w:tcPr>
          <w:p w:rsidR="00F14AEE" w:rsidRPr="006E6643" w:rsidRDefault="006E6643" w:rsidP="00C5097D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E6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  <w:gridSpan w:val="2"/>
          </w:tcPr>
          <w:p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" w:type="pct"/>
          </w:tcPr>
          <w:p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14AEE" w:rsidRPr="00D669F1" w:rsidTr="00C5097D">
        <w:trPr>
          <w:trHeight w:val="74"/>
        </w:trPr>
        <w:tc>
          <w:tcPr>
            <w:tcW w:w="2275" w:type="pct"/>
          </w:tcPr>
          <w:p w:rsidR="00F14AEE" w:rsidRPr="00D669F1" w:rsidRDefault="00F14AEE" w:rsidP="00C5097D">
            <w:pPr>
              <w:spacing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5" w:type="pct"/>
            <w:gridSpan w:val="8"/>
          </w:tcPr>
          <w:p w:rsidR="00F14AEE" w:rsidRPr="00D669F1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69F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AEE" w:rsidRPr="00D669F1" w:rsidTr="00C5097D">
        <w:trPr>
          <w:trHeight w:val="218"/>
        </w:trPr>
        <w:tc>
          <w:tcPr>
            <w:tcW w:w="2275" w:type="pct"/>
          </w:tcPr>
          <w:p w:rsidR="00F14AEE" w:rsidRPr="00D669F1" w:rsidRDefault="00F14AEE" w:rsidP="00C5097D">
            <w:pPr>
              <w:rPr>
                <w:rFonts w:ascii="Angsana New" w:hAnsi="Angsana New"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:rsidR="00F14AEE" w:rsidRPr="00D669F1" w:rsidRDefault="00D57937" w:rsidP="00C5097D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88,604</w:t>
            </w:r>
          </w:p>
        </w:tc>
        <w:tc>
          <w:tcPr>
            <w:tcW w:w="156" w:type="pct"/>
            <w:gridSpan w:val="2"/>
          </w:tcPr>
          <w:p w:rsidR="00F14AEE" w:rsidRPr="00D669F1" w:rsidRDefault="00F14AEE" w:rsidP="00C5097D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14AEE" w:rsidRPr="00D669F1" w:rsidRDefault="00F14AEE" w:rsidP="00C5097D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92,6</w:t>
            </w:r>
            <w:r w:rsidR="00C01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" w:type="pct"/>
          </w:tcPr>
          <w:p w:rsidR="00F14AEE" w:rsidRPr="00D669F1" w:rsidRDefault="00F14AEE" w:rsidP="00C5097D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F14AEE" w:rsidRPr="00D669F1" w:rsidRDefault="00D57937" w:rsidP="00C5097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(79,2</w:t>
            </w:r>
            <w:r w:rsidR="00613C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</w:tcPr>
          <w:p w:rsidR="00F14AEE" w:rsidRPr="00D669F1" w:rsidRDefault="00F14AEE" w:rsidP="00C5097D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F14AEE" w:rsidRPr="00D669F1" w:rsidRDefault="00F14AEE" w:rsidP="00C5097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(77,825)</w:t>
            </w:r>
          </w:p>
        </w:tc>
      </w:tr>
      <w:tr w:rsidR="00D57937" w:rsidRPr="00D669F1" w:rsidTr="00C5097D">
        <w:trPr>
          <w:trHeight w:val="164"/>
        </w:trPr>
        <w:tc>
          <w:tcPr>
            <w:tcW w:w="2275" w:type="pct"/>
          </w:tcPr>
          <w:p w:rsidR="00D57937" w:rsidRPr="00D669F1" w:rsidRDefault="00D57937" w:rsidP="00D579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D57937" w:rsidRPr="00D669F1" w:rsidRDefault="00D57937" w:rsidP="00D57937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(79,2</w:t>
            </w:r>
            <w:r w:rsid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6" w:type="pct"/>
            <w:gridSpan w:val="2"/>
          </w:tcPr>
          <w:p w:rsidR="00D57937" w:rsidRPr="00D669F1" w:rsidRDefault="00D57937" w:rsidP="00D57937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D57937" w:rsidRPr="00D669F1" w:rsidRDefault="00D57937" w:rsidP="00D57937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(77,825)</w:t>
            </w:r>
          </w:p>
        </w:tc>
        <w:tc>
          <w:tcPr>
            <w:tcW w:w="135" w:type="pct"/>
          </w:tcPr>
          <w:p w:rsidR="00D57937" w:rsidRPr="00D669F1" w:rsidRDefault="00D57937" w:rsidP="00D57937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D57937" w:rsidRPr="00D669F1" w:rsidRDefault="00D57937" w:rsidP="00D57937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79,2</w:t>
            </w:r>
            <w:r w:rsidR="00613C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40" w:type="pct"/>
          </w:tcPr>
          <w:p w:rsidR="00D57937" w:rsidRPr="00D669F1" w:rsidRDefault="00D57937" w:rsidP="00D57937">
            <w:pPr>
              <w:tabs>
                <w:tab w:val="decimal" w:pos="789"/>
                <w:tab w:val="decimal" w:pos="8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D57937" w:rsidRPr="00D669F1" w:rsidRDefault="00D57937" w:rsidP="00D57937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77,825</w:t>
            </w:r>
          </w:p>
        </w:tc>
      </w:tr>
      <w:tr w:rsidR="00D57937" w:rsidRPr="002A43D6" w:rsidTr="00C5097D">
        <w:trPr>
          <w:trHeight w:val="109"/>
        </w:trPr>
        <w:tc>
          <w:tcPr>
            <w:tcW w:w="2275" w:type="pct"/>
          </w:tcPr>
          <w:p w:rsidR="00D57937" w:rsidRPr="00D669F1" w:rsidRDefault="00D57937" w:rsidP="00D57937">
            <w:pP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D57937" w:rsidRPr="00D669F1" w:rsidRDefault="00D57937" w:rsidP="00D57937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9,31</w:t>
            </w:r>
            <w:r w:rsidR="00615D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6" w:type="pct"/>
            <w:gridSpan w:val="2"/>
          </w:tcPr>
          <w:p w:rsidR="00D57937" w:rsidRPr="00D669F1" w:rsidRDefault="00D57937" w:rsidP="00D57937">
            <w:pPr>
              <w:tabs>
                <w:tab w:val="decimal" w:pos="778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D57937" w:rsidRPr="00D669F1" w:rsidRDefault="00D57937" w:rsidP="00D57937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14,839</w:t>
            </w:r>
          </w:p>
        </w:tc>
        <w:tc>
          <w:tcPr>
            <w:tcW w:w="135" w:type="pct"/>
          </w:tcPr>
          <w:p w:rsidR="00D57937" w:rsidRPr="00D669F1" w:rsidRDefault="00D57937" w:rsidP="00D57937">
            <w:pPr>
              <w:tabs>
                <w:tab w:val="decimal" w:pos="864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D57937" w:rsidRPr="00202890" w:rsidRDefault="00D57937" w:rsidP="00D57937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D57937" w:rsidRPr="00D669F1" w:rsidRDefault="00D57937" w:rsidP="00D57937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D57937" w:rsidRPr="00202890" w:rsidRDefault="00D57937" w:rsidP="00D57937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F14AEE" w:rsidRPr="007F11B8" w:rsidRDefault="00F14AEE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9"/>
        <w:gridCol w:w="1062"/>
        <w:gridCol w:w="21"/>
        <w:gridCol w:w="271"/>
        <w:gridCol w:w="1084"/>
        <w:gridCol w:w="253"/>
        <w:gridCol w:w="1058"/>
        <w:gridCol w:w="262"/>
        <w:gridCol w:w="1091"/>
      </w:tblGrid>
      <w:tr w:rsidR="00F14AEE" w:rsidRPr="003C1B89" w:rsidTr="00C5097D">
        <w:trPr>
          <w:trHeight w:val="413"/>
        </w:trPr>
        <w:tc>
          <w:tcPr>
            <w:tcW w:w="2275" w:type="pct"/>
          </w:tcPr>
          <w:p w:rsidR="00F14AEE" w:rsidRPr="002A43D6" w:rsidRDefault="00F14AEE" w:rsidP="00C5097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5" w:type="pct"/>
            <w:gridSpan w:val="8"/>
          </w:tcPr>
          <w:p w:rsidR="00F14AEE" w:rsidRPr="003C1B89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43" w:rsidRPr="003C1B89" w:rsidTr="00C5097D">
        <w:trPr>
          <w:trHeight w:val="413"/>
        </w:trPr>
        <w:tc>
          <w:tcPr>
            <w:tcW w:w="2275" w:type="pct"/>
          </w:tcPr>
          <w:p w:rsidR="006E6643" w:rsidRPr="006E6643" w:rsidRDefault="006E6643" w:rsidP="006E664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2" w:type="pct"/>
            <w:gridSpan w:val="4"/>
          </w:tcPr>
          <w:p w:rsidR="006E6643" w:rsidRPr="003C1B89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" w:type="pct"/>
          </w:tcPr>
          <w:p w:rsidR="006E6643" w:rsidRPr="003C1B89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6E6643" w:rsidRPr="003C1B89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E6643" w:rsidRPr="003C1B89" w:rsidTr="00C5097D">
        <w:trPr>
          <w:trHeight w:val="413"/>
        </w:trPr>
        <w:tc>
          <w:tcPr>
            <w:tcW w:w="2275" w:type="pct"/>
          </w:tcPr>
          <w:p w:rsidR="006E6643" w:rsidRPr="006E6643" w:rsidRDefault="006E6643" w:rsidP="006E664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E6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  <w:gridSpan w:val="2"/>
          </w:tcPr>
          <w:p w:rsidR="006E6643" w:rsidRPr="00D669F1" w:rsidRDefault="006E6643" w:rsidP="006E664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6E6643" w:rsidRPr="00D669F1" w:rsidRDefault="006E6643" w:rsidP="006E664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6E6643" w:rsidRPr="00D669F1" w:rsidRDefault="006E6643" w:rsidP="006E664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" w:type="pct"/>
          </w:tcPr>
          <w:p w:rsidR="006E6643" w:rsidRPr="00D669F1" w:rsidRDefault="006E6643" w:rsidP="006E664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6E6643" w:rsidRPr="00D669F1" w:rsidRDefault="006E6643" w:rsidP="006E664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6E6643" w:rsidRPr="00D669F1" w:rsidRDefault="006E6643" w:rsidP="006E664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6E6643" w:rsidRPr="00D669F1" w:rsidRDefault="006E6643" w:rsidP="006E664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14AEE" w:rsidRPr="003C1B89" w:rsidTr="00C5097D">
        <w:trPr>
          <w:trHeight w:val="200"/>
        </w:trPr>
        <w:tc>
          <w:tcPr>
            <w:tcW w:w="2275" w:type="pct"/>
          </w:tcPr>
          <w:p w:rsidR="00F14AEE" w:rsidRPr="003C1B89" w:rsidRDefault="00F14AEE" w:rsidP="00C5097D">
            <w:pPr>
              <w:spacing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5" w:type="pct"/>
            <w:gridSpan w:val="8"/>
          </w:tcPr>
          <w:p w:rsidR="00F14AEE" w:rsidRPr="003C1B89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1B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AEE" w:rsidRPr="003C1B89" w:rsidTr="00C5097D">
        <w:trPr>
          <w:trHeight w:val="305"/>
        </w:trPr>
        <w:tc>
          <w:tcPr>
            <w:tcW w:w="2275" w:type="pct"/>
          </w:tcPr>
          <w:p w:rsidR="00F14AEE" w:rsidRPr="003C1B89" w:rsidRDefault="00F14AEE" w:rsidP="00C5097D">
            <w:pPr>
              <w:rPr>
                <w:rFonts w:ascii="Angsana New" w:hAnsi="Angsana New"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:rsidR="00F14AEE" w:rsidRPr="003C1B89" w:rsidRDefault="00325349" w:rsidP="00C5097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32,963</w:t>
            </w:r>
          </w:p>
        </w:tc>
        <w:tc>
          <w:tcPr>
            <w:tcW w:w="156" w:type="pct"/>
            <w:gridSpan w:val="2"/>
          </w:tcPr>
          <w:p w:rsidR="00F14AEE" w:rsidRPr="003C1B89" w:rsidRDefault="00F14AEE" w:rsidP="00C5097D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14AEE" w:rsidRPr="003C1B89" w:rsidRDefault="00F14AEE" w:rsidP="00C5097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35,544</w:t>
            </w:r>
          </w:p>
        </w:tc>
        <w:tc>
          <w:tcPr>
            <w:tcW w:w="135" w:type="pct"/>
          </w:tcPr>
          <w:p w:rsidR="00F14AEE" w:rsidRPr="003C1B89" w:rsidRDefault="00F14AEE" w:rsidP="00C5097D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F14AEE" w:rsidRPr="003C1B89" w:rsidRDefault="00325349" w:rsidP="00C5097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(5,943)</w:t>
            </w:r>
          </w:p>
        </w:tc>
        <w:tc>
          <w:tcPr>
            <w:tcW w:w="140" w:type="pct"/>
          </w:tcPr>
          <w:p w:rsidR="00F14AEE" w:rsidRPr="003C1B89" w:rsidRDefault="00F14AEE" w:rsidP="00C5097D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F14AEE" w:rsidRPr="003C1B89" w:rsidRDefault="00F14AEE" w:rsidP="00C5097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(4,193)</w:t>
            </w:r>
          </w:p>
        </w:tc>
      </w:tr>
      <w:tr w:rsidR="00325349" w:rsidRPr="003C1B89" w:rsidTr="00C5097D">
        <w:trPr>
          <w:trHeight w:val="305"/>
        </w:trPr>
        <w:tc>
          <w:tcPr>
            <w:tcW w:w="2275" w:type="pct"/>
          </w:tcPr>
          <w:p w:rsidR="00325349" w:rsidRPr="003C1B89" w:rsidRDefault="00325349" w:rsidP="003253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325349" w:rsidRPr="003C1B89" w:rsidRDefault="00325349" w:rsidP="0032534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(5,943)</w:t>
            </w:r>
          </w:p>
        </w:tc>
        <w:tc>
          <w:tcPr>
            <w:tcW w:w="156" w:type="pct"/>
            <w:gridSpan w:val="2"/>
          </w:tcPr>
          <w:p w:rsidR="00325349" w:rsidRPr="003C1B89" w:rsidRDefault="00325349" w:rsidP="00325349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325349" w:rsidRPr="003C1B89" w:rsidRDefault="00325349" w:rsidP="0032534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(4,193)</w:t>
            </w:r>
          </w:p>
        </w:tc>
        <w:tc>
          <w:tcPr>
            <w:tcW w:w="135" w:type="pct"/>
          </w:tcPr>
          <w:p w:rsidR="00325349" w:rsidRPr="003C1B89" w:rsidRDefault="00325349" w:rsidP="00325349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325349" w:rsidRPr="003C1B89" w:rsidRDefault="00325349" w:rsidP="0032534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5,943</w:t>
            </w:r>
          </w:p>
        </w:tc>
        <w:tc>
          <w:tcPr>
            <w:tcW w:w="140" w:type="pct"/>
          </w:tcPr>
          <w:p w:rsidR="00325349" w:rsidRPr="003C1B89" w:rsidRDefault="00325349" w:rsidP="00325349">
            <w:pPr>
              <w:tabs>
                <w:tab w:val="decimal" w:pos="789"/>
                <w:tab w:val="decimal" w:pos="8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325349" w:rsidRPr="003C1B89" w:rsidRDefault="00325349" w:rsidP="0032534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4,193</w:t>
            </w:r>
          </w:p>
        </w:tc>
      </w:tr>
      <w:tr w:rsidR="00325349" w:rsidRPr="002A43D6" w:rsidTr="00C5097D">
        <w:trPr>
          <w:trHeight w:val="413"/>
        </w:trPr>
        <w:tc>
          <w:tcPr>
            <w:tcW w:w="2275" w:type="pct"/>
          </w:tcPr>
          <w:p w:rsidR="00325349" w:rsidRPr="003C1B89" w:rsidRDefault="00325349" w:rsidP="00325349">
            <w:pP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325349" w:rsidRPr="003C1B89" w:rsidRDefault="00325349" w:rsidP="0032534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27,020</w:t>
            </w:r>
          </w:p>
        </w:tc>
        <w:tc>
          <w:tcPr>
            <w:tcW w:w="156" w:type="pct"/>
            <w:gridSpan w:val="2"/>
          </w:tcPr>
          <w:p w:rsidR="00325349" w:rsidRPr="003C1B89" w:rsidRDefault="00325349" w:rsidP="00325349">
            <w:pPr>
              <w:tabs>
                <w:tab w:val="decimal" w:pos="778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325349" w:rsidRPr="003C1B89" w:rsidRDefault="00325349" w:rsidP="0032534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31,351</w:t>
            </w:r>
          </w:p>
        </w:tc>
        <w:tc>
          <w:tcPr>
            <w:tcW w:w="135" w:type="pct"/>
          </w:tcPr>
          <w:p w:rsidR="00325349" w:rsidRPr="003C1B89" w:rsidRDefault="00325349" w:rsidP="00325349">
            <w:pPr>
              <w:tabs>
                <w:tab w:val="decimal" w:pos="864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325349" w:rsidRPr="003C1B89" w:rsidRDefault="00325349" w:rsidP="00325349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325349" w:rsidRPr="003C1B89" w:rsidRDefault="00325349" w:rsidP="00325349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325349" w:rsidRPr="003C1B89" w:rsidRDefault="00325349" w:rsidP="00325349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F14AEE" w:rsidRDefault="00F14AEE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701CD" w:rsidRDefault="00C701CD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701CD" w:rsidRDefault="00C701CD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701CD" w:rsidRDefault="00C701CD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701CD" w:rsidRDefault="00C701CD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69"/>
        <w:gridCol w:w="1261"/>
        <w:gridCol w:w="270"/>
        <w:gridCol w:w="1260"/>
      </w:tblGrid>
      <w:tr w:rsidR="00D60857" w:rsidRPr="006F7FCE" w:rsidTr="00FF058D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:rsidR="00D60857" w:rsidRPr="006F7FCE" w:rsidRDefault="00D60857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D60857" w:rsidRPr="006F7FCE" w:rsidRDefault="00D60857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4AEE" w:rsidRPr="006F7FCE" w:rsidTr="00C5097D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F7FCE">
              <w:rPr>
                <w:rFonts w:ascii="Angsana New" w:hAnsi="Angsana New"/>
                <w:sz w:val="30"/>
                <w:szCs w:val="30"/>
              </w:rPr>
              <w:t>)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60857" w:rsidRPr="006F7FCE" w:rsidTr="00C5097D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:rsidR="00D60857" w:rsidRPr="006F7FCE" w:rsidRDefault="00D60857" w:rsidP="00D60857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60857" w:rsidRPr="006F7FCE" w:rsidTr="00C5097D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:rsidR="00D60857" w:rsidRPr="00D60857" w:rsidRDefault="00D60857" w:rsidP="00D6085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14AEE" w:rsidRPr="006F7FCE" w:rsidTr="00C5097D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F14AEE" w:rsidRPr="009E16A3" w:rsidRDefault="00F14AEE" w:rsidP="00C5097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16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857" w:rsidRPr="006F7FCE" w:rsidTr="00C5097D">
        <w:trPr>
          <w:trHeight w:val="299"/>
          <w:tblHeader/>
        </w:trPr>
        <w:tc>
          <w:tcPr>
            <w:tcW w:w="3420" w:type="dxa"/>
            <w:vAlign w:val="bottom"/>
          </w:tcPr>
          <w:p w:rsidR="00D60857" w:rsidRPr="006F7FCE" w:rsidRDefault="00D60857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AEE" w:rsidRPr="006F7FCE" w:rsidTr="00C5097D">
        <w:trPr>
          <w:trHeight w:val="299"/>
          <w:tblHeader/>
        </w:trPr>
        <w:tc>
          <w:tcPr>
            <w:tcW w:w="342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7937" w:rsidRPr="006F7FCE" w:rsidTr="00C5097D">
        <w:trPr>
          <w:trHeight w:val="420"/>
        </w:trPr>
        <w:tc>
          <w:tcPr>
            <w:tcW w:w="3420" w:type="dxa"/>
            <w:vAlign w:val="bottom"/>
          </w:tcPr>
          <w:p w:rsidR="00D57937" w:rsidRPr="006F7FCE" w:rsidRDefault="00D57937" w:rsidP="00D57937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D57937" w:rsidRPr="006F7FCE" w:rsidRDefault="00D57937" w:rsidP="00D579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170" w:type="dxa"/>
            <w:vAlign w:val="bottom"/>
          </w:tcPr>
          <w:p w:rsidR="00D57937" w:rsidRPr="006F7FCE" w:rsidRDefault="00D57937" w:rsidP="00D579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6,230</w:t>
            </w:r>
          </w:p>
        </w:tc>
        <w:tc>
          <w:tcPr>
            <w:tcW w:w="270" w:type="dxa"/>
            <w:vAlign w:val="bottom"/>
          </w:tcPr>
          <w:p w:rsidR="00D57937" w:rsidRPr="006F7FCE" w:rsidRDefault="00D57937" w:rsidP="00D57937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57937" w:rsidRPr="006F7FCE" w:rsidRDefault="00615D01" w:rsidP="00D579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D57937" w:rsidRPr="006F7FCE" w:rsidRDefault="00D57937" w:rsidP="00D57937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57937" w:rsidRPr="006F7FCE" w:rsidRDefault="00D57937" w:rsidP="00D57937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7937" w:rsidRPr="006F7FCE" w:rsidRDefault="00D57937" w:rsidP="00D57937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57937" w:rsidRPr="00E62B66" w:rsidRDefault="00D57937" w:rsidP="00E62B66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B66">
              <w:rPr>
                <w:rFonts w:ascii="Angsana New" w:hAnsi="Angsana New"/>
                <w:sz w:val="30"/>
                <w:szCs w:val="30"/>
              </w:rPr>
              <w:t>3,557</w:t>
            </w:r>
          </w:p>
        </w:tc>
      </w:tr>
      <w:tr w:rsidR="00D57937" w:rsidRPr="006F7FCE" w:rsidTr="00C5097D">
        <w:trPr>
          <w:trHeight w:val="420"/>
        </w:trPr>
        <w:tc>
          <w:tcPr>
            <w:tcW w:w="3420" w:type="dxa"/>
            <w:vAlign w:val="bottom"/>
          </w:tcPr>
          <w:p w:rsidR="00D57937" w:rsidRDefault="00D57937" w:rsidP="00D57937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ค่าเผื่อการลดมูลค่า</w:t>
            </w:r>
          </w:p>
          <w:p w:rsidR="00D57937" w:rsidRPr="006F7FCE" w:rsidRDefault="00D57937" w:rsidP="00D57937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ของสินค้า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D57937" w:rsidRPr="006F7FCE" w:rsidRDefault="00D57937" w:rsidP="00D579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19,974</w:t>
            </w:r>
          </w:p>
        </w:tc>
        <w:tc>
          <w:tcPr>
            <w:tcW w:w="270" w:type="dxa"/>
            <w:vAlign w:val="bottom"/>
          </w:tcPr>
          <w:p w:rsidR="00D57937" w:rsidRPr="006F7FCE" w:rsidRDefault="00D57937" w:rsidP="00D57937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57937" w:rsidRPr="006F7FCE" w:rsidRDefault="00615D01" w:rsidP="00D579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D57937" w:rsidRPr="006F7FCE" w:rsidRDefault="00D57937" w:rsidP="00D57937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57937" w:rsidRPr="006F7FCE" w:rsidRDefault="00D57937" w:rsidP="00D57937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7937" w:rsidRPr="006F7FCE" w:rsidRDefault="00D57937" w:rsidP="00D57937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57937" w:rsidRPr="00E62B66" w:rsidRDefault="00D57937" w:rsidP="00E62B66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B66">
              <w:rPr>
                <w:rFonts w:ascii="Angsana New" w:hAnsi="Angsana New"/>
                <w:sz w:val="30"/>
                <w:szCs w:val="30"/>
              </w:rPr>
              <w:t>17,372</w:t>
            </w: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Default="00615D01" w:rsidP="00615D01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  <w:p w:rsidR="00615D01" w:rsidRDefault="00615D01" w:rsidP="00615D01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ค่าเผื่อจากการลดมูลค่า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</w:t>
            </w:r>
          </w:p>
          <w:p w:rsidR="00615D01" w:rsidRPr="006F7FCE" w:rsidRDefault="00615D01" w:rsidP="00615D01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เงินลงทุน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615D01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Default="00615D01" w:rsidP="00615D01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Pr="006F7FCE" w:rsidRDefault="00615D01" w:rsidP="00615D01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15D01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Default="00615D01" w:rsidP="00615D01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Pr="006F7FCE" w:rsidRDefault="00615D01" w:rsidP="00615D01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170" w:type="dxa"/>
          </w:tcPr>
          <w:p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7,016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7,220</w:t>
            </w: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170" w:type="dxa"/>
          </w:tcPr>
          <w:p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18,139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17,061</w:t>
            </w: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170" w:type="dxa"/>
          </w:tcPr>
          <w:p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36,642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1,824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38,466</w:t>
            </w: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Default="00615D01" w:rsidP="00615D01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ประมาณการหนี้สินต้นทุน</w:t>
            </w:r>
          </w:p>
          <w:p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1170" w:type="dxa"/>
          </w:tcPr>
          <w:p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2,011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1,982</w:t>
            </w: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:rsidR="00615D01" w:rsidRPr="005030E8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B0F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5030E8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615D01" w:rsidRPr="006F7FCE" w:rsidTr="00C5097D">
        <w:trPr>
          <w:trHeight w:val="442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5D01" w:rsidRPr="00B43E22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92,664</w:t>
            </w:r>
          </w:p>
        </w:tc>
        <w:tc>
          <w:tcPr>
            <w:tcW w:w="270" w:type="dxa"/>
            <w:vAlign w:val="bottom"/>
          </w:tcPr>
          <w:p w:rsidR="00615D01" w:rsidRPr="00B43E22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5D01" w:rsidRPr="00615D01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5D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(4,060)</w:t>
            </w:r>
          </w:p>
        </w:tc>
        <w:tc>
          <w:tcPr>
            <w:tcW w:w="269" w:type="dxa"/>
            <w:vAlign w:val="bottom"/>
          </w:tcPr>
          <w:p w:rsidR="00615D01" w:rsidRPr="00B43E22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5D01" w:rsidRPr="00D57937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9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B43E22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5D01" w:rsidRPr="00B43E22" w:rsidRDefault="00615D01" w:rsidP="00615D0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88,604</w:t>
            </w:r>
          </w:p>
        </w:tc>
      </w:tr>
      <w:tr w:rsidR="00615D01" w:rsidRPr="006F7FCE" w:rsidTr="00C5097D">
        <w:trPr>
          <w:trHeight w:val="64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F14AEE" w:rsidRDefault="00F14AEE" w:rsidP="00F14AEE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69"/>
        <w:gridCol w:w="1261"/>
        <w:gridCol w:w="270"/>
        <w:gridCol w:w="1260"/>
      </w:tblGrid>
      <w:tr w:rsidR="00D60857" w:rsidRPr="006F7FCE" w:rsidTr="00FF058D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:rsidR="00D60857" w:rsidRPr="006F7FCE" w:rsidRDefault="00D60857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D60857" w:rsidRPr="006F7FCE" w:rsidRDefault="00D60857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4AEE" w:rsidRPr="006F7FCE" w:rsidTr="00C5097D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F7FCE">
              <w:rPr>
                <w:rFonts w:ascii="Angsana New" w:hAnsi="Angsana New"/>
                <w:sz w:val="30"/>
                <w:szCs w:val="30"/>
              </w:rPr>
              <w:t>)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60857" w:rsidRPr="006F7FCE" w:rsidTr="00C5097D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:rsidR="00D60857" w:rsidRPr="006F7FCE" w:rsidRDefault="00D60857" w:rsidP="00D60857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60857" w:rsidRPr="006F7FCE" w:rsidTr="00C5097D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:rsidR="00D60857" w:rsidRPr="00D60857" w:rsidRDefault="00D60857" w:rsidP="00D6085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14AEE" w:rsidRPr="006F7FCE" w:rsidTr="00C5097D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F14AEE" w:rsidRPr="009E16A3" w:rsidRDefault="00F14AEE" w:rsidP="00C5097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16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AEE" w:rsidRPr="006F7FCE" w:rsidTr="00C5097D">
        <w:trPr>
          <w:trHeight w:val="420"/>
        </w:trPr>
        <w:tc>
          <w:tcPr>
            <w:tcW w:w="342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6F7FCE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  <w:t>ของค่าเสื่อมราคา)</w:t>
            </w:r>
          </w:p>
        </w:tc>
        <w:tc>
          <w:tcPr>
            <w:tcW w:w="1170" w:type="dxa"/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(8,749)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117A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117A8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(8,651)</w:t>
            </w:r>
          </w:p>
        </w:tc>
      </w:tr>
      <w:tr w:rsidR="00615D01" w:rsidRPr="006F7FCE" w:rsidTr="00615D01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170" w:type="dxa"/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(4,325)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117A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(1,803)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117A8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(6,128)</w:t>
            </w:r>
          </w:p>
        </w:tc>
      </w:tr>
      <w:tr w:rsidR="00615D01" w:rsidRPr="006F7FCE" w:rsidTr="00615D01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tabs>
                <w:tab w:val="clear" w:pos="227"/>
                <w:tab w:val="clear" w:pos="454"/>
                <w:tab w:val="left" w:pos="257"/>
                <w:tab w:val="left" w:pos="522"/>
              </w:tabs>
              <w:ind w:left="162" w:righ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นทรัพย์ที่ได้จากการซื้อบริษัทย่อย</w:t>
            </w:r>
          </w:p>
        </w:tc>
        <w:tc>
          <w:tcPr>
            <w:tcW w:w="1170" w:type="dxa"/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(64,751)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117A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5D01" w:rsidRPr="006F7FCE" w:rsidRDefault="00615D01" w:rsidP="00117A8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(64,492)</w:t>
            </w:r>
          </w:p>
        </w:tc>
      </w:tr>
      <w:tr w:rsidR="00615D01" w:rsidRPr="006F7FCE" w:rsidTr="00615D01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15D01" w:rsidRPr="00615D01" w:rsidRDefault="00615D01" w:rsidP="00117A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15D01" w:rsidRPr="00117A8E" w:rsidRDefault="00615D01" w:rsidP="00117A8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117A8E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615D01" w:rsidRPr="006F7FCE" w:rsidTr="00615D01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(77,825)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5D01" w:rsidRPr="00117A8E" w:rsidRDefault="00615D01" w:rsidP="00117A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7A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(1,465)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5D01" w:rsidRPr="00615D01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D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(79,290)</w:t>
            </w:r>
          </w:p>
        </w:tc>
      </w:tr>
      <w:tr w:rsidR="00615D01" w:rsidRPr="006F7FCE" w:rsidTr="00C5097D">
        <w:trPr>
          <w:trHeight w:hRule="exact" w:val="202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615D01" w:rsidRPr="00615D01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5D01" w:rsidRPr="006F7FCE" w:rsidTr="00C5097D">
        <w:trPr>
          <w:trHeight w:val="420"/>
        </w:trPr>
        <w:tc>
          <w:tcPr>
            <w:tcW w:w="3420" w:type="dxa"/>
            <w:vAlign w:val="bottom"/>
          </w:tcPr>
          <w:p w:rsidR="00615D01" w:rsidRPr="006F7FCE" w:rsidRDefault="00615D01" w:rsidP="00615D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14,839</w:t>
            </w:r>
          </w:p>
        </w:tc>
        <w:tc>
          <w:tcPr>
            <w:tcW w:w="270" w:type="dxa"/>
            <w:vAlign w:val="bottom"/>
          </w:tcPr>
          <w:p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15D01" w:rsidRPr="006F7FCE" w:rsidRDefault="00402D29" w:rsidP="00615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15D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615D01" w:rsidRPr="00615D01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D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15D01" w:rsidRPr="006F7FCE" w:rsidRDefault="00615D01" w:rsidP="00615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9,314</w:t>
            </w:r>
          </w:p>
        </w:tc>
      </w:tr>
    </w:tbl>
    <w:p w:rsidR="00F14AEE" w:rsidRDefault="00F14AEE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F14AEE" w:rsidRDefault="00F14AEE" w:rsidP="00F14AEE">
      <w:r>
        <w:br w:type="page"/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270"/>
        <w:gridCol w:w="1080"/>
        <w:gridCol w:w="269"/>
        <w:gridCol w:w="1261"/>
        <w:gridCol w:w="270"/>
        <w:gridCol w:w="1170"/>
        <w:gridCol w:w="270"/>
        <w:gridCol w:w="1080"/>
      </w:tblGrid>
      <w:tr w:rsidR="00D60857" w:rsidRPr="006F7FCE" w:rsidTr="00FF058D">
        <w:trPr>
          <w:trHeight w:val="420"/>
        </w:trPr>
        <w:tc>
          <w:tcPr>
            <w:tcW w:w="3060" w:type="dxa"/>
            <w:shd w:val="clear" w:color="auto" w:fill="auto"/>
            <w:vAlign w:val="bottom"/>
          </w:tcPr>
          <w:p w:rsidR="00D60857" w:rsidRPr="006F7FCE" w:rsidRDefault="00D60857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vAlign w:val="bottom"/>
          </w:tcPr>
          <w:p w:rsidR="00D60857" w:rsidRPr="006F7FCE" w:rsidRDefault="00D60857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shd w:val="clear" w:color="auto" w:fill="auto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F7FCE">
              <w:rPr>
                <w:rFonts w:ascii="Angsana New" w:hAnsi="Angsana New"/>
                <w:sz w:val="30"/>
                <w:szCs w:val="30"/>
              </w:rPr>
              <w:t>)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60857" w:rsidRPr="006F7FCE" w:rsidTr="00C5097D">
        <w:trPr>
          <w:trHeight w:val="420"/>
        </w:trPr>
        <w:tc>
          <w:tcPr>
            <w:tcW w:w="3060" w:type="dxa"/>
            <w:shd w:val="clear" w:color="auto" w:fill="auto"/>
            <w:vAlign w:val="bottom"/>
          </w:tcPr>
          <w:p w:rsidR="00D60857" w:rsidRPr="006F7FCE" w:rsidRDefault="00D60857" w:rsidP="00D60857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</w:t>
            </w:r>
          </w:p>
        </w:tc>
        <w:tc>
          <w:tcPr>
            <w:tcW w:w="27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60857" w:rsidRPr="006F7FCE" w:rsidTr="00C5097D">
        <w:trPr>
          <w:trHeight w:val="420"/>
        </w:trPr>
        <w:tc>
          <w:tcPr>
            <w:tcW w:w="3060" w:type="dxa"/>
            <w:shd w:val="clear" w:color="auto" w:fill="auto"/>
            <w:vAlign w:val="bottom"/>
          </w:tcPr>
          <w:p w:rsidR="00D60857" w:rsidRPr="00D60857" w:rsidRDefault="00D60857" w:rsidP="00D6085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270" w:type="dxa"/>
            <w:vAlign w:val="bottom"/>
          </w:tcPr>
          <w:p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14AEE" w:rsidRPr="006F7FCE" w:rsidTr="00C5097D">
        <w:trPr>
          <w:trHeight w:val="146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9"/>
          </w:tcPr>
          <w:p w:rsidR="00F14AEE" w:rsidRPr="006F7FCE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857" w:rsidRPr="006F7FCE" w:rsidTr="00C5097D">
        <w:trPr>
          <w:trHeight w:val="299"/>
          <w:tblHeader/>
        </w:trPr>
        <w:tc>
          <w:tcPr>
            <w:tcW w:w="3060" w:type="dxa"/>
            <w:vAlign w:val="bottom"/>
          </w:tcPr>
          <w:p w:rsidR="00D60857" w:rsidRPr="006F7FCE" w:rsidRDefault="00CD054D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AEE" w:rsidRPr="006F7FCE" w:rsidTr="00C5097D">
        <w:trPr>
          <w:trHeight w:val="299"/>
          <w:tblHeader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F14AEE" w:rsidRPr="006F7FCE" w:rsidRDefault="00F14AEE" w:rsidP="00C509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8,629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(5,819)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6F7FC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6,230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Default="00F14AEE" w:rsidP="00C5097D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ค่าเผื่อการลดมูลค่า</w:t>
            </w:r>
          </w:p>
          <w:p w:rsidR="00F14AEE" w:rsidRPr="006F7FCE" w:rsidRDefault="00F14AEE" w:rsidP="00C5097D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ของสินค้า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(2,517)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Pr="006F7FC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22,491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19,974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Default="00F14AEE" w:rsidP="00C5097D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  <w:p w:rsidR="00F14AEE" w:rsidRDefault="00F14AEE" w:rsidP="00C5097D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ค่าเผื่อจากการลดมูลค่า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</w:t>
            </w:r>
          </w:p>
          <w:p w:rsidR="00F14AEE" w:rsidRPr="006F7FCE" w:rsidRDefault="00F14AEE" w:rsidP="00C5097D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เงินลงทุน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Pr="006F7FC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4AE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Default="00F14AEE" w:rsidP="00C5097D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Pr="006F7FCE" w:rsidRDefault="00F14AEE" w:rsidP="00C5097D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6,018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Pr="006F7FC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4AEE" w:rsidRDefault="00F14AEE" w:rsidP="00C5097D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Pr="006F7FCE" w:rsidRDefault="00F14AEE" w:rsidP="00C5097D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7,016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:rsidR="00F14AEE" w:rsidRPr="006F7FCE" w:rsidRDefault="00F14AEE" w:rsidP="00C509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16,990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1,149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4AEE" w:rsidRDefault="00F14AEE" w:rsidP="00C5097D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Pr="006F7FCE" w:rsidRDefault="00F14AEE" w:rsidP="00C5097D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18,139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F14AEE" w:rsidRPr="006F7FCE" w:rsidRDefault="00F14AEE" w:rsidP="00C509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26,000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0C0B3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(305)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Pr="006F7FC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8,443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4AEE" w:rsidRDefault="00F14AEE" w:rsidP="00C5097D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Pr="006F7FCE" w:rsidRDefault="00F14AEE" w:rsidP="00C5097D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36,642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Default="00F14AEE" w:rsidP="00C5097D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ประมาณการหนี้สินต้นทุน</w:t>
            </w:r>
          </w:p>
          <w:p w:rsidR="00F14AEE" w:rsidRPr="006F7FCE" w:rsidRDefault="00F14AEE" w:rsidP="00C5097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(35)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Pr="006F7FCE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2,046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14AEE" w:rsidRDefault="00F14AEE" w:rsidP="00C5097D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14AEE" w:rsidRPr="006F7FCE" w:rsidRDefault="00F14AEE" w:rsidP="00C5097D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2,011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5030E8" w:rsidRDefault="00F14AEE" w:rsidP="00C5097D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B0F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F14AEE" w:rsidRPr="006F7FCE" w:rsidTr="00C5097D">
        <w:trPr>
          <w:trHeight w:val="442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B43E22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3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57,637</w:t>
            </w:r>
          </w:p>
        </w:tc>
        <w:tc>
          <w:tcPr>
            <w:tcW w:w="270" w:type="dxa"/>
            <w:vAlign w:val="bottom"/>
          </w:tcPr>
          <w:p w:rsidR="00F14AEE" w:rsidRPr="00B43E22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B43E22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3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  <w:r w:rsidRPr="00B43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F14AEE" w:rsidRPr="00B43E22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0C0B3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0B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(305)</w:t>
            </w:r>
          </w:p>
        </w:tc>
        <w:tc>
          <w:tcPr>
            <w:tcW w:w="270" w:type="dxa"/>
          </w:tcPr>
          <w:p w:rsidR="00F14AEE" w:rsidRPr="00B43E22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14AEE" w:rsidRPr="00B43E22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E22">
              <w:rPr>
                <w:rFonts w:ascii="Angsana New" w:hAnsi="Angsana New"/>
                <w:b/>
                <w:bCs/>
                <w:sz w:val="30"/>
                <w:szCs w:val="30"/>
              </w:rPr>
              <w:t>39,491</w:t>
            </w:r>
          </w:p>
        </w:tc>
        <w:tc>
          <w:tcPr>
            <w:tcW w:w="270" w:type="dxa"/>
            <w:vAlign w:val="bottom"/>
          </w:tcPr>
          <w:p w:rsidR="00F14AEE" w:rsidRPr="00B43E22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B43E22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3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92,664</w:t>
            </w:r>
          </w:p>
        </w:tc>
      </w:tr>
      <w:tr w:rsidR="00F14AEE" w:rsidRPr="006F7FCE" w:rsidTr="00C5097D">
        <w:trPr>
          <w:trHeight w:val="64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F14AEE" w:rsidRDefault="00F14AEE" w:rsidP="00F14AEE">
      <w:r>
        <w:br w:type="page"/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270"/>
        <w:gridCol w:w="1080"/>
        <w:gridCol w:w="269"/>
        <w:gridCol w:w="1261"/>
        <w:gridCol w:w="270"/>
        <w:gridCol w:w="1170"/>
        <w:gridCol w:w="270"/>
        <w:gridCol w:w="1080"/>
      </w:tblGrid>
      <w:tr w:rsidR="00F14AEE" w:rsidRPr="006F7FCE" w:rsidTr="00C5097D">
        <w:trPr>
          <w:trHeight w:hRule="exact" w:val="389"/>
        </w:trPr>
        <w:tc>
          <w:tcPr>
            <w:tcW w:w="3060" w:type="dxa"/>
            <w:shd w:val="clear" w:color="auto" w:fill="auto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  <w:lastRenderedPageBreak/>
              <w:br/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14AEE" w:rsidRPr="006F7FCE" w:rsidTr="00C5097D">
        <w:trPr>
          <w:trHeight w:hRule="exact" w:val="389"/>
        </w:trPr>
        <w:tc>
          <w:tcPr>
            <w:tcW w:w="3060" w:type="dxa"/>
            <w:shd w:val="clear" w:color="auto" w:fill="auto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F7FCE">
              <w:rPr>
                <w:rFonts w:ascii="Angsana New" w:hAnsi="Angsana New"/>
                <w:sz w:val="30"/>
                <w:szCs w:val="30"/>
              </w:rPr>
              <w:t>)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D054D" w:rsidRPr="006F7FCE" w:rsidTr="00C5097D">
        <w:trPr>
          <w:trHeight w:hRule="exact" w:val="389"/>
        </w:trPr>
        <w:tc>
          <w:tcPr>
            <w:tcW w:w="3060" w:type="dxa"/>
            <w:shd w:val="clear" w:color="auto" w:fill="auto"/>
            <w:vAlign w:val="bottom"/>
          </w:tcPr>
          <w:p w:rsidR="00CD054D" w:rsidRPr="006F7FCE" w:rsidRDefault="00CD054D" w:rsidP="00CD054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D054D" w:rsidRPr="006F7FCE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CD054D" w:rsidRPr="006F7FCE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D054D" w:rsidRPr="006F7FCE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CD054D" w:rsidRPr="006F7FCE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D054D" w:rsidRPr="006F7FCE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CD054D" w:rsidRPr="006F7FCE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54D" w:rsidRPr="006F7FCE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</w:t>
            </w:r>
          </w:p>
        </w:tc>
        <w:tc>
          <w:tcPr>
            <w:tcW w:w="270" w:type="dxa"/>
            <w:vAlign w:val="bottom"/>
          </w:tcPr>
          <w:p w:rsidR="00CD054D" w:rsidRPr="006F7FCE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D054D" w:rsidRPr="006F7FCE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D054D" w:rsidRPr="006F7FCE" w:rsidTr="00C5097D">
        <w:trPr>
          <w:trHeight w:hRule="exact" w:val="389"/>
        </w:trPr>
        <w:tc>
          <w:tcPr>
            <w:tcW w:w="3060" w:type="dxa"/>
            <w:shd w:val="clear" w:color="auto" w:fill="auto"/>
            <w:vAlign w:val="bottom"/>
          </w:tcPr>
          <w:p w:rsidR="00CD054D" w:rsidRPr="00D60857" w:rsidRDefault="00CD054D" w:rsidP="00CD054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:rsidR="00CD054D" w:rsidRPr="006F7FCE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CD054D" w:rsidRPr="006F7FCE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D054D" w:rsidRPr="006F7FCE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CD054D" w:rsidRPr="006F7FCE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D054D" w:rsidRPr="006F7FCE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CD054D" w:rsidRPr="006F7FCE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54D" w:rsidRPr="006F7FCE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270" w:type="dxa"/>
            <w:vAlign w:val="bottom"/>
          </w:tcPr>
          <w:p w:rsidR="00CD054D" w:rsidRPr="006F7FCE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D054D" w:rsidRPr="006F7FCE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14AEE" w:rsidRPr="006F7FCE" w:rsidTr="00C5097D">
        <w:trPr>
          <w:trHeight w:val="146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9"/>
          </w:tcPr>
          <w:p w:rsidR="00F14AEE" w:rsidRPr="006F7FCE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  <w:t>ของค่าเสื่อมราคา)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(1,909)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(6,993</w:t>
            </w: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(8,749)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(3,126)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(1,100)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</w:t>
            </w: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(4,325)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tabs>
                <w:tab w:val="clear" w:pos="227"/>
                <w:tab w:val="clear" w:pos="454"/>
                <w:tab w:val="left" w:pos="257"/>
                <w:tab w:val="left" w:pos="522"/>
              </w:tabs>
              <w:ind w:left="162" w:righ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นทรัพย์ที่ได้จากการซื้อ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(64,751</w:t>
            </w: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(64,751)</w:t>
            </w: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(5,035)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(947)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471D54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D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(71,843)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(77,825)</w:t>
            </w:r>
          </w:p>
        </w:tc>
      </w:tr>
      <w:tr w:rsidR="00F14AEE" w:rsidRPr="006F7FCE" w:rsidTr="00C5097D">
        <w:trPr>
          <w:trHeight w:hRule="exact" w:val="202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AEE" w:rsidRPr="006F7FCE" w:rsidTr="00C5097D">
        <w:trPr>
          <w:trHeight w:val="420"/>
        </w:trPr>
        <w:tc>
          <w:tcPr>
            <w:tcW w:w="3060" w:type="dxa"/>
            <w:vAlign w:val="bottom"/>
          </w:tcPr>
          <w:p w:rsidR="00F14AEE" w:rsidRPr="006F7FCE" w:rsidRDefault="00F14AEE" w:rsidP="00C5097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52,602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(5,106)</w:t>
            </w:r>
          </w:p>
        </w:tc>
        <w:tc>
          <w:tcPr>
            <w:tcW w:w="269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F14AEE" w:rsidRPr="000C0B3E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0B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(305)</w:t>
            </w:r>
          </w:p>
        </w:tc>
        <w:tc>
          <w:tcPr>
            <w:tcW w:w="270" w:type="dxa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(32,352)</w:t>
            </w:r>
          </w:p>
        </w:tc>
        <w:tc>
          <w:tcPr>
            <w:tcW w:w="270" w:type="dxa"/>
            <w:vAlign w:val="bottom"/>
          </w:tcPr>
          <w:p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14AEE" w:rsidRPr="006F7FCE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14,839</w:t>
            </w:r>
          </w:p>
        </w:tc>
      </w:tr>
    </w:tbl>
    <w:p w:rsidR="00F14AEE" w:rsidRDefault="00F14AEE" w:rsidP="00F14AEE"/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69"/>
        <w:gridCol w:w="1261"/>
        <w:gridCol w:w="270"/>
        <w:gridCol w:w="1170"/>
      </w:tblGrid>
      <w:tr w:rsidR="00F14AEE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F14AEE" w:rsidRPr="00E33F25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50" w:type="dxa"/>
            <w:vAlign w:val="bottom"/>
          </w:tcPr>
          <w:p w:rsidR="00F14AEE" w:rsidRPr="00E33F25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14AEE" w:rsidRPr="00E33F25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D054D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CD054D" w:rsidRPr="00DA2D9C" w:rsidRDefault="00CD054D" w:rsidP="00CD054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D054D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CD054D" w:rsidRPr="00D60857" w:rsidRDefault="00CD054D" w:rsidP="00CD054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F14AEE" w:rsidRPr="00DA2D9C" w:rsidRDefault="00F14AEE" w:rsidP="00C5097D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054D" w:rsidRPr="00DA2D9C" w:rsidTr="00C5097D">
        <w:trPr>
          <w:trHeight w:val="420"/>
        </w:trPr>
        <w:tc>
          <w:tcPr>
            <w:tcW w:w="3510" w:type="dxa"/>
            <w:vAlign w:val="bottom"/>
          </w:tcPr>
          <w:p w:rsidR="00CD054D" w:rsidRPr="00DA2D9C" w:rsidRDefault="00CD054D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5C42" w:rsidRPr="00DA2D9C" w:rsidTr="00C5097D">
        <w:trPr>
          <w:trHeight w:val="420"/>
        </w:trPr>
        <w:tc>
          <w:tcPr>
            <w:tcW w:w="3510" w:type="dxa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5A5C42" w:rsidRPr="00DA2D9C" w:rsidRDefault="005A5C42" w:rsidP="005A5C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2,481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(2,285)</w:t>
            </w: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</w:tr>
      <w:tr w:rsidR="005A5C42" w:rsidRPr="00DA2D9C" w:rsidTr="00C5097D">
        <w:trPr>
          <w:trHeight w:val="420"/>
        </w:trPr>
        <w:tc>
          <w:tcPr>
            <w:tcW w:w="3510" w:type="dxa"/>
            <w:vAlign w:val="bottom"/>
          </w:tcPr>
          <w:p w:rsidR="005A5C42" w:rsidRPr="002D426A" w:rsidRDefault="005A5C42" w:rsidP="005A5C42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สินค้าล้าสมัย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</w:t>
            </w:r>
            <w:r w:rsidR="000B5A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</w:t>
            </w:r>
          </w:p>
        </w:tc>
      </w:tr>
      <w:tr w:rsidR="005A5C42" w:rsidRPr="00DA2D9C" w:rsidTr="00C5097D">
        <w:trPr>
          <w:trHeight w:val="420"/>
        </w:trPr>
        <w:tc>
          <w:tcPr>
            <w:tcW w:w="3510" w:type="dxa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5A5C42" w:rsidRPr="00DA2D9C" w:rsidRDefault="005A5C42" w:rsidP="005A5C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6,443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6,824</w:t>
            </w:r>
          </w:p>
        </w:tc>
      </w:tr>
      <w:tr w:rsidR="005A5C42" w:rsidRPr="00DA2D9C" w:rsidTr="00C5097D">
        <w:trPr>
          <w:trHeight w:val="420"/>
        </w:trPr>
        <w:tc>
          <w:tcPr>
            <w:tcW w:w="3510" w:type="dxa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5A5C42" w:rsidRPr="00DA2D9C" w:rsidRDefault="005A5C42" w:rsidP="005A5C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35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25,727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(316)</w:t>
            </w: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25,411</w:t>
            </w:r>
          </w:p>
        </w:tc>
      </w:tr>
      <w:tr w:rsidR="005A5C42" w:rsidRPr="00DA2D9C" w:rsidTr="00C5097D">
        <w:trPr>
          <w:trHeight w:val="420"/>
        </w:trPr>
        <w:tc>
          <w:tcPr>
            <w:tcW w:w="3510" w:type="dxa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35,544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C42" w:rsidRPr="00837CEB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7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(2,581)</w:t>
            </w: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5C4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32,963</w:t>
            </w:r>
          </w:p>
        </w:tc>
      </w:tr>
      <w:tr w:rsidR="005A5C42" w:rsidRPr="00DA2D9C" w:rsidTr="00C5097D">
        <w:trPr>
          <w:trHeight w:val="420"/>
        </w:trPr>
        <w:tc>
          <w:tcPr>
            <w:tcW w:w="3510" w:type="dxa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A5C42" w:rsidRPr="00DA2D9C" w:rsidRDefault="005A5C42" w:rsidP="005A5C42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5C42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5A5C42" w:rsidRPr="00E33F25" w:rsidRDefault="005A5C42" w:rsidP="005A5C42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A5C42" w:rsidRPr="00E33F25" w:rsidRDefault="005A5C42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5A5C42" w:rsidRPr="00E33F25" w:rsidRDefault="005A5C42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5A5C42" w:rsidRPr="00DA2D9C" w:rsidRDefault="005A5C42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5C42" w:rsidRPr="00DA2D9C" w:rsidRDefault="005A5C42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A5C42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A5C42" w:rsidRPr="00DA2D9C" w:rsidRDefault="005A5C42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5A5C42" w:rsidRPr="00DA2D9C" w:rsidRDefault="005A5C42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5C42" w:rsidRPr="00DA2D9C" w:rsidRDefault="005A5C42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D054D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CD054D" w:rsidRPr="00DA2D9C" w:rsidRDefault="00CD054D" w:rsidP="00CD054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D054D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CD054D" w:rsidRPr="00D60857" w:rsidRDefault="00CD054D" w:rsidP="00CD054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5A5C42" w:rsidRPr="00DA2D9C" w:rsidTr="00C5097D">
        <w:trPr>
          <w:trHeight w:val="420"/>
        </w:trPr>
        <w:tc>
          <w:tcPr>
            <w:tcW w:w="3510" w:type="dxa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5A5C42" w:rsidRPr="00DA2D9C" w:rsidRDefault="005A5C42" w:rsidP="005A5C42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C42" w:rsidRPr="00DA2D9C" w:rsidTr="005A5C42">
        <w:trPr>
          <w:trHeight w:val="420"/>
        </w:trPr>
        <w:tc>
          <w:tcPr>
            <w:tcW w:w="3510" w:type="dxa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A5C42" w:rsidRPr="00DA2D9C" w:rsidRDefault="005A5C42" w:rsidP="005A5C42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5C42" w:rsidRPr="00DA2D9C" w:rsidTr="005A5C42">
        <w:trPr>
          <w:trHeight w:val="420"/>
        </w:trPr>
        <w:tc>
          <w:tcPr>
            <w:tcW w:w="3510" w:type="dxa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(4,193)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(1,731)</w:t>
            </w: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(5,924)</w:t>
            </w:r>
          </w:p>
        </w:tc>
      </w:tr>
      <w:tr w:rsidR="005A5C42" w:rsidRPr="00DA2D9C" w:rsidTr="005A5C42">
        <w:trPr>
          <w:trHeight w:val="420"/>
        </w:trPr>
        <w:tc>
          <w:tcPr>
            <w:tcW w:w="3510" w:type="dxa"/>
            <w:vAlign w:val="bottom"/>
          </w:tcPr>
          <w:p w:rsidR="005A5C42" w:rsidRPr="005A5C42" w:rsidRDefault="005A5C42" w:rsidP="005A5C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5C42">
              <w:rPr>
                <w:rFonts w:ascii="Angsana New" w:hAnsi="Angsana New" w:hint="cs"/>
                <w:sz w:val="30"/>
                <w:szCs w:val="30"/>
                <w:cs/>
              </w:rPr>
              <w:t>สิทธิในการได้รับผลิตภัณฑ์คืน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5C42" w:rsidRPr="005A5C42" w:rsidRDefault="005A5C42" w:rsidP="005A5C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A5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A5C42" w:rsidRPr="005A5C42" w:rsidRDefault="005A5C42" w:rsidP="005A5C4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A5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A5C42" w:rsidRPr="00DA2D9C" w:rsidTr="005A5C42">
        <w:trPr>
          <w:trHeight w:val="420"/>
        </w:trPr>
        <w:tc>
          <w:tcPr>
            <w:tcW w:w="3510" w:type="dxa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C42" w:rsidRPr="008E2A24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2A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(4,193)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C42" w:rsidRPr="008E2A24" w:rsidRDefault="005A5C42" w:rsidP="005A5C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(1,750)</w:t>
            </w: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C42" w:rsidRPr="00471D54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D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A5C42" w:rsidRPr="005A5C42" w:rsidRDefault="005A5C42" w:rsidP="005A5C4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5A5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5A5C42" w:rsidRPr="00DA2D9C" w:rsidTr="00C5097D">
        <w:trPr>
          <w:trHeight w:val="420"/>
        </w:trPr>
        <w:tc>
          <w:tcPr>
            <w:tcW w:w="3510" w:type="dxa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5C42" w:rsidRPr="00DA2D9C" w:rsidRDefault="005A5C42" w:rsidP="005A5C42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5A5C42" w:rsidRPr="007541AF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5C42" w:rsidRPr="00E33F25" w:rsidTr="00C5097D">
        <w:trPr>
          <w:trHeight w:val="420"/>
        </w:trPr>
        <w:tc>
          <w:tcPr>
            <w:tcW w:w="3510" w:type="dxa"/>
            <w:vAlign w:val="bottom"/>
          </w:tcPr>
          <w:p w:rsidR="005A5C42" w:rsidRPr="00DA2D9C" w:rsidRDefault="005A5C42" w:rsidP="005A5C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5A5C42" w:rsidRPr="00A315CF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31,351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5A5C42" w:rsidRPr="00DA2D9C" w:rsidRDefault="002C61BA" w:rsidP="005A5C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B5A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5A5C42" w:rsidRPr="00471D54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D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A5C42" w:rsidRPr="00A315CF" w:rsidRDefault="000B5A0D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27,020</w:t>
            </w:r>
          </w:p>
        </w:tc>
      </w:tr>
    </w:tbl>
    <w:p w:rsidR="00F14AEE" w:rsidRPr="00A564F9" w:rsidRDefault="00F14AEE" w:rsidP="00F14AEE">
      <w:pPr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69"/>
        <w:gridCol w:w="1261"/>
        <w:gridCol w:w="270"/>
        <w:gridCol w:w="1170"/>
      </w:tblGrid>
      <w:tr w:rsidR="00F14AEE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F14AEE" w:rsidRPr="00E33F25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50" w:type="dxa"/>
            <w:vAlign w:val="bottom"/>
          </w:tcPr>
          <w:p w:rsidR="00F14AEE" w:rsidRPr="00E33F25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14AEE" w:rsidRPr="00E33F25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D054D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CD054D" w:rsidRPr="00DA2D9C" w:rsidRDefault="00CD054D" w:rsidP="00CD054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D054D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CD054D" w:rsidRPr="00D60857" w:rsidRDefault="00CD054D" w:rsidP="00CD054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F14AEE" w:rsidRPr="00DA2D9C" w:rsidRDefault="00F14AEE" w:rsidP="00C5097D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054D" w:rsidRPr="00DA2D9C" w:rsidTr="00C5097D">
        <w:trPr>
          <w:trHeight w:val="420"/>
        </w:trPr>
        <w:tc>
          <w:tcPr>
            <w:tcW w:w="3510" w:type="dxa"/>
            <w:vAlign w:val="bottom"/>
          </w:tcPr>
          <w:p w:rsidR="00CD054D" w:rsidRPr="00DA2D9C" w:rsidRDefault="00CD054D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F14AEE" w:rsidRPr="00DA2D9C" w:rsidRDefault="00F14AEE" w:rsidP="00C509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8,232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(5,751)</w:t>
            </w: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7541AF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2,481</w:t>
            </w: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2D426A" w:rsidRDefault="00F14AEE" w:rsidP="00C5097D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สินค้าล้าสมัย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7541AF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F14AEE" w:rsidRPr="00DA2D9C" w:rsidRDefault="00F14AEE" w:rsidP="00C509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6,019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7541AF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6,443</w:t>
            </w: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F14AEE" w:rsidRPr="00DA2D9C" w:rsidRDefault="00F14AEE" w:rsidP="00C509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24,314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1,413</w:t>
            </w: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7541AF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25,727</w:t>
            </w: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38,565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(3,021)</w:t>
            </w: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7541AF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35,544</w:t>
            </w: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DA2D9C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DA2D9C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DA2D9C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054D" w:rsidRPr="00DA2D9C" w:rsidTr="00C5097D">
        <w:trPr>
          <w:trHeight w:val="420"/>
        </w:trPr>
        <w:tc>
          <w:tcPr>
            <w:tcW w:w="3510" w:type="dxa"/>
            <w:vAlign w:val="bottom"/>
          </w:tcPr>
          <w:p w:rsidR="00CD054D" w:rsidRPr="00DA2D9C" w:rsidRDefault="00CD054D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D054D" w:rsidRPr="00DA2D9C" w:rsidRDefault="00CD054D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D054D" w:rsidRPr="00DA2D9C" w:rsidRDefault="00CD054D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D054D" w:rsidRPr="00DA2D9C" w:rsidRDefault="00CD054D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CD054D" w:rsidRPr="00DA2D9C" w:rsidRDefault="00CD054D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D054D" w:rsidRPr="00DA2D9C" w:rsidRDefault="00CD054D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D054D" w:rsidRPr="00DA2D9C" w:rsidRDefault="00CD054D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D054D" w:rsidRPr="00DA2D9C" w:rsidRDefault="00CD054D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F14AEE" w:rsidRPr="00E33F25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14AEE" w:rsidRPr="00E33F25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14AEE" w:rsidRPr="00E33F25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D054D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CD054D" w:rsidRPr="00DA2D9C" w:rsidRDefault="00CD054D" w:rsidP="00CD054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D054D" w:rsidRPr="00DA2D9C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CD054D" w:rsidRPr="00D60857" w:rsidRDefault="00CD054D" w:rsidP="00CD054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F14AEE" w:rsidRPr="00DA2D9C" w:rsidRDefault="00F14AEE" w:rsidP="00C5097D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DA2D9C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(3,127)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(1,066)</w:t>
            </w: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14AEE" w:rsidRPr="007541AF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(4,193)</w:t>
            </w: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(3,127)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8E2A24" w:rsidRDefault="00F14AEE" w:rsidP="00C509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2A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(1,066)</w:t>
            </w: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7541AF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4AEE" w:rsidRPr="008E2A24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2A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(4,193)</w:t>
            </w:r>
          </w:p>
        </w:tc>
      </w:tr>
      <w:tr w:rsidR="00F14AEE" w:rsidRPr="00DA2D9C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14AEE" w:rsidRPr="00DA2D9C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F14AEE" w:rsidRPr="007541AF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4AEE" w:rsidRPr="00E33F25" w:rsidTr="00C5097D">
        <w:trPr>
          <w:trHeight w:val="420"/>
        </w:trPr>
        <w:tc>
          <w:tcPr>
            <w:tcW w:w="3510" w:type="dxa"/>
            <w:vAlign w:val="bottom"/>
          </w:tcPr>
          <w:p w:rsidR="00F14AEE" w:rsidRPr="00DA2D9C" w:rsidRDefault="00F14AEE" w:rsidP="00C5097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F14AEE" w:rsidRPr="00A315CF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35,438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F14AEE" w:rsidRPr="00DA2D9C" w:rsidRDefault="00F14AEE" w:rsidP="00C509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(4,087)</w:t>
            </w:r>
          </w:p>
        </w:tc>
        <w:tc>
          <w:tcPr>
            <w:tcW w:w="269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F14AEE" w:rsidRPr="007541AF" w:rsidRDefault="00F14AEE" w:rsidP="00C5097D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14AEE" w:rsidRPr="00DA2D9C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14AEE" w:rsidRPr="00A315CF" w:rsidRDefault="00F14AEE" w:rsidP="00C509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31,351</w:t>
            </w:r>
          </w:p>
        </w:tc>
      </w:tr>
    </w:tbl>
    <w:p w:rsidR="00F14AEE" w:rsidRDefault="00F14AEE" w:rsidP="00F14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2"/>
        <w:gridCol w:w="1332"/>
        <w:gridCol w:w="275"/>
        <w:gridCol w:w="1244"/>
        <w:gridCol w:w="267"/>
        <w:gridCol w:w="1262"/>
        <w:gridCol w:w="275"/>
        <w:gridCol w:w="1174"/>
      </w:tblGrid>
      <w:tr w:rsidR="00F14AEE" w:rsidRPr="00666EFF" w:rsidTr="00C5097D">
        <w:trPr>
          <w:trHeight w:val="420"/>
          <w:tblHeader/>
        </w:trPr>
        <w:tc>
          <w:tcPr>
            <w:tcW w:w="1883" w:type="pct"/>
            <w:vAlign w:val="bottom"/>
          </w:tcPr>
          <w:p w:rsidR="00F14AEE" w:rsidRPr="00CD054D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0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4" w:type="pct"/>
            <w:gridSpan w:val="3"/>
          </w:tcPr>
          <w:p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AEE" w:rsidRPr="00666EFF" w:rsidTr="00C5097D">
        <w:trPr>
          <w:trHeight w:val="420"/>
          <w:tblHeader/>
        </w:trPr>
        <w:tc>
          <w:tcPr>
            <w:tcW w:w="1883" w:type="pct"/>
            <w:vAlign w:val="bottom"/>
          </w:tcPr>
          <w:p w:rsidR="00F14AEE" w:rsidRPr="00CD054D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0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D05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12" w:type="pct"/>
          </w:tcPr>
          <w:p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14AEE" w:rsidRPr="00666EFF" w:rsidTr="00C5097D">
        <w:trPr>
          <w:trHeight w:val="420"/>
          <w:tblHeader/>
        </w:trPr>
        <w:tc>
          <w:tcPr>
            <w:tcW w:w="1883" w:type="pct"/>
            <w:vAlign w:val="bottom"/>
          </w:tcPr>
          <w:p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7" w:type="pct"/>
            <w:gridSpan w:val="7"/>
          </w:tcPr>
          <w:p w:rsidR="00F14AEE" w:rsidRPr="00666EFF" w:rsidRDefault="00F14AEE" w:rsidP="00C5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6E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584" w:rsidRPr="00254D35" w:rsidTr="00C5097D">
        <w:trPr>
          <w:trHeight w:val="420"/>
        </w:trPr>
        <w:tc>
          <w:tcPr>
            <w:tcW w:w="1883" w:type="pct"/>
            <w:vAlign w:val="bottom"/>
          </w:tcPr>
          <w:p w:rsidR="006A5584" w:rsidRPr="00666EFF" w:rsidRDefault="006A5584" w:rsidP="006A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EF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:rsidR="006A5584" w:rsidRPr="00666EFF" w:rsidRDefault="009936AE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428,996</w:t>
            </w:r>
          </w:p>
        </w:tc>
        <w:tc>
          <w:tcPr>
            <w:tcW w:w="147" w:type="pct"/>
          </w:tcPr>
          <w:p w:rsidR="006A5584" w:rsidRPr="00666EFF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:rsidR="006A5584" w:rsidRPr="00666EFF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527,127</w:t>
            </w:r>
          </w:p>
        </w:tc>
        <w:tc>
          <w:tcPr>
            <w:tcW w:w="143" w:type="pct"/>
          </w:tcPr>
          <w:p w:rsidR="006A5584" w:rsidRPr="00666EFF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6A5584" w:rsidRPr="00254D35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A5584" w:rsidRPr="00666EFF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:rsidR="006A5584" w:rsidRPr="00254D35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14AEE" w:rsidRPr="00254D35" w:rsidRDefault="00F14AEE" w:rsidP="00F14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:rsidR="00F14AEE" w:rsidRDefault="00F14AEE" w:rsidP="00F1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t xml:space="preserve">ขาดทุนทางภาษีจะสิ้นอายุในปี </w:t>
      </w:r>
      <w:r>
        <w:rPr>
          <w:rFonts w:ascii="Angsana New" w:hAnsi="Angsana New"/>
          <w:sz w:val="30"/>
          <w:szCs w:val="30"/>
          <w:lang w:val="en-GB"/>
        </w:rPr>
        <w:t>2566</w:t>
      </w:r>
      <w:r w:rsidRPr="000C6EAC">
        <w:rPr>
          <w:rFonts w:ascii="Angsana New" w:hAnsi="Angsana New"/>
          <w:sz w:val="30"/>
          <w:szCs w:val="30"/>
          <w:cs/>
          <w:lang w:val="en-GB"/>
        </w:rPr>
        <w:t xml:space="preserve"> ผลแตกต่างชั่วคราวที่ใช้หักภาษีที่ยังไ</w:t>
      </w:r>
      <w:r>
        <w:rPr>
          <w:rFonts w:ascii="Angsana New" w:hAnsi="Angsana New"/>
          <w:sz w:val="30"/>
          <w:szCs w:val="30"/>
          <w:cs/>
          <w:lang w:val="en-GB"/>
        </w:rPr>
        <w:t>ม่สิ้นอายุตามกฎหมายเกี่ยวกับภาษ</w:t>
      </w:r>
      <w:r>
        <w:rPr>
          <w:rFonts w:ascii="Angsana New" w:hAnsi="Angsana New" w:hint="cs"/>
          <w:sz w:val="30"/>
          <w:szCs w:val="30"/>
          <w:cs/>
          <w:lang w:val="en-GB"/>
        </w:rPr>
        <w:t>ีเ</w:t>
      </w:r>
      <w:r>
        <w:rPr>
          <w:rFonts w:ascii="Angsana New" w:hAnsi="Angsana New"/>
          <w:sz w:val="30"/>
          <w:szCs w:val="30"/>
          <w:cs/>
          <w:lang w:val="en-GB"/>
        </w:rPr>
        <w:t xml:space="preserve">งินได้ปัจจุบันนั้น </w:t>
      </w:r>
      <w:r w:rsidRPr="000C6EAC">
        <w:rPr>
          <w:rFonts w:ascii="Angsana New" w:hAnsi="Angsana New"/>
          <w:sz w:val="30"/>
          <w:szCs w:val="30"/>
          <w:cs/>
          <w:lang w:val="en-GB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      </w:t>
      </w:r>
      <w:r>
        <w:rPr>
          <w:rFonts w:ascii="Angsana New" w:hAnsi="Angsana New"/>
          <w:sz w:val="30"/>
          <w:szCs w:val="30"/>
          <w:cs/>
          <w:lang w:val="en-GB"/>
        </w:rPr>
        <w:t>ความเป็นได้ค่อนข้างแน่ว่า</w:t>
      </w:r>
      <w:r w:rsidRPr="000C6EAC">
        <w:rPr>
          <w:rFonts w:ascii="Angsana New" w:hAnsi="Angsana New"/>
          <w:sz w:val="30"/>
          <w:szCs w:val="30"/>
          <w:cs/>
          <w:lang w:val="en-GB"/>
        </w:rPr>
        <w:t>กลุ่มบริษัทจะมีกำไรทางภาษีเพียงพอที่จะใช้ประโยชน์ทางภาษีดังกล่าว</w:t>
      </w:r>
    </w:p>
    <w:p w:rsidR="00CE7E2C" w:rsidRPr="007C6B86" w:rsidRDefault="00CE7E2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A5F3E" w:rsidRPr="00ED5A5B" w:rsidRDefault="00CF2534" w:rsidP="0096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27</w:t>
      </w:r>
      <w:r w:rsidR="008A7415" w:rsidRPr="00F177ED">
        <w:rPr>
          <w:rFonts w:ascii="Angsana New" w:hAnsi="Angsana New"/>
          <w:b/>
          <w:bCs/>
          <w:sz w:val="30"/>
          <w:szCs w:val="30"/>
        </w:rPr>
        <w:tab/>
      </w:r>
      <w:r w:rsidR="00472424" w:rsidRPr="00ED5A5B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CA5F3E" w:rsidRPr="00ED5A5B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8F172F" w:rsidRPr="00ED5A5B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F76F76" w:rsidRPr="007C6B86" w:rsidRDefault="00514DB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ED5A5B">
        <w:rPr>
          <w:rFonts w:ascii="Angsana New" w:hAnsi="Angsana New"/>
          <w:sz w:val="30"/>
          <w:szCs w:val="30"/>
          <w:cs/>
        </w:rPr>
        <w:tab/>
      </w: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107"/>
        <w:gridCol w:w="266"/>
        <w:gridCol w:w="1096"/>
        <w:gridCol w:w="267"/>
        <w:gridCol w:w="1076"/>
        <w:gridCol w:w="236"/>
        <w:gridCol w:w="15"/>
        <w:gridCol w:w="1108"/>
      </w:tblGrid>
      <w:tr w:rsidR="00CA56DA" w:rsidRPr="009763F2" w:rsidTr="00D665EB">
        <w:tc>
          <w:tcPr>
            <w:tcW w:w="2255" w:type="pct"/>
            <w:vAlign w:val="bottom"/>
          </w:tcPr>
          <w:p w:rsidR="00CA56DA" w:rsidRPr="00F177ED" w:rsidRDefault="00CA56DA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bottom"/>
          </w:tcPr>
          <w:p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vAlign w:val="bottom"/>
          </w:tcPr>
          <w:p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9763F2" w:rsidTr="00D665EB">
        <w:tc>
          <w:tcPr>
            <w:tcW w:w="2255" w:type="pct"/>
            <w:vAlign w:val="bottom"/>
          </w:tcPr>
          <w:p w:rsidR="0090600B" w:rsidRPr="009763F2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  <w:gridSpan w:val="2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600B" w:rsidRPr="009763F2" w:rsidTr="00AD258A">
        <w:tc>
          <w:tcPr>
            <w:tcW w:w="2255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8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9763F2" w:rsidTr="00D665EB">
        <w:tc>
          <w:tcPr>
            <w:tcW w:w="2255" w:type="pct"/>
            <w:vAlign w:val="bottom"/>
          </w:tcPr>
          <w:p w:rsidR="0090600B" w:rsidRPr="009763F2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2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588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00B" w:rsidRPr="009763F2" w:rsidTr="00D665EB">
        <w:tc>
          <w:tcPr>
            <w:tcW w:w="2255" w:type="pct"/>
            <w:vAlign w:val="bottom"/>
          </w:tcPr>
          <w:p w:rsidR="0090600B" w:rsidRPr="009763F2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600B" w:rsidRPr="009763F2" w:rsidRDefault="00F5657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</w:t>
            </w:r>
            <w:r w:rsidR="00837CEB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172,681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600B" w:rsidRPr="009763F2" w:rsidRDefault="001B3F0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124,157</w:t>
            </w:r>
          </w:p>
        </w:tc>
        <w:tc>
          <w:tcPr>
            <w:tcW w:w="125" w:type="pct"/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bottom"/>
          </w:tcPr>
          <w:p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169,078</w:t>
            </w:r>
          </w:p>
        </w:tc>
      </w:tr>
      <w:tr w:rsidR="003D562D" w:rsidRPr="009763F2" w:rsidTr="00D665EB">
        <w:tc>
          <w:tcPr>
            <w:tcW w:w="2255" w:type="pct"/>
            <w:vAlign w:val="bottom"/>
          </w:tcPr>
          <w:p w:rsidR="003D562D" w:rsidRPr="009763F2" w:rsidRDefault="003D562D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4DD6" w:rsidRPr="009763F2" w:rsidTr="00D665EB">
        <w:tc>
          <w:tcPr>
            <w:tcW w:w="2255" w:type="pct"/>
            <w:vAlign w:val="bottom"/>
          </w:tcPr>
          <w:p w:rsidR="00204DD6" w:rsidRPr="003D562D" w:rsidRDefault="00204DD6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204DD6" w:rsidRPr="009466F8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204DD6" w:rsidRPr="009763F2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204DD6" w:rsidRPr="009466F8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204DD6" w:rsidRPr="009763F2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204DD6" w:rsidRPr="009466F8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204DD6" w:rsidRPr="009763F2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204DD6" w:rsidRPr="009466F8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2534" w:rsidRPr="009763F2" w:rsidTr="00D665EB">
        <w:tc>
          <w:tcPr>
            <w:tcW w:w="2255" w:type="pct"/>
            <w:vAlign w:val="bottom"/>
          </w:tcPr>
          <w:p w:rsidR="00CF2534" w:rsidRPr="003D562D" w:rsidRDefault="00CF2534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CF2534" w:rsidRPr="009763F2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CF2534" w:rsidRPr="009763F2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CF2534" w:rsidRPr="009763F2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2534" w:rsidRPr="009763F2" w:rsidTr="00D665EB">
        <w:tc>
          <w:tcPr>
            <w:tcW w:w="2255" w:type="pct"/>
            <w:vAlign w:val="bottom"/>
          </w:tcPr>
          <w:p w:rsidR="00CF2534" w:rsidRPr="003D562D" w:rsidRDefault="00CF2534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CF2534" w:rsidRPr="009763F2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CF2534" w:rsidRPr="009763F2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CF2534" w:rsidRPr="009763F2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4DD6" w:rsidRPr="009763F2" w:rsidTr="00FF058D">
        <w:tc>
          <w:tcPr>
            <w:tcW w:w="2255" w:type="pct"/>
            <w:vAlign w:val="bottom"/>
          </w:tcPr>
          <w:p w:rsidR="00204DD6" w:rsidRPr="00F177ED" w:rsidRDefault="00204DD6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4DD6" w:rsidRPr="009763F2" w:rsidTr="00FF058D">
        <w:tc>
          <w:tcPr>
            <w:tcW w:w="2255" w:type="pct"/>
            <w:vAlign w:val="bottom"/>
          </w:tcPr>
          <w:p w:rsidR="00204DD6" w:rsidRPr="009763F2" w:rsidRDefault="00204DD6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  <w:gridSpan w:val="2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04DD6" w:rsidRPr="009763F2" w:rsidTr="00FF058D">
        <w:tc>
          <w:tcPr>
            <w:tcW w:w="2255" w:type="pct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8"/>
            <w:vAlign w:val="bottom"/>
          </w:tcPr>
          <w:p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62D" w:rsidRPr="009763F2" w:rsidTr="00D665EB">
        <w:tc>
          <w:tcPr>
            <w:tcW w:w="2255" w:type="pct"/>
            <w:vAlign w:val="bottom"/>
          </w:tcPr>
          <w:p w:rsidR="003D562D" w:rsidRPr="003D562D" w:rsidRDefault="003D562D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56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574" w:rsidRPr="009763F2" w:rsidTr="00D665EB">
        <w:tc>
          <w:tcPr>
            <w:tcW w:w="2255" w:type="pct"/>
            <w:vAlign w:val="bottom"/>
          </w:tcPr>
          <w:p w:rsidR="00F56574" w:rsidRPr="009763F2" w:rsidRDefault="00F56574" w:rsidP="00F5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9763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F56574" w:rsidRPr="009466F8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66F8">
              <w:rPr>
                <w:rFonts w:ascii="Angsana New" w:hAnsi="Angsana New"/>
                <w:sz w:val="30"/>
                <w:szCs w:val="30"/>
              </w:rPr>
              <w:t>998,282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F56574" w:rsidRPr="009466F8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66F8">
              <w:rPr>
                <w:rFonts w:ascii="Angsana New" w:hAnsi="Angsana New"/>
                <w:sz w:val="30"/>
                <w:szCs w:val="30"/>
              </w:rPr>
              <w:t>998,282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F56574" w:rsidRPr="009466F8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66F8">
              <w:rPr>
                <w:rFonts w:ascii="Angsana New" w:hAnsi="Angsana New"/>
                <w:sz w:val="30"/>
                <w:szCs w:val="30"/>
              </w:rPr>
              <w:t>998,282</w:t>
            </w:r>
          </w:p>
        </w:tc>
        <w:tc>
          <w:tcPr>
            <w:tcW w:w="125" w:type="pct"/>
            <w:vAlign w:val="bottom"/>
          </w:tcPr>
          <w:p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F56574" w:rsidRPr="009466F8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66F8">
              <w:rPr>
                <w:rFonts w:ascii="Angsana New" w:hAnsi="Angsana New"/>
                <w:sz w:val="30"/>
                <w:szCs w:val="30"/>
              </w:rPr>
              <w:t>998,282</w:t>
            </w:r>
          </w:p>
        </w:tc>
      </w:tr>
      <w:tr w:rsidR="00F56574" w:rsidRPr="009763F2" w:rsidTr="003D562D">
        <w:tc>
          <w:tcPr>
            <w:tcW w:w="2255" w:type="pct"/>
            <w:vAlign w:val="bottom"/>
          </w:tcPr>
          <w:p w:rsidR="00F56574" w:rsidRPr="009763F2" w:rsidRDefault="00F56574" w:rsidP="00F5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  <w:p w:rsidR="00F56574" w:rsidRPr="009763F2" w:rsidRDefault="00F56574" w:rsidP="00F5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25" w:type="pct"/>
            <w:vAlign w:val="bottom"/>
          </w:tcPr>
          <w:p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</w:tr>
      <w:tr w:rsidR="006A5584" w:rsidRPr="00F177ED" w:rsidTr="003D562D">
        <w:tc>
          <w:tcPr>
            <w:tcW w:w="2255" w:type="pct"/>
            <w:vAlign w:val="bottom"/>
          </w:tcPr>
          <w:p w:rsidR="006A5584" w:rsidRPr="009763F2" w:rsidRDefault="006A5584" w:rsidP="006A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6A5584" w:rsidRPr="009763F2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6A5584" w:rsidRPr="009763F2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6A5584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6A5584" w:rsidRPr="009763F2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6A5584" w:rsidRPr="009763F2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6A5584" w:rsidRPr="009763F2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6A5584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53B4" w:rsidRPr="00F177ED" w:rsidTr="003D562D">
        <w:tc>
          <w:tcPr>
            <w:tcW w:w="2255" w:type="pct"/>
            <w:vAlign w:val="bottom"/>
          </w:tcPr>
          <w:p w:rsidR="001453B4" w:rsidRPr="009763F2" w:rsidRDefault="001453B4" w:rsidP="0014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76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53B4" w:rsidRPr="009763F2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1453B4" w:rsidRPr="009763F2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53B4" w:rsidRPr="009763F2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1453B4" w:rsidRPr="009763F2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53B4" w:rsidRPr="009763F2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125" w:type="pct"/>
            <w:vAlign w:val="bottom"/>
          </w:tcPr>
          <w:p w:rsidR="001453B4" w:rsidRPr="009763F2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bottom"/>
          </w:tcPr>
          <w:p w:rsidR="001453B4" w:rsidRPr="009763F2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</w:tr>
    </w:tbl>
    <w:p w:rsidR="006143E0" w:rsidRDefault="006143E0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6143E0" w:rsidRDefault="00D10839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28</w:t>
      </w:r>
      <w:r w:rsidR="006143E0">
        <w:rPr>
          <w:rFonts w:ascii="Angsana New" w:hAnsi="Angsana New"/>
          <w:b/>
          <w:bCs/>
          <w:sz w:val="30"/>
          <w:szCs w:val="30"/>
        </w:rPr>
        <w:tab/>
      </w:r>
      <w:r w:rsidR="006143E0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AE7BAB" w:rsidRDefault="00AE7BAB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625ED3" w:rsidRPr="00625ED3" w:rsidRDefault="00625ED3" w:rsidP="00625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625ED3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:rsidR="00625ED3" w:rsidRDefault="00625ED3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3348"/>
        <w:gridCol w:w="1620"/>
        <w:gridCol w:w="1620"/>
        <w:gridCol w:w="1350"/>
        <w:gridCol w:w="236"/>
        <w:gridCol w:w="1294"/>
      </w:tblGrid>
      <w:tr w:rsidR="00C5097D" w:rsidRPr="000307FB" w:rsidTr="00C5097D">
        <w:tc>
          <w:tcPr>
            <w:tcW w:w="3348" w:type="dxa"/>
            <w:shd w:val="clear" w:color="auto" w:fill="auto"/>
            <w:vAlign w:val="bottom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C5097D" w:rsidRPr="009B3947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C5097D" w:rsidRPr="008E5D3D" w:rsidDel="00D43E7A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5097D" w:rsidRPr="000307FB" w:rsidTr="00C5097D">
        <w:tc>
          <w:tcPr>
            <w:tcW w:w="3348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C5097D" w:rsidRPr="009B3947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097D" w:rsidRPr="000307FB" w:rsidTr="00C5097D">
        <w:tc>
          <w:tcPr>
            <w:tcW w:w="3348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5097D" w:rsidRPr="009B3947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:rsidR="00C5097D" w:rsidRPr="009B3947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5097D" w:rsidRPr="000307FB" w:rsidTr="00C5097D">
        <w:tc>
          <w:tcPr>
            <w:tcW w:w="3348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C5097D" w:rsidRPr="008E5D3D" w:rsidRDefault="00C5097D" w:rsidP="00C5097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0.07</w:t>
            </w:r>
          </w:p>
        </w:tc>
        <w:tc>
          <w:tcPr>
            <w:tcW w:w="236" w:type="dxa"/>
            <w:shd w:val="clear" w:color="auto" w:fill="auto"/>
          </w:tcPr>
          <w:p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C5097D" w:rsidRPr="008E5D3D" w:rsidRDefault="00C5097D" w:rsidP="00C509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69,880</w:t>
            </w:r>
          </w:p>
        </w:tc>
      </w:tr>
    </w:tbl>
    <w:p w:rsidR="00986E11" w:rsidRDefault="00986E11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A46AF" w:rsidRPr="00BB1D6C" w:rsidRDefault="00D10839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DA46AF" w:rsidRPr="00D735D2">
        <w:rPr>
          <w:rFonts w:ascii="Angsana New" w:hAnsi="Angsana New"/>
          <w:b/>
          <w:bCs/>
          <w:sz w:val="30"/>
          <w:szCs w:val="30"/>
        </w:rPr>
        <w:tab/>
      </w:r>
      <w:r w:rsidR="00397A42" w:rsidRPr="00D735D2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D71D41" w:rsidRPr="00665263" w:rsidRDefault="00D71D41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F76F76" w:rsidRP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76F7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</w:t>
      </w:r>
    </w:p>
    <w:p w:rsidR="00F76F76" w:rsidRP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F76F76" w:rsidRP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76F76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:rsid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B53A2" w:rsidRDefault="00AB53A2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B53A2" w:rsidRPr="00F76F76" w:rsidRDefault="00AB53A2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76F76">
        <w:rPr>
          <w:rFonts w:ascii="Angsana New" w:hAnsi="Angsana New"/>
          <w:sz w:val="30"/>
          <w:szCs w:val="30"/>
          <w:cs/>
        </w:rPr>
        <w:lastRenderedPageBreak/>
        <w:t>การจัดการความเสี</w:t>
      </w:r>
      <w:r>
        <w:rPr>
          <w:rFonts w:ascii="Angsana New" w:hAnsi="Angsana New"/>
          <w:sz w:val="30"/>
          <w:szCs w:val="30"/>
          <w:cs/>
        </w:rPr>
        <w:t>่ยงเป็นส่วนที่สำคัญของธุรกิจของ</w:t>
      </w:r>
      <w:r w:rsidRPr="00F76F7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F76F76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</w:t>
      </w:r>
      <w:r>
        <w:rPr>
          <w:rFonts w:ascii="Angsana New" w:hAnsi="Angsana New"/>
          <w:sz w:val="30"/>
          <w:szCs w:val="30"/>
          <w:cs/>
        </w:rPr>
        <w:t>ต้นทุนของการจัดการความเสี่ย</w:t>
      </w:r>
      <w:r>
        <w:rPr>
          <w:rFonts w:ascii="Angsana New" w:hAnsi="Angsana New" w:hint="cs"/>
          <w:sz w:val="30"/>
          <w:szCs w:val="30"/>
          <w:cs/>
        </w:rPr>
        <w:t xml:space="preserve">ง </w:t>
      </w:r>
      <w:r w:rsidRPr="00F76F76">
        <w:rPr>
          <w:rFonts w:ascii="Angsana New" w:hAnsi="Angsana New"/>
          <w:sz w:val="30"/>
          <w:szCs w:val="30"/>
          <w:cs/>
        </w:rPr>
        <w:t>ฝ่ายบริหารได้มีการควบคุม</w:t>
      </w:r>
      <w:r>
        <w:rPr>
          <w:rFonts w:ascii="Angsana New" w:hAnsi="Angsana New"/>
          <w:sz w:val="30"/>
          <w:szCs w:val="30"/>
          <w:cs/>
        </w:rPr>
        <w:t>กระบวนการการจัดการความเสี่ยงของ</w:t>
      </w:r>
      <w:r w:rsidRPr="00F76F76">
        <w:rPr>
          <w:rFonts w:ascii="Angsana New" w:hAnsi="Angsana New"/>
          <w:sz w:val="30"/>
          <w:szCs w:val="30"/>
          <w:cs/>
        </w:rPr>
        <w:t>กลุ่มบริษัทอย่างต่อเนื่องเพื่อให้มั่นใจว่ามีความสมดุลระหว่างค</w:t>
      </w:r>
      <w:r>
        <w:rPr>
          <w:rFonts w:ascii="Angsana New" w:hAnsi="Angsana New"/>
          <w:sz w:val="30"/>
          <w:szCs w:val="30"/>
          <w:cs/>
        </w:rPr>
        <w:t>วามเสี่ยงและการควบคุมความเสี่ยง</w:t>
      </w:r>
    </w:p>
    <w:p w:rsidR="00AE1832" w:rsidRPr="00566AE3" w:rsidRDefault="00AE1832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p w:rsidR="00AE1832" w:rsidRPr="006D32E8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D32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6D32E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AE1832" w:rsidRDefault="0066526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2"/>
          <w:szCs w:val="22"/>
        </w:rPr>
        <w:t xml:space="preserve"> </w:t>
      </w:r>
      <w:r w:rsidRPr="00665263">
        <w:rPr>
          <w:rFonts w:ascii="Angsana New" w:hAnsi="Angsana New"/>
          <w:sz w:val="30"/>
          <w:szCs w:val="30"/>
        </w:rPr>
        <w:t xml:space="preserve">         </w:t>
      </w:r>
      <w:r w:rsidR="00AE1832" w:rsidRPr="00665263">
        <w:rPr>
          <w:rFonts w:ascii="Angsana New" w:hAnsi="Angsana New" w:hint="cs"/>
          <w:sz w:val="30"/>
          <w:szCs w:val="30"/>
          <w:cs/>
        </w:rPr>
        <w:br/>
      </w:r>
      <w:r w:rsidR="00AE1832" w:rsidRPr="006D32E8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AE1832" w:rsidRPr="00AE1832">
        <w:rPr>
          <w:rFonts w:ascii="Angsana New" w:hAnsi="Angsana New"/>
          <w:sz w:val="30"/>
          <w:szCs w:val="30"/>
          <w:cs/>
        </w:rPr>
        <w:t>ความเชื่อมั่นของ</w:t>
      </w:r>
      <w:r w:rsidR="00AE1832" w:rsidRPr="006D32E8">
        <w:rPr>
          <w:rFonts w:ascii="Angsana New" w:hAnsi="Angsana New" w:hint="cs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</w:p>
    <w:p w:rsidR="00AE1832" w:rsidRPr="00566AE3" w:rsidRDefault="0066526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</w:rPr>
        <w:t xml:space="preserve">      </w:t>
      </w: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AE1832" w:rsidRPr="00566AE3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p w:rsidR="00AE1832" w:rsidRDefault="00AE1832" w:rsidP="00AE183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832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AE1832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AE1832">
        <w:rPr>
          <w:rFonts w:ascii="Angsana New" w:hAnsi="Angsana New"/>
          <w:sz w:val="30"/>
          <w:szCs w:val="30"/>
          <w:cs/>
        </w:rPr>
        <w:t>ของอัตราดอกเบี้ย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AE1832">
        <w:rPr>
          <w:rFonts w:ascii="Angsana New" w:hAnsi="Angsana New"/>
          <w:sz w:val="30"/>
          <w:szCs w:val="30"/>
          <w:cs/>
        </w:rPr>
        <w:t>ในตลาด</w:t>
      </w:r>
      <w:r w:rsidRPr="00AE1832">
        <w:rPr>
          <w:rFonts w:ascii="Angsana New" w:hAnsi="Angsana New" w:hint="cs"/>
          <w:sz w:val="30"/>
          <w:szCs w:val="30"/>
          <w:cs/>
        </w:rPr>
        <w:t xml:space="preserve"> </w:t>
      </w:r>
      <w:r w:rsidRPr="00AE1832">
        <w:rPr>
          <w:rFonts w:ascii="Angsana New" w:hAnsi="Angsana New"/>
          <w:sz w:val="30"/>
          <w:szCs w:val="30"/>
          <w:cs/>
        </w:rPr>
        <w:t xml:space="preserve"> ซึ่งส่งผลกระทบต่อการดำเนินงานและกระแสเงินสดของกลุ่มบริษัท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1832">
        <w:rPr>
          <w:rFonts w:ascii="Angsana New" w:hAnsi="Angsana New"/>
          <w:sz w:val="30"/>
          <w:szCs w:val="30"/>
          <w:cs/>
        </w:rPr>
        <w:t>เนื่องจาก</w:t>
      </w:r>
      <w:r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AE1832">
        <w:rPr>
          <w:rFonts w:ascii="Angsana New" w:hAnsi="Angsana New" w:hint="cs"/>
          <w:sz w:val="30"/>
          <w:szCs w:val="30"/>
          <w:cs/>
        </w:rPr>
        <w:t>หลักทรัพย์ที่เป็นตราสารหนี้และ</w:t>
      </w:r>
      <w:r w:rsidRPr="00AE1832">
        <w:rPr>
          <w:rFonts w:ascii="Angsana New" w:hAnsi="Angsana New"/>
          <w:sz w:val="30"/>
          <w:szCs w:val="30"/>
          <w:cs/>
        </w:rPr>
        <w:t>เงินกู้ยืมส่วนใหญ่มีอัตราคงที่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15872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กลุ่มบริษัทมีความเสี่ยงด้านอัตราดอกเบี้ยที่เกิดจาก</w:t>
      </w:r>
      <w:r w:rsidR="00B329B1">
        <w:rPr>
          <w:rFonts w:ascii="Angsana New" w:hAnsi="Angsana New" w:hint="cs"/>
          <w:sz w:val="30"/>
          <w:szCs w:val="30"/>
          <w:cs/>
        </w:rPr>
        <w:t>หลักทรัพย์ที่เป็นตราสารหนี้และ</w:t>
      </w:r>
      <w:r w:rsidRPr="00215872">
        <w:rPr>
          <w:rFonts w:ascii="Angsana New" w:hAnsi="Angsana New" w:hint="cs"/>
          <w:sz w:val="30"/>
          <w:szCs w:val="30"/>
          <w:cs/>
        </w:rPr>
        <w:t>เงินกู้ยืม</w:t>
      </w:r>
    </w:p>
    <w:p w:rsidR="00752F42" w:rsidRPr="00566AE3" w:rsidRDefault="00752F4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134"/>
        <w:gridCol w:w="227"/>
        <w:gridCol w:w="1134"/>
        <w:gridCol w:w="227"/>
        <w:gridCol w:w="1134"/>
      </w:tblGrid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4836F0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6"/>
            <w:shd w:val="clear" w:color="auto" w:fill="auto"/>
            <w:vAlign w:val="bottom"/>
          </w:tcPr>
          <w:p w:rsidR="00AE1832" w:rsidRPr="00724413" w:rsidRDefault="00AE1832" w:rsidP="00095E7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54AA" w:rsidRPr="00724413" w:rsidTr="00FF058D">
        <w:trPr>
          <w:cantSplit/>
        </w:trPr>
        <w:tc>
          <w:tcPr>
            <w:tcW w:w="3960" w:type="dxa"/>
            <w:shd w:val="clear" w:color="auto" w:fill="auto"/>
          </w:tcPr>
          <w:p w:rsidR="000854AA" w:rsidRPr="00724413" w:rsidRDefault="000854AA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0854AA" w:rsidRPr="00724413" w:rsidRDefault="000854AA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:rsidR="000854AA" w:rsidRPr="00724413" w:rsidRDefault="000854AA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</w:t>
            </w:r>
            <w:r w:rsidR="005D46DC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</w:p>
        </w:tc>
      </w:tr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724413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:rsidR="00AE1832" w:rsidRPr="00724413" w:rsidRDefault="00AE1832" w:rsidP="00CB505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724413" w:rsidRDefault="000854AA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CB5050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="00AE1832"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AE1832" w:rsidRPr="0072441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AE1832"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724413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:rsidR="00AE1832" w:rsidRPr="00724413" w:rsidRDefault="00AE1832" w:rsidP="00EE14B9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832" w:rsidRPr="00F85EEF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F85EEF" w:rsidRDefault="00AE1832" w:rsidP="00095E7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</w:t>
            </w:r>
            <w:r w:rsidR="00095E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906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7B9D" w:rsidRPr="00F85EEF" w:rsidTr="00682213">
        <w:trPr>
          <w:cantSplit/>
        </w:trPr>
        <w:tc>
          <w:tcPr>
            <w:tcW w:w="3960" w:type="dxa"/>
            <w:shd w:val="clear" w:color="auto" w:fill="auto"/>
          </w:tcPr>
          <w:p w:rsidR="009A7B9D" w:rsidRPr="00724413" w:rsidRDefault="009A7B9D" w:rsidP="00095E7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:rsidR="009A7B9D" w:rsidRPr="00F85EEF" w:rsidRDefault="009A7B9D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A7B9D" w:rsidRPr="00F85EEF" w:rsidRDefault="009A7B9D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9A7B9D" w:rsidRPr="00F85EEF" w:rsidRDefault="009A7B9D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A7B9D" w:rsidRPr="00F85EEF" w:rsidRDefault="009A7B9D" w:rsidP="00EE14B9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9A7B9D" w:rsidRPr="00F85EEF" w:rsidRDefault="009A7B9D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A7B9D" w:rsidRPr="00F85EEF" w:rsidRDefault="009A7B9D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5BB4" w:rsidRPr="00F85EEF" w:rsidTr="00C05BB4">
        <w:trPr>
          <w:cantSplit/>
        </w:trPr>
        <w:tc>
          <w:tcPr>
            <w:tcW w:w="3960" w:type="dxa"/>
            <w:shd w:val="clear" w:color="auto" w:fill="auto"/>
          </w:tcPr>
          <w:p w:rsidR="00C05BB4" w:rsidRPr="00C05BB4" w:rsidRDefault="00C05BB4" w:rsidP="004901D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C05BB4"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  <w:shd w:val="clear" w:color="auto" w:fill="auto"/>
          </w:tcPr>
          <w:p w:rsidR="00C05BB4" w:rsidRPr="00F85EEF" w:rsidRDefault="00C05BB4" w:rsidP="00C05BB4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1.40</w:t>
            </w:r>
          </w:p>
        </w:tc>
        <w:tc>
          <w:tcPr>
            <w:tcW w:w="1134" w:type="dxa"/>
            <w:shd w:val="clear" w:color="auto" w:fill="auto"/>
          </w:tcPr>
          <w:p w:rsidR="00C05BB4" w:rsidRPr="00F85EEF" w:rsidRDefault="00C05BB4" w:rsidP="00C05BB4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27" w:type="dxa"/>
            <w:shd w:val="clear" w:color="auto" w:fill="auto"/>
          </w:tcPr>
          <w:p w:rsidR="00C05BB4" w:rsidRPr="00F85EEF" w:rsidRDefault="00C05BB4" w:rsidP="004901D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C05BB4" w:rsidRPr="00F85EEF" w:rsidRDefault="00C05BB4" w:rsidP="00C05BB4">
            <w:pPr>
              <w:tabs>
                <w:tab w:val="clear" w:pos="907"/>
                <w:tab w:val="left" w:pos="825"/>
              </w:tabs>
              <w:spacing w:line="240" w:lineRule="auto"/>
              <w:ind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27" w:type="dxa"/>
            <w:shd w:val="clear" w:color="auto" w:fill="auto"/>
          </w:tcPr>
          <w:p w:rsidR="00C05BB4" w:rsidRPr="00F85EEF" w:rsidRDefault="00C05BB4" w:rsidP="004901D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C05BB4" w:rsidRPr="00C05BB4" w:rsidRDefault="00C05BB4" w:rsidP="00C05BB4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5BB4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682213" w:rsidRPr="00F85EEF" w:rsidTr="00C05BB4">
        <w:trPr>
          <w:cantSplit/>
        </w:trPr>
        <w:tc>
          <w:tcPr>
            <w:tcW w:w="3960" w:type="dxa"/>
            <w:shd w:val="clear" w:color="auto" w:fill="auto"/>
          </w:tcPr>
          <w:p w:rsidR="00682213" w:rsidRPr="003368F9" w:rsidRDefault="00682213" w:rsidP="00682213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368F9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shd w:val="clear" w:color="auto" w:fill="auto"/>
          </w:tcPr>
          <w:p w:rsidR="00682213" w:rsidRPr="003368F9" w:rsidRDefault="00682213" w:rsidP="00682213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F9">
              <w:rPr>
                <w:rFonts w:ascii="Angsana New" w:hAnsi="Angsana New"/>
                <w:sz w:val="30"/>
                <w:szCs w:val="30"/>
              </w:rPr>
              <w:t>1.77 - 3.00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82213" w:rsidRPr="00C05BB4" w:rsidRDefault="003368F9" w:rsidP="00682213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BB4">
              <w:rPr>
                <w:rFonts w:ascii="Angsana New" w:hAnsi="Angsana New"/>
                <w:sz w:val="30"/>
                <w:szCs w:val="30"/>
              </w:rPr>
              <w:t>10,004</w:t>
            </w:r>
          </w:p>
        </w:tc>
        <w:tc>
          <w:tcPr>
            <w:tcW w:w="227" w:type="dxa"/>
            <w:shd w:val="clear" w:color="auto" w:fill="auto"/>
          </w:tcPr>
          <w:p w:rsidR="00682213" w:rsidRPr="00C05BB4" w:rsidRDefault="00682213" w:rsidP="00682213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82213" w:rsidRPr="00C05BB4" w:rsidRDefault="00682213" w:rsidP="00682213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5BB4">
              <w:rPr>
                <w:rFonts w:ascii="Angsana New" w:hAnsi="Angsana New"/>
                <w:sz w:val="30"/>
                <w:szCs w:val="30"/>
              </w:rPr>
              <w:t>7</w:t>
            </w:r>
            <w:r w:rsidR="003368F9" w:rsidRPr="00C05BB4">
              <w:rPr>
                <w:rFonts w:ascii="Angsana New" w:hAnsi="Angsana New"/>
                <w:sz w:val="30"/>
                <w:szCs w:val="30"/>
              </w:rPr>
              <w:t>0</w:t>
            </w:r>
            <w:r w:rsidRPr="00C05BB4">
              <w:rPr>
                <w:rFonts w:ascii="Angsana New" w:hAnsi="Angsana New"/>
                <w:sz w:val="30"/>
                <w:szCs w:val="30"/>
              </w:rPr>
              <w:t>0,00</w:t>
            </w:r>
            <w:r w:rsidR="003368F9" w:rsidRPr="00C05BB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7" w:type="dxa"/>
            <w:shd w:val="clear" w:color="auto" w:fill="auto"/>
          </w:tcPr>
          <w:p w:rsidR="00682213" w:rsidRPr="00C05BB4" w:rsidRDefault="00682213" w:rsidP="00682213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82213" w:rsidRPr="00C05BB4" w:rsidRDefault="00682213" w:rsidP="00682213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5BB4">
              <w:rPr>
                <w:rFonts w:ascii="Angsana New" w:hAnsi="Angsana New"/>
                <w:sz w:val="30"/>
                <w:szCs w:val="30"/>
              </w:rPr>
              <w:t>710,004</w:t>
            </w:r>
          </w:p>
        </w:tc>
      </w:tr>
      <w:tr w:rsidR="009A7B9D" w:rsidRPr="00C05BB4" w:rsidTr="00C05BB4">
        <w:trPr>
          <w:cantSplit/>
        </w:trPr>
        <w:tc>
          <w:tcPr>
            <w:tcW w:w="3960" w:type="dxa"/>
            <w:shd w:val="clear" w:color="auto" w:fill="auto"/>
          </w:tcPr>
          <w:p w:rsidR="009A7B9D" w:rsidRPr="00C05BB4" w:rsidRDefault="00C05BB4" w:rsidP="00095E7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5B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9A7B9D" w:rsidRPr="00C05BB4" w:rsidRDefault="009A7B9D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A7B9D" w:rsidRPr="00C05BB4" w:rsidRDefault="00C05BB4" w:rsidP="00C05BB4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60,004</w:t>
            </w:r>
          </w:p>
        </w:tc>
        <w:tc>
          <w:tcPr>
            <w:tcW w:w="227" w:type="dxa"/>
            <w:shd w:val="clear" w:color="auto" w:fill="auto"/>
          </w:tcPr>
          <w:p w:rsidR="009A7B9D" w:rsidRPr="00C05BB4" w:rsidRDefault="009A7B9D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A7B9D" w:rsidRPr="00C05BB4" w:rsidRDefault="00C05BB4" w:rsidP="00C05BB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227" w:type="dxa"/>
            <w:shd w:val="clear" w:color="auto" w:fill="auto"/>
          </w:tcPr>
          <w:p w:rsidR="009A7B9D" w:rsidRPr="00C05BB4" w:rsidRDefault="009A7B9D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A7B9D" w:rsidRPr="00C05BB4" w:rsidRDefault="00C05BB4" w:rsidP="00C05BB4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BB4">
              <w:rPr>
                <w:rFonts w:ascii="Angsana New" w:hAnsi="Angsana New"/>
                <w:b/>
                <w:bCs/>
                <w:sz w:val="30"/>
                <w:szCs w:val="30"/>
              </w:rPr>
              <w:t>760,004</w:t>
            </w:r>
          </w:p>
        </w:tc>
      </w:tr>
      <w:tr w:rsidR="00C05BB4" w:rsidRPr="00F85EEF" w:rsidTr="00682213">
        <w:trPr>
          <w:cantSplit/>
        </w:trPr>
        <w:tc>
          <w:tcPr>
            <w:tcW w:w="3960" w:type="dxa"/>
            <w:shd w:val="clear" w:color="auto" w:fill="auto"/>
          </w:tcPr>
          <w:p w:rsidR="00C05BB4" w:rsidRPr="003368F9" w:rsidRDefault="00C05BB4" w:rsidP="00095E7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C05BB4" w:rsidRPr="003368F9" w:rsidRDefault="00C05BB4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C05BB4" w:rsidRPr="003368F9" w:rsidRDefault="00C05BB4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C05BB4" w:rsidRPr="003368F9" w:rsidRDefault="00C05BB4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C05BB4" w:rsidRPr="003368F9" w:rsidRDefault="00C05BB4" w:rsidP="00EE14B9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C05BB4" w:rsidRPr="003368F9" w:rsidRDefault="00C05BB4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C05BB4" w:rsidRPr="003368F9" w:rsidRDefault="00C05BB4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832" w:rsidRPr="00F85EEF" w:rsidTr="004E066F">
        <w:trPr>
          <w:cantSplit/>
        </w:trPr>
        <w:tc>
          <w:tcPr>
            <w:tcW w:w="3960" w:type="dxa"/>
            <w:shd w:val="clear" w:color="auto" w:fill="auto"/>
          </w:tcPr>
          <w:p w:rsidR="00AE1832" w:rsidRPr="000854AA" w:rsidRDefault="000854AA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54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:rsidR="00AE1832" w:rsidRPr="00F85EEF" w:rsidRDefault="00AE1832" w:rsidP="00EE14B9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69A" w:rsidRPr="00F85EEF" w:rsidTr="004E066F">
        <w:trPr>
          <w:cantSplit/>
        </w:trPr>
        <w:tc>
          <w:tcPr>
            <w:tcW w:w="3960" w:type="dxa"/>
            <w:shd w:val="clear" w:color="auto" w:fill="auto"/>
          </w:tcPr>
          <w:p w:rsidR="007C069A" w:rsidRPr="00D87D96" w:rsidRDefault="007C069A" w:rsidP="004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530" w:type="dxa"/>
            <w:shd w:val="clear" w:color="auto" w:fill="auto"/>
          </w:tcPr>
          <w:p w:rsidR="007C069A" w:rsidRPr="00753157" w:rsidRDefault="007C069A" w:rsidP="007C069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2.08 </w:t>
            </w:r>
            <w:r w:rsidR="00AB53A2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2.13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C069A" w:rsidRPr="004E066F" w:rsidRDefault="007C069A" w:rsidP="007C069A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66F">
              <w:rPr>
                <w:rFonts w:ascii="Angsana New" w:hAnsi="Angsana New"/>
                <w:b/>
                <w:bCs/>
                <w:sz w:val="30"/>
                <w:szCs w:val="30"/>
              </w:rPr>
              <w:t>17,549</w:t>
            </w:r>
          </w:p>
        </w:tc>
        <w:tc>
          <w:tcPr>
            <w:tcW w:w="227" w:type="dxa"/>
            <w:shd w:val="clear" w:color="auto" w:fill="auto"/>
          </w:tcPr>
          <w:p w:rsidR="007C069A" w:rsidRPr="004E066F" w:rsidRDefault="007C069A" w:rsidP="007C069A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C069A" w:rsidRPr="004E066F" w:rsidRDefault="004E066F" w:rsidP="004E066F">
            <w:pPr>
              <w:tabs>
                <w:tab w:val="clear" w:pos="454"/>
                <w:tab w:val="clear" w:pos="907"/>
                <w:tab w:val="left" w:pos="435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66F">
              <w:rPr>
                <w:rFonts w:ascii="Angsana New" w:hAnsi="Angsana New"/>
                <w:b/>
                <w:bCs/>
                <w:sz w:val="30"/>
                <w:szCs w:val="30"/>
              </w:rPr>
              <w:t>16,410</w:t>
            </w:r>
          </w:p>
        </w:tc>
        <w:tc>
          <w:tcPr>
            <w:tcW w:w="227" w:type="dxa"/>
            <w:shd w:val="clear" w:color="auto" w:fill="auto"/>
          </w:tcPr>
          <w:p w:rsidR="007C069A" w:rsidRPr="004E066F" w:rsidRDefault="007C069A" w:rsidP="007C069A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C069A" w:rsidRPr="004E066F" w:rsidRDefault="00A3206B" w:rsidP="007C069A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33,959</w:t>
            </w:r>
          </w:p>
        </w:tc>
      </w:tr>
      <w:tr w:rsidR="004E066F" w:rsidRPr="00F85EEF" w:rsidTr="004E066F">
        <w:trPr>
          <w:cantSplit/>
        </w:trPr>
        <w:tc>
          <w:tcPr>
            <w:tcW w:w="3960" w:type="dxa"/>
            <w:shd w:val="clear" w:color="auto" w:fill="auto"/>
          </w:tcPr>
          <w:p w:rsidR="004E066F" w:rsidRPr="0078604F" w:rsidRDefault="004E066F" w:rsidP="004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:rsidR="004E066F" w:rsidRDefault="004E066F" w:rsidP="007C069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4E066F" w:rsidRDefault="004E066F" w:rsidP="007C069A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4E066F" w:rsidRPr="00F85EEF" w:rsidRDefault="004E066F" w:rsidP="007C069A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4E066F" w:rsidRDefault="004E066F" w:rsidP="004E066F">
            <w:pPr>
              <w:tabs>
                <w:tab w:val="clear" w:pos="454"/>
                <w:tab w:val="clear" w:pos="907"/>
                <w:tab w:val="left" w:pos="435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4E066F" w:rsidRPr="00F85EEF" w:rsidRDefault="004E066F" w:rsidP="007C069A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4E066F" w:rsidRDefault="004E066F" w:rsidP="007C069A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97A" w:rsidRPr="00724413" w:rsidTr="002061E0">
        <w:trPr>
          <w:cantSplit/>
        </w:trPr>
        <w:tc>
          <w:tcPr>
            <w:tcW w:w="3960" w:type="dxa"/>
            <w:shd w:val="clear" w:color="auto" w:fill="auto"/>
          </w:tcPr>
          <w:p w:rsidR="00BE697A" w:rsidRPr="004836F0" w:rsidRDefault="00BE697A" w:rsidP="002061E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6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697A" w:rsidRPr="00724413" w:rsidTr="002061E0">
        <w:trPr>
          <w:cantSplit/>
        </w:trPr>
        <w:tc>
          <w:tcPr>
            <w:tcW w:w="3960" w:type="dxa"/>
            <w:shd w:val="clear" w:color="auto" w:fill="auto"/>
          </w:tcPr>
          <w:p w:rsidR="00BE697A" w:rsidRPr="00724413" w:rsidRDefault="00BE697A" w:rsidP="002061E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BE697A" w:rsidRPr="00724413" w:rsidTr="002061E0">
        <w:trPr>
          <w:cantSplit/>
        </w:trPr>
        <w:tc>
          <w:tcPr>
            <w:tcW w:w="3960" w:type="dxa"/>
            <w:shd w:val="clear" w:color="auto" w:fill="auto"/>
          </w:tcPr>
          <w:p w:rsidR="00BE697A" w:rsidRPr="00724413" w:rsidRDefault="00BE697A" w:rsidP="002061E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97A" w:rsidRPr="00724413" w:rsidTr="002061E0">
        <w:trPr>
          <w:cantSplit/>
        </w:trPr>
        <w:tc>
          <w:tcPr>
            <w:tcW w:w="3960" w:type="dxa"/>
            <w:shd w:val="clear" w:color="auto" w:fill="auto"/>
          </w:tcPr>
          <w:p w:rsidR="00BE697A" w:rsidRPr="00724413" w:rsidRDefault="00BE697A" w:rsidP="002061E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E697A" w:rsidRPr="00724413" w:rsidTr="002061E0">
        <w:trPr>
          <w:cantSplit/>
        </w:trPr>
        <w:tc>
          <w:tcPr>
            <w:tcW w:w="3960" w:type="dxa"/>
            <w:shd w:val="clear" w:color="auto" w:fill="auto"/>
          </w:tcPr>
          <w:p w:rsidR="00BE697A" w:rsidRPr="00724413" w:rsidRDefault="00BE697A" w:rsidP="002061E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E697A" w:rsidRPr="00724413" w:rsidRDefault="00BE697A" w:rsidP="002061E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:rsidR="00BE697A" w:rsidRPr="00724413" w:rsidRDefault="00BE697A" w:rsidP="002061E0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4AA" w:rsidRPr="005B3147" w:rsidTr="003455A2">
        <w:trPr>
          <w:cantSplit/>
        </w:trPr>
        <w:tc>
          <w:tcPr>
            <w:tcW w:w="3960" w:type="dxa"/>
            <w:shd w:val="clear" w:color="auto" w:fill="auto"/>
          </w:tcPr>
          <w:p w:rsidR="000854AA" w:rsidRPr="00F85EEF" w:rsidRDefault="000854AA" w:rsidP="000854AA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61</w:t>
            </w:r>
          </w:p>
        </w:tc>
        <w:tc>
          <w:tcPr>
            <w:tcW w:w="1530" w:type="dxa"/>
            <w:shd w:val="clear" w:color="auto" w:fill="auto"/>
          </w:tcPr>
          <w:p w:rsidR="000854AA" w:rsidRPr="00F85EEF" w:rsidRDefault="000854AA" w:rsidP="000854AA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0854AA" w:rsidRPr="00F85EEF" w:rsidRDefault="000854AA" w:rsidP="000854AA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0854AA" w:rsidRPr="00F85EEF" w:rsidRDefault="000854AA" w:rsidP="000854A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0854AA" w:rsidRPr="00F85EEF" w:rsidRDefault="000854AA" w:rsidP="000854AA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0854AA" w:rsidRPr="00F85EEF" w:rsidRDefault="000854AA" w:rsidP="000854A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0854AA" w:rsidRPr="00F85EEF" w:rsidRDefault="000854AA" w:rsidP="000854AA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7B9D" w:rsidRPr="00F85EEF" w:rsidTr="009A7B9D">
        <w:trPr>
          <w:cantSplit/>
        </w:trPr>
        <w:tc>
          <w:tcPr>
            <w:tcW w:w="3960" w:type="dxa"/>
            <w:shd w:val="clear" w:color="auto" w:fill="auto"/>
          </w:tcPr>
          <w:p w:rsidR="009A7B9D" w:rsidRPr="00724413" w:rsidRDefault="009A7B9D" w:rsidP="00ED303E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:rsidR="009A7B9D" w:rsidRPr="00F85EEF" w:rsidRDefault="009A7B9D" w:rsidP="00ED303E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A7B9D" w:rsidRPr="00F85EEF" w:rsidRDefault="009A7B9D" w:rsidP="00ED303E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9A7B9D" w:rsidRPr="00F85EEF" w:rsidRDefault="009A7B9D" w:rsidP="00ED303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A7B9D" w:rsidRPr="00F85EEF" w:rsidRDefault="009A7B9D" w:rsidP="009A7B9D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9A7B9D" w:rsidRPr="00F85EEF" w:rsidRDefault="009A7B9D" w:rsidP="00ED303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A7B9D" w:rsidRPr="00F85EEF" w:rsidRDefault="009A7B9D" w:rsidP="00ED303E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7B9D" w:rsidRPr="009A7B9D" w:rsidTr="009A7B9D">
        <w:trPr>
          <w:cantSplit/>
        </w:trPr>
        <w:tc>
          <w:tcPr>
            <w:tcW w:w="3960" w:type="dxa"/>
            <w:shd w:val="clear" w:color="auto" w:fill="auto"/>
          </w:tcPr>
          <w:p w:rsidR="009A7B9D" w:rsidRPr="009A7B9D" w:rsidRDefault="009A7B9D" w:rsidP="00ED303E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9A7B9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shd w:val="clear" w:color="auto" w:fill="auto"/>
          </w:tcPr>
          <w:p w:rsidR="009A7B9D" w:rsidRPr="009A7B9D" w:rsidRDefault="00334619" w:rsidP="00334619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1.77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A7B9D" w:rsidRPr="008F0558" w:rsidRDefault="008F0558" w:rsidP="008F0558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05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9A7B9D" w:rsidRPr="008F0558" w:rsidRDefault="009A7B9D" w:rsidP="00ED303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A7B9D" w:rsidRPr="008F0558" w:rsidRDefault="008F0558" w:rsidP="008F0558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0558">
              <w:rPr>
                <w:rFonts w:ascii="Angsana New" w:hAnsi="Angsana New"/>
                <w:b/>
                <w:bCs/>
                <w:sz w:val="30"/>
                <w:szCs w:val="30"/>
              </w:rPr>
              <w:t>10,021</w:t>
            </w:r>
          </w:p>
        </w:tc>
        <w:tc>
          <w:tcPr>
            <w:tcW w:w="227" w:type="dxa"/>
            <w:shd w:val="clear" w:color="auto" w:fill="auto"/>
          </w:tcPr>
          <w:p w:rsidR="009A7B9D" w:rsidRPr="008F0558" w:rsidRDefault="009A7B9D" w:rsidP="00ED303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A7B9D" w:rsidRPr="008F0558" w:rsidRDefault="008F0558" w:rsidP="008F0558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0558">
              <w:rPr>
                <w:rFonts w:ascii="Angsana New" w:hAnsi="Angsana New"/>
                <w:b/>
                <w:bCs/>
                <w:sz w:val="30"/>
                <w:szCs w:val="30"/>
              </w:rPr>
              <w:t>10,021</w:t>
            </w:r>
          </w:p>
        </w:tc>
      </w:tr>
      <w:tr w:rsidR="009A7B9D" w:rsidRPr="009A7B9D" w:rsidTr="009A7B9D">
        <w:trPr>
          <w:cantSplit/>
        </w:trPr>
        <w:tc>
          <w:tcPr>
            <w:tcW w:w="3960" w:type="dxa"/>
            <w:shd w:val="clear" w:color="auto" w:fill="auto"/>
          </w:tcPr>
          <w:p w:rsidR="009A7B9D" w:rsidRPr="009A7B9D" w:rsidRDefault="009A7B9D" w:rsidP="00ED303E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9A7B9D" w:rsidRPr="009A7B9D" w:rsidRDefault="009A7B9D" w:rsidP="00ED303E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9A7B9D" w:rsidRPr="009A7B9D" w:rsidRDefault="009A7B9D" w:rsidP="00ED303E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9A7B9D" w:rsidRPr="009A7B9D" w:rsidRDefault="009A7B9D" w:rsidP="00ED303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9A7B9D" w:rsidRPr="009A7B9D" w:rsidRDefault="009A7B9D" w:rsidP="009A7B9D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9A7B9D" w:rsidRPr="009A7B9D" w:rsidRDefault="009A7B9D" w:rsidP="00ED303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9A7B9D" w:rsidRPr="009A7B9D" w:rsidRDefault="009A7B9D" w:rsidP="00ED303E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4AA" w:rsidRPr="005B3147" w:rsidTr="00BF618C">
        <w:trPr>
          <w:cantSplit/>
        </w:trPr>
        <w:tc>
          <w:tcPr>
            <w:tcW w:w="3960" w:type="dxa"/>
            <w:shd w:val="clear" w:color="auto" w:fill="auto"/>
          </w:tcPr>
          <w:p w:rsidR="000854AA" w:rsidRPr="000854AA" w:rsidRDefault="000854AA" w:rsidP="000854AA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54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:rsidR="000854AA" w:rsidRPr="0022221E" w:rsidRDefault="000854AA" w:rsidP="000854AA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0854AA" w:rsidRPr="0022221E" w:rsidRDefault="000854AA" w:rsidP="000854AA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0854AA" w:rsidRPr="0022221E" w:rsidRDefault="000854AA" w:rsidP="000854AA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0854AA" w:rsidRPr="0022221E" w:rsidRDefault="000854AA" w:rsidP="000854AA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0854AA" w:rsidRPr="0022221E" w:rsidRDefault="000854AA" w:rsidP="000854AA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0854AA" w:rsidRPr="0022221E" w:rsidRDefault="000854AA" w:rsidP="000854AA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69A" w:rsidRPr="00753157" w:rsidTr="00BF618C">
        <w:trPr>
          <w:cantSplit/>
        </w:trPr>
        <w:tc>
          <w:tcPr>
            <w:tcW w:w="3960" w:type="dxa"/>
            <w:shd w:val="clear" w:color="auto" w:fill="auto"/>
          </w:tcPr>
          <w:p w:rsidR="007C069A" w:rsidRPr="0078604F" w:rsidRDefault="007C069A" w:rsidP="00BF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530" w:type="dxa"/>
            <w:shd w:val="clear" w:color="auto" w:fill="auto"/>
          </w:tcPr>
          <w:p w:rsidR="007C069A" w:rsidRDefault="007C069A" w:rsidP="007C069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4.03 - 4.11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C069A" w:rsidRPr="00BF618C" w:rsidRDefault="007C069A" w:rsidP="007C069A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18C">
              <w:rPr>
                <w:rFonts w:ascii="Angsana New" w:hAnsi="Angsana New"/>
                <w:b/>
                <w:bCs/>
                <w:sz w:val="30"/>
                <w:szCs w:val="30"/>
              </w:rPr>
              <w:t>16,675</w:t>
            </w:r>
          </w:p>
        </w:tc>
        <w:tc>
          <w:tcPr>
            <w:tcW w:w="227" w:type="dxa"/>
            <w:shd w:val="clear" w:color="auto" w:fill="auto"/>
          </w:tcPr>
          <w:p w:rsidR="007C069A" w:rsidRPr="00BF618C" w:rsidRDefault="007C069A" w:rsidP="007C069A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C069A" w:rsidRPr="00BF618C" w:rsidRDefault="007C069A" w:rsidP="00BF618C">
            <w:pPr>
              <w:tabs>
                <w:tab w:val="clear" w:pos="454"/>
                <w:tab w:val="clear" w:pos="907"/>
                <w:tab w:val="left" w:pos="435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18C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BF618C" w:rsidRPr="00BF618C">
              <w:rPr>
                <w:rFonts w:ascii="Angsana New" w:hAnsi="Angsana New"/>
                <w:b/>
                <w:bCs/>
                <w:sz w:val="30"/>
                <w:szCs w:val="30"/>
              </w:rPr>
              <w:t>32,810</w:t>
            </w:r>
          </w:p>
        </w:tc>
        <w:tc>
          <w:tcPr>
            <w:tcW w:w="227" w:type="dxa"/>
            <w:shd w:val="clear" w:color="auto" w:fill="auto"/>
          </w:tcPr>
          <w:p w:rsidR="007C069A" w:rsidRPr="00BF618C" w:rsidRDefault="007C069A" w:rsidP="007C069A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C069A" w:rsidRPr="00BF618C" w:rsidRDefault="00BF618C" w:rsidP="007C069A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18C">
              <w:rPr>
                <w:rFonts w:ascii="Angsana New" w:hAnsi="Angsana New"/>
                <w:b/>
                <w:bCs/>
                <w:sz w:val="30"/>
                <w:szCs w:val="30"/>
              </w:rPr>
              <w:t>49,485</w:t>
            </w:r>
          </w:p>
        </w:tc>
      </w:tr>
    </w:tbl>
    <w:p w:rsidR="002E4D96" w:rsidRPr="000854AA" w:rsidRDefault="002E4D96">
      <w:pPr>
        <w:rPr>
          <w:rFonts w:ascii="Angsana New" w:hAnsi="Angsana New"/>
          <w:sz w:val="30"/>
          <w:szCs w:val="30"/>
        </w:rPr>
      </w:pPr>
    </w:p>
    <w:tbl>
      <w:tblPr>
        <w:tblW w:w="93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5"/>
        <w:gridCol w:w="1363"/>
        <w:gridCol w:w="1158"/>
        <w:gridCol w:w="232"/>
        <w:gridCol w:w="1158"/>
        <w:gridCol w:w="232"/>
        <w:gridCol w:w="1158"/>
      </w:tblGrid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4836F0" w:rsidRDefault="007C3145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6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9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6DC" w:rsidRPr="00F409E9" w:rsidTr="00ED303E">
        <w:trPr>
          <w:cantSplit/>
        </w:trPr>
        <w:tc>
          <w:tcPr>
            <w:tcW w:w="4045" w:type="dxa"/>
            <w:shd w:val="clear" w:color="auto" w:fill="auto"/>
          </w:tcPr>
          <w:p w:rsidR="005D46DC" w:rsidRPr="00F409E9" w:rsidRDefault="005D46DC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:rsidR="005D46DC" w:rsidRPr="00F409E9" w:rsidRDefault="005D46DC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8" w:type="dxa"/>
            <w:gridSpan w:val="5"/>
            <w:shd w:val="clear" w:color="auto" w:fill="auto"/>
            <w:vAlign w:val="bottom"/>
          </w:tcPr>
          <w:p w:rsidR="005D46DC" w:rsidRPr="00F409E9" w:rsidRDefault="005D46DC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F409E9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4AA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0854AA" w:rsidRPr="00724413" w:rsidRDefault="000854AA" w:rsidP="000854AA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0854AA" w:rsidRPr="00F409E9" w:rsidRDefault="000854AA" w:rsidP="000854A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0854AA" w:rsidRPr="00F409E9" w:rsidRDefault="000854AA" w:rsidP="000854A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409E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0854AA" w:rsidRPr="00F409E9" w:rsidRDefault="000854AA" w:rsidP="000854A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0854AA" w:rsidRPr="00F409E9" w:rsidRDefault="0061416E" w:rsidP="000854A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="000854AA" w:rsidRPr="00F409E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0854AA" w:rsidRPr="00F409E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0854AA" w:rsidRPr="00F409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0854AA" w:rsidRPr="00F409E9" w:rsidRDefault="000854AA" w:rsidP="000854A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0854AA" w:rsidRPr="00F409E9" w:rsidRDefault="000854AA" w:rsidP="000854A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9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938" w:type="dxa"/>
            <w:gridSpan w:val="5"/>
            <w:shd w:val="clear" w:color="auto" w:fill="auto"/>
            <w:vAlign w:val="bottom"/>
          </w:tcPr>
          <w:p w:rsidR="007C3145" w:rsidRPr="00F409E9" w:rsidRDefault="007C3145" w:rsidP="007A5F10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4AA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0854AA" w:rsidRPr="00F85EEF" w:rsidRDefault="000854AA" w:rsidP="000854AA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1363" w:type="dxa"/>
            <w:shd w:val="clear" w:color="auto" w:fill="auto"/>
          </w:tcPr>
          <w:p w:rsidR="000854AA" w:rsidRPr="00F409E9" w:rsidRDefault="000854AA" w:rsidP="000854AA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0854AA" w:rsidRPr="00F409E9" w:rsidRDefault="000854AA" w:rsidP="000854AA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0854AA" w:rsidRPr="00F409E9" w:rsidRDefault="000854AA" w:rsidP="000854A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0854AA" w:rsidRPr="00F409E9" w:rsidRDefault="000854AA" w:rsidP="000854AA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0854AA" w:rsidRPr="00F409E9" w:rsidRDefault="000854AA" w:rsidP="000854A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0854AA" w:rsidRPr="00F409E9" w:rsidRDefault="000854AA" w:rsidP="000854AA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7B9D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C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shd w:val="clear" w:color="auto" w:fill="auto"/>
          </w:tcPr>
          <w:p w:rsidR="009A7B9D" w:rsidRPr="00250C49" w:rsidRDefault="009A7B9D" w:rsidP="009A7B9D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A74" w:rsidRPr="00F409E9" w:rsidTr="002061E0">
        <w:trPr>
          <w:cantSplit/>
        </w:trPr>
        <w:tc>
          <w:tcPr>
            <w:tcW w:w="4045" w:type="dxa"/>
            <w:shd w:val="clear" w:color="auto" w:fill="auto"/>
          </w:tcPr>
          <w:p w:rsidR="00982A74" w:rsidRPr="00250C49" w:rsidRDefault="00982A74" w:rsidP="00982A74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50C49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363" w:type="dxa"/>
            <w:shd w:val="clear" w:color="auto" w:fill="auto"/>
          </w:tcPr>
          <w:p w:rsidR="00982A74" w:rsidRPr="00250C49" w:rsidRDefault="00982A74" w:rsidP="00982A74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1.77 - 3.00</w:t>
            </w: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:rsidR="00982A74" w:rsidRPr="00250C49" w:rsidRDefault="00250C49" w:rsidP="00982A74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C49">
              <w:rPr>
                <w:rFonts w:ascii="Angsana New" w:hAnsi="Angsana New"/>
                <w:b/>
                <w:bCs/>
                <w:sz w:val="30"/>
                <w:szCs w:val="30"/>
              </w:rPr>
              <w:t>10,004</w:t>
            </w:r>
          </w:p>
        </w:tc>
        <w:tc>
          <w:tcPr>
            <w:tcW w:w="232" w:type="dxa"/>
            <w:shd w:val="clear" w:color="auto" w:fill="auto"/>
          </w:tcPr>
          <w:p w:rsidR="00982A74" w:rsidRPr="00250C49" w:rsidRDefault="00982A74" w:rsidP="00982A74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:rsidR="00982A74" w:rsidRPr="00250C49" w:rsidRDefault="00982A74" w:rsidP="00982A7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C4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50C49" w:rsidRPr="00250C4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50C49">
              <w:rPr>
                <w:rFonts w:ascii="Angsana New" w:hAnsi="Angsana New"/>
                <w:b/>
                <w:bCs/>
                <w:sz w:val="30"/>
                <w:szCs w:val="30"/>
              </w:rPr>
              <w:t>0,00</w:t>
            </w:r>
            <w:r w:rsidR="00250C49" w:rsidRPr="00250C4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:rsidR="00982A74" w:rsidRPr="00250C49" w:rsidRDefault="00982A74" w:rsidP="00982A74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:rsidR="00982A74" w:rsidRPr="00250C49" w:rsidRDefault="00982A74" w:rsidP="00982A74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C49">
              <w:rPr>
                <w:rFonts w:ascii="Angsana New" w:hAnsi="Angsana New"/>
                <w:b/>
                <w:bCs/>
                <w:sz w:val="30"/>
                <w:szCs w:val="30"/>
              </w:rPr>
              <w:t>710,004</w:t>
            </w:r>
          </w:p>
        </w:tc>
      </w:tr>
      <w:tr w:rsidR="009A7B9D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:rsidR="009A7B9D" w:rsidRPr="00250C49" w:rsidRDefault="009A7B9D" w:rsidP="009A7B9D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9A7B9D" w:rsidRPr="00250C49" w:rsidRDefault="009A7B9D" w:rsidP="009A7B9D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4AA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0854AA" w:rsidRPr="00250C49" w:rsidRDefault="000854AA" w:rsidP="000854AA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0C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63" w:type="dxa"/>
            <w:shd w:val="clear" w:color="auto" w:fill="auto"/>
          </w:tcPr>
          <w:p w:rsidR="000854AA" w:rsidRPr="00250C49" w:rsidRDefault="000854AA" w:rsidP="000854AA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0854AA" w:rsidRPr="00250C49" w:rsidRDefault="000854AA" w:rsidP="000854AA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0854AA" w:rsidRPr="00250C49" w:rsidRDefault="000854AA" w:rsidP="000854AA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0854AA" w:rsidRPr="00250C49" w:rsidRDefault="000854AA" w:rsidP="000854AA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0854AA" w:rsidRPr="00250C49" w:rsidRDefault="000854AA" w:rsidP="000854AA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0854AA" w:rsidRPr="00250C49" w:rsidRDefault="000854AA" w:rsidP="000854AA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302" w:rsidRPr="00F409E9" w:rsidTr="00D85CE6">
        <w:trPr>
          <w:cantSplit/>
        </w:trPr>
        <w:tc>
          <w:tcPr>
            <w:tcW w:w="4045" w:type="dxa"/>
            <w:shd w:val="clear" w:color="auto" w:fill="auto"/>
          </w:tcPr>
          <w:p w:rsidR="00C51302" w:rsidRPr="0078604F" w:rsidRDefault="00C51302" w:rsidP="0098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363" w:type="dxa"/>
            <w:shd w:val="clear" w:color="auto" w:fill="auto"/>
          </w:tcPr>
          <w:p w:rsidR="00C51302" w:rsidRPr="00753157" w:rsidRDefault="00C51302" w:rsidP="00C5130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2.08 </w:t>
            </w:r>
            <w:r w:rsidR="000854AA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2.13</w:t>
            </w:r>
          </w:p>
        </w:tc>
        <w:tc>
          <w:tcPr>
            <w:tcW w:w="1158" w:type="dxa"/>
            <w:shd w:val="clear" w:color="auto" w:fill="auto"/>
          </w:tcPr>
          <w:p w:rsidR="00C51302" w:rsidRPr="00982A74" w:rsidRDefault="00C51302" w:rsidP="00C5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A74">
              <w:rPr>
                <w:rFonts w:ascii="Angsana New" w:hAnsi="Angsana New"/>
                <w:b/>
                <w:bCs/>
                <w:sz w:val="30"/>
                <w:szCs w:val="30"/>
              </w:rPr>
              <w:t>16,874</w:t>
            </w:r>
          </w:p>
        </w:tc>
        <w:tc>
          <w:tcPr>
            <w:tcW w:w="232" w:type="dxa"/>
            <w:shd w:val="clear" w:color="auto" w:fill="auto"/>
          </w:tcPr>
          <w:p w:rsidR="00C51302" w:rsidRPr="00982A74" w:rsidRDefault="00C51302" w:rsidP="00C5130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C51302" w:rsidRPr="00982A74" w:rsidRDefault="00982A74" w:rsidP="00C5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8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A74">
              <w:rPr>
                <w:rFonts w:ascii="Angsana New" w:hAnsi="Angsana New"/>
                <w:b/>
                <w:bCs/>
                <w:sz w:val="30"/>
                <w:szCs w:val="30"/>
              </w:rPr>
              <w:t>16,059</w:t>
            </w:r>
          </w:p>
        </w:tc>
        <w:tc>
          <w:tcPr>
            <w:tcW w:w="232" w:type="dxa"/>
            <w:shd w:val="clear" w:color="auto" w:fill="auto"/>
          </w:tcPr>
          <w:p w:rsidR="00C51302" w:rsidRPr="00982A74" w:rsidRDefault="00C51302" w:rsidP="00C5130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C51302" w:rsidRPr="00982A74" w:rsidRDefault="00982A74" w:rsidP="00C5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A74">
              <w:rPr>
                <w:rFonts w:ascii="Angsana New" w:hAnsi="Angsana New"/>
                <w:b/>
                <w:bCs/>
                <w:sz w:val="30"/>
                <w:szCs w:val="30"/>
              </w:rPr>
              <w:t>32,934</w:t>
            </w:r>
          </w:p>
        </w:tc>
      </w:tr>
      <w:tr w:rsidR="00D85CE6" w:rsidRPr="004836F0" w:rsidTr="00D85CE6">
        <w:trPr>
          <w:cantSplit/>
        </w:trPr>
        <w:tc>
          <w:tcPr>
            <w:tcW w:w="4045" w:type="dxa"/>
            <w:shd w:val="clear" w:color="auto" w:fill="auto"/>
          </w:tcPr>
          <w:p w:rsidR="00D85CE6" w:rsidRPr="00F409E9" w:rsidRDefault="00D85CE6" w:rsidP="00C5130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:rsidR="00D85CE6" w:rsidRPr="004836F0" w:rsidRDefault="00D85CE6" w:rsidP="00C5130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:rsidR="00D85CE6" w:rsidRPr="00C51302" w:rsidRDefault="00D85CE6" w:rsidP="00C5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D85CE6" w:rsidRPr="004836F0" w:rsidRDefault="00D85CE6" w:rsidP="00C5130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:rsidR="00D85CE6" w:rsidRPr="00C51302" w:rsidRDefault="00D85CE6" w:rsidP="00C5130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D85CE6" w:rsidRPr="004836F0" w:rsidRDefault="00D85CE6" w:rsidP="00C5130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:rsidR="00D85CE6" w:rsidRDefault="00D85CE6" w:rsidP="00C5130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058D" w:rsidRPr="004836F0" w:rsidTr="00D85CE6">
        <w:trPr>
          <w:cantSplit/>
        </w:trPr>
        <w:tc>
          <w:tcPr>
            <w:tcW w:w="4045" w:type="dxa"/>
            <w:shd w:val="clear" w:color="auto" w:fill="auto"/>
          </w:tcPr>
          <w:p w:rsidR="00FF058D" w:rsidRPr="00F85EEF" w:rsidRDefault="00FF058D" w:rsidP="00FF058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61</w:t>
            </w:r>
          </w:p>
        </w:tc>
        <w:tc>
          <w:tcPr>
            <w:tcW w:w="1363" w:type="dxa"/>
            <w:shd w:val="clear" w:color="auto" w:fill="auto"/>
          </w:tcPr>
          <w:p w:rsidR="00FF058D" w:rsidRPr="004836F0" w:rsidRDefault="00FF058D" w:rsidP="00FF058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FF058D" w:rsidRPr="00C51302" w:rsidRDefault="00FF058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FF058D" w:rsidRPr="004836F0" w:rsidRDefault="00FF058D" w:rsidP="00FF058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FF058D" w:rsidRPr="00C51302" w:rsidRDefault="00FF058D" w:rsidP="00FF058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FF058D" w:rsidRPr="004836F0" w:rsidRDefault="00FF058D" w:rsidP="00FF058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FF058D" w:rsidRDefault="00FF058D" w:rsidP="00FF058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7B9D" w:rsidRPr="004836F0" w:rsidTr="00250C49">
        <w:trPr>
          <w:cantSplit/>
        </w:trPr>
        <w:tc>
          <w:tcPr>
            <w:tcW w:w="4045" w:type="dxa"/>
            <w:shd w:val="clear" w:color="auto" w:fill="auto"/>
          </w:tcPr>
          <w:p w:rsidR="009A7B9D" w:rsidRPr="00724413" w:rsidRDefault="009A7B9D" w:rsidP="009A7B9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shd w:val="clear" w:color="auto" w:fill="auto"/>
          </w:tcPr>
          <w:p w:rsidR="009A7B9D" w:rsidRPr="004836F0" w:rsidRDefault="009A7B9D" w:rsidP="009A7B9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9A7B9D" w:rsidRPr="00C51302" w:rsidRDefault="009A7B9D" w:rsidP="009A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9A7B9D" w:rsidRPr="004836F0" w:rsidRDefault="009A7B9D" w:rsidP="009A7B9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9A7B9D" w:rsidRPr="00C51302" w:rsidRDefault="009A7B9D" w:rsidP="009A7B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9A7B9D" w:rsidRPr="004836F0" w:rsidRDefault="009A7B9D" w:rsidP="009A7B9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9A7B9D" w:rsidRDefault="009A7B9D" w:rsidP="009A7B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7B9D" w:rsidRPr="004836F0" w:rsidTr="00250C49">
        <w:trPr>
          <w:cantSplit/>
        </w:trPr>
        <w:tc>
          <w:tcPr>
            <w:tcW w:w="4045" w:type="dxa"/>
            <w:shd w:val="clear" w:color="auto" w:fill="auto"/>
          </w:tcPr>
          <w:p w:rsidR="009A7B9D" w:rsidRPr="009A7B9D" w:rsidRDefault="009A7B9D" w:rsidP="009A7B9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9A7B9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363" w:type="dxa"/>
            <w:shd w:val="clear" w:color="auto" w:fill="auto"/>
          </w:tcPr>
          <w:p w:rsidR="009A7B9D" w:rsidRPr="00996E55" w:rsidRDefault="00996E55" w:rsidP="009A7B9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E55">
              <w:rPr>
                <w:rFonts w:ascii="Angsana New" w:hAnsi="Angsana New"/>
                <w:sz w:val="30"/>
                <w:szCs w:val="30"/>
              </w:rPr>
              <w:t>1.77</w:t>
            </w: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:rsidR="009A7B9D" w:rsidRPr="00C51302" w:rsidRDefault="00250C49" w:rsidP="009A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9A7B9D" w:rsidRPr="004836F0" w:rsidRDefault="009A7B9D" w:rsidP="009A7B9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:rsidR="009A7B9D" w:rsidRPr="00C51302" w:rsidRDefault="00250C49" w:rsidP="009A7B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10,021</w:t>
            </w:r>
          </w:p>
        </w:tc>
        <w:tc>
          <w:tcPr>
            <w:tcW w:w="232" w:type="dxa"/>
            <w:shd w:val="clear" w:color="auto" w:fill="auto"/>
          </w:tcPr>
          <w:p w:rsidR="009A7B9D" w:rsidRPr="004836F0" w:rsidRDefault="009A7B9D" w:rsidP="009A7B9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:rsidR="009A7B9D" w:rsidRDefault="00250C49" w:rsidP="009A7B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10,021</w:t>
            </w:r>
          </w:p>
        </w:tc>
      </w:tr>
      <w:tr w:rsidR="009A7B9D" w:rsidRPr="004836F0" w:rsidTr="00250C49">
        <w:trPr>
          <w:cantSplit/>
        </w:trPr>
        <w:tc>
          <w:tcPr>
            <w:tcW w:w="4045" w:type="dxa"/>
            <w:shd w:val="clear" w:color="auto" w:fill="auto"/>
          </w:tcPr>
          <w:p w:rsidR="009A7B9D" w:rsidRPr="00724413" w:rsidRDefault="009A7B9D" w:rsidP="00FF058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:rsidR="009A7B9D" w:rsidRPr="004836F0" w:rsidRDefault="009A7B9D" w:rsidP="00FF058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:rsidR="009A7B9D" w:rsidRPr="00C51302" w:rsidRDefault="009A7B9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9A7B9D" w:rsidRPr="004836F0" w:rsidRDefault="009A7B9D" w:rsidP="00FF058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:rsidR="009A7B9D" w:rsidRPr="00C51302" w:rsidRDefault="009A7B9D" w:rsidP="00FF058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9A7B9D" w:rsidRPr="004836F0" w:rsidRDefault="009A7B9D" w:rsidP="00FF058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:rsidR="009A7B9D" w:rsidRDefault="009A7B9D" w:rsidP="00FF058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058D" w:rsidRPr="004836F0" w:rsidTr="00B56742">
        <w:trPr>
          <w:cantSplit/>
        </w:trPr>
        <w:tc>
          <w:tcPr>
            <w:tcW w:w="4045" w:type="dxa"/>
            <w:shd w:val="clear" w:color="auto" w:fill="auto"/>
          </w:tcPr>
          <w:p w:rsidR="00FF058D" w:rsidRPr="000854AA" w:rsidRDefault="00FF058D" w:rsidP="00FF058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54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63" w:type="dxa"/>
            <w:shd w:val="clear" w:color="auto" w:fill="auto"/>
          </w:tcPr>
          <w:p w:rsidR="00FF058D" w:rsidRPr="004836F0" w:rsidRDefault="00FF058D" w:rsidP="00FF058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FF058D" w:rsidRPr="00C51302" w:rsidRDefault="00FF058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FF058D" w:rsidRPr="004836F0" w:rsidRDefault="00FF058D" w:rsidP="00FF058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FF058D" w:rsidRPr="00C51302" w:rsidRDefault="00FF058D" w:rsidP="00FF058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FF058D" w:rsidRPr="004836F0" w:rsidRDefault="00FF058D" w:rsidP="00FF058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FF058D" w:rsidRDefault="00FF058D" w:rsidP="00FF058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058D" w:rsidRPr="004836F0" w:rsidTr="00B56742">
        <w:trPr>
          <w:cantSplit/>
        </w:trPr>
        <w:tc>
          <w:tcPr>
            <w:tcW w:w="4045" w:type="dxa"/>
            <w:shd w:val="clear" w:color="auto" w:fill="auto"/>
          </w:tcPr>
          <w:p w:rsidR="00FF058D" w:rsidRPr="0078604F" w:rsidRDefault="00FF058D" w:rsidP="00B56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363" w:type="dxa"/>
            <w:shd w:val="clear" w:color="auto" w:fill="auto"/>
          </w:tcPr>
          <w:p w:rsidR="00FF058D" w:rsidRPr="00FF058D" w:rsidRDefault="00FF058D" w:rsidP="00FF058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058D">
              <w:rPr>
                <w:rFonts w:ascii="Angsana New" w:hAnsi="Angsana New"/>
                <w:sz w:val="30"/>
                <w:szCs w:val="30"/>
              </w:rPr>
              <w:t>4.03 - 4.11</w:t>
            </w: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:rsidR="009A7B9D" w:rsidRPr="00B56742" w:rsidRDefault="009A7B9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6742">
              <w:rPr>
                <w:rFonts w:ascii="Angsana New" w:hAnsi="Angsana New"/>
                <w:b/>
                <w:bCs/>
                <w:sz w:val="30"/>
                <w:szCs w:val="30"/>
              </w:rPr>
              <w:t>16,033</w:t>
            </w:r>
          </w:p>
        </w:tc>
        <w:tc>
          <w:tcPr>
            <w:tcW w:w="232" w:type="dxa"/>
            <w:shd w:val="clear" w:color="auto" w:fill="auto"/>
          </w:tcPr>
          <w:p w:rsidR="00FF058D" w:rsidRPr="00B56742" w:rsidRDefault="00FF058D" w:rsidP="00FF058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:rsidR="005D46DC" w:rsidRPr="00B56742" w:rsidRDefault="00B56742" w:rsidP="005D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8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6742">
              <w:rPr>
                <w:rFonts w:ascii="Angsana New" w:hAnsi="Angsana New"/>
                <w:b/>
                <w:bCs/>
                <w:sz w:val="30"/>
                <w:szCs w:val="30"/>
              </w:rPr>
              <w:t>31,785</w:t>
            </w:r>
          </w:p>
        </w:tc>
        <w:tc>
          <w:tcPr>
            <w:tcW w:w="232" w:type="dxa"/>
            <w:shd w:val="clear" w:color="auto" w:fill="auto"/>
          </w:tcPr>
          <w:p w:rsidR="00FF058D" w:rsidRPr="00B56742" w:rsidRDefault="00FF058D" w:rsidP="00FF058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:rsidR="005D46DC" w:rsidRPr="00B56742" w:rsidRDefault="00B56742" w:rsidP="00FF058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6742">
              <w:rPr>
                <w:rFonts w:ascii="Angsana New" w:hAnsi="Angsana New"/>
                <w:b/>
                <w:bCs/>
                <w:sz w:val="30"/>
                <w:szCs w:val="30"/>
              </w:rPr>
              <w:t>47,818</w:t>
            </w:r>
          </w:p>
        </w:tc>
      </w:tr>
    </w:tbl>
    <w:p w:rsidR="0076124B" w:rsidRPr="002E4D96" w:rsidRDefault="0076124B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C2650" w:rsidRPr="00BC2650" w:rsidRDefault="00BC2650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265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BC2650" w:rsidRPr="00FE11B3" w:rsidRDefault="00BC2650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BC2650" w:rsidRPr="00C35865" w:rsidRDefault="00BC2650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586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</w:t>
      </w:r>
      <w:r w:rsidR="006C0A4D" w:rsidRPr="00C35865">
        <w:rPr>
          <w:rFonts w:ascii="Angsana New" w:hAnsi="Angsana New" w:hint="cs"/>
          <w:sz w:val="30"/>
          <w:szCs w:val="30"/>
          <w:cs/>
        </w:rPr>
        <w:t>ลิขสิทธิ์</w:t>
      </w:r>
      <w:r w:rsidRPr="00C35865">
        <w:rPr>
          <w:rFonts w:ascii="Angsana New" w:hAnsi="Angsana New"/>
          <w:sz w:val="30"/>
          <w:szCs w:val="30"/>
          <w:cs/>
        </w:rPr>
        <w:t>ที่เป็นเงินตราต่างประเทศ กลุ่มบริษัทจะทำสัญญาการซื้อขายเงินตราต่างประเทศล่วงหน้าในกรณีที่คาดว่าจะได้รับประโยชน์จากการทำสัญญาดังกล่าว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วันที่รายงานเป็นรายการที่เกี่ยวข้องกับรายการซื้อที่เป็นเงินตราต่างประเทศในปีถัดไป</w:t>
      </w:r>
    </w:p>
    <w:p w:rsidR="002B2AA7" w:rsidRDefault="002B2AA7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810"/>
        <w:gridCol w:w="450"/>
        <w:gridCol w:w="1530"/>
        <w:gridCol w:w="270"/>
        <w:gridCol w:w="1571"/>
      </w:tblGrid>
      <w:tr w:rsidR="00C35865" w:rsidRPr="00E16530" w:rsidTr="00CF344D">
        <w:trPr>
          <w:trHeight w:val="420"/>
        </w:trPr>
        <w:tc>
          <w:tcPr>
            <w:tcW w:w="4500" w:type="dxa"/>
          </w:tcPr>
          <w:p w:rsidR="00C35865" w:rsidRPr="007A6B21" w:rsidRDefault="00C35865" w:rsidP="007A5F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35865" w:rsidRPr="007A6B21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C35865" w:rsidRPr="007A6B21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71" w:type="dxa"/>
            <w:gridSpan w:val="3"/>
          </w:tcPr>
          <w:p w:rsidR="00C35865" w:rsidRPr="00E16530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5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E165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E165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5865" w:rsidRPr="00E16530" w:rsidTr="00CF344D">
        <w:trPr>
          <w:trHeight w:val="420"/>
        </w:trPr>
        <w:tc>
          <w:tcPr>
            <w:tcW w:w="4500" w:type="dxa"/>
          </w:tcPr>
          <w:p w:rsidR="00C35865" w:rsidRPr="00E16530" w:rsidRDefault="00C35865" w:rsidP="007A5F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35865" w:rsidRPr="00E16530" w:rsidRDefault="00C35865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C35865" w:rsidRPr="00E16530" w:rsidRDefault="00C35865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35865" w:rsidRPr="00E16530" w:rsidRDefault="00B35404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60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35865" w:rsidRPr="00E16530" w:rsidRDefault="00C35865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C35865" w:rsidRPr="00E16530" w:rsidRDefault="00B35404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600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F344D" w:rsidRPr="00E16530" w:rsidTr="00CF344D">
        <w:trPr>
          <w:trHeight w:val="420"/>
        </w:trPr>
        <w:tc>
          <w:tcPr>
            <w:tcW w:w="4500" w:type="dxa"/>
          </w:tcPr>
          <w:p w:rsidR="00CF344D" w:rsidRPr="00CF344D" w:rsidRDefault="00CF344D" w:rsidP="00CF344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F344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หนี้สินที่เป็นเงินตราต่างประเทศ</w:t>
            </w:r>
            <w:r w:rsidRPr="00CF344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CF344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F344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CF344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CF344D" w:rsidRPr="00E16530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CF344D" w:rsidRPr="00E16530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3"/>
          </w:tcPr>
          <w:p w:rsidR="00CF344D" w:rsidRPr="00CF344D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4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C35865" w:rsidRPr="00E16530" w:rsidTr="00CF344D">
        <w:trPr>
          <w:trHeight w:val="420"/>
        </w:trPr>
        <w:tc>
          <w:tcPr>
            <w:tcW w:w="4500" w:type="dxa"/>
          </w:tcPr>
          <w:p w:rsidR="00C35865" w:rsidRPr="00E16530" w:rsidRDefault="00C35865" w:rsidP="007A5F1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C35865" w:rsidRPr="00E16530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C35865" w:rsidRPr="00E16530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71" w:type="dxa"/>
            <w:gridSpan w:val="3"/>
          </w:tcPr>
          <w:p w:rsidR="00C35865" w:rsidRPr="00E16530" w:rsidRDefault="00C35865" w:rsidP="00C35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65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523F" w:rsidRPr="00E16530" w:rsidTr="00CF344D">
        <w:trPr>
          <w:trHeight w:val="362"/>
        </w:trPr>
        <w:tc>
          <w:tcPr>
            <w:tcW w:w="4500" w:type="dxa"/>
          </w:tcPr>
          <w:p w:rsidR="00A6523F" w:rsidRPr="00E16530" w:rsidRDefault="00A6523F" w:rsidP="00A6523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65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:rsidR="00A6523F" w:rsidRPr="00E16530" w:rsidRDefault="00A6523F" w:rsidP="00A65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A6523F" w:rsidRPr="00E16530" w:rsidRDefault="00A6523F" w:rsidP="00A65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A6523F" w:rsidRDefault="00C4764F" w:rsidP="003056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305675"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:rsidR="00A6523F" w:rsidRPr="00E16530" w:rsidRDefault="00A6523F" w:rsidP="00A6523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:rsidR="00A6523F" w:rsidRPr="00E16530" w:rsidRDefault="00A6523F" w:rsidP="00A6523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</w:tr>
    </w:tbl>
    <w:p w:rsidR="001C359C" w:rsidRDefault="001C359C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E1832" w:rsidRP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183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ความเสี่ยงทางด้านสินเชื่อ </w:t>
      </w:r>
    </w:p>
    <w:p w:rsidR="00AE1832" w:rsidRPr="00CF344D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Pr="00635921" w:rsidRDefault="00AE1832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5921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</w:t>
      </w:r>
      <w:r w:rsidRPr="00635921">
        <w:rPr>
          <w:rFonts w:ascii="Angsana New" w:hAnsi="Angsana New"/>
          <w:sz w:val="30"/>
          <w:szCs w:val="30"/>
        </w:rPr>
        <w:t xml:space="preserve">           </w:t>
      </w:r>
      <w:r w:rsidRPr="00635921">
        <w:rPr>
          <w:rFonts w:ascii="Angsana New" w:hAnsi="Angsana New"/>
          <w:sz w:val="30"/>
          <w:szCs w:val="30"/>
          <w:cs/>
        </w:rPr>
        <w:t>ตกลงไว้เมื่อครบกำหนด</w:t>
      </w:r>
    </w:p>
    <w:p w:rsidR="00665263" w:rsidRPr="00CF344D" w:rsidRDefault="00665263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76F76" w:rsidRDefault="00AE1832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5921">
        <w:rPr>
          <w:rFonts w:ascii="Angsana New" w:hAnsi="Angsana New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635921">
        <w:rPr>
          <w:rFonts w:ascii="Angsana New" w:hAnsi="Angsana New"/>
          <w:sz w:val="30"/>
          <w:szCs w:val="30"/>
        </w:rPr>
        <w:t xml:space="preserve">          </w:t>
      </w:r>
      <w:r w:rsidRPr="00635921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</w:t>
      </w:r>
      <w:r w:rsidRPr="00635921">
        <w:rPr>
          <w:rFonts w:ascii="Angsana New" w:hAnsi="Angsana New"/>
          <w:sz w:val="30"/>
          <w:szCs w:val="30"/>
        </w:rPr>
        <w:t xml:space="preserve"> </w:t>
      </w:r>
      <w:r w:rsidRPr="00635921">
        <w:rPr>
          <w:rFonts w:ascii="Angsana New" w:hAnsi="Angsana New"/>
          <w:sz w:val="30"/>
          <w:szCs w:val="30"/>
          <w:cs/>
        </w:rPr>
        <w:t>ณ วันที่รายงานไม่พบว่า</w:t>
      </w:r>
      <w:r w:rsidRPr="00635921">
        <w:rPr>
          <w:rFonts w:ascii="Angsana New" w:hAnsi="Angsana New"/>
          <w:sz w:val="30"/>
          <w:szCs w:val="30"/>
        </w:rPr>
        <w:t xml:space="preserve">           </w:t>
      </w:r>
      <w:r w:rsidRPr="00635921">
        <w:rPr>
          <w:rFonts w:ascii="Angsana New" w:hAnsi="Angsana New"/>
          <w:sz w:val="30"/>
          <w:szCs w:val="30"/>
          <w:cs/>
        </w:rPr>
        <w:t>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</w:t>
      </w:r>
      <w:r w:rsidRPr="00AE1832">
        <w:rPr>
          <w:rFonts w:ascii="Angsana New" w:hAnsi="Angsana New"/>
          <w:sz w:val="30"/>
          <w:szCs w:val="30"/>
          <w:cs/>
        </w:rPr>
        <w:t>ทางการเงินแต่ละรายการในงบแสดงฐา</w:t>
      </w:r>
      <w:r>
        <w:rPr>
          <w:rFonts w:ascii="Angsana New" w:hAnsi="Angsana New"/>
          <w:sz w:val="30"/>
          <w:szCs w:val="30"/>
          <w:cs/>
        </w:rPr>
        <w:t>นะการเงิน  อย่างไรก็ตามเนื่องจา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AE1832">
        <w:rPr>
          <w:rFonts w:ascii="Angsana New" w:hAnsi="Angsana New"/>
          <w:sz w:val="30"/>
          <w:szCs w:val="30"/>
          <w:cs/>
        </w:rPr>
        <w:t xml:space="preserve">กลุ่มบริษัทมีฐานลูกค้าจำนวนมาก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AE1832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</w:t>
      </w:r>
      <w:r>
        <w:rPr>
          <w:rFonts w:ascii="Angsana New" w:hAnsi="Angsana New"/>
          <w:sz w:val="30"/>
          <w:szCs w:val="30"/>
          <w:cs/>
        </w:rPr>
        <w:t>มีสาระสำคัญจากการเก็บหนี้ไม่ได้</w:t>
      </w:r>
    </w:p>
    <w:p w:rsidR="00FE11B3" w:rsidRPr="00CF344D" w:rsidRDefault="00FE11B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AE183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  <w:r w:rsidRPr="00AE1832">
        <w:rPr>
          <w:rFonts w:ascii="Angsana New" w:hAnsi="Angsana New"/>
          <w:sz w:val="30"/>
          <w:szCs w:val="30"/>
          <w:cs/>
        </w:rPr>
        <w:t xml:space="preserve"> </w:t>
      </w:r>
    </w:p>
    <w:p w:rsidR="00AE1832" w:rsidRPr="00CF344D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AE1832">
        <w:rPr>
          <w:rFonts w:ascii="Angsana New" w:hAnsi="Angsana New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FE11B3">
        <w:rPr>
          <w:rFonts w:ascii="Angsana New" w:hAnsi="Angsana New"/>
          <w:sz w:val="30"/>
          <w:szCs w:val="30"/>
        </w:rPr>
        <w:t xml:space="preserve">     </w:t>
      </w:r>
      <w:r w:rsidRPr="00AE1832">
        <w:rPr>
          <w:rFonts w:ascii="Angsana New" w:hAnsi="Angsana New"/>
          <w:sz w:val="30"/>
          <w:szCs w:val="30"/>
          <w:cs/>
        </w:rPr>
        <w:t>เงินสดใ</w:t>
      </w:r>
      <w:r>
        <w:rPr>
          <w:rFonts w:ascii="Angsana New" w:hAnsi="Angsana New"/>
          <w:sz w:val="30"/>
          <w:szCs w:val="30"/>
          <w:cs/>
        </w:rPr>
        <w:t>ห้เพียงพอต่อการดำเนินงานของกลุ่มบริษัท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1832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CF344D" w:rsidRDefault="00CF344D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250C49" w:rsidRPr="00CF344D" w:rsidRDefault="00250C49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D735D2" w:rsidRPr="00B14F89" w:rsidRDefault="00D735D2" w:rsidP="00D7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4F8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:rsidR="00D735D2" w:rsidRPr="006208B4" w:rsidRDefault="00D735D2" w:rsidP="00D735D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highlight w:val="cyan"/>
          <w:lang w:bidi="th-TH"/>
        </w:rPr>
      </w:pPr>
    </w:p>
    <w:p w:rsidR="00D200E9" w:rsidRDefault="00D735D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0B6AC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4D7F7F">
        <w:rPr>
          <w:rFonts w:ascii="Angsana New" w:hAnsi="Angsana New" w:hint="cs"/>
          <w:sz w:val="30"/>
          <w:szCs w:val="30"/>
          <w:cs/>
        </w:rPr>
        <w:t>สินทรัพย์และ</w:t>
      </w:r>
      <w:r w:rsidR="00E70F70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="00FE11B3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="004D7F7F">
        <w:rPr>
          <w:rFonts w:ascii="Angsana New" w:hAnsi="Angsana New" w:hint="cs"/>
          <w:sz w:val="30"/>
          <w:szCs w:val="30"/>
          <w:cs/>
        </w:rPr>
        <w:t xml:space="preserve"> </w:t>
      </w:r>
      <w:r w:rsidRPr="000B6ACF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D665EB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0B6ACF">
        <w:rPr>
          <w:rFonts w:ascii="Angsana New" w:hAnsi="Angsana New"/>
          <w:sz w:val="30"/>
          <w:szCs w:val="30"/>
          <w:cs/>
        </w:rPr>
        <w:t>หนี้สินทางการเงินที่ไม่ได้วัด</w:t>
      </w:r>
      <w:r w:rsidRPr="000B6ACF">
        <w:rPr>
          <w:rFonts w:ascii="Angsana New" w:hAnsi="Angsana New" w:hint="cs"/>
          <w:sz w:val="30"/>
          <w:szCs w:val="30"/>
          <w:cs/>
        </w:rPr>
        <w:t>มูล</w:t>
      </w:r>
      <w:r w:rsidRPr="000B6ACF">
        <w:rPr>
          <w:rFonts w:ascii="Angsana New" w:hAnsi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 w:rsidR="009D2E0A">
        <w:rPr>
          <w:rFonts w:ascii="Angsana New" w:hAnsi="Angsana New" w:hint="cs"/>
          <w:sz w:val="30"/>
          <w:szCs w:val="30"/>
          <w:cs/>
        </w:rPr>
        <w:t xml:space="preserve"> </w:t>
      </w:r>
    </w:p>
    <w:p w:rsidR="00CF344D" w:rsidRPr="001C57F1" w:rsidRDefault="00CF344D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7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989"/>
      </w:tblGrid>
      <w:tr w:rsidR="009D2E0A" w:rsidRPr="009D2E0A" w:rsidTr="00250C49">
        <w:trPr>
          <w:trHeight w:val="236"/>
        </w:trPr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D2E0A" w:rsidRPr="009D2E0A" w:rsidTr="00250C49"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  <w:tcBorders>
              <w:bottom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D2E0A" w:rsidRPr="009D2E0A" w:rsidTr="00250C49">
        <w:trPr>
          <w:trHeight w:val="217"/>
        </w:trPr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D2E0A" w:rsidRPr="009D2E0A" w:rsidTr="00250C49">
        <w:trPr>
          <w:trHeight w:val="173"/>
        </w:trPr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D2E0A" w:rsidRPr="009D2E0A" w:rsidTr="00250C49">
        <w:trPr>
          <w:trHeight w:val="353"/>
        </w:trPr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Hlk32569823"/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060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"/>
      <w:tr w:rsidR="00CF344D" w:rsidRPr="00CF344D" w:rsidTr="00250C49">
        <w:trPr>
          <w:trHeight w:val="614"/>
        </w:trPr>
        <w:tc>
          <w:tcPr>
            <w:tcW w:w="3167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F344D" w:rsidRPr="00CF344D" w:rsidTr="00250C49">
        <w:trPr>
          <w:trHeight w:val="353"/>
        </w:trPr>
        <w:tc>
          <w:tcPr>
            <w:tcW w:w="3167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2" w:type="dxa"/>
          </w:tcPr>
          <w:p w:rsidR="00CF344D" w:rsidRPr="00CF344D" w:rsidRDefault="00250C49" w:rsidP="0025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710,004</w:t>
            </w:r>
          </w:p>
        </w:tc>
        <w:tc>
          <w:tcPr>
            <w:tcW w:w="270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CF344D" w:rsidRDefault="00250C49" w:rsidP="0025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CF344D" w:rsidRDefault="00250C49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  <w:tc>
          <w:tcPr>
            <w:tcW w:w="270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CF344D" w:rsidRDefault="00250C49" w:rsidP="0025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CF344D" w:rsidRDefault="00250C49" w:rsidP="0025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</w:tr>
      <w:tr w:rsidR="00CF344D" w:rsidRPr="00CF344D" w:rsidTr="00250C49">
        <w:trPr>
          <w:trHeight w:val="353"/>
        </w:trPr>
        <w:tc>
          <w:tcPr>
            <w:tcW w:w="3167" w:type="dxa"/>
          </w:tcPr>
          <w:p w:rsid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E0A" w:rsidRPr="009D2E0A" w:rsidTr="00250C49">
        <w:trPr>
          <w:trHeight w:val="614"/>
        </w:trPr>
        <w:tc>
          <w:tcPr>
            <w:tcW w:w="3167" w:type="dxa"/>
            <w:vAlign w:val="bottom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 w:rsidR="00CA1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14876" w:rsidRPr="009D2E0A" w:rsidTr="00250C49">
        <w:trPr>
          <w:trHeight w:val="353"/>
        </w:trPr>
        <w:tc>
          <w:tcPr>
            <w:tcW w:w="3167" w:type="dxa"/>
          </w:tcPr>
          <w:p w:rsidR="00514876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17,549</w:t>
            </w:r>
          </w:p>
        </w:tc>
        <w:tc>
          <w:tcPr>
            <w:tcW w:w="270" w:type="dxa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18,849</w:t>
            </w:r>
          </w:p>
        </w:tc>
        <w:tc>
          <w:tcPr>
            <w:tcW w:w="270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18,849</w:t>
            </w:r>
          </w:p>
        </w:tc>
      </w:tr>
      <w:tr w:rsidR="00514876" w:rsidRPr="009D2E0A" w:rsidTr="00250C49">
        <w:trPr>
          <w:trHeight w:val="353"/>
        </w:trPr>
        <w:tc>
          <w:tcPr>
            <w:tcW w:w="3167" w:type="dxa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16,410</w:t>
            </w:r>
          </w:p>
        </w:tc>
        <w:tc>
          <w:tcPr>
            <w:tcW w:w="270" w:type="dxa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17,179</w:t>
            </w:r>
          </w:p>
        </w:tc>
        <w:tc>
          <w:tcPr>
            <w:tcW w:w="270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14876" w:rsidRPr="009D2E0A" w:rsidRDefault="00514876" w:rsidP="0051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17,179</w:t>
            </w:r>
          </w:p>
        </w:tc>
      </w:tr>
      <w:tr w:rsidR="00CF344D" w:rsidRPr="009D2E0A" w:rsidTr="00250C49">
        <w:tc>
          <w:tcPr>
            <w:tcW w:w="3167" w:type="dxa"/>
          </w:tcPr>
          <w:p w:rsidR="00CF344D" w:rsidRPr="009D2E0A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1" w:type="dxa"/>
            <w:gridSpan w:val="9"/>
          </w:tcPr>
          <w:p w:rsidR="00CF344D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E4FB2" w:rsidRPr="009D2E0A" w:rsidTr="00250C49">
        <w:trPr>
          <w:trHeight w:val="353"/>
        </w:trPr>
        <w:tc>
          <w:tcPr>
            <w:tcW w:w="3167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2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344D" w:rsidRPr="009D2E0A" w:rsidTr="00250C49">
        <w:trPr>
          <w:trHeight w:val="353"/>
        </w:trPr>
        <w:tc>
          <w:tcPr>
            <w:tcW w:w="3167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344D" w:rsidRPr="009D2E0A" w:rsidTr="00250C49">
        <w:trPr>
          <w:trHeight w:val="353"/>
        </w:trPr>
        <w:tc>
          <w:tcPr>
            <w:tcW w:w="3167" w:type="dxa"/>
          </w:tcPr>
          <w:p w:rsidR="00CF344D" w:rsidRPr="00CF344D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2" w:type="dxa"/>
          </w:tcPr>
          <w:p w:rsidR="00CF344D" w:rsidRPr="00250C49" w:rsidRDefault="00250C49" w:rsidP="0025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10,021</w:t>
            </w:r>
          </w:p>
        </w:tc>
        <w:tc>
          <w:tcPr>
            <w:tcW w:w="270" w:type="dxa"/>
          </w:tcPr>
          <w:p w:rsidR="00CF344D" w:rsidRPr="00250C49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250C49" w:rsidRDefault="00250C49" w:rsidP="0025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F344D" w:rsidRPr="00250C49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250C49" w:rsidRDefault="00250C49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10,021</w:t>
            </w:r>
          </w:p>
        </w:tc>
        <w:tc>
          <w:tcPr>
            <w:tcW w:w="270" w:type="dxa"/>
          </w:tcPr>
          <w:p w:rsidR="00CF344D" w:rsidRPr="00250C49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250C49" w:rsidRDefault="00250C49" w:rsidP="0025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F344D" w:rsidRPr="00250C49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</w:tcPr>
          <w:p w:rsidR="00CF344D" w:rsidRPr="00250C49" w:rsidRDefault="00250C49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10,021</w:t>
            </w:r>
          </w:p>
        </w:tc>
      </w:tr>
      <w:tr w:rsidR="00CF344D" w:rsidRPr="009D2E0A" w:rsidTr="00250C49">
        <w:trPr>
          <w:trHeight w:val="353"/>
        </w:trPr>
        <w:tc>
          <w:tcPr>
            <w:tcW w:w="3167" w:type="dxa"/>
          </w:tcPr>
          <w:p w:rsidR="00CF344D" w:rsidRPr="009D2E0A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CF344D" w:rsidRPr="009D2E0A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9D2E0A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CF344D" w:rsidRPr="009D2E0A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9D2E0A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9D2E0A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:rsidR="00CF344D" w:rsidRPr="009D2E0A" w:rsidRDefault="00CF344D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4FB2" w:rsidRPr="009D2E0A" w:rsidTr="00250C49">
        <w:trPr>
          <w:trHeight w:val="353"/>
        </w:trPr>
        <w:tc>
          <w:tcPr>
            <w:tcW w:w="3167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5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E4FB2" w:rsidRPr="009D2E0A" w:rsidTr="00250C49">
        <w:trPr>
          <w:trHeight w:val="353"/>
        </w:trPr>
        <w:tc>
          <w:tcPr>
            <w:tcW w:w="3167" w:type="dxa"/>
          </w:tcPr>
          <w:p w:rsidR="003E4FB2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16,675</w:t>
            </w:r>
          </w:p>
        </w:tc>
        <w:tc>
          <w:tcPr>
            <w:tcW w:w="270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19,013</w:t>
            </w:r>
          </w:p>
        </w:tc>
        <w:tc>
          <w:tcPr>
            <w:tcW w:w="270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5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19,013</w:t>
            </w:r>
          </w:p>
        </w:tc>
      </w:tr>
      <w:tr w:rsidR="003E4FB2" w:rsidRPr="009D2E0A" w:rsidTr="00250C49">
        <w:trPr>
          <w:trHeight w:val="353"/>
        </w:trPr>
        <w:tc>
          <w:tcPr>
            <w:tcW w:w="3167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32,810</w:t>
            </w:r>
          </w:p>
        </w:tc>
        <w:tc>
          <w:tcPr>
            <w:tcW w:w="270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34,457</w:t>
            </w:r>
          </w:p>
        </w:tc>
        <w:tc>
          <w:tcPr>
            <w:tcW w:w="270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5" w:type="dxa"/>
            <w:vAlign w:val="bottom"/>
          </w:tcPr>
          <w:p w:rsidR="003E4FB2" w:rsidRPr="009D2E0A" w:rsidRDefault="003E4FB2" w:rsidP="003E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34,457</w:t>
            </w:r>
          </w:p>
        </w:tc>
      </w:tr>
    </w:tbl>
    <w:p w:rsidR="009D2E0A" w:rsidRDefault="009D2E0A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1075"/>
      </w:tblGrid>
      <w:tr w:rsidR="005A31A2" w:rsidRPr="009D2E0A" w:rsidTr="007A5F10">
        <w:tc>
          <w:tcPr>
            <w:tcW w:w="3167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1A2" w:rsidRPr="009D2E0A" w:rsidTr="007A5F10">
        <w:tc>
          <w:tcPr>
            <w:tcW w:w="3167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9" w:type="dxa"/>
            <w:gridSpan w:val="7"/>
            <w:tcBorders>
              <w:bottom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A31A2" w:rsidRPr="009D2E0A" w:rsidTr="007A5F10">
        <w:tc>
          <w:tcPr>
            <w:tcW w:w="3167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A31A2" w:rsidRPr="009D2E0A" w:rsidTr="007A5F10">
        <w:tc>
          <w:tcPr>
            <w:tcW w:w="3167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31A2" w:rsidRPr="009D2E0A" w:rsidTr="007A5F10">
        <w:trPr>
          <w:trHeight w:val="353"/>
        </w:trPr>
        <w:tc>
          <w:tcPr>
            <w:tcW w:w="3167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1C359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060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2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344D" w:rsidRPr="009D2E0A" w:rsidTr="00ED303E">
        <w:trPr>
          <w:trHeight w:val="353"/>
        </w:trPr>
        <w:tc>
          <w:tcPr>
            <w:tcW w:w="3167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2F27" w:rsidRPr="009D2E0A" w:rsidTr="007A5F10">
        <w:trPr>
          <w:trHeight w:val="353"/>
        </w:trPr>
        <w:tc>
          <w:tcPr>
            <w:tcW w:w="3167" w:type="dxa"/>
          </w:tcPr>
          <w:p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2" w:type="dxa"/>
          </w:tcPr>
          <w:p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710,004</w:t>
            </w:r>
          </w:p>
        </w:tc>
        <w:tc>
          <w:tcPr>
            <w:tcW w:w="270" w:type="dxa"/>
          </w:tcPr>
          <w:p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  <w:tc>
          <w:tcPr>
            <w:tcW w:w="270" w:type="dxa"/>
          </w:tcPr>
          <w:p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</w:tr>
      <w:tr w:rsidR="00CF344D" w:rsidRPr="009D2E0A" w:rsidTr="007A5F10">
        <w:trPr>
          <w:trHeight w:val="353"/>
        </w:trPr>
        <w:tc>
          <w:tcPr>
            <w:tcW w:w="3167" w:type="dxa"/>
          </w:tcPr>
          <w:p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A16C0" w:rsidRPr="009D2E0A" w:rsidTr="007A5F10">
        <w:trPr>
          <w:trHeight w:val="353"/>
        </w:trPr>
        <w:tc>
          <w:tcPr>
            <w:tcW w:w="3167" w:type="dxa"/>
            <w:vAlign w:val="bottom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9740E" w:rsidRPr="009D2E0A" w:rsidTr="007A5F10">
        <w:trPr>
          <w:trHeight w:val="353"/>
        </w:trPr>
        <w:tc>
          <w:tcPr>
            <w:tcW w:w="3167" w:type="dxa"/>
          </w:tcPr>
          <w:p w:rsidR="0079740E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16,874</w:t>
            </w:r>
          </w:p>
        </w:tc>
        <w:tc>
          <w:tcPr>
            <w:tcW w:w="270" w:type="dxa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18,352</w:t>
            </w:r>
          </w:p>
        </w:tc>
        <w:tc>
          <w:tcPr>
            <w:tcW w:w="270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18,352</w:t>
            </w:r>
          </w:p>
        </w:tc>
      </w:tr>
      <w:tr w:rsidR="0079740E" w:rsidRPr="009D2E0A" w:rsidTr="007A5F10">
        <w:trPr>
          <w:trHeight w:val="353"/>
        </w:trPr>
        <w:tc>
          <w:tcPr>
            <w:tcW w:w="3167" w:type="dxa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16,059</w:t>
            </w:r>
          </w:p>
        </w:tc>
        <w:tc>
          <w:tcPr>
            <w:tcW w:w="270" w:type="dxa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17,002</w:t>
            </w:r>
          </w:p>
        </w:tc>
        <w:tc>
          <w:tcPr>
            <w:tcW w:w="270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79740E" w:rsidRPr="009D2E0A" w:rsidRDefault="0079740E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17,002</w:t>
            </w:r>
          </w:p>
        </w:tc>
      </w:tr>
      <w:tr w:rsidR="00CF344D" w:rsidRPr="009D2E0A" w:rsidTr="007A5F10">
        <w:trPr>
          <w:trHeight w:val="353"/>
        </w:trPr>
        <w:tc>
          <w:tcPr>
            <w:tcW w:w="3167" w:type="dxa"/>
          </w:tcPr>
          <w:p w:rsidR="00CF344D" w:rsidRDefault="00CF344D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:rsidR="00CF344D" w:rsidRDefault="00CF344D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CF344D" w:rsidRPr="009D2E0A" w:rsidRDefault="00CF344D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F344D" w:rsidRPr="009D2E0A" w:rsidRDefault="00CF344D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4" w:type="dxa"/>
          </w:tcPr>
          <w:p w:rsidR="00CF344D" w:rsidRPr="009D2E0A" w:rsidRDefault="00CF344D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CF344D" w:rsidRPr="009D2E0A" w:rsidRDefault="00CF344D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CF344D" w:rsidRPr="009D2E0A" w:rsidRDefault="00CF344D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CF344D" w:rsidRDefault="00CF344D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CF344D" w:rsidRPr="009D2E0A" w:rsidRDefault="00CF344D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CF344D" w:rsidRDefault="00CF344D" w:rsidP="0079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F344D" w:rsidRPr="009D2E0A" w:rsidTr="00ED303E">
        <w:trPr>
          <w:trHeight w:val="353"/>
        </w:trPr>
        <w:tc>
          <w:tcPr>
            <w:tcW w:w="3167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262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344D" w:rsidRPr="009D2E0A" w:rsidTr="00ED303E">
        <w:trPr>
          <w:trHeight w:val="353"/>
        </w:trPr>
        <w:tc>
          <w:tcPr>
            <w:tcW w:w="3167" w:type="dxa"/>
            <w:vAlign w:val="bottom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2F27" w:rsidRPr="009D2E0A" w:rsidTr="00ED303E">
        <w:trPr>
          <w:trHeight w:val="353"/>
        </w:trPr>
        <w:tc>
          <w:tcPr>
            <w:tcW w:w="3167" w:type="dxa"/>
          </w:tcPr>
          <w:p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2" w:type="dxa"/>
          </w:tcPr>
          <w:p w:rsidR="00442F27" w:rsidRPr="00250C49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10,021</w:t>
            </w:r>
          </w:p>
        </w:tc>
        <w:tc>
          <w:tcPr>
            <w:tcW w:w="270" w:type="dxa"/>
          </w:tcPr>
          <w:p w:rsidR="00442F27" w:rsidRPr="00250C49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442F27" w:rsidRPr="00250C49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442F27" w:rsidRPr="00250C49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442F27" w:rsidRPr="00250C49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10,021</w:t>
            </w:r>
          </w:p>
        </w:tc>
        <w:tc>
          <w:tcPr>
            <w:tcW w:w="270" w:type="dxa"/>
          </w:tcPr>
          <w:p w:rsidR="00442F27" w:rsidRPr="00250C49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442F27" w:rsidRPr="00250C49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2F27" w:rsidRPr="00250C49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442F27" w:rsidRPr="00250C49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10,021</w:t>
            </w:r>
          </w:p>
        </w:tc>
      </w:tr>
      <w:tr w:rsidR="00CF344D" w:rsidRPr="009D2E0A" w:rsidTr="00ED303E">
        <w:trPr>
          <w:trHeight w:val="353"/>
        </w:trPr>
        <w:tc>
          <w:tcPr>
            <w:tcW w:w="3167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344D" w:rsidRPr="009D2E0A" w:rsidTr="00ED303E">
        <w:trPr>
          <w:trHeight w:val="353"/>
        </w:trPr>
        <w:tc>
          <w:tcPr>
            <w:tcW w:w="3167" w:type="dxa"/>
            <w:vAlign w:val="bottom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:rsidR="00CF344D" w:rsidRPr="009D2E0A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F344D" w:rsidRPr="009D2E0A" w:rsidTr="00ED303E">
        <w:trPr>
          <w:trHeight w:val="353"/>
        </w:trPr>
        <w:tc>
          <w:tcPr>
            <w:tcW w:w="3167" w:type="dxa"/>
          </w:tcPr>
          <w:p w:rsidR="00CF344D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16,033</w:t>
            </w:r>
          </w:p>
        </w:tc>
        <w:tc>
          <w:tcPr>
            <w:tcW w:w="270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:rsidR="00CF344D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CF344D" w:rsidRPr="00CF344D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F344D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="00BB548D">
              <w:rPr>
                <w:rFonts w:ascii="Angsana New" w:hAnsi="Angsana New"/>
                <w:sz w:val="30"/>
                <w:szCs w:val="30"/>
              </w:rPr>
              <w:t>8</w:t>
            </w:r>
            <w:r w:rsidRPr="00CF344D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BB548D">
              <w:rPr>
                <w:rFonts w:ascii="Angsana New" w:hAnsi="Angsana New"/>
                <w:sz w:val="30"/>
                <w:szCs w:val="30"/>
                <w:lang w:val="en-GB" w:bidi="ar-SA"/>
              </w:rPr>
              <w:t>318</w:t>
            </w:r>
          </w:p>
        </w:tc>
        <w:tc>
          <w:tcPr>
            <w:tcW w:w="270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</w:tcPr>
          <w:p w:rsidR="00CF344D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CF344D" w:rsidRPr="00CF344D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F344D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="00BB548D"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  <w:r w:rsidRPr="00CF344D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BB548D">
              <w:rPr>
                <w:rFonts w:ascii="Angsana New" w:hAnsi="Angsana New"/>
                <w:sz w:val="30"/>
                <w:szCs w:val="30"/>
                <w:lang w:val="en-GB" w:bidi="ar-SA"/>
              </w:rPr>
              <w:t>318</w:t>
            </w:r>
          </w:p>
        </w:tc>
      </w:tr>
      <w:tr w:rsidR="00CF344D" w:rsidRPr="009D2E0A" w:rsidTr="00ED303E">
        <w:trPr>
          <w:trHeight w:val="353"/>
        </w:trPr>
        <w:tc>
          <w:tcPr>
            <w:tcW w:w="3167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31,785</w:t>
            </w:r>
          </w:p>
        </w:tc>
        <w:tc>
          <w:tcPr>
            <w:tcW w:w="270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:rsidR="00CF344D" w:rsidRPr="00CF344D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F344D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="00BB548D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Pr="00CF344D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BB548D">
              <w:rPr>
                <w:rFonts w:ascii="Angsana New" w:hAnsi="Angsana New"/>
                <w:sz w:val="30"/>
                <w:szCs w:val="30"/>
                <w:lang w:val="en-GB" w:bidi="ar-SA"/>
              </w:rPr>
              <w:t>424</w:t>
            </w:r>
          </w:p>
        </w:tc>
        <w:tc>
          <w:tcPr>
            <w:tcW w:w="270" w:type="dxa"/>
            <w:vAlign w:val="bottom"/>
          </w:tcPr>
          <w:p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</w:tcPr>
          <w:p w:rsidR="00CF344D" w:rsidRPr="00CF344D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F344D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="00BB548D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Pr="00CF344D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BB548D">
              <w:rPr>
                <w:rFonts w:ascii="Angsana New" w:hAnsi="Angsana New"/>
                <w:sz w:val="30"/>
                <w:szCs w:val="30"/>
                <w:lang w:val="en-GB" w:bidi="ar-SA"/>
              </w:rPr>
              <w:t>424</w:t>
            </w:r>
          </w:p>
        </w:tc>
      </w:tr>
    </w:tbl>
    <w:p w:rsidR="005A31A2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  <w:cs/>
        </w:rPr>
      </w:pPr>
    </w:p>
    <w:p w:rsidR="005A31A2" w:rsidRPr="005A31A2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  <w:r w:rsidRPr="005A31A2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:rsidR="009D2E0A" w:rsidRPr="005A31A2" w:rsidRDefault="009D2E0A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600"/>
        <w:gridCol w:w="270"/>
        <w:gridCol w:w="5040"/>
      </w:tblGrid>
      <w:tr w:rsidR="005A31A2" w:rsidRPr="005A31A2" w:rsidTr="005A31A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  <w:r w:rsidRPr="005A31A2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x-none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  <w:r w:rsidRPr="005A31A2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x-none"/>
              </w:rPr>
              <w:t>เทคนิคการประเมินมูลค่า</w:t>
            </w:r>
          </w:p>
        </w:tc>
      </w:tr>
      <w:tr w:rsidR="003C45C9" w:rsidRPr="005A31A2" w:rsidTr="007A5F10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3C45C9" w:rsidRPr="003C45C9" w:rsidRDefault="003C45C9" w:rsidP="003C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 w:rsidRPr="003C45C9"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หุ้นกู้</w:t>
            </w:r>
            <w:r w:rsidR="009E3195"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และพันธบัตรรัฐบาล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C45C9" w:rsidRPr="005A31A2" w:rsidRDefault="003C45C9" w:rsidP="003C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</w:tcPr>
          <w:p w:rsidR="003C45C9" w:rsidRPr="00600049" w:rsidRDefault="003C45C9" w:rsidP="003C45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00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อ้างอิงราคาจากนายหน้า</w:t>
            </w:r>
          </w:p>
        </w:tc>
      </w:tr>
      <w:tr w:rsidR="005A31A2" w:rsidRPr="005A31A2" w:rsidTr="005A31A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หนี้สินตามสัญญาเช่าการเงิน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การคิดลดกระแสเงินสด</w:t>
            </w:r>
          </w:p>
        </w:tc>
      </w:tr>
    </w:tbl>
    <w:p w:rsidR="009E3195" w:rsidRDefault="009E3195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479D1" w:rsidRDefault="001C596E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5E30DD">
        <w:rPr>
          <w:rFonts w:ascii="Angsana New" w:hAnsi="Angsana New"/>
          <w:b/>
          <w:bCs/>
          <w:sz w:val="30"/>
          <w:szCs w:val="30"/>
        </w:rPr>
        <w:t>0</w:t>
      </w:r>
      <w:r w:rsidR="00E479D1" w:rsidRPr="00CD5290">
        <w:rPr>
          <w:rFonts w:ascii="Angsana New" w:hAnsi="Angsana New"/>
          <w:b/>
          <w:bCs/>
          <w:sz w:val="30"/>
          <w:szCs w:val="30"/>
        </w:rPr>
        <w:tab/>
      </w:r>
      <w:r w:rsidR="00E479D1" w:rsidRPr="00CD529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E479D1"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="00E479D1" w:rsidRPr="00CD5290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8A67BD" w:rsidRPr="00CD5290" w:rsidRDefault="008A67BD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6"/>
        <w:gridCol w:w="1109"/>
        <w:gridCol w:w="266"/>
        <w:gridCol w:w="1099"/>
        <w:gridCol w:w="266"/>
        <w:gridCol w:w="1079"/>
        <w:gridCol w:w="253"/>
        <w:gridCol w:w="1101"/>
      </w:tblGrid>
      <w:tr w:rsidR="00E479D1" w:rsidRPr="005B3147" w:rsidTr="00287EA4">
        <w:trPr>
          <w:cantSplit/>
          <w:trHeight w:val="420"/>
          <w:tblHeader/>
        </w:trPr>
        <w:tc>
          <w:tcPr>
            <w:tcW w:w="2200" w:type="pct"/>
          </w:tcPr>
          <w:p w:rsidR="00E479D1" w:rsidRPr="00881BDB" w:rsidRDefault="00E479D1" w:rsidP="00F7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5B3147" w:rsidTr="00287EA4">
        <w:trPr>
          <w:cantSplit/>
          <w:trHeight w:val="420"/>
          <w:tblHeader/>
        </w:trPr>
        <w:tc>
          <w:tcPr>
            <w:tcW w:w="2200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600B" w:rsidRPr="005B3147" w:rsidTr="00CC380A">
        <w:trPr>
          <w:cantSplit/>
          <w:trHeight w:val="420"/>
        </w:trPr>
        <w:tc>
          <w:tcPr>
            <w:tcW w:w="2200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7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5B3147" w:rsidTr="00287EA4">
        <w:trPr>
          <w:trHeight w:val="420"/>
        </w:trPr>
        <w:tc>
          <w:tcPr>
            <w:tcW w:w="2200" w:type="pct"/>
          </w:tcPr>
          <w:p w:rsidR="0090600B" w:rsidRPr="00881BD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0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F62" w:rsidRPr="005B3147" w:rsidTr="00287EA4">
        <w:trPr>
          <w:trHeight w:val="420"/>
        </w:trPr>
        <w:tc>
          <w:tcPr>
            <w:tcW w:w="2200" w:type="pct"/>
          </w:tcPr>
          <w:p w:rsidR="000F3F62" w:rsidRPr="00881BDB" w:rsidRDefault="000F3F62" w:rsidP="000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00" w:type="pct"/>
            <w:shd w:val="clear" w:color="auto" w:fill="FFFFFF"/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9,485</w:t>
            </w:r>
          </w:p>
        </w:tc>
        <w:tc>
          <w:tcPr>
            <w:tcW w:w="144" w:type="pct"/>
          </w:tcPr>
          <w:p w:rsidR="000F3F62" w:rsidRPr="00881BDB" w:rsidRDefault="000F3F62" w:rsidP="000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44" w:type="pct"/>
          </w:tcPr>
          <w:p w:rsidR="000F3F62" w:rsidRPr="00881BDB" w:rsidRDefault="000F3F62" w:rsidP="000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9,485</w:t>
            </w:r>
          </w:p>
        </w:tc>
        <w:tc>
          <w:tcPr>
            <w:tcW w:w="137" w:type="pct"/>
          </w:tcPr>
          <w:p w:rsidR="000F3F62" w:rsidRPr="00881BDB" w:rsidRDefault="000F3F62" w:rsidP="000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</w:tr>
      <w:tr w:rsidR="000F3F62" w:rsidRPr="005B3147" w:rsidTr="00287EA4">
        <w:trPr>
          <w:trHeight w:val="420"/>
        </w:trPr>
        <w:tc>
          <w:tcPr>
            <w:tcW w:w="2200" w:type="pct"/>
          </w:tcPr>
          <w:p w:rsidR="000F3F62" w:rsidRPr="00881BDB" w:rsidRDefault="000F3F62" w:rsidP="000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FFFFF"/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144" w:type="pct"/>
          </w:tcPr>
          <w:p w:rsidR="000F3F62" w:rsidRPr="00881BDB" w:rsidRDefault="000F3F62" w:rsidP="000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4" w:type="pct"/>
          </w:tcPr>
          <w:p w:rsidR="000F3F62" w:rsidRPr="00881BDB" w:rsidRDefault="000F3F62" w:rsidP="000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137" w:type="pct"/>
          </w:tcPr>
          <w:p w:rsidR="000F3F62" w:rsidRPr="00881BDB" w:rsidRDefault="000F3F62" w:rsidP="000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0F3F62" w:rsidRPr="005B3147" w:rsidTr="00287EA4">
        <w:trPr>
          <w:trHeight w:val="420"/>
        </w:trPr>
        <w:tc>
          <w:tcPr>
            <w:tcW w:w="2200" w:type="pct"/>
          </w:tcPr>
          <w:p w:rsidR="000F3F62" w:rsidRPr="00881BDB" w:rsidRDefault="000F3F62" w:rsidP="000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10,614</w:t>
            </w:r>
          </w:p>
        </w:tc>
        <w:tc>
          <w:tcPr>
            <w:tcW w:w="144" w:type="pct"/>
          </w:tcPr>
          <w:p w:rsidR="000F3F62" w:rsidRPr="00881BDB" w:rsidRDefault="000F3F62" w:rsidP="000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144" w:type="pct"/>
          </w:tcPr>
          <w:p w:rsidR="000F3F62" w:rsidRPr="00881BDB" w:rsidRDefault="000F3F62" w:rsidP="000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10,614</w:t>
            </w:r>
          </w:p>
        </w:tc>
        <w:tc>
          <w:tcPr>
            <w:tcW w:w="137" w:type="pct"/>
          </w:tcPr>
          <w:p w:rsidR="000F3F62" w:rsidRPr="00881BDB" w:rsidRDefault="000F3F62" w:rsidP="000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0F3F62" w:rsidRPr="00881BDB" w:rsidRDefault="000F3F62" w:rsidP="000F3F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</w:tr>
      <w:tr w:rsidR="0090600B" w:rsidRPr="005B3147" w:rsidTr="00287EA4">
        <w:trPr>
          <w:trHeight w:val="420"/>
        </w:trPr>
        <w:tc>
          <w:tcPr>
            <w:tcW w:w="2200" w:type="pct"/>
          </w:tcPr>
          <w:p w:rsidR="0090600B" w:rsidRPr="005B314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0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0600B" w:rsidRPr="005B3147" w:rsidTr="00287EA4">
        <w:trPr>
          <w:trHeight w:val="420"/>
        </w:trPr>
        <w:tc>
          <w:tcPr>
            <w:tcW w:w="2200" w:type="pct"/>
          </w:tcPr>
          <w:p w:rsidR="0090600B" w:rsidRPr="00881BD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00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0600B" w:rsidRPr="005B3147" w:rsidTr="00287EA4">
        <w:trPr>
          <w:trHeight w:val="420"/>
        </w:trPr>
        <w:tc>
          <w:tcPr>
            <w:tcW w:w="2200" w:type="pct"/>
          </w:tcPr>
          <w:p w:rsidR="0090600B" w:rsidRPr="00881BD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600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0600B" w:rsidRPr="005B3147" w:rsidTr="00287EA4">
        <w:trPr>
          <w:trHeight w:val="420"/>
        </w:trPr>
        <w:tc>
          <w:tcPr>
            <w:tcW w:w="2200" w:type="pct"/>
          </w:tcPr>
          <w:p w:rsidR="0090600B" w:rsidRPr="00881BD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0" w:type="pct"/>
            <w:shd w:val="clear" w:color="auto" w:fill="FFFFFF"/>
            <w:vAlign w:val="bottom"/>
          </w:tcPr>
          <w:p w:rsidR="0090600B" w:rsidRPr="00A062D0" w:rsidRDefault="00B725E9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97,284</w:t>
            </w:r>
          </w:p>
        </w:tc>
        <w:tc>
          <w:tcPr>
            <w:tcW w:w="144" w:type="pct"/>
            <w:vAlign w:val="bottom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  <w:vAlign w:val="bottom"/>
          </w:tcPr>
          <w:p w:rsidR="0090600B" w:rsidRPr="00A062D0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93,914</w:t>
            </w:r>
          </w:p>
        </w:tc>
        <w:tc>
          <w:tcPr>
            <w:tcW w:w="144" w:type="pct"/>
            <w:vAlign w:val="bottom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:rsidR="0090600B" w:rsidRPr="00881BDB" w:rsidRDefault="00BD2A82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37" w:type="pct"/>
            <w:vAlign w:val="bottom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</w:tr>
      <w:tr w:rsidR="0090600B" w:rsidRPr="005B3147" w:rsidTr="00B35404">
        <w:trPr>
          <w:trHeight w:val="420"/>
        </w:trPr>
        <w:tc>
          <w:tcPr>
            <w:tcW w:w="2200" w:type="pct"/>
          </w:tcPr>
          <w:p w:rsidR="0090600B" w:rsidRPr="00881BD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881B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BDB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600" w:type="pct"/>
            <w:shd w:val="clear" w:color="auto" w:fill="FFFFFF"/>
          </w:tcPr>
          <w:p w:rsidR="0090600B" w:rsidRPr="00A062D0" w:rsidRDefault="00B725E9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79,979</w:t>
            </w:r>
          </w:p>
        </w:tc>
        <w:tc>
          <w:tcPr>
            <w:tcW w:w="144" w:type="pct"/>
            <w:vAlign w:val="bottom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90600B" w:rsidRPr="00A062D0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85,652</w:t>
            </w:r>
          </w:p>
        </w:tc>
        <w:tc>
          <w:tcPr>
            <w:tcW w:w="144" w:type="pct"/>
            <w:vAlign w:val="bottom"/>
          </w:tcPr>
          <w:p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:rsidR="0090600B" w:rsidRPr="00881BDB" w:rsidRDefault="00BD2A82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37" w:type="pct"/>
            <w:vAlign w:val="bottom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BD2A82" w:rsidRPr="005B3147" w:rsidTr="00B35404">
        <w:trPr>
          <w:trHeight w:val="420"/>
        </w:trPr>
        <w:tc>
          <w:tcPr>
            <w:tcW w:w="2200" w:type="pct"/>
          </w:tcPr>
          <w:p w:rsidR="00BD2A82" w:rsidRPr="00881BDB" w:rsidRDefault="00BD2A82" w:rsidP="00BD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0" w:type="pct"/>
            <w:shd w:val="clear" w:color="auto" w:fill="FFFFFF"/>
          </w:tcPr>
          <w:p w:rsidR="00BD2A82" w:rsidRPr="00A062D0" w:rsidRDefault="00B725E9" w:rsidP="00BD2A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44" w:type="pct"/>
            <w:vAlign w:val="bottom"/>
          </w:tcPr>
          <w:p w:rsidR="00BD2A82" w:rsidRPr="005B3147" w:rsidRDefault="00BD2A82" w:rsidP="00BD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BD2A82" w:rsidRPr="00A062D0" w:rsidRDefault="00BD2A82" w:rsidP="00BD2A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44" w:type="pct"/>
            <w:vAlign w:val="bottom"/>
          </w:tcPr>
          <w:p w:rsidR="00BD2A82" w:rsidRPr="005B3147" w:rsidRDefault="00BD2A82" w:rsidP="00BD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:rsidR="00BD2A82" w:rsidRPr="00881BDB" w:rsidRDefault="00BD2A82" w:rsidP="00BD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  <w:tab w:val="left" w:pos="916"/>
              </w:tabs>
              <w:spacing w:after="0"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:rsidR="00BD2A82" w:rsidRPr="00881BDB" w:rsidRDefault="00BD2A82" w:rsidP="00BD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BD2A82" w:rsidRPr="00881BDB" w:rsidRDefault="00BD2A82" w:rsidP="00BD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  <w:tab w:val="left" w:pos="916"/>
              </w:tabs>
              <w:spacing w:after="0"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2A82" w:rsidRPr="004B7F96" w:rsidTr="00B35404">
        <w:trPr>
          <w:trHeight w:val="420"/>
        </w:trPr>
        <w:tc>
          <w:tcPr>
            <w:tcW w:w="2200" w:type="pct"/>
          </w:tcPr>
          <w:p w:rsidR="00BD2A82" w:rsidRPr="00881BDB" w:rsidRDefault="00BD2A82" w:rsidP="00BD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2A82" w:rsidRPr="00A062D0" w:rsidRDefault="00B725E9" w:rsidP="00BD2A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177,346</w:t>
            </w:r>
          </w:p>
        </w:tc>
        <w:tc>
          <w:tcPr>
            <w:tcW w:w="144" w:type="pct"/>
            <w:vAlign w:val="bottom"/>
          </w:tcPr>
          <w:p w:rsidR="00BD2A82" w:rsidRPr="005B3147" w:rsidRDefault="00BD2A82" w:rsidP="00BD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BD2A82" w:rsidRPr="00A062D0" w:rsidRDefault="00BD2A82" w:rsidP="00BD2A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180,146</w:t>
            </w:r>
          </w:p>
        </w:tc>
        <w:tc>
          <w:tcPr>
            <w:tcW w:w="144" w:type="pct"/>
            <w:vAlign w:val="bottom"/>
          </w:tcPr>
          <w:p w:rsidR="00BD2A82" w:rsidRPr="005B3147" w:rsidRDefault="00BD2A82" w:rsidP="00BD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2A82" w:rsidRPr="00881BDB" w:rsidRDefault="00BD2A82" w:rsidP="00BD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137" w:type="pct"/>
            <w:vAlign w:val="bottom"/>
          </w:tcPr>
          <w:p w:rsidR="00BD2A82" w:rsidRPr="00881BDB" w:rsidRDefault="00BD2A82" w:rsidP="00BD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2A82" w:rsidRPr="00881BDB" w:rsidRDefault="00BD2A82" w:rsidP="00BD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1,465</w:t>
            </w:r>
          </w:p>
        </w:tc>
      </w:tr>
    </w:tbl>
    <w:p w:rsidR="00665263" w:rsidRPr="005A31A2" w:rsidRDefault="00EB0F09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/>
          <w:spacing w:val="-4"/>
          <w:sz w:val="30"/>
          <w:szCs w:val="30"/>
        </w:rPr>
        <w:tab/>
      </w:r>
    </w:p>
    <w:p w:rsidR="001F0D56" w:rsidRPr="00EB0F09" w:rsidRDefault="001F0D56" w:rsidP="0066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EB0F09">
        <w:rPr>
          <w:rFonts w:ascii="Angsana New" w:hAnsi="Angsana New"/>
          <w:spacing w:val="-4"/>
          <w:sz w:val="30"/>
          <w:szCs w:val="30"/>
          <w:cs/>
        </w:rPr>
        <w:t xml:space="preserve">บริษัทมีภาระผูกพันตามสัญญาเช่าและบริการโดยสัญญามีระยะเวลา </w:t>
      </w:r>
      <w:r w:rsidRPr="00EB0F09">
        <w:rPr>
          <w:rFonts w:ascii="Angsana New" w:hAnsi="Angsana New"/>
          <w:spacing w:val="-4"/>
          <w:sz w:val="30"/>
          <w:szCs w:val="30"/>
        </w:rPr>
        <w:t>1</w:t>
      </w:r>
      <w:r w:rsidR="009565D7" w:rsidRPr="00EB0F09">
        <w:rPr>
          <w:rFonts w:ascii="Angsana New" w:hAnsi="Angsana New"/>
          <w:spacing w:val="-4"/>
          <w:sz w:val="30"/>
          <w:szCs w:val="30"/>
        </w:rPr>
        <w:t xml:space="preserve"> </w:t>
      </w:r>
      <w:r w:rsidR="009565D7" w:rsidRPr="00EB0F09">
        <w:rPr>
          <w:rFonts w:ascii="Angsana New" w:hAnsi="Angsana New" w:hint="cs"/>
          <w:spacing w:val="-4"/>
          <w:sz w:val="30"/>
          <w:szCs w:val="30"/>
          <w:cs/>
        </w:rPr>
        <w:t>ถึง</w:t>
      </w:r>
      <w:r w:rsidRPr="00EB0F09">
        <w:rPr>
          <w:rFonts w:ascii="Angsana New" w:hAnsi="Angsana New"/>
          <w:spacing w:val="-4"/>
          <w:sz w:val="30"/>
          <w:szCs w:val="30"/>
        </w:rPr>
        <w:t xml:space="preserve"> </w:t>
      </w:r>
      <w:r w:rsidR="00BD694D">
        <w:rPr>
          <w:rFonts w:ascii="Angsana New" w:hAnsi="Angsana New"/>
          <w:spacing w:val="-4"/>
          <w:sz w:val="30"/>
          <w:szCs w:val="30"/>
        </w:rPr>
        <w:t>15</w:t>
      </w:r>
      <w:r w:rsidRPr="00EB0F09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</w:p>
    <w:p w:rsidR="001F0D56" w:rsidRPr="005A31A2" w:rsidRDefault="001F0D56" w:rsidP="001F0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2"/>
        <w:gridCol w:w="33"/>
        <w:gridCol w:w="239"/>
        <w:gridCol w:w="1125"/>
        <w:gridCol w:w="237"/>
        <w:gridCol w:w="1098"/>
        <w:gridCol w:w="241"/>
        <w:gridCol w:w="1135"/>
      </w:tblGrid>
      <w:tr w:rsidR="00D93035" w:rsidRPr="00D3037D" w:rsidTr="00D93035">
        <w:trPr>
          <w:cantSplit/>
          <w:trHeight w:val="420"/>
          <w:tblHeader/>
        </w:trPr>
        <w:tc>
          <w:tcPr>
            <w:tcW w:w="2184" w:type="pct"/>
          </w:tcPr>
          <w:p w:rsidR="00D93035" w:rsidRPr="00CD5290" w:rsidRDefault="00D93035" w:rsidP="003D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pct"/>
            <w:gridSpan w:val="4"/>
          </w:tcPr>
          <w:p w:rsidR="00D93035" w:rsidRPr="00D3037D" w:rsidRDefault="00D93035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D93035" w:rsidRPr="00D3037D" w:rsidRDefault="00D93035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4" w:type="pct"/>
            <w:gridSpan w:val="3"/>
          </w:tcPr>
          <w:p w:rsidR="00D93035" w:rsidRPr="00D3037D" w:rsidRDefault="00D93035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งบการเงินฉพาะกิจการ</w:t>
            </w:r>
          </w:p>
        </w:tc>
      </w:tr>
      <w:tr w:rsidR="0090600B" w:rsidRPr="00D3037D" w:rsidTr="00D93035">
        <w:trPr>
          <w:cantSplit/>
          <w:trHeight w:val="420"/>
          <w:tblHeader/>
        </w:trPr>
        <w:tc>
          <w:tcPr>
            <w:tcW w:w="2184" w:type="pct"/>
          </w:tcPr>
          <w:p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600B" w:rsidRPr="00D3037D" w:rsidTr="00D93035">
        <w:trPr>
          <w:trHeight w:val="420"/>
        </w:trPr>
        <w:tc>
          <w:tcPr>
            <w:tcW w:w="2184" w:type="pct"/>
          </w:tcPr>
          <w:p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8"/>
          </w:tcPr>
          <w:p w:rsidR="0090600B" w:rsidRPr="002B1466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146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B14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600B" w:rsidRPr="00D3037D" w:rsidTr="00391912">
        <w:trPr>
          <w:trHeight w:val="420"/>
        </w:trPr>
        <w:tc>
          <w:tcPr>
            <w:tcW w:w="2184" w:type="pct"/>
          </w:tcPr>
          <w:p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8" w:type="pct"/>
            <w:gridSpan w:val="2"/>
          </w:tcPr>
          <w:p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00B" w:rsidRPr="005B3147" w:rsidTr="00391912">
        <w:trPr>
          <w:trHeight w:val="420"/>
        </w:trPr>
        <w:tc>
          <w:tcPr>
            <w:tcW w:w="2184" w:type="pct"/>
            <w:shd w:val="clear" w:color="auto" w:fill="auto"/>
          </w:tcPr>
          <w:p w:rsidR="0090600B" w:rsidRPr="00D3037D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3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 w:rsidRPr="00D303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90600B" w:rsidRPr="00D3037D" w:rsidRDefault="00B725E9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59,066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1,101,682</w:t>
            </w:r>
          </w:p>
        </w:tc>
        <w:tc>
          <w:tcPr>
            <w:tcW w:w="128" w:type="pct"/>
          </w:tcPr>
          <w:p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90600B" w:rsidRPr="00D3037D" w:rsidRDefault="00BD2A82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25,010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19,516</w:t>
            </w:r>
          </w:p>
        </w:tc>
      </w:tr>
    </w:tbl>
    <w:p w:rsidR="00873F7F" w:rsidRDefault="00873F7F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445411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5A0A98">
        <w:rPr>
          <w:rFonts w:ascii="Angsana New" w:hAnsi="Angsana New"/>
          <w:spacing w:val="-4"/>
          <w:sz w:val="30"/>
          <w:szCs w:val="30"/>
          <w:cs/>
        </w:rPr>
        <w:t xml:space="preserve">บริษัทย่อยมีภาระผูกพันตามสัญญาเช่าใช้บริการโครงข่ายโทรทัศน์ประเภทที่ใช้คลื่นความถี่ภาคพื้นดินในระบบดิจิทัล กับสถานีวิทยุโทรทัศน์กองทัพบก โดยตกลงจะใช้บริการเป็นระยะเวลา 14 ปี 5 เดือน (นับตั้งแต่วันที่ 17 มกราคม 2557 ถึงวันที่ 31 พฤษภาคม 2571) </w:t>
      </w:r>
      <w:r w:rsidRPr="000A3D13">
        <w:rPr>
          <w:rFonts w:ascii="Angsana New" w:hAnsi="Angsana New"/>
          <w:spacing w:val="-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มีภาระผูกพันต้องจ่ายค่าใช้บริการเป็นจำนวนเงิน 10.50 ล้านบาท ตั้งแต่วันที่         </w:t>
      </w:r>
      <w:r>
        <w:rPr>
          <w:rFonts w:ascii="Angsana New" w:hAnsi="Angsana New"/>
          <w:spacing w:val="-4"/>
          <w:sz w:val="30"/>
          <w:szCs w:val="30"/>
        </w:rPr>
        <w:t xml:space="preserve">  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1 มิถุนายน 2561 ถึงวันที่ 31 พฤษภาคม 2563 และจำนวนเงิน 14.16 ล้านบาท ต่อเดือน ตั้งแต่ 1 มิถุนายน 2563        </w:t>
      </w:r>
      <w:r>
        <w:rPr>
          <w:rFonts w:ascii="Angsana New" w:hAnsi="Angsana New"/>
          <w:spacing w:val="-4"/>
          <w:sz w:val="30"/>
          <w:szCs w:val="30"/>
        </w:rPr>
        <w:t xml:space="preserve">     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 เป็นต้นไป</w:t>
      </w:r>
    </w:p>
    <w:p w:rsidR="00445411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p w:rsidR="00343579" w:rsidRPr="005A6286" w:rsidRDefault="00343579" w:rsidP="00343579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5A6286">
        <w:rPr>
          <w:rFonts w:ascii="Angsana New" w:hAnsi="Angsana New"/>
          <w:sz w:val="30"/>
          <w:szCs w:val="30"/>
          <w:cs/>
        </w:rPr>
        <w:lastRenderedPageBreak/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5A6286">
        <w:rPr>
          <w:rFonts w:ascii="Angsana New" w:hAnsi="Angsana New"/>
          <w:sz w:val="30"/>
          <w:szCs w:val="30"/>
          <w:cs/>
        </w:rPr>
        <w:t>ได้ทำสัญญากับบริษัทในประเทศสองแห่ง 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5A6286">
        <w:rPr>
          <w:rFonts w:ascii="Angsana New" w:hAnsi="Angsana New"/>
          <w:sz w:val="30"/>
          <w:szCs w:val="30"/>
        </w:rPr>
        <w:t xml:space="preserve"> </w:t>
      </w:r>
      <w:r w:rsidRPr="005A6286">
        <w:rPr>
          <w:rFonts w:ascii="Angsana New" w:hAnsi="Angsana New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5A6286">
        <w:rPr>
          <w:rFonts w:ascii="Angsana New" w:hAnsi="Angsana New"/>
          <w:sz w:val="30"/>
          <w:szCs w:val="30"/>
        </w:rPr>
        <w:t xml:space="preserve">C-band </w:t>
      </w:r>
      <w:r w:rsidRPr="005A628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A6286">
        <w:rPr>
          <w:rFonts w:ascii="Angsana New" w:hAnsi="Angsana New"/>
          <w:sz w:val="30"/>
          <w:szCs w:val="30"/>
        </w:rPr>
        <w:t xml:space="preserve">Ku-band </w:t>
      </w:r>
      <w:r w:rsidRPr="005A6286">
        <w:rPr>
          <w:rFonts w:ascii="Angsana New" w:hAnsi="Angsana New" w:hint="cs"/>
          <w:sz w:val="30"/>
          <w:szCs w:val="30"/>
          <w:cs/>
        </w:rPr>
        <w:t xml:space="preserve">ระยะเวลาการให้บริการตั้งแต่วันที่ </w:t>
      </w:r>
      <w:r w:rsidRPr="005A6286">
        <w:rPr>
          <w:rFonts w:ascii="Angsana New" w:hAnsi="Angsana New"/>
          <w:sz w:val="30"/>
          <w:szCs w:val="30"/>
        </w:rPr>
        <w:t xml:space="preserve">20 </w:t>
      </w:r>
      <w:r w:rsidRPr="005A62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A6286">
        <w:rPr>
          <w:rFonts w:ascii="Angsana New" w:hAnsi="Angsana New"/>
          <w:sz w:val="30"/>
          <w:szCs w:val="30"/>
        </w:rPr>
        <w:t xml:space="preserve">2562 </w:t>
      </w:r>
      <w:r w:rsidRPr="005A628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5A6286">
        <w:rPr>
          <w:rFonts w:ascii="Angsana New" w:hAnsi="Angsana New"/>
          <w:sz w:val="30"/>
          <w:szCs w:val="30"/>
        </w:rPr>
        <w:t xml:space="preserve">19 </w:t>
      </w:r>
      <w:r w:rsidRPr="005A62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A628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5A6286">
        <w:rPr>
          <w:rFonts w:ascii="Angsana New" w:hAnsi="Angsana New"/>
          <w:sz w:val="30"/>
          <w:szCs w:val="30"/>
        </w:rPr>
        <w:t xml:space="preserve"> </w:t>
      </w:r>
      <w:r w:rsidRPr="005A6286">
        <w:rPr>
          <w:rFonts w:ascii="Angsana New" w:hAnsi="Angsana New"/>
          <w:sz w:val="30"/>
          <w:szCs w:val="30"/>
          <w:cs/>
        </w:rPr>
        <w:t>โดยบริษัท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5A6286">
        <w:rPr>
          <w:rFonts w:ascii="Angsana New" w:hAnsi="Angsana New"/>
          <w:sz w:val="30"/>
          <w:szCs w:val="30"/>
          <w:cs/>
        </w:rPr>
        <w:t>ต้องจ่ายค่าใช้บริการดังกล่าวตามที่ระบุไว้ในสัญญา</w:t>
      </w:r>
    </w:p>
    <w:p w:rsidR="00343579" w:rsidRPr="00437397" w:rsidRDefault="00343579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445411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8044D6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ได้ทำสัญญารับบริการการวัดผลความนิยมในการรับชมโทรทัศน์ของช่องโทรทัศน์ในประเทศไทยกับสมาคมในประเทศแห่งหนึ่ง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เป็นระยะเวลา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6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โดยเริ่มตั้งแต่วันที่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1</w:t>
      </w:r>
      <w:r w:rsidRPr="008044D6">
        <w:rPr>
          <w:rFonts w:ascii="Angsana New" w:hAnsi="Angsana New"/>
          <w:spacing w:val="4"/>
          <w:sz w:val="30"/>
          <w:szCs w:val="30"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255</w:t>
      </w:r>
      <w:r w:rsidRPr="008044D6">
        <w:rPr>
          <w:rFonts w:ascii="Angsana New" w:hAnsi="Angsana New"/>
          <w:spacing w:val="4"/>
          <w:sz w:val="30"/>
          <w:szCs w:val="30"/>
        </w:rPr>
        <w:t>9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</w:t>
      </w:r>
      <w:r w:rsidRPr="008044D6">
        <w:rPr>
          <w:rFonts w:ascii="Angsana New" w:hAnsi="Angsana New"/>
          <w:spacing w:val="4"/>
          <w:sz w:val="30"/>
          <w:szCs w:val="30"/>
        </w:rPr>
        <w:t>5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ตกลงชำระค่าบริการตามอัตราที่ตกลงในสัญญา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ในระหว่างปี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ผู้ให้บริการได้ทำบันทึกแนบท้ายสัญญารับบริการดังกล่าว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โดยเปลี่ยนแปลงวันครบกำหนดชำระค่าบริการจากวันที่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2565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เป็นวันที่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</w:t>
      </w:r>
      <w:r>
        <w:rPr>
          <w:rFonts w:ascii="Angsana New" w:hAnsi="Angsana New"/>
          <w:spacing w:val="4"/>
          <w:sz w:val="30"/>
          <w:szCs w:val="30"/>
        </w:rPr>
        <w:t xml:space="preserve">1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กรกฎาคม 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2566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โดยเงื่อนไขอื่นๆในสัญญาไม่เปลี่ยนแปลง</w:t>
      </w:r>
    </w:p>
    <w:p w:rsidR="00665263" w:rsidRPr="00437397" w:rsidRDefault="00665263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747EE1" w:rsidRPr="00D200E9" w:rsidRDefault="00747EE1" w:rsidP="00747E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C596E">
        <w:rPr>
          <w:rFonts w:ascii="Angsana New" w:hAnsi="Angsana New"/>
          <w:b/>
          <w:bCs/>
          <w:sz w:val="30"/>
          <w:szCs w:val="30"/>
        </w:rPr>
        <w:t>3</w:t>
      </w:r>
      <w:r w:rsidR="005E30DD">
        <w:rPr>
          <w:rFonts w:ascii="Angsana New" w:hAnsi="Angsana New"/>
          <w:b/>
          <w:bCs/>
          <w:sz w:val="30"/>
          <w:szCs w:val="30"/>
        </w:rPr>
        <w:t>1</w:t>
      </w:r>
      <w:r w:rsidRPr="00D200E9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747EE1" w:rsidRPr="00437397" w:rsidRDefault="00747EE1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AA5121" w:rsidRPr="009B466A" w:rsidRDefault="00F62E8F" w:rsidP="009B466A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2563 </w:t>
      </w:r>
      <w:r w:rsidR="009B466A" w:rsidRPr="009B466A">
        <w:rPr>
          <w:rFonts w:ascii="Angsana New" w:hAnsi="Angsana New" w:hint="cs"/>
          <w:sz w:val="30"/>
          <w:szCs w:val="30"/>
          <w:cs/>
        </w:rPr>
        <w:t xml:space="preserve">บริษัทขายหุ้นสามัญทั้งหมดของบริษัท เรียล ฮีโร่ มวยไทย จำกัด จำนวน </w:t>
      </w:r>
      <w:r w:rsidR="009B466A" w:rsidRPr="009B466A">
        <w:rPr>
          <w:rFonts w:ascii="Angsana New" w:hAnsi="Angsana New"/>
          <w:sz w:val="30"/>
          <w:szCs w:val="30"/>
        </w:rPr>
        <w:t xml:space="preserve">300,000 </w:t>
      </w:r>
      <w:r w:rsidR="009B466A" w:rsidRPr="009B466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9B466A" w:rsidRPr="009B466A">
        <w:rPr>
          <w:rFonts w:ascii="Angsana New" w:hAnsi="Angsana New"/>
          <w:sz w:val="30"/>
          <w:szCs w:val="30"/>
        </w:rPr>
        <w:t xml:space="preserve">10 </w:t>
      </w:r>
      <w:r w:rsidR="009B466A" w:rsidRPr="009B466A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9B466A" w:rsidRPr="009B466A">
        <w:rPr>
          <w:rFonts w:ascii="Angsana New" w:hAnsi="Angsana New"/>
          <w:sz w:val="30"/>
          <w:szCs w:val="30"/>
        </w:rPr>
        <w:t xml:space="preserve">3,000,000 </w:t>
      </w:r>
      <w:r w:rsidR="009B466A" w:rsidRPr="009B466A">
        <w:rPr>
          <w:rFonts w:ascii="Angsana New" w:hAnsi="Angsana New" w:hint="cs"/>
          <w:sz w:val="30"/>
          <w:szCs w:val="30"/>
          <w:cs/>
        </w:rPr>
        <w:t>บาท</w:t>
      </w:r>
    </w:p>
    <w:p w:rsidR="00517B4E" w:rsidRPr="00437397" w:rsidRDefault="00517B4E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24"/>
          <w:szCs w:val="24"/>
        </w:rPr>
      </w:pPr>
    </w:p>
    <w:p w:rsidR="00437397" w:rsidRPr="00437397" w:rsidRDefault="00437397" w:rsidP="00437397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336A3F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336A3F">
        <w:rPr>
          <w:rFonts w:ascii="Angsana New" w:hAnsi="Angsana New"/>
          <w:sz w:val="30"/>
          <w:szCs w:val="30"/>
        </w:rPr>
        <w:t>2</w:t>
      </w:r>
      <w:r w:rsidR="00277B64" w:rsidRPr="00336A3F">
        <w:rPr>
          <w:rFonts w:ascii="Angsana New" w:hAnsi="Angsana New"/>
          <w:sz w:val="30"/>
          <w:szCs w:val="30"/>
        </w:rPr>
        <w:t>6</w:t>
      </w:r>
      <w:r w:rsidRPr="00336A3F">
        <w:rPr>
          <w:rFonts w:ascii="Angsana New" w:hAnsi="Angsana New"/>
          <w:sz w:val="30"/>
          <w:szCs w:val="30"/>
        </w:rPr>
        <w:t xml:space="preserve"> </w:t>
      </w:r>
      <w:r w:rsidRPr="00336A3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336A3F">
        <w:rPr>
          <w:rFonts w:ascii="Angsana New" w:hAnsi="Angsana New"/>
          <w:sz w:val="30"/>
          <w:szCs w:val="30"/>
        </w:rPr>
        <w:t>256</w:t>
      </w:r>
      <w:r w:rsidR="00277B64" w:rsidRPr="00336A3F">
        <w:rPr>
          <w:rFonts w:ascii="Angsana New" w:hAnsi="Angsana New"/>
          <w:sz w:val="30"/>
          <w:szCs w:val="30"/>
        </w:rPr>
        <w:t>3</w:t>
      </w:r>
      <w:r w:rsidRPr="00336A3F">
        <w:rPr>
          <w:rFonts w:ascii="Angsana New" w:hAnsi="Angsana New"/>
          <w:sz w:val="30"/>
          <w:szCs w:val="30"/>
        </w:rPr>
        <w:t xml:space="preserve"> </w:t>
      </w:r>
      <w:r w:rsidRPr="00336A3F">
        <w:rPr>
          <w:rFonts w:ascii="Angsana New" w:hAnsi="Angsana New"/>
          <w:sz w:val="30"/>
          <w:szCs w:val="30"/>
          <w:cs/>
        </w:rPr>
        <w:t xml:space="preserve">คณะกรรมการบริษัทมีมติให้เสนอที่ประชุมสามัญผู้ถือหุ้นประจำปี </w:t>
      </w:r>
      <w:r w:rsidRPr="00336A3F">
        <w:rPr>
          <w:rFonts w:ascii="Angsana New" w:hAnsi="Angsana New"/>
          <w:sz w:val="30"/>
          <w:szCs w:val="30"/>
        </w:rPr>
        <w:t xml:space="preserve">2562 </w:t>
      </w:r>
      <w:r w:rsidRPr="00336A3F">
        <w:rPr>
          <w:rFonts w:ascii="Angsana New" w:hAnsi="Angsana New"/>
          <w:sz w:val="30"/>
          <w:szCs w:val="30"/>
          <w:cs/>
        </w:rPr>
        <w:t xml:space="preserve">เพื่ออนุมัติการจัดสรรกำไรเป็นเงินปันผลในอัตราหุ้นละ </w:t>
      </w:r>
      <w:r w:rsidRPr="00336A3F">
        <w:rPr>
          <w:rFonts w:ascii="Angsana New" w:hAnsi="Angsana New"/>
          <w:sz w:val="30"/>
          <w:szCs w:val="30"/>
        </w:rPr>
        <w:t>0.</w:t>
      </w:r>
      <w:r w:rsidR="00336A3F" w:rsidRPr="00336A3F">
        <w:rPr>
          <w:rFonts w:ascii="Angsana New" w:hAnsi="Angsana New"/>
          <w:sz w:val="30"/>
          <w:szCs w:val="30"/>
        </w:rPr>
        <w:t>12</w:t>
      </w:r>
      <w:r w:rsidRPr="00336A3F">
        <w:rPr>
          <w:rFonts w:ascii="Angsana New" w:hAnsi="Angsana New"/>
          <w:sz w:val="30"/>
          <w:szCs w:val="30"/>
        </w:rPr>
        <w:t xml:space="preserve"> </w:t>
      </w:r>
      <w:r w:rsidRPr="00336A3F">
        <w:rPr>
          <w:rFonts w:ascii="Angsana New" w:hAnsi="Angsana New"/>
          <w:sz w:val="30"/>
          <w:szCs w:val="30"/>
          <w:cs/>
        </w:rPr>
        <w:t xml:space="preserve">บาท เป็นจำนวนเงินรวมทั้งสิ้น </w:t>
      </w:r>
      <w:r w:rsidR="00336A3F" w:rsidRPr="00336A3F">
        <w:rPr>
          <w:rFonts w:ascii="Angsana New" w:hAnsi="Angsana New"/>
          <w:sz w:val="30"/>
          <w:szCs w:val="30"/>
        </w:rPr>
        <w:t>119.79</w:t>
      </w:r>
      <w:r w:rsidRPr="00336A3F">
        <w:rPr>
          <w:rFonts w:ascii="Angsana New" w:hAnsi="Angsana New"/>
          <w:sz w:val="30"/>
          <w:szCs w:val="30"/>
        </w:rPr>
        <w:t xml:space="preserve"> </w:t>
      </w:r>
      <w:r w:rsidRPr="00336A3F">
        <w:rPr>
          <w:rFonts w:ascii="Angsana New" w:hAnsi="Angsana New"/>
          <w:sz w:val="30"/>
          <w:szCs w:val="30"/>
          <w:cs/>
        </w:rPr>
        <w:t>ล้านบาท</w:t>
      </w:r>
    </w:p>
    <w:p w:rsidR="00437397" w:rsidRPr="00437397" w:rsidRDefault="00437397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24"/>
          <w:szCs w:val="24"/>
        </w:rPr>
      </w:pPr>
    </w:p>
    <w:p w:rsidR="00C07676" w:rsidRDefault="00C06367" w:rsidP="00C076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5E30DD">
        <w:rPr>
          <w:rFonts w:ascii="Angsana New" w:hAnsi="Angsana New"/>
          <w:b/>
          <w:bCs/>
          <w:sz w:val="30"/>
          <w:szCs w:val="30"/>
        </w:rPr>
        <w:t>2</w:t>
      </w:r>
      <w:r w:rsidR="00C07676">
        <w:rPr>
          <w:rFonts w:ascii="Angsana New" w:hAnsi="Angsana New"/>
          <w:b/>
          <w:bCs/>
          <w:sz w:val="30"/>
          <w:szCs w:val="30"/>
        </w:rPr>
        <w:tab/>
      </w:r>
      <w:r w:rsidR="00C07676">
        <w:rPr>
          <w:rFonts w:ascii="Angsana New" w:hAnsi="Angsana New" w:hint="cs"/>
          <w:b/>
          <w:bCs/>
          <w:sz w:val="30"/>
          <w:szCs w:val="30"/>
          <w:cs/>
        </w:rPr>
        <w:t>มาตรฐาน</w:t>
      </w:r>
      <w:r w:rsidR="00C07676" w:rsidRPr="00C07676">
        <w:rPr>
          <w:rFonts w:ascii="Angsana New" w:hAnsi="Angsana New"/>
          <w:b/>
          <w:bCs/>
          <w:sz w:val="30"/>
          <w:szCs w:val="30"/>
          <w:cs/>
        </w:rPr>
        <w:t>การรายงานทางการเงินที่ยังไม่ได้ใช้</w:t>
      </w:r>
    </w:p>
    <w:p w:rsidR="00C07676" w:rsidRPr="00437397" w:rsidRDefault="00C07676" w:rsidP="00C076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sz w:val="24"/>
          <w:szCs w:val="24"/>
          <w:cs/>
        </w:rPr>
      </w:pPr>
    </w:p>
    <w:p w:rsidR="00C07676" w:rsidRPr="00EA7E6A" w:rsidRDefault="00EA7E6A" w:rsidP="00EA7E6A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EA7E6A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A7E6A">
        <w:rPr>
          <w:rFonts w:ascii="Angsana New" w:hAnsi="Angsana New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A7E6A">
        <w:rPr>
          <w:rFonts w:ascii="Angsana New" w:hAnsi="Angsana New"/>
          <w:sz w:val="30"/>
          <w:szCs w:val="30"/>
          <w:cs/>
        </w:rPr>
        <w:t>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:rsidR="00DB1B54" w:rsidRPr="00437397" w:rsidRDefault="00DB1B54" w:rsidP="00DB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4"/>
          <w:szCs w:val="24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3600"/>
      </w:tblGrid>
      <w:tr w:rsidR="00EA7E6A" w:rsidRPr="00B618ED" w:rsidTr="00EA7E6A">
        <w:trPr>
          <w:tblHeader/>
        </w:trPr>
        <w:tc>
          <w:tcPr>
            <w:tcW w:w="4320" w:type="dxa"/>
            <w:vAlign w:val="bottom"/>
          </w:tcPr>
          <w:p w:rsidR="00EA7E6A" w:rsidRPr="00B618ED" w:rsidRDefault="00EA7E6A" w:rsidP="00595EC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rtl/>
                <w:cs/>
              </w:rPr>
            </w:pPr>
            <w:r w:rsidRPr="00B618E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600" w:type="dxa"/>
            <w:vAlign w:val="bottom"/>
          </w:tcPr>
          <w:p w:rsidR="00EA7E6A" w:rsidRPr="00B618ED" w:rsidRDefault="00EA7E6A" w:rsidP="00595EC6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B618E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A7E6A" w:rsidRPr="00B618ED" w:rsidTr="00EA7E6A">
        <w:tc>
          <w:tcPr>
            <w:tcW w:w="4320" w:type="dxa"/>
          </w:tcPr>
          <w:p w:rsidR="00EA7E6A" w:rsidRPr="00B618ED" w:rsidRDefault="00EA7E6A" w:rsidP="00595EC6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618E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618ED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3600" w:type="dxa"/>
          </w:tcPr>
          <w:p w:rsidR="00EA7E6A" w:rsidRPr="00B618ED" w:rsidRDefault="00EA7E6A" w:rsidP="00595EC6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rtl/>
                <w:cs/>
              </w:rPr>
            </w:pP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EA7E6A" w:rsidRPr="00B618ED" w:rsidTr="00EA7E6A">
        <w:tc>
          <w:tcPr>
            <w:tcW w:w="4320" w:type="dxa"/>
          </w:tcPr>
          <w:p w:rsidR="00EA7E6A" w:rsidRPr="00B618ED" w:rsidRDefault="00EA7E6A" w:rsidP="00595EC6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rtl/>
                <w:cs/>
              </w:rPr>
            </w:pP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618ED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600" w:type="dxa"/>
          </w:tcPr>
          <w:p w:rsidR="00EA7E6A" w:rsidRPr="00B618ED" w:rsidRDefault="00EA7E6A" w:rsidP="00595EC6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rtl/>
                <w:cs/>
              </w:rPr>
            </w:pP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A7E6A" w:rsidRPr="00B618ED" w:rsidTr="00EA7E6A">
        <w:tc>
          <w:tcPr>
            <w:tcW w:w="4320" w:type="dxa"/>
          </w:tcPr>
          <w:p w:rsidR="00EA7E6A" w:rsidRPr="00B618ED" w:rsidRDefault="00EA7E6A" w:rsidP="00595EC6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rtl/>
                <w:cs/>
              </w:rPr>
            </w:pPr>
            <w:r w:rsidRPr="00B618E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618ED"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  <w:tc>
          <w:tcPr>
            <w:tcW w:w="3600" w:type="dxa"/>
          </w:tcPr>
          <w:p w:rsidR="00EA7E6A" w:rsidRPr="00B618ED" w:rsidRDefault="00EA7E6A" w:rsidP="00595EC6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A7E6A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EA7E6A" w:rsidRPr="00B618ED" w:rsidTr="00EA7E6A">
        <w:tc>
          <w:tcPr>
            <w:tcW w:w="4320" w:type="dxa"/>
          </w:tcPr>
          <w:p w:rsidR="00EA7E6A" w:rsidRPr="00B618ED" w:rsidRDefault="00EA7E6A" w:rsidP="00595EC6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rtl/>
                <w:cs/>
              </w:rPr>
            </w:pP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B618ED">
              <w:rPr>
                <w:rFonts w:ascii="Angsana New" w:hAnsi="Angsana New" w:cstheme="minorBidi" w:hint="cs"/>
                <w:sz w:val="30"/>
                <w:szCs w:val="30"/>
                <w:rtl/>
                <w:cs/>
              </w:rPr>
              <w:t xml:space="preserve"> </w:t>
            </w: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B618ED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600" w:type="dxa"/>
          </w:tcPr>
          <w:p w:rsidR="00EA7E6A" w:rsidRPr="00B618ED" w:rsidRDefault="00EA7E6A" w:rsidP="00595EC6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rtl/>
                <w:cs/>
              </w:rPr>
            </w:pP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:rsidR="00DB1B54" w:rsidRPr="00437397" w:rsidRDefault="00DB1B54" w:rsidP="00DB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DB1B54" w:rsidRDefault="00DB1B54" w:rsidP="00DB1B5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3328">
        <w:rPr>
          <w:rFonts w:ascii="Angsana New" w:hAnsi="Angsana New"/>
          <w:i/>
          <w:iCs/>
          <w:sz w:val="30"/>
          <w:szCs w:val="30"/>
        </w:rPr>
        <w:t xml:space="preserve">* </w:t>
      </w:r>
      <w:r w:rsidRPr="005B332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171BC3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ที่เกี่ยวข้องกับเครื่องมือทางการเงิน</w:t>
      </w:r>
    </w:p>
    <w:p w:rsidR="00437397" w:rsidRPr="005B3328" w:rsidRDefault="00437397" w:rsidP="00DB1B54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DB1B54" w:rsidRPr="005B3328" w:rsidRDefault="00DB1B54" w:rsidP="00DB1B5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332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DB1B54" w:rsidRPr="008A67BD" w:rsidRDefault="00DB1B54" w:rsidP="00DB1B54">
      <w:pPr>
        <w:spacing w:line="240" w:lineRule="auto"/>
        <w:ind w:left="1124"/>
        <w:jc w:val="thaiDistribute"/>
        <w:rPr>
          <w:rFonts w:asciiTheme="majorBidi" w:hAnsiTheme="majorBidi"/>
          <w:spacing w:val="4"/>
          <w:sz w:val="28"/>
          <w:szCs w:val="28"/>
        </w:rPr>
      </w:pPr>
    </w:p>
    <w:p w:rsidR="00747EE1" w:rsidRDefault="00752F3C" w:rsidP="00752F3C">
      <w:pPr>
        <w:tabs>
          <w:tab w:val="clear" w:pos="454"/>
          <w:tab w:val="left" w:pos="630"/>
          <w:tab w:val="left" w:pos="117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752F3C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752F3C">
        <w:rPr>
          <w:rFonts w:ascii="Angsana New" w:hAnsi="Angsana New"/>
          <w:sz w:val="30"/>
          <w:szCs w:val="30"/>
          <w:cs/>
        </w:rPr>
        <w:t>ที่มีผลบังคับใช้อยู่ในปัจจุบันถูกยกเลิกไป</w:t>
      </w:r>
    </w:p>
    <w:p w:rsidR="00752F3C" w:rsidRDefault="00752F3C" w:rsidP="00752F3C">
      <w:pPr>
        <w:tabs>
          <w:tab w:val="clear" w:pos="454"/>
          <w:tab w:val="left" w:pos="630"/>
          <w:tab w:val="left" w:pos="117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752F3C" w:rsidRDefault="00752F3C" w:rsidP="00752F3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52F3C">
        <w:rPr>
          <w:rFonts w:ascii="Angsana New" w:hAnsi="Angsana New"/>
          <w:b/>
          <w:bCs/>
          <w:i/>
          <w:iCs/>
          <w:sz w:val="30"/>
          <w:szCs w:val="30"/>
          <w:cs/>
        </w:rPr>
        <w:t>มาตรฐานการรายงานทางการเงิน ฉบับที่ 16 เรื่อง สัญญาเช่า</w:t>
      </w:r>
    </w:p>
    <w:p w:rsidR="0053305E" w:rsidRPr="0053305E" w:rsidRDefault="0053305E" w:rsidP="00533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</w:p>
    <w:p w:rsidR="0053305E" w:rsidRDefault="0053305E" w:rsidP="0053305E">
      <w:pPr>
        <w:tabs>
          <w:tab w:val="clear" w:pos="454"/>
          <w:tab w:val="left" w:pos="630"/>
          <w:tab w:val="left" w:pos="117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53305E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31 ธันวาคม 2562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</w:t>
      </w:r>
      <w:r w:rsidRPr="0022459F">
        <w:rPr>
          <w:rFonts w:ascii="Angsana New" w:hAnsi="Angsana New"/>
          <w:sz w:val="30"/>
          <w:szCs w:val="30"/>
          <w:cs/>
        </w:rPr>
        <w:t xml:space="preserve">บริษัทมีจำนวน </w:t>
      </w:r>
      <w:r w:rsidR="0022459F" w:rsidRPr="0022459F">
        <w:rPr>
          <w:rFonts w:ascii="Angsana New" w:hAnsi="Angsana New"/>
          <w:sz w:val="30"/>
          <w:szCs w:val="30"/>
        </w:rPr>
        <w:t>149.68</w:t>
      </w:r>
      <w:r w:rsidRPr="0022459F">
        <w:rPr>
          <w:rFonts w:ascii="Angsana New" w:hAnsi="Angsana New"/>
          <w:sz w:val="30"/>
          <w:szCs w:val="30"/>
        </w:rPr>
        <w:t xml:space="preserve"> </w:t>
      </w:r>
      <w:r w:rsidRPr="0022459F">
        <w:rPr>
          <w:rFonts w:ascii="Angsana New" w:hAnsi="Angsana New"/>
          <w:sz w:val="30"/>
          <w:szCs w:val="30"/>
          <w:cs/>
        </w:rPr>
        <w:t>ล้านบาท และ</w:t>
      </w:r>
      <w:r w:rsidRPr="00846465">
        <w:rPr>
          <w:rFonts w:ascii="Angsana New" w:hAnsi="Angsana New"/>
          <w:sz w:val="30"/>
          <w:szCs w:val="30"/>
          <w:cs/>
        </w:rPr>
        <w:t xml:space="preserve"> </w:t>
      </w:r>
      <w:r w:rsidR="00846465" w:rsidRPr="00846465">
        <w:rPr>
          <w:rFonts w:ascii="Angsana New" w:hAnsi="Angsana New"/>
          <w:sz w:val="30"/>
          <w:szCs w:val="30"/>
        </w:rPr>
        <w:t>0.71</w:t>
      </w:r>
      <w:r w:rsidRPr="00846465">
        <w:rPr>
          <w:rFonts w:ascii="Angsana New" w:hAnsi="Angsana New"/>
          <w:sz w:val="30"/>
          <w:szCs w:val="30"/>
        </w:rPr>
        <w:t xml:space="preserve"> </w:t>
      </w:r>
      <w:r w:rsidRPr="00846465">
        <w:rPr>
          <w:rFonts w:ascii="Angsana New" w:hAnsi="Angsana New"/>
          <w:sz w:val="30"/>
          <w:szCs w:val="30"/>
          <w:cs/>
        </w:rPr>
        <w:t>ล้านบาท ตามลำดับ ส่วนการบัญชีสำหรับผู้ให้เช่าไม่แตกต่างจากมาตรฐานการบัญชีที่มีผลบังคับใช้</w:t>
      </w:r>
      <w:r w:rsidR="00C32984">
        <w:rPr>
          <w:rFonts w:ascii="Angsana New" w:hAnsi="Angsana New"/>
          <w:sz w:val="30"/>
          <w:szCs w:val="30"/>
        </w:rPr>
        <w:t xml:space="preserve">    </w:t>
      </w:r>
      <w:r w:rsidRPr="0053305E">
        <w:rPr>
          <w:rFonts w:ascii="Angsana New" w:hAnsi="Angsana New"/>
          <w:sz w:val="30"/>
          <w:szCs w:val="30"/>
          <w:cs/>
        </w:rPr>
        <w:t>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</w:t>
      </w:r>
      <w:r w:rsidR="00EC20FE">
        <w:rPr>
          <w:rFonts w:ascii="Angsana New" w:hAnsi="Angsana New" w:hint="cs"/>
          <w:sz w:val="30"/>
          <w:szCs w:val="30"/>
          <w:cs/>
        </w:rPr>
        <w:t xml:space="preserve"> </w:t>
      </w:r>
      <w:r w:rsidRPr="0053305E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B56B36" w:rsidRDefault="00B56B36" w:rsidP="0053305E">
      <w:pPr>
        <w:tabs>
          <w:tab w:val="clear" w:pos="454"/>
          <w:tab w:val="left" w:pos="630"/>
          <w:tab w:val="left" w:pos="117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B56B36" w:rsidRPr="0053305E" w:rsidRDefault="00B56B36" w:rsidP="00B56B36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cs/>
        </w:rPr>
      </w:pPr>
      <w:r w:rsidRPr="00B56B36">
        <w:rPr>
          <w:rFonts w:ascii="Angsana New" w:hAnsi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sectPr w:rsidR="00B56B36" w:rsidRPr="0053305E" w:rsidSect="005E58FF">
      <w:headerReference w:type="default" r:id="rId23"/>
      <w:footerReference w:type="default" r:id="rId24"/>
      <w:footerReference w:type="first" r:id="rId25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895" w:rsidRDefault="00092895">
      <w:r>
        <w:separator/>
      </w:r>
    </w:p>
  </w:endnote>
  <w:endnote w:type="continuationSeparator" w:id="0">
    <w:p w:rsidR="00092895" w:rsidRDefault="0009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7B3D4F" w:rsidRDefault="00263DDE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53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63DDE" w:rsidRPr="007B715D" w:rsidRDefault="00263DDE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7B3D4F" w:rsidRDefault="00263DDE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53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63DDE" w:rsidRPr="007B715D" w:rsidRDefault="00263DDE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7B3D4F" w:rsidRDefault="00263DDE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53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63DDE" w:rsidRPr="007B715D" w:rsidRDefault="00263DDE" w:rsidP="007B715D">
    <w:pPr>
      <w:pStyle w:val="Footer"/>
      <w:rPr>
        <w:rFonts w:ascii="Angsana New" w:hAnsi="Angsana New"/>
        <w:i/>
        <w:iCs/>
        <w:sz w:val="30"/>
        <w:szCs w:val="30"/>
        <w:cs/>
        <w:lang w:val="nl-NL"/>
      </w:rPr>
    </w:pPr>
    <w:r>
      <w:rPr>
        <w:rFonts w:ascii="Angsana New" w:hAnsi="Angsana New" w:hint="cs"/>
        <w:i/>
        <w:iCs/>
        <w:sz w:val="30"/>
        <w:szCs w:val="30"/>
        <w:cs/>
        <w:lang w:val="nl-NL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7916B1" w:rsidRDefault="00263DDE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56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63DDE" w:rsidRPr="002F7024" w:rsidRDefault="00263DDE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7916B1" w:rsidRDefault="00263DDE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91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63DDE" w:rsidRPr="002F7024" w:rsidRDefault="00263DDE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CE24D0" w:rsidRDefault="00263DDE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263DDE" w:rsidRPr="00AC7B7C" w:rsidRDefault="00263DDE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1E26BA" w:rsidRDefault="00263DDE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63DDE" w:rsidRPr="00E4104E" w:rsidRDefault="00263DDE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4B7A13" w:rsidRDefault="00263DDE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6B552D">
      <w:rPr>
        <w:rFonts w:ascii="Angsana New" w:hAnsi="Angsana New"/>
        <w:noProof/>
        <w:sz w:val="30"/>
        <w:szCs w:val="30"/>
      </w:rPr>
      <w:t>amarint3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895" w:rsidRDefault="00092895">
      <w:r>
        <w:separator/>
      </w:r>
    </w:p>
  </w:footnote>
  <w:footnote w:type="continuationSeparator" w:id="0">
    <w:p w:rsidR="00092895" w:rsidRDefault="00092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Default="00263DDE">
    <w:pPr>
      <w:pStyle w:val="Header"/>
    </w:pPr>
    <w:r>
      <w:rPr>
        <w:rFonts w:ascii="Times New Roman" w:hAnsi="Times New Roman"/>
        <w:i/>
        <w:noProof/>
        <w:sz w:val="28"/>
        <w:szCs w:val="20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63DDE" w:rsidRDefault="00263DDE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zv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1QRARI9A6MrbVF0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B60zvz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263DDE" w:rsidRDefault="00263DDE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B552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E66B73" w:rsidRDefault="00263DDE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263DDE" w:rsidRPr="001D530E" w:rsidRDefault="00263DDE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263DDE" w:rsidRPr="008D22B2" w:rsidRDefault="00263DDE" w:rsidP="000C35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3A2D7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</w:t>
    </w:r>
    <w:r w:rsidRPr="00295FFE">
      <w:rPr>
        <w:rFonts w:ascii="Angsana New" w:hAnsi="Angsana New" w:cs="Angsana New"/>
        <w:sz w:val="32"/>
        <w:szCs w:val="32"/>
        <w:lang w:val="en-US" w:bidi="th-TH"/>
      </w:rPr>
      <w:t>1</w:t>
    </w:r>
    <w:r w:rsidRPr="00295FFE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3A2D7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3A2D75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263DDE" w:rsidRDefault="00263DDE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8D22B2" w:rsidRDefault="00263DDE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263DDE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263DDE" w:rsidRPr="008D22B2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D937A4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263DDE" w:rsidRPr="008D22B2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4A6A7D" w:rsidRDefault="006B552D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263DDE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263DDE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263DDE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263DDE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263DDE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263DDE" w:rsidRPr="004A6A7D" w:rsidRDefault="00263DDE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263DDE" w:rsidRPr="004A6A7D" w:rsidRDefault="00263DDE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:rsidR="00263DDE" w:rsidRPr="004A6A7D" w:rsidRDefault="00263DDE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63DDE" w:rsidRDefault="00263DDE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ZJaQIAAMIEAAAOAAAAZHJzL2Uyb0RvYy54bWysVE2P0zAQvSPxHyzf2yRt+kHUdNV2W4RY&#10;YKUW7dm1nSYQx8Z2m1SI/87YSbq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Gq0lkl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263DDE" w:rsidRDefault="00263DDE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B552D">
      <w:rPr>
        <w:noProof/>
        <w:sz w:val="30"/>
        <w:szCs w:val="30"/>
      </w:rPr>
      <w:pict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63DDE" w:rsidRDefault="00263DDE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wfaQIAAMI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z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PhOGPVyHyW7ggY1jEeKzY8z0Rz0PIuNhGkCETMtRdctbt8TeWie&#10;iFYdlRaiPpb9eHg+nd+Jdd1G2DcAEiVM3YWUaOIVbRnvnEEmx32L6u4atYJu2BVeGNc2bZ5dD8Gg&#10;+Cq7oXaT+HLvvX7/epa/AA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FZ2XB9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263DDE" w:rsidRDefault="00263DDE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8D22B2" w:rsidRDefault="00263DDE" w:rsidP="000E5D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263DDE" w:rsidRDefault="00263DDE" w:rsidP="000E5D90">
    <w:pPr>
      <w:pStyle w:val="acctmainheading"/>
      <w:spacing w:after="0" w:line="240" w:lineRule="atLeast"/>
      <w:ind w:firstLine="63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263DDE" w:rsidRPr="008D22B2" w:rsidRDefault="00263DDE" w:rsidP="000E5D90">
    <w:pPr>
      <w:pStyle w:val="acctmainheading"/>
      <w:spacing w:after="0" w:line="240" w:lineRule="atLeast"/>
      <w:ind w:firstLine="63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D937A4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263DDE" w:rsidRPr="008D22B2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8D22B2" w:rsidRDefault="00263DDE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263DDE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263DDE" w:rsidRPr="008D22B2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D937A4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263DDE" w:rsidRPr="008D22B2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8D22B2" w:rsidRDefault="00263DDE" w:rsidP="00ED2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ind w:left="450" w:hanging="45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263DDE" w:rsidRDefault="00263DDE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263DDE" w:rsidRPr="008D22B2" w:rsidRDefault="00263DDE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D937A4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263DDE" w:rsidRPr="008D22B2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8D22B2" w:rsidRDefault="00263DDE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263DDE" w:rsidRDefault="00263DDE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263DDE" w:rsidRPr="008D22B2" w:rsidRDefault="00263DDE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81BDF">
      <w:rPr>
        <w:rFonts w:ascii="Angsana New" w:hAnsi="Angsana New"/>
        <w:b/>
        <w:bCs/>
        <w:sz w:val="32"/>
        <w:szCs w:val="32"/>
      </w:rPr>
      <w:t>31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ธันวาคม 25</w:t>
    </w:r>
    <w:r w:rsidRPr="00081BDF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2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 </w:t>
    </w:r>
  </w:p>
  <w:p w:rsidR="00263DDE" w:rsidRPr="008D22B2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8D22B2" w:rsidRDefault="00263DDE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263DDE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263DDE" w:rsidRPr="008D22B2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D937A4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263DDE" w:rsidRPr="008D22B2" w:rsidRDefault="00263DDE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Default="00263DDE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:rsidR="00263DDE" w:rsidRDefault="00263DDE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 </w:t>
    </w:r>
  </w:p>
  <w:p w:rsidR="00263DDE" w:rsidRDefault="00263DDE" w:rsidP="00CF1A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D46148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</w:p>
  <w:p w:rsidR="00263DDE" w:rsidRPr="00333087" w:rsidRDefault="00263DDE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B0E68"/>
    <w:multiLevelType w:val="hybridMultilevel"/>
    <w:tmpl w:val="8CF65C3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19412D1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9272C86E"/>
    <w:lvl w:ilvl="0" w:tplc="AA2E5B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E23D67"/>
    <w:multiLevelType w:val="hybridMultilevel"/>
    <w:tmpl w:val="C27CC562"/>
    <w:lvl w:ilvl="0" w:tplc="2614422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D546711"/>
    <w:multiLevelType w:val="hybridMultilevel"/>
    <w:tmpl w:val="D82482A2"/>
    <w:lvl w:ilvl="0" w:tplc="0C9AD6E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CC3076"/>
    <w:multiLevelType w:val="hybridMultilevel"/>
    <w:tmpl w:val="452876B2"/>
    <w:lvl w:ilvl="0" w:tplc="9C3C15D8">
      <w:start w:val="1"/>
      <w:numFmt w:val="decimal"/>
      <w:lvlText w:val="%1)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F272913"/>
    <w:multiLevelType w:val="hybridMultilevel"/>
    <w:tmpl w:val="9966465C"/>
    <w:lvl w:ilvl="0" w:tplc="7DB2984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D33308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06067592"/>
    <w:lvl w:ilvl="0" w:tplc="DF8C951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2BB05EE"/>
    <w:multiLevelType w:val="hybridMultilevel"/>
    <w:tmpl w:val="8A6E3C60"/>
    <w:lvl w:ilvl="0" w:tplc="9CDC2FA8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2"/>
  </w:num>
  <w:num w:numId="14">
    <w:abstractNumId w:val="23"/>
  </w:num>
  <w:num w:numId="15">
    <w:abstractNumId w:val="26"/>
  </w:num>
  <w:num w:numId="16">
    <w:abstractNumId w:val="13"/>
  </w:num>
  <w:num w:numId="17">
    <w:abstractNumId w:val="20"/>
  </w:num>
  <w:num w:numId="18">
    <w:abstractNumId w:val="12"/>
  </w:num>
  <w:num w:numId="19">
    <w:abstractNumId w:val="17"/>
  </w:num>
  <w:num w:numId="20">
    <w:abstractNumId w:val="29"/>
  </w:num>
  <w:num w:numId="21">
    <w:abstractNumId w:val="35"/>
  </w:num>
  <w:num w:numId="22">
    <w:abstractNumId w:val="10"/>
  </w:num>
  <w:num w:numId="23">
    <w:abstractNumId w:val="33"/>
  </w:num>
  <w:num w:numId="24">
    <w:abstractNumId w:val="16"/>
  </w:num>
  <w:num w:numId="25">
    <w:abstractNumId w:val="24"/>
  </w:num>
  <w:num w:numId="26">
    <w:abstractNumId w:val="14"/>
  </w:num>
  <w:num w:numId="27">
    <w:abstractNumId w:val="21"/>
  </w:num>
  <w:num w:numId="28">
    <w:abstractNumId w:val="36"/>
  </w:num>
  <w:num w:numId="29">
    <w:abstractNumId w:val="37"/>
  </w:num>
  <w:num w:numId="30">
    <w:abstractNumId w:val="22"/>
  </w:num>
  <w:num w:numId="31">
    <w:abstractNumId w:val="31"/>
  </w:num>
  <w:num w:numId="32">
    <w:abstractNumId w:val="15"/>
  </w:num>
  <w:num w:numId="33">
    <w:abstractNumId w:val="11"/>
  </w:num>
  <w:num w:numId="34">
    <w:abstractNumId w:val="30"/>
  </w:num>
  <w:num w:numId="35">
    <w:abstractNumId w:val="34"/>
  </w:num>
  <w:num w:numId="36">
    <w:abstractNumId w:val="28"/>
  </w:num>
  <w:num w:numId="37">
    <w:abstractNumId w:val="27"/>
  </w:num>
  <w:num w:numId="38">
    <w:abstractNumId w:val="38"/>
  </w:num>
  <w:num w:numId="39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C8"/>
    <w:rsid w:val="00001A62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32"/>
    <w:rsid w:val="000038E6"/>
    <w:rsid w:val="00003BED"/>
    <w:rsid w:val="00003D19"/>
    <w:rsid w:val="00003EEC"/>
    <w:rsid w:val="00004F47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3CA"/>
    <w:rsid w:val="00010AA3"/>
    <w:rsid w:val="00010B2D"/>
    <w:rsid w:val="00010F2D"/>
    <w:rsid w:val="00011114"/>
    <w:rsid w:val="0001113D"/>
    <w:rsid w:val="0001117B"/>
    <w:rsid w:val="00011511"/>
    <w:rsid w:val="000117D9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F3A"/>
    <w:rsid w:val="00013352"/>
    <w:rsid w:val="00013385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AFB"/>
    <w:rsid w:val="00016B39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F7"/>
    <w:rsid w:val="00020BF2"/>
    <w:rsid w:val="00020E0D"/>
    <w:rsid w:val="000211F7"/>
    <w:rsid w:val="00021D0E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700E"/>
    <w:rsid w:val="0002724A"/>
    <w:rsid w:val="00027574"/>
    <w:rsid w:val="000277DA"/>
    <w:rsid w:val="00027E5C"/>
    <w:rsid w:val="00027F23"/>
    <w:rsid w:val="0003047C"/>
    <w:rsid w:val="00030BBF"/>
    <w:rsid w:val="00030BCB"/>
    <w:rsid w:val="00030ED3"/>
    <w:rsid w:val="000310D3"/>
    <w:rsid w:val="0003114D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918"/>
    <w:rsid w:val="00032C1C"/>
    <w:rsid w:val="00032DD3"/>
    <w:rsid w:val="00032F61"/>
    <w:rsid w:val="000335A7"/>
    <w:rsid w:val="0003374D"/>
    <w:rsid w:val="00033956"/>
    <w:rsid w:val="0003409F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BBB"/>
    <w:rsid w:val="00037C2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85C"/>
    <w:rsid w:val="00047C73"/>
    <w:rsid w:val="00047D8B"/>
    <w:rsid w:val="00050257"/>
    <w:rsid w:val="000502D0"/>
    <w:rsid w:val="00050828"/>
    <w:rsid w:val="00050AA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4C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2DB"/>
    <w:rsid w:val="000605F1"/>
    <w:rsid w:val="00060918"/>
    <w:rsid w:val="00060DFF"/>
    <w:rsid w:val="00060FAC"/>
    <w:rsid w:val="000612BE"/>
    <w:rsid w:val="0006145F"/>
    <w:rsid w:val="00061B99"/>
    <w:rsid w:val="00062182"/>
    <w:rsid w:val="000623DC"/>
    <w:rsid w:val="000625CF"/>
    <w:rsid w:val="000625DB"/>
    <w:rsid w:val="00062668"/>
    <w:rsid w:val="0006274E"/>
    <w:rsid w:val="0006284F"/>
    <w:rsid w:val="00062E18"/>
    <w:rsid w:val="000632AF"/>
    <w:rsid w:val="000634B9"/>
    <w:rsid w:val="00063511"/>
    <w:rsid w:val="00063AC6"/>
    <w:rsid w:val="00063E9C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212"/>
    <w:rsid w:val="000662C9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6C5"/>
    <w:rsid w:val="000717E2"/>
    <w:rsid w:val="00071ADA"/>
    <w:rsid w:val="00071E45"/>
    <w:rsid w:val="00071E61"/>
    <w:rsid w:val="0007213A"/>
    <w:rsid w:val="000721C1"/>
    <w:rsid w:val="00072357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147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EC"/>
    <w:rsid w:val="00076E7D"/>
    <w:rsid w:val="00076EFB"/>
    <w:rsid w:val="00077164"/>
    <w:rsid w:val="000771EA"/>
    <w:rsid w:val="000777BB"/>
    <w:rsid w:val="00077C97"/>
    <w:rsid w:val="00077CAF"/>
    <w:rsid w:val="00077E06"/>
    <w:rsid w:val="00077E41"/>
    <w:rsid w:val="00077F3F"/>
    <w:rsid w:val="00077F90"/>
    <w:rsid w:val="00080546"/>
    <w:rsid w:val="00080553"/>
    <w:rsid w:val="000805A6"/>
    <w:rsid w:val="00080900"/>
    <w:rsid w:val="00080F97"/>
    <w:rsid w:val="000810FA"/>
    <w:rsid w:val="00081568"/>
    <w:rsid w:val="000817F1"/>
    <w:rsid w:val="00081954"/>
    <w:rsid w:val="00081BDF"/>
    <w:rsid w:val="00081BFB"/>
    <w:rsid w:val="00081D03"/>
    <w:rsid w:val="00081FC8"/>
    <w:rsid w:val="00082352"/>
    <w:rsid w:val="000823A8"/>
    <w:rsid w:val="00082455"/>
    <w:rsid w:val="000827F0"/>
    <w:rsid w:val="00082873"/>
    <w:rsid w:val="00082C3E"/>
    <w:rsid w:val="000832C3"/>
    <w:rsid w:val="00083B9E"/>
    <w:rsid w:val="00083CA4"/>
    <w:rsid w:val="00083EDC"/>
    <w:rsid w:val="0008414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B68"/>
    <w:rsid w:val="00086D70"/>
    <w:rsid w:val="00086DC1"/>
    <w:rsid w:val="00086E2A"/>
    <w:rsid w:val="00087836"/>
    <w:rsid w:val="00087963"/>
    <w:rsid w:val="000879E9"/>
    <w:rsid w:val="00090095"/>
    <w:rsid w:val="00090E53"/>
    <w:rsid w:val="00091066"/>
    <w:rsid w:val="000917D6"/>
    <w:rsid w:val="00091F4C"/>
    <w:rsid w:val="00092821"/>
    <w:rsid w:val="00092895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4CE4"/>
    <w:rsid w:val="000950D5"/>
    <w:rsid w:val="0009518B"/>
    <w:rsid w:val="000951B7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F4E"/>
    <w:rsid w:val="00097FC6"/>
    <w:rsid w:val="000A019F"/>
    <w:rsid w:val="000A05C9"/>
    <w:rsid w:val="000A0874"/>
    <w:rsid w:val="000A09C1"/>
    <w:rsid w:val="000A0C50"/>
    <w:rsid w:val="000A0F37"/>
    <w:rsid w:val="000A1091"/>
    <w:rsid w:val="000A14B5"/>
    <w:rsid w:val="000A1773"/>
    <w:rsid w:val="000A1946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30FC"/>
    <w:rsid w:val="000A325C"/>
    <w:rsid w:val="000A32AC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2A0"/>
    <w:rsid w:val="000A630F"/>
    <w:rsid w:val="000A681D"/>
    <w:rsid w:val="000A6A51"/>
    <w:rsid w:val="000A6C32"/>
    <w:rsid w:val="000A6EA9"/>
    <w:rsid w:val="000A7413"/>
    <w:rsid w:val="000A7923"/>
    <w:rsid w:val="000A7A9C"/>
    <w:rsid w:val="000A7D4E"/>
    <w:rsid w:val="000A7E06"/>
    <w:rsid w:val="000A7FA6"/>
    <w:rsid w:val="000B00CD"/>
    <w:rsid w:val="000B02BF"/>
    <w:rsid w:val="000B0CC4"/>
    <w:rsid w:val="000B0D4B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335D"/>
    <w:rsid w:val="000B35A7"/>
    <w:rsid w:val="000B3711"/>
    <w:rsid w:val="000B409C"/>
    <w:rsid w:val="000B41D2"/>
    <w:rsid w:val="000B4285"/>
    <w:rsid w:val="000B431C"/>
    <w:rsid w:val="000B442A"/>
    <w:rsid w:val="000B4481"/>
    <w:rsid w:val="000B4847"/>
    <w:rsid w:val="000B4933"/>
    <w:rsid w:val="000B495E"/>
    <w:rsid w:val="000B4A2D"/>
    <w:rsid w:val="000B4A7F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F36"/>
    <w:rsid w:val="000B6429"/>
    <w:rsid w:val="000B687F"/>
    <w:rsid w:val="000B69EE"/>
    <w:rsid w:val="000B6D8D"/>
    <w:rsid w:val="000B6DE0"/>
    <w:rsid w:val="000B726B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531"/>
    <w:rsid w:val="000C2568"/>
    <w:rsid w:val="000C27DC"/>
    <w:rsid w:val="000C27E3"/>
    <w:rsid w:val="000C29E5"/>
    <w:rsid w:val="000C2A92"/>
    <w:rsid w:val="000C2B17"/>
    <w:rsid w:val="000C320E"/>
    <w:rsid w:val="000C342C"/>
    <w:rsid w:val="000C3562"/>
    <w:rsid w:val="000C3DB4"/>
    <w:rsid w:val="000C401E"/>
    <w:rsid w:val="000C4BD0"/>
    <w:rsid w:val="000C4DC3"/>
    <w:rsid w:val="000C5180"/>
    <w:rsid w:val="000C58DE"/>
    <w:rsid w:val="000C59E1"/>
    <w:rsid w:val="000C5A5D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87"/>
    <w:rsid w:val="000D11E2"/>
    <w:rsid w:val="000D171B"/>
    <w:rsid w:val="000D17BF"/>
    <w:rsid w:val="000D1C75"/>
    <w:rsid w:val="000D1C7D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AE0"/>
    <w:rsid w:val="000D3F52"/>
    <w:rsid w:val="000D4054"/>
    <w:rsid w:val="000D415C"/>
    <w:rsid w:val="000D42A9"/>
    <w:rsid w:val="000D4705"/>
    <w:rsid w:val="000D4C01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461"/>
    <w:rsid w:val="000D748A"/>
    <w:rsid w:val="000D769D"/>
    <w:rsid w:val="000D7843"/>
    <w:rsid w:val="000D7E3D"/>
    <w:rsid w:val="000D7FEA"/>
    <w:rsid w:val="000E07A4"/>
    <w:rsid w:val="000E08CC"/>
    <w:rsid w:val="000E093B"/>
    <w:rsid w:val="000E0A01"/>
    <w:rsid w:val="000E0AD5"/>
    <w:rsid w:val="000E0E9F"/>
    <w:rsid w:val="000E0EEB"/>
    <w:rsid w:val="000E2AA7"/>
    <w:rsid w:val="000E2D0A"/>
    <w:rsid w:val="000E2EE8"/>
    <w:rsid w:val="000E32A6"/>
    <w:rsid w:val="000E363D"/>
    <w:rsid w:val="000E38AD"/>
    <w:rsid w:val="000E3937"/>
    <w:rsid w:val="000E39CD"/>
    <w:rsid w:val="000E409A"/>
    <w:rsid w:val="000E44B3"/>
    <w:rsid w:val="000E44CA"/>
    <w:rsid w:val="000E4913"/>
    <w:rsid w:val="000E4B37"/>
    <w:rsid w:val="000E4B8A"/>
    <w:rsid w:val="000E4C7F"/>
    <w:rsid w:val="000E4C8C"/>
    <w:rsid w:val="000E542C"/>
    <w:rsid w:val="000E5939"/>
    <w:rsid w:val="000E598F"/>
    <w:rsid w:val="000E5D90"/>
    <w:rsid w:val="000E64F9"/>
    <w:rsid w:val="000E671C"/>
    <w:rsid w:val="000E6EE0"/>
    <w:rsid w:val="000E71ED"/>
    <w:rsid w:val="000E77E0"/>
    <w:rsid w:val="000E79B9"/>
    <w:rsid w:val="000E7A3D"/>
    <w:rsid w:val="000E7D7C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B2"/>
    <w:rsid w:val="000F3F62"/>
    <w:rsid w:val="000F4962"/>
    <w:rsid w:val="000F4BCC"/>
    <w:rsid w:val="000F4EAF"/>
    <w:rsid w:val="000F4F1B"/>
    <w:rsid w:val="000F5005"/>
    <w:rsid w:val="000F503C"/>
    <w:rsid w:val="000F533B"/>
    <w:rsid w:val="000F5801"/>
    <w:rsid w:val="000F58BC"/>
    <w:rsid w:val="000F5AF6"/>
    <w:rsid w:val="000F5BC7"/>
    <w:rsid w:val="000F5D03"/>
    <w:rsid w:val="000F5E9B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3296"/>
    <w:rsid w:val="001032B4"/>
    <w:rsid w:val="00103828"/>
    <w:rsid w:val="0010391D"/>
    <w:rsid w:val="00103AB4"/>
    <w:rsid w:val="00103BFC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74E"/>
    <w:rsid w:val="001068B6"/>
    <w:rsid w:val="00106901"/>
    <w:rsid w:val="00106B89"/>
    <w:rsid w:val="00106D00"/>
    <w:rsid w:val="00107460"/>
    <w:rsid w:val="001078DC"/>
    <w:rsid w:val="00107AFB"/>
    <w:rsid w:val="00107C13"/>
    <w:rsid w:val="00110463"/>
    <w:rsid w:val="00110D9C"/>
    <w:rsid w:val="00110E6E"/>
    <w:rsid w:val="001116A2"/>
    <w:rsid w:val="0011184D"/>
    <w:rsid w:val="00111CFE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F82"/>
    <w:rsid w:val="00113610"/>
    <w:rsid w:val="0011362C"/>
    <w:rsid w:val="00113750"/>
    <w:rsid w:val="001138A0"/>
    <w:rsid w:val="001138EF"/>
    <w:rsid w:val="00113B22"/>
    <w:rsid w:val="00113C5E"/>
    <w:rsid w:val="00113EC0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A5C"/>
    <w:rsid w:val="001165FA"/>
    <w:rsid w:val="00116710"/>
    <w:rsid w:val="001167B0"/>
    <w:rsid w:val="001169AC"/>
    <w:rsid w:val="00116D85"/>
    <w:rsid w:val="00116DA2"/>
    <w:rsid w:val="00117A8E"/>
    <w:rsid w:val="00117CD8"/>
    <w:rsid w:val="001205DF"/>
    <w:rsid w:val="00120A9F"/>
    <w:rsid w:val="00120AAC"/>
    <w:rsid w:val="00120E9F"/>
    <w:rsid w:val="00121331"/>
    <w:rsid w:val="00121427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44E"/>
    <w:rsid w:val="001246AE"/>
    <w:rsid w:val="00124791"/>
    <w:rsid w:val="00124A32"/>
    <w:rsid w:val="00124AEF"/>
    <w:rsid w:val="00124B2F"/>
    <w:rsid w:val="0012523B"/>
    <w:rsid w:val="00125490"/>
    <w:rsid w:val="001254C6"/>
    <w:rsid w:val="001256A9"/>
    <w:rsid w:val="00125DFB"/>
    <w:rsid w:val="0012602A"/>
    <w:rsid w:val="00126113"/>
    <w:rsid w:val="00126160"/>
    <w:rsid w:val="0012691E"/>
    <w:rsid w:val="00126B46"/>
    <w:rsid w:val="00126E57"/>
    <w:rsid w:val="001275C6"/>
    <w:rsid w:val="001279CB"/>
    <w:rsid w:val="00127BD5"/>
    <w:rsid w:val="00127C86"/>
    <w:rsid w:val="00127DB8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30F"/>
    <w:rsid w:val="001316DD"/>
    <w:rsid w:val="001316F3"/>
    <w:rsid w:val="00131876"/>
    <w:rsid w:val="00131A2F"/>
    <w:rsid w:val="00131B66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C4A"/>
    <w:rsid w:val="0013464F"/>
    <w:rsid w:val="00134B29"/>
    <w:rsid w:val="00134D7B"/>
    <w:rsid w:val="00134F62"/>
    <w:rsid w:val="001353DF"/>
    <w:rsid w:val="00135570"/>
    <w:rsid w:val="001355AF"/>
    <w:rsid w:val="001356CD"/>
    <w:rsid w:val="00135F0C"/>
    <w:rsid w:val="00136098"/>
    <w:rsid w:val="00136217"/>
    <w:rsid w:val="0013642B"/>
    <w:rsid w:val="001366B4"/>
    <w:rsid w:val="0013693B"/>
    <w:rsid w:val="00136941"/>
    <w:rsid w:val="00136B32"/>
    <w:rsid w:val="001378C0"/>
    <w:rsid w:val="001379FE"/>
    <w:rsid w:val="00140107"/>
    <w:rsid w:val="00140A87"/>
    <w:rsid w:val="00140D40"/>
    <w:rsid w:val="001414F5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BD"/>
    <w:rsid w:val="00143987"/>
    <w:rsid w:val="00143B8E"/>
    <w:rsid w:val="00143CDA"/>
    <w:rsid w:val="00144CE0"/>
    <w:rsid w:val="00144D5B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6B9"/>
    <w:rsid w:val="00146D9D"/>
    <w:rsid w:val="00146FC4"/>
    <w:rsid w:val="0014714A"/>
    <w:rsid w:val="001473F2"/>
    <w:rsid w:val="001474A4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D3"/>
    <w:rsid w:val="00151379"/>
    <w:rsid w:val="00151654"/>
    <w:rsid w:val="00151C14"/>
    <w:rsid w:val="00151D07"/>
    <w:rsid w:val="00151F34"/>
    <w:rsid w:val="00152182"/>
    <w:rsid w:val="001521BA"/>
    <w:rsid w:val="0015263F"/>
    <w:rsid w:val="0015267A"/>
    <w:rsid w:val="001526BB"/>
    <w:rsid w:val="00152B4E"/>
    <w:rsid w:val="00152FB9"/>
    <w:rsid w:val="0015302E"/>
    <w:rsid w:val="00153BA2"/>
    <w:rsid w:val="00153C44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AF2"/>
    <w:rsid w:val="00160E6C"/>
    <w:rsid w:val="00161101"/>
    <w:rsid w:val="00161215"/>
    <w:rsid w:val="00161467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8D"/>
    <w:rsid w:val="001629D4"/>
    <w:rsid w:val="00162C42"/>
    <w:rsid w:val="00162DCE"/>
    <w:rsid w:val="00162DD0"/>
    <w:rsid w:val="00162DF3"/>
    <w:rsid w:val="00163377"/>
    <w:rsid w:val="001639FE"/>
    <w:rsid w:val="00163C92"/>
    <w:rsid w:val="00163D8D"/>
    <w:rsid w:val="001643E6"/>
    <w:rsid w:val="00164413"/>
    <w:rsid w:val="001646A9"/>
    <w:rsid w:val="001649C5"/>
    <w:rsid w:val="00164D08"/>
    <w:rsid w:val="00164D54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F17"/>
    <w:rsid w:val="001704AF"/>
    <w:rsid w:val="00170F23"/>
    <w:rsid w:val="0017118E"/>
    <w:rsid w:val="001712FB"/>
    <w:rsid w:val="001715E5"/>
    <w:rsid w:val="001719CD"/>
    <w:rsid w:val="00171BC3"/>
    <w:rsid w:val="0017209C"/>
    <w:rsid w:val="001727F9"/>
    <w:rsid w:val="001730A8"/>
    <w:rsid w:val="00173167"/>
    <w:rsid w:val="0017317D"/>
    <w:rsid w:val="001731E5"/>
    <w:rsid w:val="0017333F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641"/>
    <w:rsid w:val="00177810"/>
    <w:rsid w:val="001803E0"/>
    <w:rsid w:val="001805BD"/>
    <w:rsid w:val="00180673"/>
    <w:rsid w:val="00180ADF"/>
    <w:rsid w:val="00180B53"/>
    <w:rsid w:val="00180B99"/>
    <w:rsid w:val="00180B9A"/>
    <w:rsid w:val="00180D38"/>
    <w:rsid w:val="00181544"/>
    <w:rsid w:val="0018197D"/>
    <w:rsid w:val="001825DF"/>
    <w:rsid w:val="001826BF"/>
    <w:rsid w:val="001831A2"/>
    <w:rsid w:val="00183221"/>
    <w:rsid w:val="00183590"/>
    <w:rsid w:val="00183744"/>
    <w:rsid w:val="00183B14"/>
    <w:rsid w:val="001841C9"/>
    <w:rsid w:val="001849FF"/>
    <w:rsid w:val="00184C3F"/>
    <w:rsid w:val="00184EE9"/>
    <w:rsid w:val="00185D04"/>
    <w:rsid w:val="00185E75"/>
    <w:rsid w:val="001860C8"/>
    <w:rsid w:val="001860F9"/>
    <w:rsid w:val="00186B07"/>
    <w:rsid w:val="00186C3B"/>
    <w:rsid w:val="00186C55"/>
    <w:rsid w:val="001871AE"/>
    <w:rsid w:val="00187954"/>
    <w:rsid w:val="00187982"/>
    <w:rsid w:val="001905AF"/>
    <w:rsid w:val="0019095D"/>
    <w:rsid w:val="00190AEE"/>
    <w:rsid w:val="00190F28"/>
    <w:rsid w:val="001916A2"/>
    <w:rsid w:val="00191905"/>
    <w:rsid w:val="00191A77"/>
    <w:rsid w:val="00191E06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780"/>
    <w:rsid w:val="00195857"/>
    <w:rsid w:val="00195876"/>
    <w:rsid w:val="001958E5"/>
    <w:rsid w:val="00195BC3"/>
    <w:rsid w:val="00195C2B"/>
    <w:rsid w:val="00195D17"/>
    <w:rsid w:val="001961B0"/>
    <w:rsid w:val="001962EA"/>
    <w:rsid w:val="001965A7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1071"/>
    <w:rsid w:val="001A110F"/>
    <w:rsid w:val="001A14F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C4A"/>
    <w:rsid w:val="001A33A6"/>
    <w:rsid w:val="001A3F0F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CEF"/>
    <w:rsid w:val="001A6020"/>
    <w:rsid w:val="001A60AC"/>
    <w:rsid w:val="001A62E6"/>
    <w:rsid w:val="001A6818"/>
    <w:rsid w:val="001A6948"/>
    <w:rsid w:val="001A6B16"/>
    <w:rsid w:val="001A6BB2"/>
    <w:rsid w:val="001A6D18"/>
    <w:rsid w:val="001A6F28"/>
    <w:rsid w:val="001A7A60"/>
    <w:rsid w:val="001A7A8A"/>
    <w:rsid w:val="001A7CB3"/>
    <w:rsid w:val="001B0081"/>
    <w:rsid w:val="001B016A"/>
    <w:rsid w:val="001B0261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B37"/>
    <w:rsid w:val="001B1DF7"/>
    <w:rsid w:val="001B204D"/>
    <w:rsid w:val="001B22B4"/>
    <w:rsid w:val="001B23CA"/>
    <w:rsid w:val="001B26B9"/>
    <w:rsid w:val="001B2B33"/>
    <w:rsid w:val="001B2C46"/>
    <w:rsid w:val="001B2EE2"/>
    <w:rsid w:val="001B3437"/>
    <w:rsid w:val="001B3594"/>
    <w:rsid w:val="001B3612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2FD"/>
    <w:rsid w:val="001B6B19"/>
    <w:rsid w:val="001B71F7"/>
    <w:rsid w:val="001B7360"/>
    <w:rsid w:val="001B7556"/>
    <w:rsid w:val="001B7BC0"/>
    <w:rsid w:val="001B7C6A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E91"/>
    <w:rsid w:val="001C5F5B"/>
    <w:rsid w:val="001C642A"/>
    <w:rsid w:val="001C65EC"/>
    <w:rsid w:val="001C69BD"/>
    <w:rsid w:val="001C69FA"/>
    <w:rsid w:val="001C6A63"/>
    <w:rsid w:val="001C6BD7"/>
    <w:rsid w:val="001C73EB"/>
    <w:rsid w:val="001C745C"/>
    <w:rsid w:val="001C7585"/>
    <w:rsid w:val="001C784A"/>
    <w:rsid w:val="001C796A"/>
    <w:rsid w:val="001C7B5F"/>
    <w:rsid w:val="001C7D13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F81"/>
    <w:rsid w:val="001D3012"/>
    <w:rsid w:val="001D32DC"/>
    <w:rsid w:val="001D362E"/>
    <w:rsid w:val="001D3CD5"/>
    <w:rsid w:val="001D4AD3"/>
    <w:rsid w:val="001D4D94"/>
    <w:rsid w:val="001D4F2A"/>
    <w:rsid w:val="001D4FB7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5AD"/>
    <w:rsid w:val="001D65E2"/>
    <w:rsid w:val="001D693E"/>
    <w:rsid w:val="001D790D"/>
    <w:rsid w:val="001D7943"/>
    <w:rsid w:val="001E0140"/>
    <w:rsid w:val="001E0326"/>
    <w:rsid w:val="001E0473"/>
    <w:rsid w:val="001E066E"/>
    <w:rsid w:val="001E0B57"/>
    <w:rsid w:val="001E0DEC"/>
    <w:rsid w:val="001E0E92"/>
    <w:rsid w:val="001E14A6"/>
    <w:rsid w:val="001E18DB"/>
    <w:rsid w:val="001E1B42"/>
    <w:rsid w:val="001E2483"/>
    <w:rsid w:val="001E24AC"/>
    <w:rsid w:val="001E26BA"/>
    <w:rsid w:val="001E26D0"/>
    <w:rsid w:val="001E2965"/>
    <w:rsid w:val="001E2F3C"/>
    <w:rsid w:val="001E2F41"/>
    <w:rsid w:val="001E3562"/>
    <w:rsid w:val="001E3809"/>
    <w:rsid w:val="001E38B9"/>
    <w:rsid w:val="001E3B29"/>
    <w:rsid w:val="001E3C05"/>
    <w:rsid w:val="001E443B"/>
    <w:rsid w:val="001E4B97"/>
    <w:rsid w:val="001E4C6A"/>
    <w:rsid w:val="001E4DA8"/>
    <w:rsid w:val="001E4F61"/>
    <w:rsid w:val="001E53F9"/>
    <w:rsid w:val="001E5B36"/>
    <w:rsid w:val="001E5EB4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AA8"/>
    <w:rsid w:val="001F2B91"/>
    <w:rsid w:val="001F318A"/>
    <w:rsid w:val="001F31B1"/>
    <w:rsid w:val="001F328F"/>
    <w:rsid w:val="001F3308"/>
    <w:rsid w:val="001F3453"/>
    <w:rsid w:val="001F36EC"/>
    <w:rsid w:val="001F3CB3"/>
    <w:rsid w:val="001F3DD4"/>
    <w:rsid w:val="001F3F81"/>
    <w:rsid w:val="001F40D7"/>
    <w:rsid w:val="001F4130"/>
    <w:rsid w:val="001F41DF"/>
    <w:rsid w:val="001F4461"/>
    <w:rsid w:val="001F45DA"/>
    <w:rsid w:val="001F46A2"/>
    <w:rsid w:val="001F4851"/>
    <w:rsid w:val="001F5057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92C"/>
    <w:rsid w:val="00204AB6"/>
    <w:rsid w:val="00204C57"/>
    <w:rsid w:val="00204DD6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4110"/>
    <w:rsid w:val="002144D4"/>
    <w:rsid w:val="002147FE"/>
    <w:rsid w:val="00214D1A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6341"/>
    <w:rsid w:val="00216577"/>
    <w:rsid w:val="00216579"/>
    <w:rsid w:val="00216620"/>
    <w:rsid w:val="00216A03"/>
    <w:rsid w:val="00216B70"/>
    <w:rsid w:val="00216CB1"/>
    <w:rsid w:val="00217700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80"/>
    <w:rsid w:val="00220C80"/>
    <w:rsid w:val="002212C7"/>
    <w:rsid w:val="00221431"/>
    <w:rsid w:val="00221876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913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105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765"/>
    <w:rsid w:val="00230A04"/>
    <w:rsid w:val="00230CDB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7DB"/>
    <w:rsid w:val="00235829"/>
    <w:rsid w:val="00235A5B"/>
    <w:rsid w:val="00235D78"/>
    <w:rsid w:val="0023611F"/>
    <w:rsid w:val="002362A1"/>
    <w:rsid w:val="0023632C"/>
    <w:rsid w:val="00236874"/>
    <w:rsid w:val="00236B36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992"/>
    <w:rsid w:val="00244EF2"/>
    <w:rsid w:val="00244F60"/>
    <w:rsid w:val="00245499"/>
    <w:rsid w:val="002454B6"/>
    <w:rsid w:val="0024564B"/>
    <w:rsid w:val="00245A8E"/>
    <w:rsid w:val="00245D2E"/>
    <w:rsid w:val="00245FDF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577"/>
    <w:rsid w:val="00255AA5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CFC"/>
    <w:rsid w:val="00256D29"/>
    <w:rsid w:val="0025768D"/>
    <w:rsid w:val="002578BF"/>
    <w:rsid w:val="00260007"/>
    <w:rsid w:val="00260781"/>
    <w:rsid w:val="002607FE"/>
    <w:rsid w:val="0026101D"/>
    <w:rsid w:val="002611EA"/>
    <w:rsid w:val="002614A4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7D0"/>
    <w:rsid w:val="00264BEA"/>
    <w:rsid w:val="00264C5F"/>
    <w:rsid w:val="00264F50"/>
    <w:rsid w:val="002652FB"/>
    <w:rsid w:val="00265354"/>
    <w:rsid w:val="002654E3"/>
    <w:rsid w:val="002655EB"/>
    <w:rsid w:val="00265650"/>
    <w:rsid w:val="00265663"/>
    <w:rsid w:val="00265BF4"/>
    <w:rsid w:val="00266198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70529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5A5"/>
    <w:rsid w:val="002737A8"/>
    <w:rsid w:val="002737EC"/>
    <w:rsid w:val="0027381C"/>
    <w:rsid w:val="00273914"/>
    <w:rsid w:val="00273D99"/>
    <w:rsid w:val="00273E1A"/>
    <w:rsid w:val="002745CD"/>
    <w:rsid w:val="00274C16"/>
    <w:rsid w:val="00275277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E99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6258"/>
    <w:rsid w:val="00286580"/>
    <w:rsid w:val="002866FF"/>
    <w:rsid w:val="00286A6D"/>
    <w:rsid w:val="00286C26"/>
    <w:rsid w:val="00286CA7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384"/>
    <w:rsid w:val="002948E2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B6F"/>
    <w:rsid w:val="002A17B7"/>
    <w:rsid w:val="002A1851"/>
    <w:rsid w:val="002A1906"/>
    <w:rsid w:val="002A19D4"/>
    <w:rsid w:val="002A1DF4"/>
    <w:rsid w:val="002A1EE5"/>
    <w:rsid w:val="002A249A"/>
    <w:rsid w:val="002A257D"/>
    <w:rsid w:val="002A266B"/>
    <w:rsid w:val="002A2FCA"/>
    <w:rsid w:val="002A33F5"/>
    <w:rsid w:val="002A3909"/>
    <w:rsid w:val="002A39FC"/>
    <w:rsid w:val="002A3AF5"/>
    <w:rsid w:val="002A41F1"/>
    <w:rsid w:val="002A4A3B"/>
    <w:rsid w:val="002A4E81"/>
    <w:rsid w:val="002A5160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9EE"/>
    <w:rsid w:val="002A6F84"/>
    <w:rsid w:val="002A6FE1"/>
    <w:rsid w:val="002A72A5"/>
    <w:rsid w:val="002A774A"/>
    <w:rsid w:val="002A788B"/>
    <w:rsid w:val="002B00C1"/>
    <w:rsid w:val="002B0320"/>
    <w:rsid w:val="002B037A"/>
    <w:rsid w:val="002B0CCA"/>
    <w:rsid w:val="002B1325"/>
    <w:rsid w:val="002B1466"/>
    <w:rsid w:val="002B16E1"/>
    <w:rsid w:val="002B1A8F"/>
    <w:rsid w:val="002B1CCC"/>
    <w:rsid w:val="002B1CF1"/>
    <w:rsid w:val="002B224A"/>
    <w:rsid w:val="002B2893"/>
    <w:rsid w:val="002B2983"/>
    <w:rsid w:val="002B2AA7"/>
    <w:rsid w:val="002B2EC4"/>
    <w:rsid w:val="002B2EF8"/>
    <w:rsid w:val="002B2F31"/>
    <w:rsid w:val="002B3003"/>
    <w:rsid w:val="002B3A2C"/>
    <w:rsid w:val="002B3AF8"/>
    <w:rsid w:val="002B3C8A"/>
    <w:rsid w:val="002B3DC3"/>
    <w:rsid w:val="002B3EE3"/>
    <w:rsid w:val="002B4136"/>
    <w:rsid w:val="002B479C"/>
    <w:rsid w:val="002B49AF"/>
    <w:rsid w:val="002B4CBF"/>
    <w:rsid w:val="002B5400"/>
    <w:rsid w:val="002B5489"/>
    <w:rsid w:val="002B5A02"/>
    <w:rsid w:val="002B5B22"/>
    <w:rsid w:val="002B5D20"/>
    <w:rsid w:val="002B6295"/>
    <w:rsid w:val="002B6AF6"/>
    <w:rsid w:val="002B6BCB"/>
    <w:rsid w:val="002B6FC4"/>
    <w:rsid w:val="002B71F3"/>
    <w:rsid w:val="002B71F9"/>
    <w:rsid w:val="002B7293"/>
    <w:rsid w:val="002B73C3"/>
    <w:rsid w:val="002B7679"/>
    <w:rsid w:val="002B7BB7"/>
    <w:rsid w:val="002B7CBD"/>
    <w:rsid w:val="002B7D93"/>
    <w:rsid w:val="002B7FE3"/>
    <w:rsid w:val="002C01AC"/>
    <w:rsid w:val="002C023D"/>
    <w:rsid w:val="002C0709"/>
    <w:rsid w:val="002C0D3F"/>
    <w:rsid w:val="002C0F5C"/>
    <w:rsid w:val="002C102B"/>
    <w:rsid w:val="002C1559"/>
    <w:rsid w:val="002C19CA"/>
    <w:rsid w:val="002C1D7C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DE0"/>
    <w:rsid w:val="002C6FF9"/>
    <w:rsid w:val="002C709F"/>
    <w:rsid w:val="002C7B24"/>
    <w:rsid w:val="002C7FD5"/>
    <w:rsid w:val="002D003D"/>
    <w:rsid w:val="002D09BB"/>
    <w:rsid w:val="002D0B19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9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6A"/>
    <w:rsid w:val="002D46B9"/>
    <w:rsid w:val="002D4AB8"/>
    <w:rsid w:val="002D4C32"/>
    <w:rsid w:val="002D4DFD"/>
    <w:rsid w:val="002D5075"/>
    <w:rsid w:val="002D5332"/>
    <w:rsid w:val="002D551C"/>
    <w:rsid w:val="002D55B3"/>
    <w:rsid w:val="002D55B6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1E5"/>
    <w:rsid w:val="002E023F"/>
    <w:rsid w:val="002E0723"/>
    <w:rsid w:val="002E0DA6"/>
    <w:rsid w:val="002E13FE"/>
    <w:rsid w:val="002E17FC"/>
    <w:rsid w:val="002E1879"/>
    <w:rsid w:val="002E22F2"/>
    <w:rsid w:val="002E2484"/>
    <w:rsid w:val="002E26C7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4D96"/>
    <w:rsid w:val="002E513F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6DD5"/>
    <w:rsid w:val="002E7314"/>
    <w:rsid w:val="002E73B8"/>
    <w:rsid w:val="002E7637"/>
    <w:rsid w:val="002E784C"/>
    <w:rsid w:val="002E7AD7"/>
    <w:rsid w:val="002E7B59"/>
    <w:rsid w:val="002F00F9"/>
    <w:rsid w:val="002F01E6"/>
    <w:rsid w:val="002F050C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F1A"/>
    <w:rsid w:val="002F3102"/>
    <w:rsid w:val="002F33B3"/>
    <w:rsid w:val="002F3603"/>
    <w:rsid w:val="002F37B3"/>
    <w:rsid w:val="002F38E7"/>
    <w:rsid w:val="002F3B04"/>
    <w:rsid w:val="002F4119"/>
    <w:rsid w:val="002F41C7"/>
    <w:rsid w:val="002F42CE"/>
    <w:rsid w:val="002F47D9"/>
    <w:rsid w:val="002F48B4"/>
    <w:rsid w:val="002F4B0F"/>
    <w:rsid w:val="002F5001"/>
    <w:rsid w:val="002F548D"/>
    <w:rsid w:val="002F61FD"/>
    <w:rsid w:val="002F6210"/>
    <w:rsid w:val="002F64A6"/>
    <w:rsid w:val="002F6A29"/>
    <w:rsid w:val="002F6AB5"/>
    <w:rsid w:val="002F6FB7"/>
    <w:rsid w:val="002F7024"/>
    <w:rsid w:val="002F7287"/>
    <w:rsid w:val="002F7CF5"/>
    <w:rsid w:val="002F7DA6"/>
    <w:rsid w:val="002F7F39"/>
    <w:rsid w:val="00300872"/>
    <w:rsid w:val="00300C16"/>
    <w:rsid w:val="00300D6F"/>
    <w:rsid w:val="00300DC3"/>
    <w:rsid w:val="00301040"/>
    <w:rsid w:val="00301074"/>
    <w:rsid w:val="00301121"/>
    <w:rsid w:val="00301360"/>
    <w:rsid w:val="003015BE"/>
    <w:rsid w:val="003017DA"/>
    <w:rsid w:val="003017EA"/>
    <w:rsid w:val="0030180B"/>
    <w:rsid w:val="00301888"/>
    <w:rsid w:val="00301899"/>
    <w:rsid w:val="00301B34"/>
    <w:rsid w:val="00301D2B"/>
    <w:rsid w:val="003027D0"/>
    <w:rsid w:val="0030305F"/>
    <w:rsid w:val="003030FB"/>
    <w:rsid w:val="003034F1"/>
    <w:rsid w:val="003036F3"/>
    <w:rsid w:val="00303B45"/>
    <w:rsid w:val="00303C2B"/>
    <w:rsid w:val="00303D4B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10987"/>
    <w:rsid w:val="00311402"/>
    <w:rsid w:val="00311501"/>
    <w:rsid w:val="00311907"/>
    <w:rsid w:val="00311ACD"/>
    <w:rsid w:val="00311CE3"/>
    <w:rsid w:val="00311D92"/>
    <w:rsid w:val="00312007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B8C"/>
    <w:rsid w:val="00314D93"/>
    <w:rsid w:val="00314E8F"/>
    <w:rsid w:val="003157FF"/>
    <w:rsid w:val="00315F74"/>
    <w:rsid w:val="00315F81"/>
    <w:rsid w:val="00315FAD"/>
    <w:rsid w:val="00316224"/>
    <w:rsid w:val="003167E7"/>
    <w:rsid w:val="0031681C"/>
    <w:rsid w:val="0031696E"/>
    <w:rsid w:val="00316CD1"/>
    <w:rsid w:val="00316FE1"/>
    <w:rsid w:val="00317004"/>
    <w:rsid w:val="003170FD"/>
    <w:rsid w:val="003171F0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EE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5349"/>
    <w:rsid w:val="003255DC"/>
    <w:rsid w:val="003256BC"/>
    <w:rsid w:val="00325786"/>
    <w:rsid w:val="0032623E"/>
    <w:rsid w:val="0032710D"/>
    <w:rsid w:val="00327379"/>
    <w:rsid w:val="00327479"/>
    <w:rsid w:val="0032748C"/>
    <w:rsid w:val="00327789"/>
    <w:rsid w:val="00327C3C"/>
    <w:rsid w:val="00327F7C"/>
    <w:rsid w:val="003302BC"/>
    <w:rsid w:val="003306C3"/>
    <w:rsid w:val="00330B38"/>
    <w:rsid w:val="00330F60"/>
    <w:rsid w:val="0033107C"/>
    <w:rsid w:val="00331AEA"/>
    <w:rsid w:val="00331BBF"/>
    <w:rsid w:val="00331BCE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E3D"/>
    <w:rsid w:val="00334619"/>
    <w:rsid w:val="003346AD"/>
    <w:rsid w:val="00334798"/>
    <w:rsid w:val="00334A7B"/>
    <w:rsid w:val="00334AE8"/>
    <w:rsid w:val="00334E54"/>
    <w:rsid w:val="00334F50"/>
    <w:rsid w:val="0033502E"/>
    <w:rsid w:val="0033515B"/>
    <w:rsid w:val="0033566D"/>
    <w:rsid w:val="00335DC5"/>
    <w:rsid w:val="00335F1F"/>
    <w:rsid w:val="0033623F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493"/>
    <w:rsid w:val="003405B3"/>
    <w:rsid w:val="003405C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9B7"/>
    <w:rsid w:val="00341BDD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F5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75F"/>
    <w:rsid w:val="00346F7C"/>
    <w:rsid w:val="00346FF6"/>
    <w:rsid w:val="00347292"/>
    <w:rsid w:val="00347443"/>
    <w:rsid w:val="003475BE"/>
    <w:rsid w:val="003475FA"/>
    <w:rsid w:val="00347AD7"/>
    <w:rsid w:val="00347BF8"/>
    <w:rsid w:val="00347C19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C3B"/>
    <w:rsid w:val="00351F25"/>
    <w:rsid w:val="003522EE"/>
    <w:rsid w:val="00352647"/>
    <w:rsid w:val="00352851"/>
    <w:rsid w:val="003529A3"/>
    <w:rsid w:val="00352EE5"/>
    <w:rsid w:val="0035309E"/>
    <w:rsid w:val="00353442"/>
    <w:rsid w:val="00353500"/>
    <w:rsid w:val="00353B6D"/>
    <w:rsid w:val="0035438F"/>
    <w:rsid w:val="0035440C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C93"/>
    <w:rsid w:val="003570BA"/>
    <w:rsid w:val="003571A5"/>
    <w:rsid w:val="00360143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53A5"/>
    <w:rsid w:val="00365E02"/>
    <w:rsid w:val="003660F6"/>
    <w:rsid w:val="003663A1"/>
    <w:rsid w:val="00366442"/>
    <w:rsid w:val="0036646E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C36"/>
    <w:rsid w:val="00370018"/>
    <w:rsid w:val="0037001D"/>
    <w:rsid w:val="0037018B"/>
    <w:rsid w:val="00370631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5316"/>
    <w:rsid w:val="003753A6"/>
    <w:rsid w:val="003759EA"/>
    <w:rsid w:val="00375E52"/>
    <w:rsid w:val="00375E99"/>
    <w:rsid w:val="00375F0C"/>
    <w:rsid w:val="00376071"/>
    <w:rsid w:val="0037609E"/>
    <w:rsid w:val="003762F7"/>
    <w:rsid w:val="00376513"/>
    <w:rsid w:val="00376974"/>
    <w:rsid w:val="00376BB6"/>
    <w:rsid w:val="00376CE2"/>
    <w:rsid w:val="00376E23"/>
    <w:rsid w:val="00376E87"/>
    <w:rsid w:val="0037741E"/>
    <w:rsid w:val="0037773E"/>
    <w:rsid w:val="00377AA1"/>
    <w:rsid w:val="00377BCD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1D"/>
    <w:rsid w:val="003819C6"/>
    <w:rsid w:val="00382934"/>
    <w:rsid w:val="003829E2"/>
    <w:rsid w:val="00382FE0"/>
    <w:rsid w:val="00382FF0"/>
    <w:rsid w:val="00383158"/>
    <w:rsid w:val="003831EE"/>
    <w:rsid w:val="00383886"/>
    <w:rsid w:val="003838B3"/>
    <w:rsid w:val="00383BCF"/>
    <w:rsid w:val="00383F11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B22"/>
    <w:rsid w:val="00386172"/>
    <w:rsid w:val="00386205"/>
    <w:rsid w:val="003863C0"/>
    <w:rsid w:val="003867E2"/>
    <w:rsid w:val="003868A8"/>
    <w:rsid w:val="00386D5A"/>
    <w:rsid w:val="00386F68"/>
    <w:rsid w:val="00387445"/>
    <w:rsid w:val="00387459"/>
    <w:rsid w:val="00387B59"/>
    <w:rsid w:val="00390082"/>
    <w:rsid w:val="00390153"/>
    <w:rsid w:val="003902CE"/>
    <w:rsid w:val="00390559"/>
    <w:rsid w:val="0039090C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43C"/>
    <w:rsid w:val="00393611"/>
    <w:rsid w:val="00393749"/>
    <w:rsid w:val="00393810"/>
    <w:rsid w:val="00393866"/>
    <w:rsid w:val="00393D44"/>
    <w:rsid w:val="00393E83"/>
    <w:rsid w:val="0039472F"/>
    <w:rsid w:val="00394D95"/>
    <w:rsid w:val="00394D9C"/>
    <w:rsid w:val="00394F10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8F9"/>
    <w:rsid w:val="003A194A"/>
    <w:rsid w:val="003A1D02"/>
    <w:rsid w:val="003A2670"/>
    <w:rsid w:val="003A2D75"/>
    <w:rsid w:val="003A2E78"/>
    <w:rsid w:val="003A2F25"/>
    <w:rsid w:val="003A321B"/>
    <w:rsid w:val="003A329F"/>
    <w:rsid w:val="003A3404"/>
    <w:rsid w:val="003A345D"/>
    <w:rsid w:val="003A36A3"/>
    <w:rsid w:val="003A36D9"/>
    <w:rsid w:val="003A3943"/>
    <w:rsid w:val="003A4895"/>
    <w:rsid w:val="003A495F"/>
    <w:rsid w:val="003A4B16"/>
    <w:rsid w:val="003A4C30"/>
    <w:rsid w:val="003A5158"/>
    <w:rsid w:val="003A520A"/>
    <w:rsid w:val="003A5A1E"/>
    <w:rsid w:val="003A6005"/>
    <w:rsid w:val="003A618C"/>
    <w:rsid w:val="003A687D"/>
    <w:rsid w:val="003A6C09"/>
    <w:rsid w:val="003A6EC1"/>
    <w:rsid w:val="003A74B6"/>
    <w:rsid w:val="003A7846"/>
    <w:rsid w:val="003A7E29"/>
    <w:rsid w:val="003A7E5B"/>
    <w:rsid w:val="003A7F37"/>
    <w:rsid w:val="003B011E"/>
    <w:rsid w:val="003B0163"/>
    <w:rsid w:val="003B038E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84"/>
    <w:rsid w:val="003B264B"/>
    <w:rsid w:val="003B2848"/>
    <w:rsid w:val="003B2D00"/>
    <w:rsid w:val="003B30B0"/>
    <w:rsid w:val="003B30E3"/>
    <w:rsid w:val="003B31CF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D3D"/>
    <w:rsid w:val="003B4DBD"/>
    <w:rsid w:val="003B50E4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708"/>
    <w:rsid w:val="003B7715"/>
    <w:rsid w:val="003B78A2"/>
    <w:rsid w:val="003B78F7"/>
    <w:rsid w:val="003B7A14"/>
    <w:rsid w:val="003B7C94"/>
    <w:rsid w:val="003B7D63"/>
    <w:rsid w:val="003B7DE0"/>
    <w:rsid w:val="003B7FDA"/>
    <w:rsid w:val="003C010A"/>
    <w:rsid w:val="003C0794"/>
    <w:rsid w:val="003C07F9"/>
    <w:rsid w:val="003C0916"/>
    <w:rsid w:val="003C0AAC"/>
    <w:rsid w:val="003C0EF6"/>
    <w:rsid w:val="003C10F7"/>
    <w:rsid w:val="003C1782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45C9"/>
    <w:rsid w:val="003C487D"/>
    <w:rsid w:val="003C50AA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CFC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21A0"/>
    <w:rsid w:val="003D221F"/>
    <w:rsid w:val="003D245D"/>
    <w:rsid w:val="003D2772"/>
    <w:rsid w:val="003D2839"/>
    <w:rsid w:val="003D2951"/>
    <w:rsid w:val="003D299E"/>
    <w:rsid w:val="003D2BA9"/>
    <w:rsid w:val="003D3173"/>
    <w:rsid w:val="003D33B1"/>
    <w:rsid w:val="003D3423"/>
    <w:rsid w:val="003D3556"/>
    <w:rsid w:val="003D36EB"/>
    <w:rsid w:val="003D3B8C"/>
    <w:rsid w:val="003D406F"/>
    <w:rsid w:val="003D4098"/>
    <w:rsid w:val="003D429C"/>
    <w:rsid w:val="003D43F1"/>
    <w:rsid w:val="003D4E92"/>
    <w:rsid w:val="003D4F7F"/>
    <w:rsid w:val="003D53FD"/>
    <w:rsid w:val="003D562D"/>
    <w:rsid w:val="003D5B5B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709"/>
    <w:rsid w:val="003E004A"/>
    <w:rsid w:val="003E014B"/>
    <w:rsid w:val="003E020E"/>
    <w:rsid w:val="003E0361"/>
    <w:rsid w:val="003E0744"/>
    <w:rsid w:val="003E0E19"/>
    <w:rsid w:val="003E0F2D"/>
    <w:rsid w:val="003E1077"/>
    <w:rsid w:val="003E11D2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774"/>
    <w:rsid w:val="003E487F"/>
    <w:rsid w:val="003E4C40"/>
    <w:rsid w:val="003E4FB2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E7"/>
    <w:rsid w:val="003E72F3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F09"/>
    <w:rsid w:val="003F308E"/>
    <w:rsid w:val="003F32EE"/>
    <w:rsid w:val="003F3C74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481"/>
    <w:rsid w:val="003F7901"/>
    <w:rsid w:val="003F7DD3"/>
    <w:rsid w:val="003F7E92"/>
    <w:rsid w:val="00400311"/>
    <w:rsid w:val="004005B5"/>
    <w:rsid w:val="0040067A"/>
    <w:rsid w:val="004007D0"/>
    <w:rsid w:val="00400908"/>
    <w:rsid w:val="00400F4A"/>
    <w:rsid w:val="0040145F"/>
    <w:rsid w:val="004014D5"/>
    <w:rsid w:val="004017CE"/>
    <w:rsid w:val="00401A1B"/>
    <w:rsid w:val="00401C57"/>
    <w:rsid w:val="004024E4"/>
    <w:rsid w:val="00402CD9"/>
    <w:rsid w:val="00402D29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60E9"/>
    <w:rsid w:val="00406662"/>
    <w:rsid w:val="00406970"/>
    <w:rsid w:val="00406C49"/>
    <w:rsid w:val="00406DD1"/>
    <w:rsid w:val="004073DC"/>
    <w:rsid w:val="004074E7"/>
    <w:rsid w:val="00407963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F69"/>
    <w:rsid w:val="004132B9"/>
    <w:rsid w:val="0041330E"/>
    <w:rsid w:val="0041338D"/>
    <w:rsid w:val="004136BB"/>
    <w:rsid w:val="004136CD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6F64"/>
    <w:rsid w:val="004172B8"/>
    <w:rsid w:val="0041759F"/>
    <w:rsid w:val="00417BCA"/>
    <w:rsid w:val="00417C0A"/>
    <w:rsid w:val="00417CE2"/>
    <w:rsid w:val="00420057"/>
    <w:rsid w:val="0042019D"/>
    <w:rsid w:val="00420468"/>
    <w:rsid w:val="0042080B"/>
    <w:rsid w:val="00420A85"/>
    <w:rsid w:val="00421120"/>
    <w:rsid w:val="004213C8"/>
    <w:rsid w:val="0042140B"/>
    <w:rsid w:val="0042182C"/>
    <w:rsid w:val="0042194E"/>
    <w:rsid w:val="004219C5"/>
    <w:rsid w:val="00421D32"/>
    <w:rsid w:val="00422124"/>
    <w:rsid w:val="00422C92"/>
    <w:rsid w:val="00422CE5"/>
    <w:rsid w:val="00422DA0"/>
    <w:rsid w:val="00423027"/>
    <w:rsid w:val="0042309C"/>
    <w:rsid w:val="00423133"/>
    <w:rsid w:val="004233A5"/>
    <w:rsid w:val="004238CE"/>
    <w:rsid w:val="00423B1D"/>
    <w:rsid w:val="00424685"/>
    <w:rsid w:val="0042496B"/>
    <w:rsid w:val="00424A69"/>
    <w:rsid w:val="00424D90"/>
    <w:rsid w:val="00424FDC"/>
    <w:rsid w:val="004259D2"/>
    <w:rsid w:val="00425FD1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9D"/>
    <w:rsid w:val="004335ED"/>
    <w:rsid w:val="004338E1"/>
    <w:rsid w:val="00433CC6"/>
    <w:rsid w:val="00433CDD"/>
    <w:rsid w:val="00434E0D"/>
    <w:rsid w:val="00434E30"/>
    <w:rsid w:val="0043515D"/>
    <w:rsid w:val="00435419"/>
    <w:rsid w:val="00435830"/>
    <w:rsid w:val="00435999"/>
    <w:rsid w:val="00435B9A"/>
    <w:rsid w:val="00435E76"/>
    <w:rsid w:val="00435EB1"/>
    <w:rsid w:val="0043619E"/>
    <w:rsid w:val="00436287"/>
    <w:rsid w:val="004365EC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441E"/>
    <w:rsid w:val="0044444A"/>
    <w:rsid w:val="004445C2"/>
    <w:rsid w:val="004445D6"/>
    <w:rsid w:val="00444A73"/>
    <w:rsid w:val="00444B6B"/>
    <w:rsid w:val="00444C7D"/>
    <w:rsid w:val="00445334"/>
    <w:rsid w:val="00445411"/>
    <w:rsid w:val="0044546D"/>
    <w:rsid w:val="004456DC"/>
    <w:rsid w:val="00445C69"/>
    <w:rsid w:val="0044622F"/>
    <w:rsid w:val="00446245"/>
    <w:rsid w:val="0044643E"/>
    <w:rsid w:val="00446985"/>
    <w:rsid w:val="00446B84"/>
    <w:rsid w:val="00446C61"/>
    <w:rsid w:val="00446CE8"/>
    <w:rsid w:val="00446DCF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AF"/>
    <w:rsid w:val="00452718"/>
    <w:rsid w:val="004527FA"/>
    <w:rsid w:val="00452F0F"/>
    <w:rsid w:val="00452F2A"/>
    <w:rsid w:val="00453410"/>
    <w:rsid w:val="0045343E"/>
    <w:rsid w:val="004535C7"/>
    <w:rsid w:val="00453AF0"/>
    <w:rsid w:val="00453C0C"/>
    <w:rsid w:val="00453FF9"/>
    <w:rsid w:val="004546E6"/>
    <w:rsid w:val="00454881"/>
    <w:rsid w:val="00454A65"/>
    <w:rsid w:val="00455552"/>
    <w:rsid w:val="0045570E"/>
    <w:rsid w:val="00455A6A"/>
    <w:rsid w:val="00455E77"/>
    <w:rsid w:val="00455E94"/>
    <w:rsid w:val="00456211"/>
    <w:rsid w:val="004563C0"/>
    <w:rsid w:val="00456F65"/>
    <w:rsid w:val="00457263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A3C"/>
    <w:rsid w:val="00462A69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D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557"/>
    <w:rsid w:val="00467940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F34"/>
    <w:rsid w:val="00473265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71B"/>
    <w:rsid w:val="0047774C"/>
    <w:rsid w:val="00477A43"/>
    <w:rsid w:val="00477B5D"/>
    <w:rsid w:val="00477F1A"/>
    <w:rsid w:val="00480654"/>
    <w:rsid w:val="00480A78"/>
    <w:rsid w:val="00480C77"/>
    <w:rsid w:val="00480FE5"/>
    <w:rsid w:val="004812A1"/>
    <w:rsid w:val="0048179C"/>
    <w:rsid w:val="00482624"/>
    <w:rsid w:val="0048273C"/>
    <w:rsid w:val="0048278A"/>
    <w:rsid w:val="00482824"/>
    <w:rsid w:val="00482E4E"/>
    <w:rsid w:val="00482E86"/>
    <w:rsid w:val="00482F28"/>
    <w:rsid w:val="00483128"/>
    <w:rsid w:val="00483384"/>
    <w:rsid w:val="00483AD0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C94"/>
    <w:rsid w:val="00486E2F"/>
    <w:rsid w:val="00486F3E"/>
    <w:rsid w:val="004873B2"/>
    <w:rsid w:val="00487935"/>
    <w:rsid w:val="00487B0B"/>
    <w:rsid w:val="00487C12"/>
    <w:rsid w:val="00487CE6"/>
    <w:rsid w:val="004901DC"/>
    <w:rsid w:val="00490291"/>
    <w:rsid w:val="0049045D"/>
    <w:rsid w:val="00490765"/>
    <w:rsid w:val="0049094E"/>
    <w:rsid w:val="00490A5E"/>
    <w:rsid w:val="00490A98"/>
    <w:rsid w:val="00490D5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3FC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7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F56"/>
    <w:rsid w:val="00496466"/>
    <w:rsid w:val="0049674D"/>
    <w:rsid w:val="0049698A"/>
    <w:rsid w:val="00496AD3"/>
    <w:rsid w:val="00496B83"/>
    <w:rsid w:val="00496BC9"/>
    <w:rsid w:val="00496BFE"/>
    <w:rsid w:val="00496DC5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DC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3267"/>
    <w:rsid w:val="004A33E1"/>
    <w:rsid w:val="004A34A2"/>
    <w:rsid w:val="004A3B65"/>
    <w:rsid w:val="004A3F56"/>
    <w:rsid w:val="004A4307"/>
    <w:rsid w:val="004A45EC"/>
    <w:rsid w:val="004A5BFC"/>
    <w:rsid w:val="004A5FE9"/>
    <w:rsid w:val="004A625C"/>
    <w:rsid w:val="004A64EE"/>
    <w:rsid w:val="004A6634"/>
    <w:rsid w:val="004A6CF6"/>
    <w:rsid w:val="004A7039"/>
    <w:rsid w:val="004A73A9"/>
    <w:rsid w:val="004A7796"/>
    <w:rsid w:val="004A77B6"/>
    <w:rsid w:val="004A7B68"/>
    <w:rsid w:val="004B0039"/>
    <w:rsid w:val="004B01C2"/>
    <w:rsid w:val="004B0AA2"/>
    <w:rsid w:val="004B0D43"/>
    <w:rsid w:val="004B0DF2"/>
    <w:rsid w:val="004B0E57"/>
    <w:rsid w:val="004B166C"/>
    <w:rsid w:val="004B1CC3"/>
    <w:rsid w:val="004B1DD5"/>
    <w:rsid w:val="004B2B95"/>
    <w:rsid w:val="004B30D4"/>
    <w:rsid w:val="004B3284"/>
    <w:rsid w:val="004B3410"/>
    <w:rsid w:val="004B345B"/>
    <w:rsid w:val="004B364C"/>
    <w:rsid w:val="004B4532"/>
    <w:rsid w:val="004B45D5"/>
    <w:rsid w:val="004B47F8"/>
    <w:rsid w:val="004B4C47"/>
    <w:rsid w:val="004B4FB7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BE"/>
    <w:rsid w:val="004C179C"/>
    <w:rsid w:val="004C1AB9"/>
    <w:rsid w:val="004C1B73"/>
    <w:rsid w:val="004C1E11"/>
    <w:rsid w:val="004C1F69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D8C"/>
    <w:rsid w:val="004C7E4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660"/>
    <w:rsid w:val="004D5788"/>
    <w:rsid w:val="004D5892"/>
    <w:rsid w:val="004D5B99"/>
    <w:rsid w:val="004D6033"/>
    <w:rsid w:val="004D66AA"/>
    <w:rsid w:val="004D66CD"/>
    <w:rsid w:val="004D67F4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66F"/>
    <w:rsid w:val="004E067A"/>
    <w:rsid w:val="004E0997"/>
    <w:rsid w:val="004E0A5B"/>
    <w:rsid w:val="004E0AC5"/>
    <w:rsid w:val="004E0CA5"/>
    <w:rsid w:val="004E0EF7"/>
    <w:rsid w:val="004E113A"/>
    <w:rsid w:val="004E11F5"/>
    <w:rsid w:val="004E147B"/>
    <w:rsid w:val="004E1C9E"/>
    <w:rsid w:val="004E1E02"/>
    <w:rsid w:val="004E1F0A"/>
    <w:rsid w:val="004E1F1A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AD6"/>
    <w:rsid w:val="004E61DC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FC8"/>
    <w:rsid w:val="004F004F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1EEA"/>
    <w:rsid w:val="00502329"/>
    <w:rsid w:val="0050273A"/>
    <w:rsid w:val="00502CD8"/>
    <w:rsid w:val="00503054"/>
    <w:rsid w:val="005030E8"/>
    <w:rsid w:val="0050333C"/>
    <w:rsid w:val="00503498"/>
    <w:rsid w:val="0050389D"/>
    <w:rsid w:val="00503962"/>
    <w:rsid w:val="00503DB1"/>
    <w:rsid w:val="00504B2A"/>
    <w:rsid w:val="00504F10"/>
    <w:rsid w:val="00504F20"/>
    <w:rsid w:val="005050A4"/>
    <w:rsid w:val="0050559E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53D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91E"/>
    <w:rsid w:val="00515A36"/>
    <w:rsid w:val="00515FB7"/>
    <w:rsid w:val="0051603C"/>
    <w:rsid w:val="00516184"/>
    <w:rsid w:val="005162F9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62C"/>
    <w:rsid w:val="00522784"/>
    <w:rsid w:val="005229E9"/>
    <w:rsid w:val="00522A2C"/>
    <w:rsid w:val="00522C2D"/>
    <w:rsid w:val="00522DE1"/>
    <w:rsid w:val="005238D2"/>
    <w:rsid w:val="005241FF"/>
    <w:rsid w:val="0052427A"/>
    <w:rsid w:val="0052434A"/>
    <w:rsid w:val="005245DB"/>
    <w:rsid w:val="005249B6"/>
    <w:rsid w:val="00524A05"/>
    <w:rsid w:val="00524B7F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490"/>
    <w:rsid w:val="00527844"/>
    <w:rsid w:val="00527C7D"/>
    <w:rsid w:val="00530291"/>
    <w:rsid w:val="0053042E"/>
    <w:rsid w:val="0053067E"/>
    <w:rsid w:val="005308DE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65"/>
    <w:rsid w:val="005321A0"/>
    <w:rsid w:val="005321AA"/>
    <w:rsid w:val="0053237E"/>
    <w:rsid w:val="005327AD"/>
    <w:rsid w:val="0053280B"/>
    <w:rsid w:val="00532A94"/>
    <w:rsid w:val="00532C4F"/>
    <w:rsid w:val="00532CF0"/>
    <w:rsid w:val="00532D0A"/>
    <w:rsid w:val="00532E67"/>
    <w:rsid w:val="0053305E"/>
    <w:rsid w:val="005330D6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77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8E1"/>
    <w:rsid w:val="00537A73"/>
    <w:rsid w:val="00537C76"/>
    <w:rsid w:val="00537CB4"/>
    <w:rsid w:val="00537CF7"/>
    <w:rsid w:val="00540502"/>
    <w:rsid w:val="005407B1"/>
    <w:rsid w:val="00540F98"/>
    <w:rsid w:val="005410D4"/>
    <w:rsid w:val="00541340"/>
    <w:rsid w:val="00541591"/>
    <w:rsid w:val="0054162D"/>
    <w:rsid w:val="00541680"/>
    <w:rsid w:val="00541832"/>
    <w:rsid w:val="005419C8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695"/>
    <w:rsid w:val="00544762"/>
    <w:rsid w:val="0054476B"/>
    <w:rsid w:val="005449B0"/>
    <w:rsid w:val="00544A22"/>
    <w:rsid w:val="00544E33"/>
    <w:rsid w:val="0054545C"/>
    <w:rsid w:val="0054579A"/>
    <w:rsid w:val="00545BD9"/>
    <w:rsid w:val="00545CB1"/>
    <w:rsid w:val="00545F17"/>
    <w:rsid w:val="005461E5"/>
    <w:rsid w:val="005463A7"/>
    <w:rsid w:val="00546576"/>
    <w:rsid w:val="00547556"/>
    <w:rsid w:val="00547616"/>
    <w:rsid w:val="00547667"/>
    <w:rsid w:val="00547CC9"/>
    <w:rsid w:val="00547CE7"/>
    <w:rsid w:val="00550217"/>
    <w:rsid w:val="005505E3"/>
    <w:rsid w:val="00550C05"/>
    <w:rsid w:val="00550FC2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4EA"/>
    <w:rsid w:val="005539FA"/>
    <w:rsid w:val="00553D2D"/>
    <w:rsid w:val="00553F23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BBB"/>
    <w:rsid w:val="00555CBC"/>
    <w:rsid w:val="0055630F"/>
    <w:rsid w:val="00556A89"/>
    <w:rsid w:val="00556F4D"/>
    <w:rsid w:val="0055707C"/>
    <w:rsid w:val="005570DC"/>
    <w:rsid w:val="00557253"/>
    <w:rsid w:val="0055731D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2E1"/>
    <w:rsid w:val="00561653"/>
    <w:rsid w:val="00561F94"/>
    <w:rsid w:val="0056248B"/>
    <w:rsid w:val="00562601"/>
    <w:rsid w:val="00562912"/>
    <w:rsid w:val="00562A76"/>
    <w:rsid w:val="00562BFF"/>
    <w:rsid w:val="00562D56"/>
    <w:rsid w:val="00562DC0"/>
    <w:rsid w:val="00563762"/>
    <w:rsid w:val="00563A18"/>
    <w:rsid w:val="00563AAE"/>
    <w:rsid w:val="00563CB9"/>
    <w:rsid w:val="00563E58"/>
    <w:rsid w:val="00563FA6"/>
    <w:rsid w:val="00564278"/>
    <w:rsid w:val="00564559"/>
    <w:rsid w:val="00564C2B"/>
    <w:rsid w:val="00564D13"/>
    <w:rsid w:val="00564F3C"/>
    <w:rsid w:val="00565350"/>
    <w:rsid w:val="005654BE"/>
    <w:rsid w:val="00565740"/>
    <w:rsid w:val="00565A32"/>
    <w:rsid w:val="00565B1C"/>
    <w:rsid w:val="00566142"/>
    <w:rsid w:val="005665F5"/>
    <w:rsid w:val="0056699C"/>
    <w:rsid w:val="00566AE3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2EA"/>
    <w:rsid w:val="005712EF"/>
    <w:rsid w:val="0057141B"/>
    <w:rsid w:val="00571740"/>
    <w:rsid w:val="00571AD2"/>
    <w:rsid w:val="00571BAB"/>
    <w:rsid w:val="00571BF0"/>
    <w:rsid w:val="0057203E"/>
    <w:rsid w:val="00572090"/>
    <w:rsid w:val="0057227E"/>
    <w:rsid w:val="00572294"/>
    <w:rsid w:val="0057243F"/>
    <w:rsid w:val="0057249C"/>
    <w:rsid w:val="0057266E"/>
    <w:rsid w:val="00572D11"/>
    <w:rsid w:val="0057306F"/>
    <w:rsid w:val="0057314F"/>
    <w:rsid w:val="00573227"/>
    <w:rsid w:val="0057325D"/>
    <w:rsid w:val="005734E9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5448"/>
    <w:rsid w:val="005755A7"/>
    <w:rsid w:val="0057573D"/>
    <w:rsid w:val="00575797"/>
    <w:rsid w:val="00575A34"/>
    <w:rsid w:val="00575DA2"/>
    <w:rsid w:val="00576413"/>
    <w:rsid w:val="00576702"/>
    <w:rsid w:val="00576ADA"/>
    <w:rsid w:val="00576AF5"/>
    <w:rsid w:val="00576C62"/>
    <w:rsid w:val="00577229"/>
    <w:rsid w:val="00577401"/>
    <w:rsid w:val="005779D2"/>
    <w:rsid w:val="0058084A"/>
    <w:rsid w:val="005808A6"/>
    <w:rsid w:val="00580C87"/>
    <w:rsid w:val="00580F86"/>
    <w:rsid w:val="00581670"/>
    <w:rsid w:val="005817A3"/>
    <w:rsid w:val="0058180B"/>
    <w:rsid w:val="005821FD"/>
    <w:rsid w:val="00582268"/>
    <w:rsid w:val="005822FA"/>
    <w:rsid w:val="005824EA"/>
    <w:rsid w:val="00582703"/>
    <w:rsid w:val="0058290E"/>
    <w:rsid w:val="00582A4D"/>
    <w:rsid w:val="005837AA"/>
    <w:rsid w:val="00583DEB"/>
    <w:rsid w:val="00583E3A"/>
    <w:rsid w:val="00583FB4"/>
    <w:rsid w:val="005843C1"/>
    <w:rsid w:val="00584880"/>
    <w:rsid w:val="00584F45"/>
    <w:rsid w:val="005850E7"/>
    <w:rsid w:val="00585254"/>
    <w:rsid w:val="0058551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87E66"/>
    <w:rsid w:val="00590602"/>
    <w:rsid w:val="0059071E"/>
    <w:rsid w:val="00590C9E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8B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6F4"/>
    <w:rsid w:val="00595D77"/>
    <w:rsid w:val="00595EC6"/>
    <w:rsid w:val="005960F3"/>
    <w:rsid w:val="005961AE"/>
    <w:rsid w:val="0059659E"/>
    <w:rsid w:val="00596648"/>
    <w:rsid w:val="005969DB"/>
    <w:rsid w:val="00596E19"/>
    <w:rsid w:val="00597024"/>
    <w:rsid w:val="0059713C"/>
    <w:rsid w:val="005972A4"/>
    <w:rsid w:val="005976E9"/>
    <w:rsid w:val="00597776"/>
    <w:rsid w:val="00597AD5"/>
    <w:rsid w:val="00597DED"/>
    <w:rsid w:val="005A05A7"/>
    <w:rsid w:val="005A064E"/>
    <w:rsid w:val="005A0962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DA4"/>
    <w:rsid w:val="005A4EF4"/>
    <w:rsid w:val="005A56A2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695"/>
    <w:rsid w:val="005B072A"/>
    <w:rsid w:val="005B11E7"/>
    <w:rsid w:val="005B1412"/>
    <w:rsid w:val="005B155D"/>
    <w:rsid w:val="005B15BF"/>
    <w:rsid w:val="005B169B"/>
    <w:rsid w:val="005B1B58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4EF"/>
    <w:rsid w:val="005B4615"/>
    <w:rsid w:val="005B4881"/>
    <w:rsid w:val="005B48F9"/>
    <w:rsid w:val="005B4A43"/>
    <w:rsid w:val="005B50A0"/>
    <w:rsid w:val="005B5464"/>
    <w:rsid w:val="005B55EA"/>
    <w:rsid w:val="005B56D6"/>
    <w:rsid w:val="005B5706"/>
    <w:rsid w:val="005B5A7C"/>
    <w:rsid w:val="005B5D69"/>
    <w:rsid w:val="005B5EF7"/>
    <w:rsid w:val="005B6094"/>
    <w:rsid w:val="005B6367"/>
    <w:rsid w:val="005B6629"/>
    <w:rsid w:val="005B666B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7"/>
    <w:rsid w:val="005C02CE"/>
    <w:rsid w:val="005C0453"/>
    <w:rsid w:val="005C0783"/>
    <w:rsid w:val="005C0E01"/>
    <w:rsid w:val="005C15B6"/>
    <w:rsid w:val="005C1DAE"/>
    <w:rsid w:val="005C26C9"/>
    <w:rsid w:val="005C276F"/>
    <w:rsid w:val="005C2DFE"/>
    <w:rsid w:val="005C2F41"/>
    <w:rsid w:val="005C2F56"/>
    <w:rsid w:val="005C3082"/>
    <w:rsid w:val="005C32AF"/>
    <w:rsid w:val="005C361F"/>
    <w:rsid w:val="005C383A"/>
    <w:rsid w:val="005C3898"/>
    <w:rsid w:val="005C3AAD"/>
    <w:rsid w:val="005C3F93"/>
    <w:rsid w:val="005C42FF"/>
    <w:rsid w:val="005C468A"/>
    <w:rsid w:val="005C4871"/>
    <w:rsid w:val="005C49F7"/>
    <w:rsid w:val="005C4C23"/>
    <w:rsid w:val="005C4DDA"/>
    <w:rsid w:val="005C55C2"/>
    <w:rsid w:val="005C5751"/>
    <w:rsid w:val="005C579F"/>
    <w:rsid w:val="005C580B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6D52"/>
    <w:rsid w:val="005C711F"/>
    <w:rsid w:val="005C716E"/>
    <w:rsid w:val="005C7219"/>
    <w:rsid w:val="005C725C"/>
    <w:rsid w:val="005C7716"/>
    <w:rsid w:val="005C7ADF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4354"/>
    <w:rsid w:val="005D4447"/>
    <w:rsid w:val="005D44F2"/>
    <w:rsid w:val="005D459C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EE1"/>
    <w:rsid w:val="005D7031"/>
    <w:rsid w:val="005D7151"/>
    <w:rsid w:val="005D71D0"/>
    <w:rsid w:val="005D72D3"/>
    <w:rsid w:val="005D7493"/>
    <w:rsid w:val="005D7541"/>
    <w:rsid w:val="005D79DE"/>
    <w:rsid w:val="005D7F20"/>
    <w:rsid w:val="005E0226"/>
    <w:rsid w:val="005E03AE"/>
    <w:rsid w:val="005E03F3"/>
    <w:rsid w:val="005E0686"/>
    <w:rsid w:val="005E09A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F08"/>
    <w:rsid w:val="005E56CF"/>
    <w:rsid w:val="005E56F8"/>
    <w:rsid w:val="005E58FF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906"/>
    <w:rsid w:val="005E7184"/>
    <w:rsid w:val="005E758B"/>
    <w:rsid w:val="005E78E3"/>
    <w:rsid w:val="005E7A34"/>
    <w:rsid w:val="005F03E8"/>
    <w:rsid w:val="005F0528"/>
    <w:rsid w:val="005F0652"/>
    <w:rsid w:val="005F0797"/>
    <w:rsid w:val="005F084A"/>
    <w:rsid w:val="005F12E4"/>
    <w:rsid w:val="005F1593"/>
    <w:rsid w:val="005F15A6"/>
    <w:rsid w:val="005F164B"/>
    <w:rsid w:val="005F1AC8"/>
    <w:rsid w:val="005F1B2C"/>
    <w:rsid w:val="005F1D67"/>
    <w:rsid w:val="005F21C1"/>
    <w:rsid w:val="005F2334"/>
    <w:rsid w:val="005F271F"/>
    <w:rsid w:val="005F274F"/>
    <w:rsid w:val="005F2E5B"/>
    <w:rsid w:val="005F2EF2"/>
    <w:rsid w:val="005F2FC3"/>
    <w:rsid w:val="005F3274"/>
    <w:rsid w:val="005F377B"/>
    <w:rsid w:val="005F3A11"/>
    <w:rsid w:val="005F3D18"/>
    <w:rsid w:val="005F3FA8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E2"/>
    <w:rsid w:val="00602B94"/>
    <w:rsid w:val="00602CB5"/>
    <w:rsid w:val="00602E62"/>
    <w:rsid w:val="0060327A"/>
    <w:rsid w:val="00603718"/>
    <w:rsid w:val="00603773"/>
    <w:rsid w:val="00603921"/>
    <w:rsid w:val="00603BB7"/>
    <w:rsid w:val="00603BC1"/>
    <w:rsid w:val="00603C09"/>
    <w:rsid w:val="00604103"/>
    <w:rsid w:val="00604A9A"/>
    <w:rsid w:val="00604E0D"/>
    <w:rsid w:val="00604E44"/>
    <w:rsid w:val="00605210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F54"/>
    <w:rsid w:val="006104FD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CCB"/>
    <w:rsid w:val="00615184"/>
    <w:rsid w:val="00615401"/>
    <w:rsid w:val="006157F8"/>
    <w:rsid w:val="0061595A"/>
    <w:rsid w:val="0061597E"/>
    <w:rsid w:val="00615B86"/>
    <w:rsid w:val="00615C80"/>
    <w:rsid w:val="00615D01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649"/>
    <w:rsid w:val="00621A62"/>
    <w:rsid w:val="00622192"/>
    <w:rsid w:val="0062227A"/>
    <w:rsid w:val="006223A5"/>
    <w:rsid w:val="0062243A"/>
    <w:rsid w:val="00622465"/>
    <w:rsid w:val="00622614"/>
    <w:rsid w:val="006228C7"/>
    <w:rsid w:val="00622B5A"/>
    <w:rsid w:val="00622C23"/>
    <w:rsid w:val="00622D72"/>
    <w:rsid w:val="00622FF8"/>
    <w:rsid w:val="00623690"/>
    <w:rsid w:val="006239B6"/>
    <w:rsid w:val="00623BC4"/>
    <w:rsid w:val="00624328"/>
    <w:rsid w:val="00624696"/>
    <w:rsid w:val="006247DE"/>
    <w:rsid w:val="006249B3"/>
    <w:rsid w:val="006255ED"/>
    <w:rsid w:val="00625626"/>
    <w:rsid w:val="00625ED3"/>
    <w:rsid w:val="006265DB"/>
    <w:rsid w:val="00626641"/>
    <w:rsid w:val="00626746"/>
    <w:rsid w:val="0062682A"/>
    <w:rsid w:val="0062682D"/>
    <w:rsid w:val="00626AAF"/>
    <w:rsid w:val="00626AEA"/>
    <w:rsid w:val="00627023"/>
    <w:rsid w:val="0062707C"/>
    <w:rsid w:val="0062711C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52A"/>
    <w:rsid w:val="006315FA"/>
    <w:rsid w:val="006316F6"/>
    <w:rsid w:val="00631BD0"/>
    <w:rsid w:val="0063227B"/>
    <w:rsid w:val="006322AD"/>
    <w:rsid w:val="0063231A"/>
    <w:rsid w:val="0063234A"/>
    <w:rsid w:val="00632710"/>
    <w:rsid w:val="00632A44"/>
    <w:rsid w:val="00632AC1"/>
    <w:rsid w:val="00632B04"/>
    <w:rsid w:val="00632ED9"/>
    <w:rsid w:val="006330A0"/>
    <w:rsid w:val="0063339C"/>
    <w:rsid w:val="00633592"/>
    <w:rsid w:val="006336DC"/>
    <w:rsid w:val="00633A02"/>
    <w:rsid w:val="00633AD0"/>
    <w:rsid w:val="00633B02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183"/>
    <w:rsid w:val="006422FD"/>
    <w:rsid w:val="00642A08"/>
    <w:rsid w:val="00642D91"/>
    <w:rsid w:val="00642E98"/>
    <w:rsid w:val="00643087"/>
    <w:rsid w:val="00643325"/>
    <w:rsid w:val="0064334E"/>
    <w:rsid w:val="00643941"/>
    <w:rsid w:val="00644127"/>
    <w:rsid w:val="0064429A"/>
    <w:rsid w:val="006446FE"/>
    <w:rsid w:val="00644749"/>
    <w:rsid w:val="00644771"/>
    <w:rsid w:val="006447D2"/>
    <w:rsid w:val="006448FC"/>
    <w:rsid w:val="006449C2"/>
    <w:rsid w:val="00644E21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D8"/>
    <w:rsid w:val="00646D7F"/>
    <w:rsid w:val="00646DE8"/>
    <w:rsid w:val="00646DEA"/>
    <w:rsid w:val="00647D4E"/>
    <w:rsid w:val="0065010F"/>
    <w:rsid w:val="006502D2"/>
    <w:rsid w:val="006504CD"/>
    <w:rsid w:val="00650744"/>
    <w:rsid w:val="006509CA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C25"/>
    <w:rsid w:val="00652F13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6C2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4E1"/>
    <w:rsid w:val="00662AB3"/>
    <w:rsid w:val="00662BD3"/>
    <w:rsid w:val="0066315F"/>
    <w:rsid w:val="006631FC"/>
    <w:rsid w:val="00663425"/>
    <w:rsid w:val="006637F0"/>
    <w:rsid w:val="00663800"/>
    <w:rsid w:val="00663B8A"/>
    <w:rsid w:val="00664034"/>
    <w:rsid w:val="00664091"/>
    <w:rsid w:val="00664522"/>
    <w:rsid w:val="00664A3D"/>
    <w:rsid w:val="00664AF0"/>
    <w:rsid w:val="00664C1E"/>
    <w:rsid w:val="00665263"/>
    <w:rsid w:val="006658AD"/>
    <w:rsid w:val="006658CD"/>
    <w:rsid w:val="00665A7D"/>
    <w:rsid w:val="00665B01"/>
    <w:rsid w:val="00666079"/>
    <w:rsid w:val="00666096"/>
    <w:rsid w:val="00666363"/>
    <w:rsid w:val="00666626"/>
    <w:rsid w:val="006668D2"/>
    <w:rsid w:val="00666E41"/>
    <w:rsid w:val="00666E61"/>
    <w:rsid w:val="00666E62"/>
    <w:rsid w:val="00666E63"/>
    <w:rsid w:val="00666EFF"/>
    <w:rsid w:val="0066700A"/>
    <w:rsid w:val="0066746F"/>
    <w:rsid w:val="00667517"/>
    <w:rsid w:val="0066770D"/>
    <w:rsid w:val="00667E75"/>
    <w:rsid w:val="006701F3"/>
    <w:rsid w:val="00670797"/>
    <w:rsid w:val="00670B30"/>
    <w:rsid w:val="00670C03"/>
    <w:rsid w:val="00670DBA"/>
    <w:rsid w:val="0067141C"/>
    <w:rsid w:val="006716B7"/>
    <w:rsid w:val="00671AC7"/>
    <w:rsid w:val="00671C9E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213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EC9"/>
    <w:rsid w:val="00684F3D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4FB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9B2"/>
    <w:rsid w:val="00694DD6"/>
    <w:rsid w:val="006950F8"/>
    <w:rsid w:val="00695264"/>
    <w:rsid w:val="00695D73"/>
    <w:rsid w:val="00695E46"/>
    <w:rsid w:val="006961B4"/>
    <w:rsid w:val="006962A2"/>
    <w:rsid w:val="00696564"/>
    <w:rsid w:val="006967C7"/>
    <w:rsid w:val="00696B98"/>
    <w:rsid w:val="00696E39"/>
    <w:rsid w:val="00696F58"/>
    <w:rsid w:val="006971F0"/>
    <w:rsid w:val="0069754A"/>
    <w:rsid w:val="006975D9"/>
    <w:rsid w:val="00697B20"/>
    <w:rsid w:val="00697D5C"/>
    <w:rsid w:val="006A03C1"/>
    <w:rsid w:val="006A05F0"/>
    <w:rsid w:val="006A072E"/>
    <w:rsid w:val="006A090E"/>
    <w:rsid w:val="006A0E88"/>
    <w:rsid w:val="006A1104"/>
    <w:rsid w:val="006A14CA"/>
    <w:rsid w:val="006A16AE"/>
    <w:rsid w:val="006A1B16"/>
    <w:rsid w:val="006A2189"/>
    <w:rsid w:val="006A2987"/>
    <w:rsid w:val="006A2CD4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0672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9B"/>
    <w:rsid w:val="006B2E45"/>
    <w:rsid w:val="006B2F35"/>
    <w:rsid w:val="006B354E"/>
    <w:rsid w:val="006B390A"/>
    <w:rsid w:val="006B3CBF"/>
    <w:rsid w:val="006B43BE"/>
    <w:rsid w:val="006B4671"/>
    <w:rsid w:val="006B47B0"/>
    <w:rsid w:val="006B497B"/>
    <w:rsid w:val="006B4B89"/>
    <w:rsid w:val="006B4BC7"/>
    <w:rsid w:val="006B5166"/>
    <w:rsid w:val="006B5338"/>
    <w:rsid w:val="006B552D"/>
    <w:rsid w:val="006B570F"/>
    <w:rsid w:val="006B5842"/>
    <w:rsid w:val="006B586D"/>
    <w:rsid w:val="006B5B95"/>
    <w:rsid w:val="006B5C05"/>
    <w:rsid w:val="006B5DA2"/>
    <w:rsid w:val="006B6018"/>
    <w:rsid w:val="006B607C"/>
    <w:rsid w:val="006B61F8"/>
    <w:rsid w:val="006B66F5"/>
    <w:rsid w:val="006B6952"/>
    <w:rsid w:val="006B6975"/>
    <w:rsid w:val="006B702C"/>
    <w:rsid w:val="006B7166"/>
    <w:rsid w:val="006B7181"/>
    <w:rsid w:val="006B74F0"/>
    <w:rsid w:val="006B77D8"/>
    <w:rsid w:val="006B7827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76"/>
    <w:rsid w:val="006C33DF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BFE"/>
    <w:rsid w:val="006C5E11"/>
    <w:rsid w:val="006C6242"/>
    <w:rsid w:val="006C69AB"/>
    <w:rsid w:val="006C6A12"/>
    <w:rsid w:val="006C6B7B"/>
    <w:rsid w:val="006C6C3F"/>
    <w:rsid w:val="006C703E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3B6"/>
    <w:rsid w:val="006D1401"/>
    <w:rsid w:val="006D16DC"/>
    <w:rsid w:val="006D16F2"/>
    <w:rsid w:val="006D18CC"/>
    <w:rsid w:val="006D1B21"/>
    <w:rsid w:val="006D1BE3"/>
    <w:rsid w:val="006D1D14"/>
    <w:rsid w:val="006D21AB"/>
    <w:rsid w:val="006D24AB"/>
    <w:rsid w:val="006D2519"/>
    <w:rsid w:val="006D2AE7"/>
    <w:rsid w:val="006D2BBE"/>
    <w:rsid w:val="006D2BC4"/>
    <w:rsid w:val="006D2D7B"/>
    <w:rsid w:val="006D35CB"/>
    <w:rsid w:val="006D3792"/>
    <w:rsid w:val="006D391F"/>
    <w:rsid w:val="006D3ACC"/>
    <w:rsid w:val="006D3B71"/>
    <w:rsid w:val="006D52EE"/>
    <w:rsid w:val="006D585A"/>
    <w:rsid w:val="006D5B95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D72"/>
    <w:rsid w:val="006D7FF3"/>
    <w:rsid w:val="006E00B9"/>
    <w:rsid w:val="006E0142"/>
    <w:rsid w:val="006E0302"/>
    <w:rsid w:val="006E052E"/>
    <w:rsid w:val="006E0706"/>
    <w:rsid w:val="006E0877"/>
    <w:rsid w:val="006E0AF7"/>
    <w:rsid w:val="006E0B49"/>
    <w:rsid w:val="006E0D05"/>
    <w:rsid w:val="006E0F4A"/>
    <w:rsid w:val="006E133E"/>
    <w:rsid w:val="006E1633"/>
    <w:rsid w:val="006E16A0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9FA"/>
    <w:rsid w:val="006E3AA6"/>
    <w:rsid w:val="006E3E4B"/>
    <w:rsid w:val="006E3F2C"/>
    <w:rsid w:val="006E4408"/>
    <w:rsid w:val="006E4666"/>
    <w:rsid w:val="006E47EC"/>
    <w:rsid w:val="006E4B5B"/>
    <w:rsid w:val="006E4E01"/>
    <w:rsid w:val="006E504D"/>
    <w:rsid w:val="006E5060"/>
    <w:rsid w:val="006E526F"/>
    <w:rsid w:val="006E5375"/>
    <w:rsid w:val="006E53C7"/>
    <w:rsid w:val="006E594F"/>
    <w:rsid w:val="006E5B40"/>
    <w:rsid w:val="006E5C56"/>
    <w:rsid w:val="006E640D"/>
    <w:rsid w:val="006E6643"/>
    <w:rsid w:val="006E674A"/>
    <w:rsid w:val="006E6A41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352"/>
    <w:rsid w:val="006F135D"/>
    <w:rsid w:val="006F1737"/>
    <w:rsid w:val="006F20D1"/>
    <w:rsid w:val="006F2192"/>
    <w:rsid w:val="006F2642"/>
    <w:rsid w:val="006F2F28"/>
    <w:rsid w:val="006F2F96"/>
    <w:rsid w:val="006F2FE3"/>
    <w:rsid w:val="006F378C"/>
    <w:rsid w:val="006F3AED"/>
    <w:rsid w:val="006F3B9E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557"/>
    <w:rsid w:val="006F55A7"/>
    <w:rsid w:val="006F5620"/>
    <w:rsid w:val="006F56F7"/>
    <w:rsid w:val="006F5A2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92F"/>
    <w:rsid w:val="006F7D1B"/>
    <w:rsid w:val="006F7FB7"/>
    <w:rsid w:val="006F7FCE"/>
    <w:rsid w:val="00700016"/>
    <w:rsid w:val="00700443"/>
    <w:rsid w:val="0070048B"/>
    <w:rsid w:val="00700966"/>
    <w:rsid w:val="00700D73"/>
    <w:rsid w:val="00700E68"/>
    <w:rsid w:val="0070123B"/>
    <w:rsid w:val="00701A77"/>
    <w:rsid w:val="00701C6E"/>
    <w:rsid w:val="0070246F"/>
    <w:rsid w:val="007028E1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B7"/>
    <w:rsid w:val="007060C6"/>
    <w:rsid w:val="0070642B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279"/>
    <w:rsid w:val="00711327"/>
    <w:rsid w:val="0071143D"/>
    <w:rsid w:val="00711448"/>
    <w:rsid w:val="0071176C"/>
    <w:rsid w:val="007118BB"/>
    <w:rsid w:val="00711A23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446"/>
    <w:rsid w:val="007134BE"/>
    <w:rsid w:val="0071352E"/>
    <w:rsid w:val="00713A64"/>
    <w:rsid w:val="00713D71"/>
    <w:rsid w:val="00713D92"/>
    <w:rsid w:val="00713EAA"/>
    <w:rsid w:val="007141E8"/>
    <w:rsid w:val="00714212"/>
    <w:rsid w:val="00714254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F60"/>
    <w:rsid w:val="0071710D"/>
    <w:rsid w:val="007173DF"/>
    <w:rsid w:val="0071769F"/>
    <w:rsid w:val="007177A8"/>
    <w:rsid w:val="00717D4D"/>
    <w:rsid w:val="00717D74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DE3"/>
    <w:rsid w:val="00725644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8C8"/>
    <w:rsid w:val="00730C84"/>
    <w:rsid w:val="00730D10"/>
    <w:rsid w:val="00730E1B"/>
    <w:rsid w:val="00730EF4"/>
    <w:rsid w:val="0073188E"/>
    <w:rsid w:val="007318D9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477F"/>
    <w:rsid w:val="00734A4C"/>
    <w:rsid w:val="00734B5F"/>
    <w:rsid w:val="00734C23"/>
    <w:rsid w:val="00734EB9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761"/>
    <w:rsid w:val="00741859"/>
    <w:rsid w:val="00741A44"/>
    <w:rsid w:val="00741C03"/>
    <w:rsid w:val="00741FED"/>
    <w:rsid w:val="007422E2"/>
    <w:rsid w:val="007424CB"/>
    <w:rsid w:val="0074273A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554"/>
    <w:rsid w:val="007445D7"/>
    <w:rsid w:val="00744ABE"/>
    <w:rsid w:val="00744C40"/>
    <w:rsid w:val="0074501B"/>
    <w:rsid w:val="007452A3"/>
    <w:rsid w:val="00745308"/>
    <w:rsid w:val="0074593F"/>
    <w:rsid w:val="00745A0C"/>
    <w:rsid w:val="00745EB9"/>
    <w:rsid w:val="00745F04"/>
    <w:rsid w:val="00745FEA"/>
    <w:rsid w:val="0074619F"/>
    <w:rsid w:val="00746249"/>
    <w:rsid w:val="00746261"/>
    <w:rsid w:val="00746334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5E6"/>
    <w:rsid w:val="00750A39"/>
    <w:rsid w:val="00750A40"/>
    <w:rsid w:val="00750CE5"/>
    <w:rsid w:val="00750DAD"/>
    <w:rsid w:val="00750F70"/>
    <w:rsid w:val="00750FBE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C2B"/>
    <w:rsid w:val="00754C8B"/>
    <w:rsid w:val="00754D5C"/>
    <w:rsid w:val="0075502E"/>
    <w:rsid w:val="00755243"/>
    <w:rsid w:val="007552EF"/>
    <w:rsid w:val="00755761"/>
    <w:rsid w:val="00755868"/>
    <w:rsid w:val="007564EA"/>
    <w:rsid w:val="00756618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A30"/>
    <w:rsid w:val="00761F0C"/>
    <w:rsid w:val="0076200D"/>
    <w:rsid w:val="00762A44"/>
    <w:rsid w:val="00762C23"/>
    <w:rsid w:val="00763307"/>
    <w:rsid w:val="0076332B"/>
    <w:rsid w:val="0076426E"/>
    <w:rsid w:val="007643B7"/>
    <w:rsid w:val="00764C8F"/>
    <w:rsid w:val="00764D76"/>
    <w:rsid w:val="00764FB6"/>
    <w:rsid w:val="0076507C"/>
    <w:rsid w:val="00765163"/>
    <w:rsid w:val="00765654"/>
    <w:rsid w:val="00765802"/>
    <w:rsid w:val="00765A0C"/>
    <w:rsid w:val="00765EA5"/>
    <w:rsid w:val="00765F09"/>
    <w:rsid w:val="00766277"/>
    <w:rsid w:val="0076665B"/>
    <w:rsid w:val="00766DBA"/>
    <w:rsid w:val="00766F1F"/>
    <w:rsid w:val="00766F45"/>
    <w:rsid w:val="007672E1"/>
    <w:rsid w:val="0076735E"/>
    <w:rsid w:val="007675DB"/>
    <w:rsid w:val="00767D93"/>
    <w:rsid w:val="0077049D"/>
    <w:rsid w:val="00770912"/>
    <w:rsid w:val="00770BC8"/>
    <w:rsid w:val="00770DB5"/>
    <w:rsid w:val="00771483"/>
    <w:rsid w:val="00771624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0FE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10E0"/>
    <w:rsid w:val="0078140E"/>
    <w:rsid w:val="007815D0"/>
    <w:rsid w:val="00781978"/>
    <w:rsid w:val="00781A73"/>
    <w:rsid w:val="00781BB0"/>
    <w:rsid w:val="007823A4"/>
    <w:rsid w:val="007829A7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CA"/>
    <w:rsid w:val="00785D89"/>
    <w:rsid w:val="0078604F"/>
    <w:rsid w:val="007865B0"/>
    <w:rsid w:val="007866D6"/>
    <w:rsid w:val="00786905"/>
    <w:rsid w:val="00787214"/>
    <w:rsid w:val="00787C7C"/>
    <w:rsid w:val="00787EC6"/>
    <w:rsid w:val="00787F01"/>
    <w:rsid w:val="00790050"/>
    <w:rsid w:val="007904EB"/>
    <w:rsid w:val="0079080B"/>
    <w:rsid w:val="00790D9F"/>
    <w:rsid w:val="00791084"/>
    <w:rsid w:val="0079112F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402"/>
    <w:rsid w:val="007938B0"/>
    <w:rsid w:val="0079392A"/>
    <w:rsid w:val="00793F1D"/>
    <w:rsid w:val="007945F3"/>
    <w:rsid w:val="00794B56"/>
    <w:rsid w:val="007953EB"/>
    <w:rsid w:val="00795704"/>
    <w:rsid w:val="00795742"/>
    <w:rsid w:val="00795FDC"/>
    <w:rsid w:val="00796537"/>
    <w:rsid w:val="007967DD"/>
    <w:rsid w:val="007967E4"/>
    <w:rsid w:val="00796812"/>
    <w:rsid w:val="00796A0B"/>
    <w:rsid w:val="00797183"/>
    <w:rsid w:val="0079740E"/>
    <w:rsid w:val="00797619"/>
    <w:rsid w:val="007976CE"/>
    <w:rsid w:val="007A00D8"/>
    <w:rsid w:val="007A06EC"/>
    <w:rsid w:val="007A0784"/>
    <w:rsid w:val="007A0805"/>
    <w:rsid w:val="007A0950"/>
    <w:rsid w:val="007A0AB5"/>
    <w:rsid w:val="007A106D"/>
    <w:rsid w:val="007A1899"/>
    <w:rsid w:val="007A1AC3"/>
    <w:rsid w:val="007A1C22"/>
    <w:rsid w:val="007A23D6"/>
    <w:rsid w:val="007A2427"/>
    <w:rsid w:val="007A2930"/>
    <w:rsid w:val="007A2C8C"/>
    <w:rsid w:val="007A2E3A"/>
    <w:rsid w:val="007A3790"/>
    <w:rsid w:val="007A385E"/>
    <w:rsid w:val="007A3904"/>
    <w:rsid w:val="007A3B8B"/>
    <w:rsid w:val="007A3D08"/>
    <w:rsid w:val="007A3F8C"/>
    <w:rsid w:val="007A43E9"/>
    <w:rsid w:val="007A44A7"/>
    <w:rsid w:val="007A4640"/>
    <w:rsid w:val="007A4D72"/>
    <w:rsid w:val="007A4D88"/>
    <w:rsid w:val="007A4D91"/>
    <w:rsid w:val="007A551C"/>
    <w:rsid w:val="007A5ABA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AAA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9E6"/>
    <w:rsid w:val="007C069A"/>
    <w:rsid w:val="007C07E6"/>
    <w:rsid w:val="007C08D2"/>
    <w:rsid w:val="007C0AD6"/>
    <w:rsid w:val="007C1084"/>
    <w:rsid w:val="007C165B"/>
    <w:rsid w:val="007C1676"/>
    <w:rsid w:val="007C1C2C"/>
    <w:rsid w:val="007C1F62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8A8"/>
    <w:rsid w:val="007D1172"/>
    <w:rsid w:val="007D16C8"/>
    <w:rsid w:val="007D192D"/>
    <w:rsid w:val="007D1C80"/>
    <w:rsid w:val="007D1F20"/>
    <w:rsid w:val="007D217D"/>
    <w:rsid w:val="007D21EA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EAE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6566"/>
    <w:rsid w:val="007D6915"/>
    <w:rsid w:val="007D6EDB"/>
    <w:rsid w:val="007D7A43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F5C"/>
    <w:rsid w:val="007E4FA6"/>
    <w:rsid w:val="007E521C"/>
    <w:rsid w:val="007E53F6"/>
    <w:rsid w:val="007E5690"/>
    <w:rsid w:val="007E5ED4"/>
    <w:rsid w:val="007E69BB"/>
    <w:rsid w:val="007E70C3"/>
    <w:rsid w:val="007E7A6A"/>
    <w:rsid w:val="007E7D04"/>
    <w:rsid w:val="007E7EF0"/>
    <w:rsid w:val="007E7F2E"/>
    <w:rsid w:val="007F0159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B3F"/>
    <w:rsid w:val="007F2078"/>
    <w:rsid w:val="007F2290"/>
    <w:rsid w:val="007F25AD"/>
    <w:rsid w:val="007F274D"/>
    <w:rsid w:val="007F2ABB"/>
    <w:rsid w:val="007F2C25"/>
    <w:rsid w:val="007F2ECF"/>
    <w:rsid w:val="007F2F8D"/>
    <w:rsid w:val="007F3113"/>
    <w:rsid w:val="007F342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CCA"/>
    <w:rsid w:val="007F6E61"/>
    <w:rsid w:val="007F6FD1"/>
    <w:rsid w:val="007F7034"/>
    <w:rsid w:val="007F781D"/>
    <w:rsid w:val="007F7969"/>
    <w:rsid w:val="007F7E07"/>
    <w:rsid w:val="00800019"/>
    <w:rsid w:val="008003FF"/>
    <w:rsid w:val="00800410"/>
    <w:rsid w:val="00800491"/>
    <w:rsid w:val="008008A8"/>
    <w:rsid w:val="00800D45"/>
    <w:rsid w:val="0080128B"/>
    <w:rsid w:val="00801304"/>
    <w:rsid w:val="0080152A"/>
    <w:rsid w:val="008017D6"/>
    <w:rsid w:val="00801BC2"/>
    <w:rsid w:val="00801CBE"/>
    <w:rsid w:val="008028E0"/>
    <w:rsid w:val="00802B64"/>
    <w:rsid w:val="00802FD3"/>
    <w:rsid w:val="00803421"/>
    <w:rsid w:val="00803769"/>
    <w:rsid w:val="0080392D"/>
    <w:rsid w:val="00803FAC"/>
    <w:rsid w:val="00804420"/>
    <w:rsid w:val="00804519"/>
    <w:rsid w:val="00804B8F"/>
    <w:rsid w:val="00804B99"/>
    <w:rsid w:val="00804BFA"/>
    <w:rsid w:val="008059B1"/>
    <w:rsid w:val="00805E60"/>
    <w:rsid w:val="00805EFB"/>
    <w:rsid w:val="00806526"/>
    <w:rsid w:val="00806598"/>
    <w:rsid w:val="008067D8"/>
    <w:rsid w:val="008069FD"/>
    <w:rsid w:val="00806B87"/>
    <w:rsid w:val="00806DF8"/>
    <w:rsid w:val="008079B5"/>
    <w:rsid w:val="0081066C"/>
    <w:rsid w:val="00810AEE"/>
    <w:rsid w:val="00810CA5"/>
    <w:rsid w:val="00810D60"/>
    <w:rsid w:val="00810F07"/>
    <w:rsid w:val="00810FE2"/>
    <w:rsid w:val="008110A6"/>
    <w:rsid w:val="0081110E"/>
    <w:rsid w:val="0081111E"/>
    <w:rsid w:val="008116D6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3C61"/>
    <w:rsid w:val="00813D9D"/>
    <w:rsid w:val="00813E8A"/>
    <w:rsid w:val="00814013"/>
    <w:rsid w:val="00814056"/>
    <w:rsid w:val="00814622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ED"/>
    <w:rsid w:val="00816FF3"/>
    <w:rsid w:val="0081701D"/>
    <w:rsid w:val="00817051"/>
    <w:rsid w:val="00817297"/>
    <w:rsid w:val="008175F6"/>
    <w:rsid w:val="00817687"/>
    <w:rsid w:val="008177C7"/>
    <w:rsid w:val="008179D9"/>
    <w:rsid w:val="008179DD"/>
    <w:rsid w:val="00817A36"/>
    <w:rsid w:val="00820438"/>
    <w:rsid w:val="00820868"/>
    <w:rsid w:val="00820896"/>
    <w:rsid w:val="00820AFD"/>
    <w:rsid w:val="00820B98"/>
    <w:rsid w:val="008214A1"/>
    <w:rsid w:val="0082159B"/>
    <w:rsid w:val="0082196C"/>
    <w:rsid w:val="00821A37"/>
    <w:rsid w:val="00821BEC"/>
    <w:rsid w:val="00821FFC"/>
    <w:rsid w:val="008220EB"/>
    <w:rsid w:val="0082239F"/>
    <w:rsid w:val="00822836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CA0"/>
    <w:rsid w:val="00824DDA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1E3"/>
    <w:rsid w:val="00826721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B46"/>
    <w:rsid w:val="00827B89"/>
    <w:rsid w:val="008300B0"/>
    <w:rsid w:val="0083062A"/>
    <w:rsid w:val="0083069A"/>
    <w:rsid w:val="008308F0"/>
    <w:rsid w:val="00830983"/>
    <w:rsid w:val="00830B13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A0D"/>
    <w:rsid w:val="00834BB5"/>
    <w:rsid w:val="00834C44"/>
    <w:rsid w:val="008351F3"/>
    <w:rsid w:val="008353A2"/>
    <w:rsid w:val="00835550"/>
    <w:rsid w:val="00835D51"/>
    <w:rsid w:val="00835F79"/>
    <w:rsid w:val="00836279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86"/>
    <w:rsid w:val="0084065B"/>
    <w:rsid w:val="00840E0D"/>
    <w:rsid w:val="008416B6"/>
    <w:rsid w:val="008416CB"/>
    <w:rsid w:val="00841719"/>
    <w:rsid w:val="008418BF"/>
    <w:rsid w:val="00841B31"/>
    <w:rsid w:val="00841F9B"/>
    <w:rsid w:val="00842226"/>
    <w:rsid w:val="00842590"/>
    <w:rsid w:val="00842758"/>
    <w:rsid w:val="00842A88"/>
    <w:rsid w:val="00842B0B"/>
    <w:rsid w:val="00842B0E"/>
    <w:rsid w:val="0084328B"/>
    <w:rsid w:val="00843385"/>
    <w:rsid w:val="00843B64"/>
    <w:rsid w:val="00843DC8"/>
    <w:rsid w:val="00843F52"/>
    <w:rsid w:val="00844151"/>
    <w:rsid w:val="00844242"/>
    <w:rsid w:val="00844301"/>
    <w:rsid w:val="00844BA2"/>
    <w:rsid w:val="00844E9E"/>
    <w:rsid w:val="0084573C"/>
    <w:rsid w:val="008457FF"/>
    <w:rsid w:val="00845D31"/>
    <w:rsid w:val="0084623E"/>
    <w:rsid w:val="008462C1"/>
    <w:rsid w:val="008463ED"/>
    <w:rsid w:val="00846465"/>
    <w:rsid w:val="00846512"/>
    <w:rsid w:val="0084660E"/>
    <w:rsid w:val="00846684"/>
    <w:rsid w:val="008466EF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868"/>
    <w:rsid w:val="00851D82"/>
    <w:rsid w:val="00851DB2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4491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430"/>
    <w:rsid w:val="008577DD"/>
    <w:rsid w:val="008578CF"/>
    <w:rsid w:val="00857978"/>
    <w:rsid w:val="00857B4B"/>
    <w:rsid w:val="00857C8B"/>
    <w:rsid w:val="00857E2B"/>
    <w:rsid w:val="00860430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59C"/>
    <w:rsid w:val="008656DE"/>
    <w:rsid w:val="0086589B"/>
    <w:rsid w:val="008658E7"/>
    <w:rsid w:val="00865E92"/>
    <w:rsid w:val="00865F9E"/>
    <w:rsid w:val="0086605C"/>
    <w:rsid w:val="008661EB"/>
    <w:rsid w:val="00866408"/>
    <w:rsid w:val="008665DF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13"/>
    <w:rsid w:val="00873936"/>
    <w:rsid w:val="00873F7F"/>
    <w:rsid w:val="00874095"/>
    <w:rsid w:val="008740BE"/>
    <w:rsid w:val="0087427F"/>
    <w:rsid w:val="008742E3"/>
    <w:rsid w:val="00874D95"/>
    <w:rsid w:val="008751EA"/>
    <w:rsid w:val="008753CD"/>
    <w:rsid w:val="008753FC"/>
    <w:rsid w:val="00875506"/>
    <w:rsid w:val="008757E3"/>
    <w:rsid w:val="00875BFD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80178"/>
    <w:rsid w:val="00880B81"/>
    <w:rsid w:val="00880CD9"/>
    <w:rsid w:val="00880E2B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336E"/>
    <w:rsid w:val="00883650"/>
    <w:rsid w:val="0088397A"/>
    <w:rsid w:val="00883ADC"/>
    <w:rsid w:val="00883B30"/>
    <w:rsid w:val="00883DB4"/>
    <w:rsid w:val="00884373"/>
    <w:rsid w:val="0088445E"/>
    <w:rsid w:val="00884489"/>
    <w:rsid w:val="008845C4"/>
    <w:rsid w:val="0088468D"/>
    <w:rsid w:val="00884B8F"/>
    <w:rsid w:val="0088523F"/>
    <w:rsid w:val="00885504"/>
    <w:rsid w:val="00885BC1"/>
    <w:rsid w:val="008867C3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E62"/>
    <w:rsid w:val="00890FAE"/>
    <w:rsid w:val="00891150"/>
    <w:rsid w:val="008911FF"/>
    <w:rsid w:val="00891225"/>
    <w:rsid w:val="00891B02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F85"/>
    <w:rsid w:val="008946CB"/>
    <w:rsid w:val="008948DE"/>
    <w:rsid w:val="00894D64"/>
    <w:rsid w:val="00894FFF"/>
    <w:rsid w:val="0089513B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094D"/>
    <w:rsid w:val="008A09A5"/>
    <w:rsid w:val="008A1000"/>
    <w:rsid w:val="008A11D5"/>
    <w:rsid w:val="008A13DC"/>
    <w:rsid w:val="008A1468"/>
    <w:rsid w:val="008A14D5"/>
    <w:rsid w:val="008A163C"/>
    <w:rsid w:val="008A1B81"/>
    <w:rsid w:val="008A1C92"/>
    <w:rsid w:val="008A1E10"/>
    <w:rsid w:val="008A1FC7"/>
    <w:rsid w:val="008A2028"/>
    <w:rsid w:val="008A217D"/>
    <w:rsid w:val="008A29C9"/>
    <w:rsid w:val="008A2F13"/>
    <w:rsid w:val="008A2F8F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8A"/>
    <w:rsid w:val="008A4CBF"/>
    <w:rsid w:val="008A4F5E"/>
    <w:rsid w:val="008A5189"/>
    <w:rsid w:val="008A54AD"/>
    <w:rsid w:val="008A5519"/>
    <w:rsid w:val="008A55A2"/>
    <w:rsid w:val="008A5FE5"/>
    <w:rsid w:val="008A61DD"/>
    <w:rsid w:val="008A62C0"/>
    <w:rsid w:val="008A632B"/>
    <w:rsid w:val="008A67BD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85"/>
    <w:rsid w:val="008B67A2"/>
    <w:rsid w:val="008B6909"/>
    <w:rsid w:val="008B6A02"/>
    <w:rsid w:val="008B6AD1"/>
    <w:rsid w:val="008B72C7"/>
    <w:rsid w:val="008B777E"/>
    <w:rsid w:val="008C02E4"/>
    <w:rsid w:val="008C0705"/>
    <w:rsid w:val="008C0AE9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6B"/>
    <w:rsid w:val="008C28E5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5E7"/>
    <w:rsid w:val="008C56A2"/>
    <w:rsid w:val="008C5C7E"/>
    <w:rsid w:val="008C61DD"/>
    <w:rsid w:val="008C63AA"/>
    <w:rsid w:val="008C65A7"/>
    <w:rsid w:val="008C6893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BDF"/>
    <w:rsid w:val="008D12C1"/>
    <w:rsid w:val="008D1583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C31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C72"/>
    <w:rsid w:val="008E5ECF"/>
    <w:rsid w:val="008E6395"/>
    <w:rsid w:val="008E6552"/>
    <w:rsid w:val="008E6619"/>
    <w:rsid w:val="008E67EF"/>
    <w:rsid w:val="008E689A"/>
    <w:rsid w:val="008E6FD1"/>
    <w:rsid w:val="008E6FEF"/>
    <w:rsid w:val="008E7388"/>
    <w:rsid w:val="008E77BD"/>
    <w:rsid w:val="008E7978"/>
    <w:rsid w:val="008E7F50"/>
    <w:rsid w:val="008F0174"/>
    <w:rsid w:val="008F0268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33"/>
    <w:rsid w:val="008F52CE"/>
    <w:rsid w:val="008F5C02"/>
    <w:rsid w:val="008F601C"/>
    <w:rsid w:val="008F624E"/>
    <w:rsid w:val="008F6C90"/>
    <w:rsid w:val="008F6EB9"/>
    <w:rsid w:val="008F6FFB"/>
    <w:rsid w:val="008F70B4"/>
    <w:rsid w:val="008F780F"/>
    <w:rsid w:val="008F7EBF"/>
    <w:rsid w:val="008F7EE4"/>
    <w:rsid w:val="008F7EFA"/>
    <w:rsid w:val="0090020A"/>
    <w:rsid w:val="009003D2"/>
    <w:rsid w:val="00900C49"/>
    <w:rsid w:val="00900ECA"/>
    <w:rsid w:val="00900FA0"/>
    <w:rsid w:val="0090102E"/>
    <w:rsid w:val="00901279"/>
    <w:rsid w:val="0090170D"/>
    <w:rsid w:val="00901792"/>
    <w:rsid w:val="00901889"/>
    <w:rsid w:val="009021A0"/>
    <w:rsid w:val="009029F1"/>
    <w:rsid w:val="00902D35"/>
    <w:rsid w:val="00902D9B"/>
    <w:rsid w:val="00902F76"/>
    <w:rsid w:val="00903146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491"/>
    <w:rsid w:val="009126C1"/>
    <w:rsid w:val="0091297D"/>
    <w:rsid w:val="00912A0C"/>
    <w:rsid w:val="00912A14"/>
    <w:rsid w:val="00912F11"/>
    <w:rsid w:val="00913894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24A"/>
    <w:rsid w:val="009176E3"/>
    <w:rsid w:val="009201B7"/>
    <w:rsid w:val="009201F6"/>
    <w:rsid w:val="00920378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C5D"/>
    <w:rsid w:val="00921E29"/>
    <w:rsid w:val="00921ED4"/>
    <w:rsid w:val="00921EED"/>
    <w:rsid w:val="0092206D"/>
    <w:rsid w:val="0092216D"/>
    <w:rsid w:val="00922735"/>
    <w:rsid w:val="00922771"/>
    <w:rsid w:val="0092297F"/>
    <w:rsid w:val="009229B1"/>
    <w:rsid w:val="00923176"/>
    <w:rsid w:val="00923183"/>
    <w:rsid w:val="009231B4"/>
    <w:rsid w:val="009232B1"/>
    <w:rsid w:val="00923E74"/>
    <w:rsid w:val="00923FBA"/>
    <w:rsid w:val="00924332"/>
    <w:rsid w:val="00924A46"/>
    <w:rsid w:val="00924B24"/>
    <w:rsid w:val="00924D7F"/>
    <w:rsid w:val="00925847"/>
    <w:rsid w:val="00925A64"/>
    <w:rsid w:val="00925D3A"/>
    <w:rsid w:val="009261F3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AA4"/>
    <w:rsid w:val="00931CB1"/>
    <w:rsid w:val="009321CE"/>
    <w:rsid w:val="0093282C"/>
    <w:rsid w:val="0093283A"/>
    <w:rsid w:val="009328F4"/>
    <w:rsid w:val="00932B2B"/>
    <w:rsid w:val="00932BFC"/>
    <w:rsid w:val="00933864"/>
    <w:rsid w:val="00933B8E"/>
    <w:rsid w:val="0093432D"/>
    <w:rsid w:val="0093435D"/>
    <w:rsid w:val="0093445B"/>
    <w:rsid w:val="0093472C"/>
    <w:rsid w:val="0093477F"/>
    <w:rsid w:val="00934905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508"/>
    <w:rsid w:val="0093757B"/>
    <w:rsid w:val="00937734"/>
    <w:rsid w:val="00937942"/>
    <w:rsid w:val="00937EBF"/>
    <w:rsid w:val="00937FDA"/>
    <w:rsid w:val="0094006D"/>
    <w:rsid w:val="00940076"/>
    <w:rsid w:val="00940491"/>
    <w:rsid w:val="0094068C"/>
    <w:rsid w:val="00940795"/>
    <w:rsid w:val="00940A34"/>
    <w:rsid w:val="00940CF8"/>
    <w:rsid w:val="00941240"/>
    <w:rsid w:val="009412D8"/>
    <w:rsid w:val="00941375"/>
    <w:rsid w:val="0094139A"/>
    <w:rsid w:val="009413F0"/>
    <w:rsid w:val="009414B7"/>
    <w:rsid w:val="00941666"/>
    <w:rsid w:val="00941978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871"/>
    <w:rsid w:val="00943D35"/>
    <w:rsid w:val="00943EBE"/>
    <w:rsid w:val="00944230"/>
    <w:rsid w:val="009442F1"/>
    <w:rsid w:val="009443C8"/>
    <w:rsid w:val="009447E8"/>
    <w:rsid w:val="009447FE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6F8"/>
    <w:rsid w:val="009469EF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5032E"/>
    <w:rsid w:val="0095091D"/>
    <w:rsid w:val="00950C2E"/>
    <w:rsid w:val="00950D4B"/>
    <w:rsid w:val="00950E60"/>
    <w:rsid w:val="0095105D"/>
    <w:rsid w:val="009510C6"/>
    <w:rsid w:val="00951310"/>
    <w:rsid w:val="0095167E"/>
    <w:rsid w:val="009516E9"/>
    <w:rsid w:val="009516F1"/>
    <w:rsid w:val="00952634"/>
    <w:rsid w:val="00952A27"/>
    <w:rsid w:val="0095303D"/>
    <w:rsid w:val="0095317E"/>
    <w:rsid w:val="00953D2E"/>
    <w:rsid w:val="00953F41"/>
    <w:rsid w:val="00954441"/>
    <w:rsid w:val="0095462C"/>
    <w:rsid w:val="00954AA4"/>
    <w:rsid w:val="00954ADA"/>
    <w:rsid w:val="00954D28"/>
    <w:rsid w:val="00954DFC"/>
    <w:rsid w:val="0095513C"/>
    <w:rsid w:val="0095541C"/>
    <w:rsid w:val="009555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1ADE"/>
    <w:rsid w:val="0096280C"/>
    <w:rsid w:val="009629BA"/>
    <w:rsid w:val="0096346E"/>
    <w:rsid w:val="00963B26"/>
    <w:rsid w:val="00963B5E"/>
    <w:rsid w:val="00963BD0"/>
    <w:rsid w:val="00964261"/>
    <w:rsid w:val="00964423"/>
    <w:rsid w:val="00964485"/>
    <w:rsid w:val="0096450A"/>
    <w:rsid w:val="009645FA"/>
    <w:rsid w:val="00964A7D"/>
    <w:rsid w:val="009657B3"/>
    <w:rsid w:val="00965C59"/>
    <w:rsid w:val="00966847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42"/>
    <w:rsid w:val="00967FDA"/>
    <w:rsid w:val="009702C8"/>
    <w:rsid w:val="00970571"/>
    <w:rsid w:val="00970638"/>
    <w:rsid w:val="009707F6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BFB"/>
    <w:rsid w:val="00973C0A"/>
    <w:rsid w:val="00974713"/>
    <w:rsid w:val="00974736"/>
    <w:rsid w:val="009748CF"/>
    <w:rsid w:val="009748D4"/>
    <w:rsid w:val="0097499F"/>
    <w:rsid w:val="00974CEE"/>
    <w:rsid w:val="00974F88"/>
    <w:rsid w:val="00975246"/>
    <w:rsid w:val="00975252"/>
    <w:rsid w:val="009755E0"/>
    <w:rsid w:val="0097564E"/>
    <w:rsid w:val="009756EB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A8C"/>
    <w:rsid w:val="00976CF8"/>
    <w:rsid w:val="00976D13"/>
    <w:rsid w:val="00976F5B"/>
    <w:rsid w:val="009775BF"/>
    <w:rsid w:val="009777FC"/>
    <w:rsid w:val="0098010D"/>
    <w:rsid w:val="0098018B"/>
    <w:rsid w:val="00980309"/>
    <w:rsid w:val="00980C0F"/>
    <w:rsid w:val="00981C9B"/>
    <w:rsid w:val="0098213F"/>
    <w:rsid w:val="00982700"/>
    <w:rsid w:val="00982A74"/>
    <w:rsid w:val="00982F56"/>
    <w:rsid w:val="009835B8"/>
    <w:rsid w:val="00983783"/>
    <w:rsid w:val="0098398D"/>
    <w:rsid w:val="00983A1E"/>
    <w:rsid w:val="00984468"/>
    <w:rsid w:val="0098457D"/>
    <w:rsid w:val="0098475B"/>
    <w:rsid w:val="00984EAF"/>
    <w:rsid w:val="00984F32"/>
    <w:rsid w:val="00984FCB"/>
    <w:rsid w:val="00985301"/>
    <w:rsid w:val="009858BF"/>
    <w:rsid w:val="0098598E"/>
    <w:rsid w:val="00985AC3"/>
    <w:rsid w:val="00986340"/>
    <w:rsid w:val="0098691F"/>
    <w:rsid w:val="00986B52"/>
    <w:rsid w:val="00986DAB"/>
    <w:rsid w:val="00986E11"/>
    <w:rsid w:val="00986EA9"/>
    <w:rsid w:val="00987107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9FC"/>
    <w:rsid w:val="00991AF3"/>
    <w:rsid w:val="00991D79"/>
    <w:rsid w:val="009926AB"/>
    <w:rsid w:val="00992F6B"/>
    <w:rsid w:val="00993478"/>
    <w:rsid w:val="009936AE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E55"/>
    <w:rsid w:val="00996F8D"/>
    <w:rsid w:val="00996FDF"/>
    <w:rsid w:val="00997F8A"/>
    <w:rsid w:val="009A0289"/>
    <w:rsid w:val="009A04C0"/>
    <w:rsid w:val="009A0C94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9E5"/>
    <w:rsid w:val="009B2A2B"/>
    <w:rsid w:val="009B2B52"/>
    <w:rsid w:val="009B30C1"/>
    <w:rsid w:val="009B376D"/>
    <w:rsid w:val="009B3D7B"/>
    <w:rsid w:val="009B4023"/>
    <w:rsid w:val="009B4236"/>
    <w:rsid w:val="009B466A"/>
    <w:rsid w:val="009B4788"/>
    <w:rsid w:val="009B4C04"/>
    <w:rsid w:val="009B4CB6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8E"/>
    <w:rsid w:val="009C4F85"/>
    <w:rsid w:val="009C5478"/>
    <w:rsid w:val="009C5B94"/>
    <w:rsid w:val="009C5F3E"/>
    <w:rsid w:val="009C6464"/>
    <w:rsid w:val="009C6A3C"/>
    <w:rsid w:val="009C6AA1"/>
    <w:rsid w:val="009C73E7"/>
    <w:rsid w:val="009C743B"/>
    <w:rsid w:val="009C745E"/>
    <w:rsid w:val="009C76EB"/>
    <w:rsid w:val="009C77A7"/>
    <w:rsid w:val="009C7DB6"/>
    <w:rsid w:val="009C7E5A"/>
    <w:rsid w:val="009D02D8"/>
    <w:rsid w:val="009D03EE"/>
    <w:rsid w:val="009D079B"/>
    <w:rsid w:val="009D0B26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CF6"/>
    <w:rsid w:val="009D6EE0"/>
    <w:rsid w:val="009D70DC"/>
    <w:rsid w:val="009D7438"/>
    <w:rsid w:val="009D769D"/>
    <w:rsid w:val="009D7DA2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580"/>
    <w:rsid w:val="009E168F"/>
    <w:rsid w:val="009E16A3"/>
    <w:rsid w:val="009E16DA"/>
    <w:rsid w:val="009E177A"/>
    <w:rsid w:val="009E185E"/>
    <w:rsid w:val="009E1C7A"/>
    <w:rsid w:val="009E1CA5"/>
    <w:rsid w:val="009E1DEB"/>
    <w:rsid w:val="009E1FD6"/>
    <w:rsid w:val="009E2405"/>
    <w:rsid w:val="009E29FF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97A"/>
    <w:rsid w:val="009E4C34"/>
    <w:rsid w:val="009E4E71"/>
    <w:rsid w:val="009E4ED5"/>
    <w:rsid w:val="009E5343"/>
    <w:rsid w:val="009E535A"/>
    <w:rsid w:val="009E565E"/>
    <w:rsid w:val="009E5914"/>
    <w:rsid w:val="009E5A9E"/>
    <w:rsid w:val="009E5D93"/>
    <w:rsid w:val="009E6116"/>
    <w:rsid w:val="009E6162"/>
    <w:rsid w:val="009E63DE"/>
    <w:rsid w:val="009E6699"/>
    <w:rsid w:val="009E689C"/>
    <w:rsid w:val="009E68A5"/>
    <w:rsid w:val="009E6A49"/>
    <w:rsid w:val="009E6ABE"/>
    <w:rsid w:val="009E6B8F"/>
    <w:rsid w:val="009E6CF7"/>
    <w:rsid w:val="009E6D80"/>
    <w:rsid w:val="009E72F0"/>
    <w:rsid w:val="009E7E79"/>
    <w:rsid w:val="009F0225"/>
    <w:rsid w:val="009F0406"/>
    <w:rsid w:val="009F0A82"/>
    <w:rsid w:val="009F0B63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BEF"/>
    <w:rsid w:val="009F31D8"/>
    <w:rsid w:val="009F3285"/>
    <w:rsid w:val="009F369A"/>
    <w:rsid w:val="009F3B41"/>
    <w:rsid w:val="009F3F70"/>
    <w:rsid w:val="009F3FF5"/>
    <w:rsid w:val="009F44E1"/>
    <w:rsid w:val="009F468B"/>
    <w:rsid w:val="009F4D8A"/>
    <w:rsid w:val="009F525F"/>
    <w:rsid w:val="009F5383"/>
    <w:rsid w:val="009F594F"/>
    <w:rsid w:val="009F5FC5"/>
    <w:rsid w:val="009F64C8"/>
    <w:rsid w:val="009F66BD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357"/>
    <w:rsid w:val="00A02914"/>
    <w:rsid w:val="00A02AFC"/>
    <w:rsid w:val="00A02BC2"/>
    <w:rsid w:val="00A0389F"/>
    <w:rsid w:val="00A038CB"/>
    <w:rsid w:val="00A03B3B"/>
    <w:rsid w:val="00A03CA4"/>
    <w:rsid w:val="00A03D4E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816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DA0"/>
    <w:rsid w:val="00A06DFA"/>
    <w:rsid w:val="00A07638"/>
    <w:rsid w:val="00A07A5C"/>
    <w:rsid w:val="00A07C62"/>
    <w:rsid w:val="00A1009A"/>
    <w:rsid w:val="00A102B8"/>
    <w:rsid w:val="00A10338"/>
    <w:rsid w:val="00A1038F"/>
    <w:rsid w:val="00A10451"/>
    <w:rsid w:val="00A104A8"/>
    <w:rsid w:val="00A104C7"/>
    <w:rsid w:val="00A105F0"/>
    <w:rsid w:val="00A108BB"/>
    <w:rsid w:val="00A10B9B"/>
    <w:rsid w:val="00A1147F"/>
    <w:rsid w:val="00A115A6"/>
    <w:rsid w:val="00A11684"/>
    <w:rsid w:val="00A1192D"/>
    <w:rsid w:val="00A1197A"/>
    <w:rsid w:val="00A11C8D"/>
    <w:rsid w:val="00A12098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B1E"/>
    <w:rsid w:val="00A17C03"/>
    <w:rsid w:val="00A17D6A"/>
    <w:rsid w:val="00A17F36"/>
    <w:rsid w:val="00A17F4C"/>
    <w:rsid w:val="00A2034B"/>
    <w:rsid w:val="00A20548"/>
    <w:rsid w:val="00A207A6"/>
    <w:rsid w:val="00A207B8"/>
    <w:rsid w:val="00A20C75"/>
    <w:rsid w:val="00A20C9E"/>
    <w:rsid w:val="00A20EDC"/>
    <w:rsid w:val="00A2163B"/>
    <w:rsid w:val="00A21696"/>
    <w:rsid w:val="00A21802"/>
    <w:rsid w:val="00A218B9"/>
    <w:rsid w:val="00A2199B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3F1"/>
    <w:rsid w:val="00A24B41"/>
    <w:rsid w:val="00A24BF0"/>
    <w:rsid w:val="00A24FE8"/>
    <w:rsid w:val="00A254C3"/>
    <w:rsid w:val="00A2572A"/>
    <w:rsid w:val="00A257AC"/>
    <w:rsid w:val="00A25FBD"/>
    <w:rsid w:val="00A263CF"/>
    <w:rsid w:val="00A26507"/>
    <w:rsid w:val="00A26647"/>
    <w:rsid w:val="00A2667B"/>
    <w:rsid w:val="00A267B5"/>
    <w:rsid w:val="00A26861"/>
    <w:rsid w:val="00A26CF3"/>
    <w:rsid w:val="00A2710A"/>
    <w:rsid w:val="00A27257"/>
    <w:rsid w:val="00A275A3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DCF"/>
    <w:rsid w:val="00A33F89"/>
    <w:rsid w:val="00A342B4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5E19"/>
    <w:rsid w:val="00A367CB"/>
    <w:rsid w:val="00A369C5"/>
    <w:rsid w:val="00A37021"/>
    <w:rsid w:val="00A375DB"/>
    <w:rsid w:val="00A37630"/>
    <w:rsid w:val="00A376EC"/>
    <w:rsid w:val="00A37B45"/>
    <w:rsid w:val="00A37D5D"/>
    <w:rsid w:val="00A37ED2"/>
    <w:rsid w:val="00A40099"/>
    <w:rsid w:val="00A40263"/>
    <w:rsid w:val="00A407E2"/>
    <w:rsid w:val="00A40D51"/>
    <w:rsid w:val="00A40D8B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59B"/>
    <w:rsid w:val="00A45F96"/>
    <w:rsid w:val="00A45FC7"/>
    <w:rsid w:val="00A4642B"/>
    <w:rsid w:val="00A46674"/>
    <w:rsid w:val="00A46690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90D"/>
    <w:rsid w:val="00A549D6"/>
    <w:rsid w:val="00A54ABA"/>
    <w:rsid w:val="00A54BB9"/>
    <w:rsid w:val="00A554E7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A6C"/>
    <w:rsid w:val="00A61B1E"/>
    <w:rsid w:val="00A61C52"/>
    <w:rsid w:val="00A624A6"/>
    <w:rsid w:val="00A62A54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899"/>
    <w:rsid w:val="00A72973"/>
    <w:rsid w:val="00A72AA7"/>
    <w:rsid w:val="00A72AD4"/>
    <w:rsid w:val="00A72AF1"/>
    <w:rsid w:val="00A73649"/>
    <w:rsid w:val="00A73AEE"/>
    <w:rsid w:val="00A73D0B"/>
    <w:rsid w:val="00A73D8F"/>
    <w:rsid w:val="00A73E88"/>
    <w:rsid w:val="00A747F1"/>
    <w:rsid w:val="00A750A2"/>
    <w:rsid w:val="00A7513F"/>
    <w:rsid w:val="00A756A4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63B"/>
    <w:rsid w:val="00A76767"/>
    <w:rsid w:val="00A769D9"/>
    <w:rsid w:val="00A76C70"/>
    <w:rsid w:val="00A77531"/>
    <w:rsid w:val="00A77725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50A7"/>
    <w:rsid w:val="00A8513F"/>
    <w:rsid w:val="00A855B4"/>
    <w:rsid w:val="00A85603"/>
    <w:rsid w:val="00A85968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392"/>
    <w:rsid w:val="00A906CC"/>
    <w:rsid w:val="00A90822"/>
    <w:rsid w:val="00A908EB"/>
    <w:rsid w:val="00A9099A"/>
    <w:rsid w:val="00A90C61"/>
    <w:rsid w:val="00A90D1D"/>
    <w:rsid w:val="00A90FBF"/>
    <w:rsid w:val="00A9111F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7A4"/>
    <w:rsid w:val="00A974B6"/>
    <w:rsid w:val="00A97915"/>
    <w:rsid w:val="00A97AC9"/>
    <w:rsid w:val="00A97B5F"/>
    <w:rsid w:val="00A97FCC"/>
    <w:rsid w:val="00AA00A8"/>
    <w:rsid w:val="00AA01B7"/>
    <w:rsid w:val="00AA0787"/>
    <w:rsid w:val="00AA0944"/>
    <w:rsid w:val="00AA0C8D"/>
    <w:rsid w:val="00AA0CC8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F5C"/>
    <w:rsid w:val="00AA3DAB"/>
    <w:rsid w:val="00AA3F0A"/>
    <w:rsid w:val="00AA417A"/>
    <w:rsid w:val="00AA4219"/>
    <w:rsid w:val="00AA4621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72A2"/>
    <w:rsid w:val="00AA75E1"/>
    <w:rsid w:val="00AA7C9E"/>
    <w:rsid w:val="00AA7D1B"/>
    <w:rsid w:val="00AA7E35"/>
    <w:rsid w:val="00AB02CE"/>
    <w:rsid w:val="00AB0394"/>
    <w:rsid w:val="00AB060B"/>
    <w:rsid w:val="00AB0762"/>
    <w:rsid w:val="00AB086B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D49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881"/>
    <w:rsid w:val="00AB7902"/>
    <w:rsid w:val="00AC01F2"/>
    <w:rsid w:val="00AC0398"/>
    <w:rsid w:val="00AC03C0"/>
    <w:rsid w:val="00AC0AFF"/>
    <w:rsid w:val="00AC0B85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58A"/>
    <w:rsid w:val="00AD2B1C"/>
    <w:rsid w:val="00AD2DE5"/>
    <w:rsid w:val="00AD2E4D"/>
    <w:rsid w:val="00AD39AA"/>
    <w:rsid w:val="00AD40CF"/>
    <w:rsid w:val="00AD4184"/>
    <w:rsid w:val="00AD44EC"/>
    <w:rsid w:val="00AD4CE5"/>
    <w:rsid w:val="00AD4D18"/>
    <w:rsid w:val="00AD563E"/>
    <w:rsid w:val="00AD5B32"/>
    <w:rsid w:val="00AD5B52"/>
    <w:rsid w:val="00AD5D37"/>
    <w:rsid w:val="00AD5F28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D5"/>
    <w:rsid w:val="00AE11C7"/>
    <w:rsid w:val="00AE13D8"/>
    <w:rsid w:val="00AE1630"/>
    <w:rsid w:val="00AE1832"/>
    <w:rsid w:val="00AE188E"/>
    <w:rsid w:val="00AE1982"/>
    <w:rsid w:val="00AE1B89"/>
    <w:rsid w:val="00AE23A6"/>
    <w:rsid w:val="00AE28F4"/>
    <w:rsid w:val="00AE2AF0"/>
    <w:rsid w:val="00AE3298"/>
    <w:rsid w:val="00AE32FF"/>
    <w:rsid w:val="00AE333A"/>
    <w:rsid w:val="00AE336A"/>
    <w:rsid w:val="00AE35C2"/>
    <w:rsid w:val="00AE3B96"/>
    <w:rsid w:val="00AE3F91"/>
    <w:rsid w:val="00AE4216"/>
    <w:rsid w:val="00AE4368"/>
    <w:rsid w:val="00AE4B69"/>
    <w:rsid w:val="00AE4ED3"/>
    <w:rsid w:val="00AE5024"/>
    <w:rsid w:val="00AE51C3"/>
    <w:rsid w:val="00AE54A1"/>
    <w:rsid w:val="00AE597B"/>
    <w:rsid w:val="00AE5DBA"/>
    <w:rsid w:val="00AE60DD"/>
    <w:rsid w:val="00AE6185"/>
    <w:rsid w:val="00AE632C"/>
    <w:rsid w:val="00AE64A7"/>
    <w:rsid w:val="00AE6BA9"/>
    <w:rsid w:val="00AE6F6D"/>
    <w:rsid w:val="00AE7181"/>
    <w:rsid w:val="00AE763A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C5B"/>
    <w:rsid w:val="00AF1D36"/>
    <w:rsid w:val="00AF1F03"/>
    <w:rsid w:val="00AF1F69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EF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60C0"/>
    <w:rsid w:val="00B0627D"/>
    <w:rsid w:val="00B0664E"/>
    <w:rsid w:val="00B067E3"/>
    <w:rsid w:val="00B06CFF"/>
    <w:rsid w:val="00B07002"/>
    <w:rsid w:val="00B077C2"/>
    <w:rsid w:val="00B0780D"/>
    <w:rsid w:val="00B100F2"/>
    <w:rsid w:val="00B10104"/>
    <w:rsid w:val="00B103B8"/>
    <w:rsid w:val="00B103CE"/>
    <w:rsid w:val="00B1053B"/>
    <w:rsid w:val="00B10BE9"/>
    <w:rsid w:val="00B10EA8"/>
    <w:rsid w:val="00B10EC1"/>
    <w:rsid w:val="00B110FD"/>
    <w:rsid w:val="00B1120F"/>
    <w:rsid w:val="00B1133B"/>
    <w:rsid w:val="00B11833"/>
    <w:rsid w:val="00B118C8"/>
    <w:rsid w:val="00B11948"/>
    <w:rsid w:val="00B12144"/>
    <w:rsid w:val="00B1218D"/>
    <w:rsid w:val="00B12263"/>
    <w:rsid w:val="00B12544"/>
    <w:rsid w:val="00B1285D"/>
    <w:rsid w:val="00B1296E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953"/>
    <w:rsid w:val="00B14F89"/>
    <w:rsid w:val="00B15216"/>
    <w:rsid w:val="00B156C7"/>
    <w:rsid w:val="00B1571E"/>
    <w:rsid w:val="00B15CD4"/>
    <w:rsid w:val="00B15E77"/>
    <w:rsid w:val="00B16121"/>
    <w:rsid w:val="00B165CE"/>
    <w:rsid w:val="00B16B8D"/>
    <w:rsid w:val="00B17122"/>
    <w:rsid w:val="00B1727F"/>
    <w:rsid w:val="00B173F7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A45"/>
    <w:rsid w:val="00B21E77"/>
    <w:rsid w:val="00B22286"/>
    <w:rsid w:val="00B223F9"/>
    <w:rsid w:val="00B22465"/>
    <w:rsid w:val="00B226B4"/>
    <w:rsid w:val="00B228DA"/>
    <w:rsid w:val="00B229D4"/>
    <w:rsid w:val="00B22D53"/>
    <w:rsid w:val="00B23089"/>
    <w:rsid w:val="00B231C2"/>
    <w:rsid w:val="00B2348B"/>
    <w:rsid w:val="00B234A6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7C"/>
    <w:rsid w:val="00B25758"/>
    <w:rsid w:val="00B25977"/>
    <w:rsid w:val="00B25B0E"/>
    <w:rsid w:val="00B25E9C"/>
    <w:rsid w:val="00B2607B"/>
    <w:rsid w:val="00B26EE8"/>
    <w:rsid w:val="00B27623"/>
    <w:rsid w:val="00B27653"/>
    <w:rsid w:val="00B27ACE"/>
    <w:rsid w:val="00B27B89"/>
    <w:rsid w:val="00B27CB7"/>
    <w:rsid w:val="00B27E75"/>
    <w:rsid w:val="00B27EC5"/>
    <w:rsid w:val="00B27FB8"/>
    <w:rsid w:val="00B30173"/>
    <w:rsid w:val="00B3037A"/>
    <w:rsid w:val="00B30904"/>
    <w:rsid w:val="00B30BC0"/>
    <w:rsid w:val="00B30C74"/>
    <w:rsid w:val="00B311A9"/>
    <w:rsid w:val="00B31461"/>
    <w:rsid w:val="00B314E2"/>
    <w:rsid w:val="00B3190E"/>
    <w:rsid w:val="00B319AD"/>
    <w:rsid w:val="00B31C2E"/>
    <w:rsid w:val="00B31EA3"/>
    <w:rsid w:val="00B32548"/>
    <w:rsid w:val="00B32696"/>
    <w:rsid w:val="00B329B1"/>
    <w:rsid w:val="00B3310F"/>
    <w:rsid w:val="00B337D4"/>
    <w:rsid w:val="00B33AA6"/>
    <w:rsid w:val="00B33C26"/>
    <w:rsid w:val="00B342B0"/>
    <w:rsid w:val="00B344A8"/>
    <w:rsid w:val="00B345E3"/>
    <w:rsid w:val="00B352B3"/>
    <w:rsid w:val="00B35404"/>
    <w:rsid w:val="00B369A4"/>
    <w:rsid w:val="00B36AD6"/>
    <w:rsid w:val="00B36BDA"/>
    <w:rsid w:val="00B36C34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FC"/>
    <w:rsid w:val="00B44614"/>
    <w:rsid w:val="00B450AC"/>
    <w:rsid w:val="00B4517B"/>
    <w:rsid w:val="00B4536F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101"/>
    <w:rsid w:val="00B50621"/>
    <w:rsid w:val="00B51408"/>
    <w:rsid w:val="00B5164C"/>
    <w:rsid w:val="00B51822"/>
    <w:rsid w:val="00B51A42"/>
    <w:rsid w:val="00B51CC4"/>
    <w:rsid w:val="00B51D0D"/>
    <w:rsid w:val="00B52094"/>
    <w:rsid w:val="00B52251"/>
    <w:rsid w:val="00B529A7"/>
    <w:rsid w:val="00B52ED3"/>
    <w:rsid w:val="00B532E9"/>
    <w:rsid w:val="00B533E2"/>
    <w:rsid w:val="00B53D85"/>
    <w:rsid w:val="00B53DB4"/>
    <w:rsid w:val="00B54226"/>
    <w:rsid w:val="00B5478F"/>
    <w:rsid w:val="00B549A0"/>
    <w:rsid w:val="00B54E78"/>
    <w:rsid w:val="00B54EDD"/>
    <w:rsid w:val="00B54F80"/>
    <w:rsid w:val="00B54FD0"/>
    <w:rsid w:val="00B55222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736F"/>
    <w:rsid w:val="00B57609"/>
    <w:rsid w:val="00B576FE"/>
    <w:rsid w:val="00B6018B"/>
    <w:rsid w:val="00B60541"/>
    <w:rsid w:val="00B6081B"/>
    <w:rsid w:val="00B61489"/>
    <w:rsid w:val="00B61544"/>
    <w:rsid w:val="00B617FB"/>
    <w:rsid w:val="00B61AF6"/>
    <w:rsid w:val="00B61BA4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CF7"/>
    <w:rsid w:val="00B63DA5"/>
    <w:rsid w:val="00B63F65"/>
    <w:rsid w:val="00B6416C"/>
    <w:rsid w:val="00B64336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0DC"/>
    <w:rsid w:val="00B71257"/>
    <w:rsid w:val="00B71399"/>
    <w:rsid w:val="00B71635"/>
    <w:rsid w:val="00B718D5"/>
    <w:rsid w:val="00B71D6C"/>
    <w:rsid w:val="00B7209C"/>
    <w:rsid w:val="00B723A8"/>
    <w:rsid w:val="00B723F2"/>
    <w:rsid w:val="00B72539"/>
    <w:rsid w:val="00B725CD"/>
    <w:rsid w:val="00B725E9"/>
    <w:rsid w:val="00B72680"/>
    <w:rsid w:val="00B72A3B"/>
    <w:rsid w:val="00B72EA5"/>
    <w:rsid w:val="00B73088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644"/>
    <w:rsid w:val="00B75C41"/>
    <w:rsid w:val="00B75D87"/>
    <w:rsid w:val="00B75E5B"/>
    <w:rsid w:val="00B75EF7"/>
    <w:rsid w:val="00B75F9E"/>
    <w:rsid w:val="00B760C1"/>
    <w:rsid w:val="00B7617D"/>
    <w:rsid w:val="00B763B6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415"/>
    <w:rsid w:val="00B82600"/>
    <w:rsid w:val="00B8265B"/>
    <w:rsid w:val="00B82A34"/>
    <w:rsid w:val="00B82C76"/>
    <w:rsid w:val="00B83284"/>
    <w:rsid w:val="00B83A34"/>
    <w:rsid w:val="00B83ACC"/>
    <w:rsid w:val="00B83BB2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CC1"/>
    <w:rsid w:val="00B85D29"/>
    <w:rsid w:val="00B86434"/>
    <w:rsid w:val="00B865EB"/>
    <w:rsid w:val="00B86D32"/>
    <w:rsid w:val="00B872A6"/>
    <w:rsid w:val="00B8730B"/>
    <w:rsid w:val="00B87AC9"/>
    <w:rsid w:val="00B87BD7"/>
    <w:rsid w:val="00B90068"/>
    <w:rsid w:val="00B9012A"/>
    <w:rsid w:val="00B90277"/>
    <w:rsid w:val="00B907BB"/>
    <w:rsid w:val="00B908BA"/>
    <w:rsid w:val="00B908C1"/>
    <w:rsid w:val="00B908C3"/>
    <w:rsid w:val="00B90B14"/>
    <w:rsid w:val="00B90DCB"/>
    <w:rsid w:val="00B9102E"/>
    <w:rsid w:val="00B9116C"/>
    <w:rsid w:val="00B91379"/>
    <w:rsid w:val="00B9153F"/>
    <w:rsid w:val="00B917C4"/>
    <w:rsid w:val="00B91B5B"/>
    <w:rsid w:val="00B921DC"/>
    <w:rsid w:val="00B92267"/>
    <w:rsid w:val="00B922F2"/>
    <w:rsid w:val="00B92484"/>
    <w:rsid w:val="00B92860"/>
    <w:rsid w:val="00B928F6"/>
    <w:rsid w:val="00B92AB2"/>
    <w:rsid w:val="00B92B8B"/>
    <w:rsid w:val="00B92D7B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97F"/>
    <w:rsid w:val="00B95BD0"/>
    <w:rsid w:val="00B95E15"/>
    <w:rsid w:val="00B95F32"/>
    <w:rsid w:val="00B95F5C"/>
    <w:rsid w:val="00B96123"/>
    <w:rsid w:val="00B9618B"/>
    <w:rsid w:val="00B968AA"/>
    <w:rsid w:val="00B96A32"/>
    <w:rsid w:val="00B96B72"/>
    <w:rsid w:val="00B96F90"/>
    <w:rsid w:val="00B970BF"/>
    <w:rsid w:val="00B9719C"/>
    <w:rsid w:val="00B97368"/>
    <w:rsid w:val="00B9776B"/>
    <w:rsid w:val="00B97827"/>
    <w:rsid w:val="00B97905"/>
    <w:rsid w:val="00B97AD1"/>
    <w:rsid w:val="00BA022D"/>
    <w:rsid w:val="00BA025D"/>
    <w:rsid w:val="00BA0389"/>
    <w:rsid w:val="00BA0411"/>
    <w:rsid w:val="00BA049F"/>
    <w:rsid w:val="00BA096D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2BC8"/>
    <w:rsid w:val="00BA3354"/>
    <w:rsid w:val="00BA3541"/>
    <w:rsid w:val="00BA380C"/>
    <w:rsid w:val="00BA381C"/>
    <w:rsid w:val="00BA3A10"/>
    <w:rsid w:val="00BA3A6A"/>
    <w:rsid w:val="00BA3B50"/>
    <w:rsid w:val="00BA4661"/>
    <w:rsid w:val="00BA4E5C"/>
    <w:rsid w:val="00BA5365"/>
    <w:rsid w:val="00BA5376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55F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FB2"/>
    <w:rsid w:val="00BB10F9"/>
    <w:rsid w:val="00BB1112"/>
    <w:rsid w:val="00BB1347"/>
    <w:rsid w:val="00BB158A"/>
    <w:rsid w:val="00BB172A"/>
    <w:rsid w:val="00BB19F9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48D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E32"/>
    <w:rsid w:val="00BC0444"/>
    <w:rsid w:val="00BC067E"/>
    <w:rsid w:val="00BC0BA2"/>
    <w:rsid w:val="00BC0C3B"/>
    <w:rsid w:val="00BC1040"/>
    <w:rsid w:val="00BC1041"/>
    <w:rsid w:val="00BC1219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5000"/>
    <w:rsid w:val="00BC57D0"/>
    <w:rsid w:val="00BC591A"/>
    <w:rsid w:val="00BC62C2"/>
    <w:rsid w:val="00BC630F"/>
    <w:rsid w:val="00BC66B5"/>
    <w:rsid w:val="00BC6904"/>
    <w:rsid w:val="00BC6E1D"/>
    <w:rsid w:val="00BC6ED0"/>
    <w:rsid w:val="00BC745B"/>
    <w:rsid w:val="00BC796D"/>
    <w:rsid w:val="00BC79DF"/>
    <w:rsid w:val="00BC7F41"/>
    <w:rsid w:val="00BC7FE3"/>
    <w:rsid w:val="00BD0248"/>
    <w:rsid w:val="00BD0E1B"/>
    <w:rsid w:val="00BD0E7A"/>
    <w:rsid w:val="00BD0FF7"/>
    <w:rsid w:val="00BD101D"/>
    <w:rsid w:val="00BD1186"/>
    <w:rsid w:val="00BD1CA4"/>
    <w:rsid w:val="00BD2170"/>
    <w:rsid w:val="00BD2587"/>
    <w:rsid w:val="00BD275D"/>
    <w:rsid w:val="00BD2986"/>
    <w:rsid w:val="00BD2A82"/>
    <w:rsid w:val="00BD2B4E"/>
    <w:rsid w:val="00BD2D41"/>
    <w:rsid w:val="00BD36BA"/>
    <w:rsid w:val="00BD39BF"/>
    <w:rsid w:val="00BD3B80"/>
    <w:rsid w:val="00BD4789"/>
    <w:rsid w:val="00BD48E0"/>
    <w:rsid w:val="00BD4BCC"/>
    <w:rsid w:val="00BD4C2B"/>
    <w:rsid w:val="00BD4D33"/>
    <w:rsid w:val="00BD502C"/>
    <w:rsid w:val="00BD518C"/>
    <w:rsid w:val="00BD5232"/>
    <w:rsid w:val="00BD554B"/>
    <w:rsid w:val="00BD5A2F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92A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4AC"/>
    <w:rsid w:val="00BE2566"/>
    <w:rsid w:val="00BE257E"/>
    <w:rsid w:val="00BE259A"/>
    <w:rsid w:val="00BE277E"/>
    <w:rsid w:val="00BE2985"/>
    <w:rsid w:val="00BE29A3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4A"/>
    <w:rsid w:val="00BE3EAB"/>
    <w:rsid w:val="00BE40D9"/>
    <w:rsid w:val="00BE4135"/>
    <w:rsid w:val="00BE46B7"/>
    <w:rsid w:val="00BE48F9"/>
    <w:rsid w:val="00BE4D3B"/>
    <w:rsid w:val="00BE4E0D"/>
    <w:rsid w:val="00BE4F6D"/>
    <w:rsid w:val="00BE5000"/>
    <w:rsid w:val="00BE540A"/>
    <w:rsid w:val="00BE543F"/>
    <w:rsid w:val="00BE551B"/>
    <w:rsid w:val="00BE566C"/>
    <w:rsid w:val="00BE6029"/>
    <w:rsid w:val="00BE66DF"/>
    <w:rsid w:val="00BE66E9"/>
    <w:rsid w:val="00BE697A"/>
    <w:rsid w:val="00BE69FF"/>
    <w:rsid w:val="00BE6A96"/>
    <w:rsid w:val="00BE6CB1"/>
    <w:rsid w:val="00BE75E2"/>
    <w:rsid w:val="00BE77E1"/>
    <w:rsid w:val="00BE7845"/>
    <w:rsid w:val="00BE7847"/>
    <w:rsid w:val="00BE787A"/>
    <w:rsid w:val="00BF026B"/>
    <w:rsid w:val="00BF0386"/>
    <w:rsid w:val="00BF04EF"/>
    <w:rsid w:val="00BF09CF"/>
    <w:rsid w:val="00BF0B91"/>
    <w:rsid w:val="00BF0DA1"/>
    <w:rsid w:val="00BF1024"/>
    <w:rsid w:val="00BF14B1"/>
    <w:rsid w:val="00BF1C4D"/>
    <w:rsid w:val="00BF1CC7"/>
    <w:rsid w:val="00BF1E2F"/>
    <w:rsid w:val="00BF1FB5"/>
    <w:rsid w:val="00BF21B9"/>
    <w:rsid w:val="00BF25F6"/>
    <w:rsid w:val="00BF2913"/>
    <w:rsid w:val="00BF2B18"/>
    <w:rsid w:val="00BF2B66"/>
    <w:rsid w:val="00BF2D60"/>
    <w:rsid w:val="00BF2FA3"/>
    <w:rsid w:val="00BF302B"/>
    <w:rsid w:val="00BF389E"/>
    <w:rsid w:val="00BF3A4C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404"/>
    <w:rsid w:val="00BF678E"/>
    <w:rsid w:val="00BF68A0"/>
    <w:rsid w:val="00BF6AE4"/>
    <w:rsid w:val="00BF6ECF"/>
    <w:rsid w:val="00BF7277"/>
    <w:rsid w:val="00BF746B"/>
    <w:rsid w:val="00BF78B7"/>
    <w:rsid w:val="00BF7A35"/>
    <w:rsid w:val="00BF7E71"/>
    <w:rsid w:val="00C001BA"/>
    <w:rsid w:val="00C003B2"/>
    <w:rsid w:val="00C00654"/>
    <w:rsid w:val="00C0070C"/>
    <w:rsid w:val="00C00934"/>
    <w:rsid w:val="00C011B2"/>
    <w:rsid w:val="00C01236"/>
    <w:rsid w:val="00C013AC"/>
    <w:rsid w:val="00C01874"/>
    <w:rsid w:val="00C01989"/>
    <w:rsid w:val="00C01991"/>
    <w:rsid w:val="00C01A39"/>
    <w:rsid w:val="00C01E2C"/>
    <w:rsid w:val="00C02185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6EF"/>
    <w:rsid w:val="00C05BB4"/>
    <w:rsid w:val="00C05CC5"/>
    <w:rsid w:val="00C05CDB"/>
    <w:rsid w:val="00C05D4B"/>
    <w:rsid w:val="00C05FEC"/>
    <w:rsid w:val="00C061FE"/>
    <w:rsid w:val="00C06367"/>
    <w:rsid w:val="00C06494"/>
    <w:rsid w:val="00C06557"/>
    <w:rsid w:val="00C06E67"/>
    <w:rsid w:val="00C06F55"/>
    <w:rsid w:val="00C07223"/>
    <w:rsid w:val="00C0751B"/>
    <w:rsid w:val="00C075E6"/>
    <w:rsid w:val="00C07676"/>
    <w:rsid w:val="00C103C0"/>
    <w:rsid w:val="00C10580"/>
    <w:rsid w:val="00C10674"/>
    <w:rsid w:val="00C1072F"/>
    <w:rsid w:val="00C1091A"/>
    <w:rsid w:val="00C10CC6"/>
    <w:rsid w:val="00C11723"/>
    <w:rsid w:val="00C117F9"/>
    <w:rsid w:val="00C11FA4"/>
    <w:rsid w:val="00C11FE3"/>
    <w:rsid w:val="00C120D0"/>
    <w:rsid w:val="00C12678"/>
    <w:rsid w:val="00C12CFF"/>
    <w:rsid w:val="00C13320"/>
    <w:rsid w:val="00C134A8"/>
    <w:rsid w:val="00C13607"/>
    <w:rsid w:val="00C1367B"/>
    <w:rsid w:val="00C13B71"/>
    <w:rsid w:val="00C14621"/>
    <w:rsid w:val="00C14790"/>
    <w:rsid w:val="00C147A4"/>
    <w:rsid w:val="00C14BBE"/>
    <w:rsid w:val="00C14FFA"/>
    <w:rsid w:val="00C150E7"/>
    <w:rsid w:val="00C1560A"/>
    <w:rsid w:val="00C161A9"/>
    <w:rsid w:val="00C167C8"/>
    <w:rsid w:val="00C167DD"/>
    <w:rsid w:val="00C16D0C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EEA"/>
    <w:rsid w:val="00C2113E"/>
    <w:rsid w:val="00C21384"/>
    <w:rsid w:val="00C215B7"/>
    <w:rsid w:val="00C216FE"/>
    <w:rsid w:val="00C2181B"/>
    <w:rsid w:val="00C218AD"/>
    <w:rsid w:val="00C2191D"/>
    <w:rsid w:val="00C21CB3"/>
    <w:rsid w:val="00C21D5F"/>
    <w:rsid w:val="00C22461"/>
    <w:rsid w:val="00C2299C"/>
    <w:rsid w:val="00C22B78"/>
    <w:rsid w:val="00C22CFE"/>
    <w:rsid w:val="00C22D28"/>
    <w:rsid w:val="00C22F29"/>
    <w:rsid w:val="00C23173"/>
    <w:rsid w:val="00C23440"/>
    <w:rsid w:val="00C235AB"/>
    <w:rsid w:val="00C237AC"/>
    <w:rsid w:val="00C23BF7"/>
    <w:rsid w:val="00C243DF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E64"/>
    <w:rsid w:val="00C25F95"/>
    <w:rsid w:val="00C260D4"/>
    <w:rsid w:val="00C262FB"/>
    <w:rsid w:val="00C263A3"/>
    <w:rsid w:val="00C265F4"/>
    <w:rsid w:val="00C268A0"/>
    <w:rsid w:val="00C268A3"/>
    <w:rsid w:val="00C26B6A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27E42"/>
    <w:rsid w:val="00C30005"/>
    <w:rsid w:val="00C3015E"/>
    <w:rsid w:val="00C3048D"/>
    <w:rsid w:val="00C305E9"/>
    <w:rsid w:val="00C30B3E"/>
    <w:rsid w:val="00C30B47"/>
    <w:rsid w:val="00C312CF"/>
    <w:rsid w:val="00C3145F"/>
    <w:rsid w:val="00C3155A"/>
    <w:rsid w:val="00C315CD"/>
    <w:rsid w:val="00C316A4"/>
    <w:rsid w:val="00C31720"/>
    <w:rsid w:val="00C3196C"/>
    <w:rsid w:val="00C31B19"/>
    <w:rsid w:val="00C31DFF"/>
    <w:rsid w:val="00C31F4C"/>
    <w:rsid w:val="00C32225"/>
    <w:rsid w:val="00C32984"/>
    <w:rsid w:val="00C3298E"/>
    <w:rsid w:val="00C33014"/>
    <w:rsid w:val="00C3308C"/>
    <w:rsid w:val="00C333F3"/>
    <w:rsid w:val="00C337F2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454"/>
    <w:rsid w:val="00C40729"/>
    <w:rsid w:val="00C40CAF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FE5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57D"/>
    <w:rsid w:val="00C5280E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7AF"/>
    <w:rsid w:val="00C539ED"/>
    <w:rsid w:val="00C53A1D"/>
    <w:rsid w:val="00C53B64"/>
    <w:rsid w:val="00C53F19"/>
    <w:rsid w:val="00C53FFB"/>
    <w:rsid w:val="00C546A8"/>
    <w:rsid w:val="00C54BC8"/>
    <w:rsid w:val="00C54C3A"/>
    <w:rsid w:val="00C54D2B"/>
    <w:rsid w:val="00C54E2B"/>
    <w:rsid w:val="00C551BB"/>
    <w:rsid w:val="00C558EC"/>
    <w:rsid w:val="00C55E48"/>
    <w:rsid w:val="00C56022"/>
    <w:rsid w:val="00C56108"/>
    <w:rsid w:val="00C56216"/>
    <w:rsid w:val="00C5639D"/>
    <w:rsid w:val="00C5646D"/>
    <w:rsid w:val="00C56563"/>
    <w:rsid w:val="00C567C2"/>
    <w:rsid w:val="00C57329"/>
    <w:rsid w:val="00C5795F"/>
    <w:rsid w:val="00C57FEB"/>
    <w:rsid w:val="00C60182"/>
    <w:rsid w:val="00C607CB"/>
    <w:rsid w:val="00C60A4D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BA"/>
    <w:rsid w:val="00C63A11"/>
    <w:rsid w:val="00C63AAC"/>
    <w:rsid w:val="00C63ABC"/>
    <w:rsid w:val="00C63D85"/>
    <w:rsid w:val="00C63DD4"/>
    <w:rsid w:val="00C63E06"/>
    <w:rsid w:val="00C64B8A"/>
    <w:rsid w:val="00C64DF1"/>
    <w:rsid w:val="00C653A0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DA6"/>
    <w:rsid w:val="00C72EEA"/>
    <w:rsid w:val="00C7322B"/>
    <w:rsid w:val="00C7387C"/>
    <w:rsid w:val="00C73D89"/>
    <w:rsid w:val="00C7406B"/>
    <w:rsid w:val="00C74195"/>
    <w:rsid w:val="00C74437"/>
    <w:rsid w:val="00C745DF"/>
    <w:rsid w:val="00C74940"/>
    <w:rsid w:val="00C74C1C"/>
    <w:rsid w:val="00C74D3F"/>
    <w:rsid w:val="00C74E59"/>
    <w:rsid w:val="00C7548D"/>
    <w:rsid w:val="00C75800"/>
    <w:rsid w:val="00C7599C"/>
    <w:rsid w:val="00C75FED"/>
    <w:rsid w:val="00C7625A"/>
    <w:rsid w:val="00C76920"/>
    <w:rsid w:val="00C76DEA"/>
    <w:rsid w:val="00C7773A"/>
    <w:rsid w:val="00C77908"/>
    <w:rsid w:val="00C77A7C"/>
    <w:rsid w:val="00C77CBA"/>
    <w:rsid w:val="00C803AF"/>
    <w:rsid w:val="00C80594"/>
    <w:rsid w:val="00C80AC3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46E1"/>
    <w:rsid w:val="00C84F2A"/>
    <w:rsid w:val="00C8522E"/>
    <w:rsid w:val="00C85487"/>
    <w:rsid w:val="00C859D0"/>
    <w:rsid w:val="00C85AD4"/>
    <w:rsid w:val="00C85C96"/>
    <w:rsid w:val="00C85F60"/>
    <w:rsid w:val="00C860D9"/>
    <w:rsid w:val="00C865A1"/>
    <w:rsid w:val="00C86987"/>
    <w:rsid w:val="00C869D4"/>
    <w:rsid w:val="00C8717E"/>
    <w:rsid w:val="00C87381"/>
    <w:rsid w:val="00C87455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47B"/>
    <w:rsid w:val="00C967EC"/>
    <w:rsid w:val="00C96A29"/>
    <w:rsid w:val="00C96BFC"/>
    <w:rsid w:val="00C975C4"/>
    <w:rsid w:val="00C9790E"/>
    <w:rsid w:val="00C97A9A"/>
    <w:rsid w:val="00C97B45"/>
    <w:rsid w:val="00C97B5D"/>
    <w:rsid w:val="00C97D36"/>
    <w:rsid w:val="00CA0053"/>
    <w:rsid w:val="00CA06C8"/>
    <w:rsid w:val="00CA070E"/>
    <w:rsid w:val="00CA07F8"/>
    <w:rsid w:val="00CA0BCD"/>
    <w:rsid w:val="00CA0EF0"/>
    <w:rsid w:val="00CA16C0"/>
    <w:rsid w:val="00CA1826"/>
    <w:rsid w:val="00CA1B01"/>
    <w:rsid w:val="00CA2615"/>
    <w:rsid w:val="00CA271F"/>
    <w:rsid w:val="00CA2CB9"/>
    <w:rsid w:val="00CA2E64"/>
    <w:rsid w:val="00CA2EA6"/>
    <w:rsid w:val="00CA2EB8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933"/>
    <w:rsid w:val="00CB0AD5"/>
    <w:rsid w:val="00CB0D64"/>
    <w:rsid w:val="00CB14EF"/>
    <w:rsid w:val="00CB1924"/>
    <w:rsid w:val="00CB1A6E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5050"/>
    <w:rsid w:val="00CB530C"/>
    <w:rsid w:val="00CB5323"/>
    <w:rsid w:val="00CB5B5F"/>
    <w:rsid w:val="00CB5C80"/>
    <w:rsid w:val="00CB5CAA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2ED"/>
    <w:rsid w:val="00CC3378"/>
    <w:rsid w:val="00CC33DC"/>
    <w:rsid w:val="00CC351E"/>
    <w:rsid w:val="00CC380A"/>
    <w:rsid w:val="00CC3991"/>
    <w:rsid w:val="00CC3B4E"/>
    <w:rsid w:val="00CC45F7"/>
    <w:rsid w:val="00CC48F6"/>
    <w:rsid w:val="00CC4AAA"/>
    <w:rsid w:val="00CC4EBF"/>
    <w:rsid w:val="00CC5427"/>
    <w:rsid w:val="00CC54E8"/>
    <w:rsid w:val="00CC5547"/>
    <w:rsid w:val="00CC5A0E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70"/>
    <w:rsid w:val="00CD19E8"/>
    <w:rsid w:val="00CD1AFA"/>
    <w:rsid w:val="00CD1BE2"/>
    <w:rsid w:val="00CD23E0"/>
    <w:rsid w:val="00CD242E"/>
    <w:rsid w:val="00CD2542"/>
    <w:rsid w:val="00CD28C9"/>
    <w:rsid w:val="00CD2AD4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7A1"/>
    <w:rsid w:val="00CD6E0A"/>
    <w:rsid w:val="00CD7147"/>
    <w:rsid w:val="00CD71AC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B75"/>
    <w:rsid w:val="00CE0D4C"/>
    <w:rsid w:val="00CE16EF"/>
    <w:rsid w:val="00CE1920"/>
    <w:rsid w:val="00CE1A25"/>
    <w:rsid w:val="00CE1B17"/>
    <w:rsid w:val="00CE1D31"/>
    <w:rsid w:val="00CE1D79"/>
    <w:rsid w:val="00CE1E08"/>
    <w:rsid w:val="00CE1E58"/>
    <w:rsid w:val="00CE21BF"/>
    <w:rsid w:val="00CE2413"/>
    <w:rsid w:val="00CE2A96"/>
    <w:rsid w:val="00CE2C8B"/>
    <w:rsid w:val="00CE3051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4A"/>
    <w:rsid w:val="00CE3EDA"/>
    <w:rsid w:val="00CE42FF"/>
    <w:rsid w:val="00CE47A9"/>
    <w:rsid w:val="00CE4D39"/>
    <w:rsid w:val="00CE4E0B"/>
    <w:rsid w:val="00CE4EE0"/>
    <w:rsid w:val="00CE4F6F"/>
    <w:rsid w:val="00CE51A3"/>
    <w:rsid w:val="00CE53A4"/>
    <w:rsid w:val="00CE5819"/>
    <w:rsid w:val="00CE5D46"/>
    <w:rsid w:val="00CE6730"/>
    <w:rsid w:val="00CE6A48"/>
    <w:rsid w:val="00CE6D48"/>
    <w:rsid w:val="00CE6DC5"/>
    <w:rsid w:val="00CE6E64"/>
    <w:rsid w:val="00CE6F52"/>
    <w:rsid w:val="00CE76FD"/>
    <w:rsid w:val="00CE7E2C"/>
    <w:rsid w:val="00CF02C0"/>
    <w:rsid w:val="00CF0790"/>
    <w:rsid w:val="00CF0B5A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319E"/>
    <w:rsid w:val="00CF3324"/>
    <w:rsid w:val="00CF344D"/>
    <w:rsid w:val="00CF363C"/>
    <w:rsid w:val="00CF3D56"/>
    <w:rsid w:val="00CF3FEB"/>
    <w:rsid w:val="00CF4235"/>
    <w:rsid w:val="00CF46A7"/>
    <w:rsid w:val="00CF48FB"/>
    <w:rsid w:val="00CF4A93"/>
    <w:rsid w:val="00CF4ECE"/>
    <w:rsid w:val="00CF5067"/>
    <w:rsid w:val="00CF5395"/>
    <w:rsid w:val="00CF54E2"/>
    <w:rsid w:val="00CF563D"/>
    <w:rsid w:val="00CF5995"/>
    <w:rsid w:val="00CF5BA6"/>
    <w:rsid w:val="00CF5ECC"/>
    <w:rsid w:val="00CF6160"/>
    <w:rsid w:val="00CF6499"/>
    <w:rsid w:val="00CF678F"/>
    <w:rsid w:val="00CF6923"/>
    <w:rsid w:val="00CF7104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039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C01"/>
    <w:rsid w:val="00D125C5"/>
    <w:rsid w:val="00D12DC8"/>
    <w:rsid w:val="00D131FA"/>
    <w:rsid w:val="00D13208"/>
    <w:rsid w:val="00D1354D"/>
    <w:rsid w:val="00D1359B"/>
    <w:rsid w:val="00D1377B"/>
    <w:rsid w:val="00D13E1E"/>
    <w:rsid w:val="00D13EDF"/>
    <w:rsid w:val="00D1403F"/>
    <w:rsid w:val="00D14A52"/>
    <w:rsid w:val="00D14BB1"/>
    <w:rsid w:val="00D14BD8"/>
    <w:rsid w:val="00D14BF2"/>
    <w:rsid w:val="00D14E23"/>
    <w:rsid w:val="00D14E28"/>
    <w:rsid w:val="00D14ECD"/>
    <w:rsid w:val="00D14FC0"/>
    <w:rsid w:val="00D159B7"/>
    <w:rsid w:val="00D15BD5"/>
    <w:rsid w:val="00D15F56"/>
    <w:rsid w:val="00D1620C"/>
    <w:rsid w:val="00D16276"/>
    <w:rsid w:val="00D162EC"/>
    <w:rsid w:val="00D16455"/>
    <w:rsid w:val="00D16894"/>
    <w:rsid w:val="00D16BD4"/>
    <w:rsid w:val="00D16D88"/>
    <w:rsid w:val="00D17032"/>
    <w:rsid w:val="00D17040"/>
    <w:rsid w:val="00D17BCE"/>
    <w:rsid w:val="00D200E9"/>
    <w:rsid w:val="00D2048E"/>
    <w:rsid w:val="00D20981"/>
    <w:rsid w:val="00D20B94"/>
    <w:rsid w:val="00D20DEE"/>
    <w:rsid w:val="00D211FA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C0B"/>
    <w:rsid w:val="00D25D4C"/>
    <w:rsid w:val="00D25F91"/>
    <w:rsid w:val="00D2603D"/>
    <w:rsid w:val="00D260D5"/>
    <w:rsid w:val="00D26130"/>
    <w:rsid w:val="00D267E7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12E3"/>
    <w:rsid w:val="00D3163E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6D7"/>
    <w:rsid w:val="00D409D8"/>
    <w:rsid w:val="00D40DBB"/>
    <w:rsid w:val="00D40DCE"/>
    <w:rsid w:val="00D4120B"/>
    <w:rsid w:val="00D41714"/>
    <w:rsid w:val="00D41AD2"/>
    <w:rsid w:val="00D41B98"/>
    <w:rsid w:val="00D41E36"/>
    <w:rsid w:val="00D4211B"/>
    <w:rsid w:val="00D42312"/>
    <w:rsid w:val="00D42611"/>
    <w:rsid w:val="00D4280B"/>
    <w:rsid w:val="00D4296F"/>
    <w:rsid w:val="00D4301E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3C7"/>
    <w:rsid w:val="00D457A5"/>
    <w:rsid w:val="00D457BF"/>
    <w:rsid w:val="00D45854"/>
    <w:rsid w:val="00D46113"/>
    <w:rsid w:val="00D46148"/>
    <w:rsid w:val="00D464B2"/>
    <w:rsid w:val="00D46D6C"/>
    <w:rsid w:val="00D4735B"/>
    <w:rsid w:val="00D47394"/>
    <w:rsid w:val="00D47409"/>
    <w:rsid w:val="00D47BFA"/>
    <w:rsid w:val="00D47C57"/>
    <w:rsid w:val="00D47DFD"/>
    <w:rsid w:val="00D50714"/>
    <w:rsid w:val="00D50821"/>
    <w:rsid w:val="00D508F5"/>
    <w:rsid w:val="00D50CBD"/>
    <w:rsid w:val="00D50FA4"/>
    <w:rsid w:val="00D51315"/>
    <w:rsid w:val="00D51698"/>
    <w:rsid w:val="00D5176D"/>
    <w:rsid w:val="00D517E4"/>
    <w:rsid w:val="00D519CA"/>
    <w:rsid w:val="00D51A9D"/>
    <w:rsid w:val="00D51AEE"/>
    <w:rsid w:val="00D51EA4"/>
    <w:rsid w:val="00D51F1D"/>
    <w:rsid w:val="00D51FBA"/>
    <w:rsid w:val="00D5212E"/>
    <w:rsid w:val="00D523D8"/>
    <w:rsid w:val="00D52949"/>
    <w:rsid w:val="00D52CD6"/>
    <w:rsid w:val="00D52DAC"/>
    <w:rsid w:val="00D533FA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2BA"/>
    <w:rsid w:val="00D56424"/>
    <w:rsid w:val="00D56509"/>
    <w:rsid w:val="00D5677E"/>
    <w:rsid w:val="00D567DF"/>
    <w:rsid w:val="00D56881"/>
    <w:rsid w:val="00D5696C"/>
    <w:rsid w:val="00D56AE1"/>
    <w:rsid w:val="00D56C7A"/>
    <w:rsid w:val="00D56D3D"/>
    <w:rsid w:val="00D56E7A"/>
    <w:rsid w:val="00D57268"/>
    <w:rsid w:val="00D57496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369"/>
    <w:rsid w:val="00D633E9"/>
    <w:rsid w:val="00D6346B"/>
    <w:rsid w:val="00D634C6"/>
    <w:rsid w:val="00D6355F"/>
    <w:rsid w:val="00D6361D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F"/>
    <w:rsid w:val="00D65DA8"/>
    <w:rsid w:val="00D661C3"/>
    <w:rsid w:val="00D66394"/>
    <w:rsid w:val="00D66477"/>
    <w:rsid w:val="00D6657D"/>
    <w:rsid w:val="00D665EB"/>
    <w:rsid w:val="00D66840"/>
    <w:rsid w:val="00D669F1"/>
    <w:rsid w:val="00D67372"/>
    <w:rsid w:val="00D673A2"/>
    <w:rsid w:val="00D67B4E"/>
    <w:rsid w:val="00D67BA1"/>
    <w:rsid w:val="00D67CD1"/>
    <w:rsid w:val="00D70209"/>
    <w:rsid w:val="00D7034B"/>
    <w:rsid w:val="00D7083C"/>
    <w:rsid w:val="00D70A4C"/>
    <w:rsid w:val="00D70AFA"/>
    <w:rsid w:val="00D70B1D"/>
    <w:rsid w:val="00D70C04"/>
    <w:rsid w:val="00D70E8C"/>
    <w:rsid w:val="00D7108F"/>
    <w:rsid w:val="00D712CE"/>
    <w:rsid w:val="00D71408"/>
    <w:rsid w:val="00D714B2"/>
    <w:rsid w:val="00D716E5"/>
    <w:rsid w:val="00D71701"/>
    <w:rsid w:val="00D71A03"/>
    <w:rsid w:val="00D71CF7"/>
    <w:rsid w:val="00D71D41"/>
    <w:rsid w:val="00D71F8A"/>
    <w:rsid w:val="00D72038"/>
    <w:rsid w:val="00D72099"/>
    <w:rsid w:val="00D72905"/>
    <w:rsid w:val="00D72929"/>
    <w:rsid w:val="00D72C06"/>
    <w:rsid w:val="00D72E65"/>
    <w:rsid w:val="00D72F4E"/>
    <w:rsid w:val="00D7320A"/>
    <w:rsid w:val="00D7328A"/>
    <w:rsid w:val="00D735D2"/>
    <w:rsid w:val="00D73905"/>
    <w:rsid w:val="00D73A0D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774F"/>
    <w:rsid w:val="00D777B4"/>
    <w:rsid w:val="00D77A14"/>
    <w:rsid w:val="00D8039C"/>
    <w:rsid w:val="00D80DF4"/>
    <w:rsid w:val="00D81138"/>
    <w:rsid w:val="00D81AD6"/>
    <w:rsid w:val="00D8203D"/>
    <w:rsid w:val="00D8223B"/>
    <w:rsid w:val="00D82392"/>
    <w:rsid w:val="00D8269A"/>
    <w:rsid w:val="00D827EB"/>
    <w:rsid w:val="00D8288C"/>
    <w:rsid w:val="00D82909"/>
    <w:rsid w:val="00D829E7"/>
    <w:rsid w:val="00D82CCC"/>
    <w:rsid w:val="00D8328A"/>
    <w:rsid w:val="00D836FA"/>
    <w:rsid w:val="00D83721"/>
    <w:rsid w:val="00D838B5"/>
    <w:rsid w:val="00D838D3"/>
    <w:rsid w:val="00D83AA0"/>
    <w:rsid w:val="00D83E67"/>
    <w:rsid w:val="00D83FD9"/>
    <w:rsid w:val="00D84334"/>
    <w:rsid w:val="00D846AA"/>
    <w:rsid w:val="00D846B6"/>
    <w:rsid w:val="00D847B8"/>
    <w:rsid w:val="00D84A9A"/>
    <w:rsid w:val="00D84DCA"/>
    <w:rsid w:val="00D85074"/>
    <w:rsid w:val="00D8531B"/>
    <w:rsid w:val="00D85365"/>
    <w:rsid w:val="00D85605"/>
    <w:rsid w:val="00D856FB"/>
    <w:rsid w:val="00D85CE6"/>
    <w:rsid w:val="00D8622C"/>
    <w:rsid w:val="00D86643"/>
    <w:rsid w:val="00D86684"/>
    <w:rsid w:val="00D8671E"/>
    <w:rsid w:val="00D8682F"/>
    <w:rsid w:val="00D86B05"/>
    <w:rsid w:val="00D86C77"/>
    <w:rsid w:val="00D86DBA"/>
    <w:rsid w:val="00D87799"/>
    <w:rsid w:val="00D87B7F"/>
    <w:rsid w:val="00D87D96"/>
    <w:rsid w:val="00D90017"/>
    <w:rsid w:val="00D9058E"/>
    <w:rsid w:val="00D9092F"/>
    <w:rsid w:val="00D90BA1"/>
    <w:rsid w:val="00D90F3C"/>
    <w:rsid w:val="00D911DD"/>
    <w:rsid w:val="00D9124C"/>
    <w:rsid w:val="00D91451"/>
    <w:rsid w:val="00D9151A"/>
    <w:rsid w:val="00D915FA"/>
    <w:rsid w:val="00D916D8"/>
    <w:rsid w:val="00D91993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782"/>
    <w:rsid w:val="00D94859"/>
    <w:rsid w:val="00D94C1D"/>
    <w:rsid w:val="00D94D94"/>
    <w:rsid w:val="00D94F3C"/>
    <w:rsid w:val="00D9501C"/>
    <w:rsid w:val="00D95553"/>
    <w:rsid w:val="00D95707"/>
    <w:rsid w:val="00D9581E"/>
    <w:rsid w:val="00D95DC0"/>
    <w:rsid w:val="00D95EBE"/>
    <w:rsid w:val="00D95EC0"/>
    <w:rsid w:val="00D965AD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2F2"/>
    <w:rsid w:val="00DA1728"/>
    <w:rsid w:val="00DA1885"/>
    <w:rsid w:val="00DA1E8C"/>
    <w:rsid w:val="00DA213E"/>
    <w:rsid w:val="00DA21AB"/>
    <w:rsid w:val="00DA266E"/>
    <w:rsid w:val="00DA2724"/>
    <w:rsid w:val="00DA2749"/>
    <w:rsid w:val="00DA2836"/>
    <w:rsid w:val="00DA2D9C"/>
    <w:rsid w:val="00DA2E4A"/>
    <w:rsid w:val="00DA3005"/>
    <w:rsid w:val="00DA30FE"/>
    <w:rsid w:val="00DA36BE"/>
    <w:rsid w:val="00DA36DC"/>
    <w:rsid w:val="00DA3C05"/>
    <w:rsid w:val="00DA409B"/>
    <w:rsid w:val="00DA4240"/>
    <w:rsid w:val="00DA43F2"/>
    <w:rsid w:val="00DA4640"/>
    <w:rsid w:val="00DA46AF"/>
    <w:rsid w:val="00DA4856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AA2"/>
    <w:rsid w:val="00DA7AAC"/>
    <w:rsid w:val="00DA7BD5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87"/>
    <w:rsid w:val="00DB282F"/>
    <w:rsid w:val="00DB3038"/>
    <w:rsid w:val="00DB3072"/>
    <w:rsid w:val="00DB30A6"/>
    <w:rsid w:val="00DB31BC"/>
    <w:rsid w:val="00DB350A"/>
    <w:rsid w:val="00DB3796"/>
    <w:rsid w:val="00DB386F"/>
    <w:rsid w:val="00DB3AD3"/>
    <w:rsid w:val="00DB3B3B"/>
    <w:rsid w:val="00DB417D"/>
    <w:rsid w:val="00DB4C2C"/>
    <w:rsid w:val="00DB4EE9"/>
    <w:rsid w:val="00DB5201"/>
    <w:rsid w:val="00DB56F9"/>
    <w:rsid w:val="00DB572B"/>
    <w:rsid w:val="00DB5B65"/>
    <w:rsid w:val="00DB5DDC"/>
    <w:rsid w:val="00DB6301"/>
    <w:rsid w:val="00DB6394"/>
    <w:rsid w:val="00DB6462"/>
    <w:rsid w:val="00DB66CB"/>
    <w:rsid w:val="00DB67FB"/>
    <w:rsid w:val="00DB68E4"/>
    <w:rsid w:val="00DB68F7"/>
    <w:rsid w:val="00DB6A3A"/>
    <w:rsid w:val="00DB7097"/>
    <w:rsid w:val="00DB719E"/>
    <w:rsid w:val="00DB723F"/>
    <w:rsid w:val="00DB7937"/>
    <w:rsid w:val="00DB79AE"/>
    <w:rsid w:val="00DB7BA0"/>
    <w:rsid w:val="00DB7BE3"/>
    <w:rsid w:val="00DB7C6A"/>
    <w:rsid w:val="00DC0400"/>
    <w:rsid w:val="00DC0517"/>
    <w:rsid w:val="00DC0DF8"/>
    <w:rsid w:val="00DC117A"/>
    <w:rsid w:val="00DC1201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79F"/>
    <w:rsid w:val="00DC3B1C"/>
    <w:rsid w:val="00DC3F66"/>
    <w:rsid w:val="00DC3FA0"/>
    <w:rsid w:val="00DC3FA1"/>
    <w:rsid w:val="00DC408A"/>
    <w:rsid w:val="00DC49D4"/>
    <w:rsid w:val="00DC4D8C"/>
    <w:rsid w:val="00DC4DAE"/>
    <w:rsid w:val="00DC50ED"/>
    <w:rsid w:val="00DC55CA"/>
    <w:rsid w:val="00DC581B"/>
    <w:rsid w:val="00DC5826"/>
    <w:rsid w:val="00DC59AC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8C3"/>
    <w:rsid w:val="00DD0C1E"/>
    <w:rsid w:val="00DD157E"/>
    <w:rsid w:val="00DD15B6"/>
    <w:rsid w:val="00DD1CF6"/>
    <w:rsid w:val="00DD1F6A"/>
    <w:rsid w:val="00DD242C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50B6"/>
    <w:rsid w:val="00DD5A91"/>
    <w:rsid w:val="00DD5D50"/>
    <w:rsid w:val="00DD5DD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A0B"/>
    <w:rsid w:val="00DE0A85"/>
    <w:rsid w:val="00DE0E80"/>
    <w:rsid w:val="00DE1C23"/>
    <w:rsid w:val="00DE1EE6"/>
    <w:rsid w:val="00DE22CC"/>
    <w:rsid w:val="00DE236E"/>
    <w:rsid w:val="00DE24BB"/>
    <w:rsid w:val="00DE2641"/>
    <w:rsid w:val="00DE29C8"/>
    <w:rsid w:val="00DE2ACC"/>
    <w:rsid w:val="00DE2E5E"/>
    <w:rsid w:val="00DE32FF"/>
    <w:rsid w:val="00DE34F4"/>
    <w:rsid w:val="00DE34FE"/>
    <w:rsid w:val="00DE35ED"/>
    <w:rsid w:val="00DE3768"/>
    <w:rsid w:val="00DE3869"/>
    <w:rsid w:val="00DE39FC"/>
    <w:rsid w:val="00DE3E6E"/>
    <w:rsid w:val="00DE428C"/>
    <w:rsid w:val="00DE4332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BA"/>
    <w:rsid w:val="00DE6984"/>
    <w:rsid w:val="00DE6CA9"/>
    <w:rsid w:val="00DE6E4C"/>
    <w:rsid w:val="00DE70FE"/>
    <w:rsid w:val="00DE785E"/>
    <w:rsid w:val="00DE7DE0"/>
    <w:rsid w:val="00DE7E9D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8DC"/>
    <w:rsid w:val="00DF3AFF"/>
    <w:rsid w:val="00DF42A8"/>
    <w:rsid w:val="00DF442E"/>
    <w:rsid w:val="00DF4443"/>
    <w:rsid w:val="00DF474A"/>
    <w:rsid w:val="00DF480D"/>
    <w:rsid w:val="00DF4B2B"/>
    <w:rsid w:val="00DF4DF0"/>
    <w:rsid w:val="00DF52A6"/>
    <w:rsid w:val="00DF54E9"/>
    <w:rsid w:val="00DF5754"/>
    <w:rsid w:val="00DF5B7D"/>
    <w:rsid w:val="00DF5F71"/>
    <w:rsid w:val="00DF6111"/>
    <w:rsid w:val="00DF66EE"/>
    <w:rsid w:val="00DF67A6"/>
    <w:rsid w:val="00DF69EE"/>
    <w:rsid w:val="00DF6C93"/>
    <w:rsid w:val="00DF6D4D"/>
    <w:rsid w:val="00DF7133"/>
    <w:rsid w:val="00DF7B07"/>
    <w:rsid w:val="00DF7C95"/>
    <w:rsid w:val="00DF7CA1"/>
    <w:rsid w:val="00DF7F48"/>
    <w:rsid w:val="00E0018F"/>
    <w:rsid w:val="00E0049B"/>
    <w:rsid w:val="00E00569"/>
    <w:rsid w:val="00E0078A"/>
    <w:rsid w:val="00E0084E"/>
    <w:rsid w:val="00E00932"/>
    <w:rsid w:val="00E00C7B"/>
    <w:rsid w:val="00E00CCC"/>
    <w:rsid w:val="00E00D9F"/>
    <w:rsid w:val="00E00E8E"/>
    <w:rsid w:val="00E0112D"/>
    <w:rsid w:val="00E011F4"/>
    <w:rsid w:val="00E0124E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3A2"/>
    <w:rsid w:val="00E05482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83C"/>
    <w:rsid w:val="00E0699A"/>
    <w:rsid w:val="00E06B48"/>
    <w:rsid w:val="00E071B2"/>
    <w:rsid w:val="00E07383"/>
    <w:rsid w:val="00E07964"/>
    <w:rsid w:val="00E07E97"/>
    <w:rsid w:val="00E10004"/>
    <w:rsid w:val="00E10240"/>
    <w:rsid w:val="00E106FC"/>
    <w:rsid w:val="00E1094E"/>
    <w:rsid w:val="00E10A67"/>
    <w:rsid w:val="00E10E14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83B"/>
    <w:rsid w:val="00E12C54"/>
    <w:rsid w:val="00E12DFF"/>
    <w:rsid w:val="00E1349D"/>
    <w:rsid w:val="00E13B47"/>
    <w:rsid w:val="00E13C94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2093C"/>
    <w:rsid w:val="00E2096A"/>
    <w:rsid w:val="00E2099B"/>
    <w:rsid w:val="00E20CCB"/>
    <w:rsid w:val="00E21297"/>
    <w:rsid w:val="00E216C7"/>
    <w:rsid w:val="00E21881"/>
    <w:rsid w:val="00E21B45"/>
    <w:rsid w:val="00E21ECB"/>
    <w:rsid w:val="00E220FA"/>
    <w:rsid w:val="00E222F2"/>
    <w:rsid w:val="00E2249B"/>
    <w:rsid w:val="00E22706"/>
    <w:rsid w:val="00E22D4B"/>
    <w:rsid w:val="00E22DE9"/>
    <w:rsid w:val="00E23097"/>
    <w:rsid w:val="00E231E5"/>
    <w:rsid w:val="00E23677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A89"/>
    <w:rsid w:val="00E24C60"/>
    <w:rsid w:val="00E24D58"/>
    <w:rsid w:val="00E25428"/>
    <w:rsid w:val="00E2596B"/>
    <w:rsid w:val="00E2600F"/>
    <w:rsid w:val="00E26189"/>
    <w:rsid w:val="00E266C8"/>
    <w:rsid w:val="00E26900"/>
    <w:rsid w:val="00E2700B"/>
    <w:rsid w:val="00E2706E"/>
    <w:rsid w:val="00E270E1"/>
    <w:rsid w:val="00E27415"/>
    <w:rsid w:val="00E27D69"/>
    <w:rsid w:val="00E300D4"/>
    <w:rsid w:val="00E3026D"/>
    <w:rsid w:val="00E306FD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909"/>
    <w:rsid w:val="00E32913"/>
    <w:rsid w:val="00E32D2E"/>
    <w:rsid w:val="00E32EE7"/>
    <w:rsid w:val="00E3311B"/>
    <w:rsid w:val="00E331F4"/>
    <w:rsid w:val="00E334DF"/>
    <w:rsid w:val="00E33655"/>
    <w:rsid w:val="00E336C8"/>
    <w:rsid w:val="00E33750"/>
    <w:rsid w:val="00E344DA"/>
    <w:rsid w:val="00E34A02"/>
    <w:rsid w:val="00E34B7E"/>
    <w:rsid w:val="00E356D8"/>
    <w:rsid w:val="00E35BFF"/>
    <w:rsid w:val="00E35F62"/>
    <w:rsid w:val="00E360F1"/>
    <w:rsid w:val="00E36485"/>
    <w:rsid w:val="00E3679C"/>
    <w:rsid w:val="00E36A24"/>
    <w:rsid w:val="00E36D0B"/>
    <w:rsid w:val="00E36FEC"/>
    <w:rsid w:val="00E371B7"/>
    <w:rsid w:val="00E37352"/>
    <w:rsid w:val="00E37952"/>
    <w:rsid w:val="00E37CA6"/>
    <w:rsid w:val="00E37E99"/>
    <w:rsid w:val="00E403C9"/>
    <w:rsid w:val="00E4050E"/>
    <w:rsid w:val="00E40628"/>
    <w:rsid w:val="00E40796"/>
    <w:rsid w:val="00E40C63"/>
    <w:rsid w:val="00E40D1D"/>
    <w:rsid w:val="00E4104E"/>
    <w:rsid w:val="00E41357"/>
    <w:rsid w:val="00E414A5"/>
    <w:rsid w:val="00E41D62"/>
    <w:rsid w:val="00E422BF"/>
    <w:rsid w:val="00E42379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E93"/>
    <w:rsid w:val="00E45400"/>
    <w:rsid w:val="00E455B6"/>
    <w:rsid w:val="00E456D9"/>
    <w:rsid w:val="00E4580D"/>
    <w:rsid w:val="00E45F8E"/>
    <w:rsid w:val="00E4602F"/>
    <w:rsid w:val="00E46998"/>
    <w:rsid w:val="00E46C0C"/>
    <w:rsid w:val="00E46F27"/>
    <w:rsid w:val="00E47400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7"/>
    <w:rsid w:val="00E510A4"/>
    <w:rsid w:val="00E51292"/>
    <w:rsid w:val="00E513E9"/>
    <w:rsid w:val="00E514D9"/>
    <w:rsid w:val="00E516C6"/>
    <w:rsid w:val="00E51CBA"/>
    <w:rsid w:val="00E51E63"/>
    <w:rsid w:val="00E51F06"/>
    <w:rsid w:val="00E5220A"/>
    <w:rsid w:val="00E52573"/>
    <w:rsid w:val="00E5275B"/>
    <w:rsid w:val="00E52AAD"/>
    <w:rsid w:val="00E52F74"/>
    <w:rsid w:val="00E53072"/>
    <w:rsid w:val="00E532EE"/>
    <w:rsid w:val="00E53401"/>
    <w:rsid w:val="00E534A3"/>
    <w:rsid w:val="00E535AA"/>
    <w:rsid w:val="00E53AD5"/>
    <w:rsid w:val="00E53CB5"/>
    <w:rsid w:val="00E53EFD"/>
    <w:rsid w:val="00E54604"/>
    <w:rsid w:val="00E54AD7"/>
    <w:rsid w:val="00E54BA5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48D"/>
    <w:rsid w:val="00E57E76"/>
    <w:rsid w:val="00E57F72"/>
    <w:rsid w:val="00E57FC4"/>
    <w:rsid w:val="00E60577"/>
    <w:rsid w:val="00E60725"/>
    <w:rsid w:val="00E609A6"/>
    <w:rsid w:val="00E60A18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2AB"/>
    <w:rsid w:val="00E62350"/>
    <w:rsid w:val="00E623C4"/>
    <w:rsid w:val="00E62401"/>
    <w:rsid w:val="00E62692"/>
    <w:rsid w:val="00E62888"/>
    <w:rsid w:val="00E62AC4"/>
    <w:rsid w:val="00E62B66"/>
    <w:rsid w:val="00E62F64"/>
    <w:rsid w:val="00E6353A"/>
    <w:rsid w:val="00E63F49"/>
    <w:rsid w:val="00E64017"/>
    <w:rsid w:val="00E6406E"/>
    <w:rsid w:val="00E64187"/>
    <w:rsid w:val="00E6421C"/>
    <w:rsid w:val="00E64846"/>
    <w:rsid w:val="00E64949"/>
    <w:rsid w:val="00E64E3F"/>
    <w:rsid w:val="00E64E71"/>
    <w:rsid w:val="00E64E84"/>
    <w:rsid w:val="00E6504C"/>
    <w:rsid w:val="00E65369"/>
    <w:rsid w:val="00E654FC"/>
    <w:rsid w:val="00E65B4A"/>
    <w:rsid w:val="00E65D5D"/>
    <w:rsid w:val="00E6623B"/>
    <w:rsid w:val="00E664E0"/>
    <w:rsid w:val="00E664FB"/>
    <w:rsid w:val="00E66596"/>
    <w:rsid w:val="00E66B73"/>
    <w:rsid w:val="00E66BA2"/>
    <w:rsid w:val="00E66D6E"/>
    <w:rsid w:val="00E66DDA"/>
    <w:rsid w:val="00E66ECE"/>
    <w:rsid w:val="00E66F98"/>
    <w:rsid w:val="00E67F5A"/>
    <w:rsid w:val="00E7010C"/>
    <w:rsid w:val="00E702D2"/>
    <w:rsid w:val="00E70498"/>
    <w:rsid w:val="00E70754"/>
    <w:rsid w:val="00E70F70"/>
    <w:rsid w:val="00E710BE"/>
    <w:rsid w:val="00E71107"/>
    <w:rsid w:val="00E71606"/>
    <w:rsid w:val="00E71B33"/>
    <w:rsid w:val="00E71D2D"/>
    <w:rsid w:val="00E71E71"/>
    <w:rsid w:val="00E72774"/>
    <w:rsid w:val="00E72793"/>
    <w:rsid w:val="00E72A67"/>
    <w:rsid w:val="00E72B5B"/>
    <w:rsid w:val="00E72CC9"/>
    <w:rsid w:val="00E72EB8"/>
    <w:rsid w:val="00E731B9"/>
    <w:rsid w:val="00E7364A"/>
    <w:rsid w:val="00E740CA"/>
    <w:rsid w:val="00E7425B"/>
    <w:rsid w:val="00E745F9"/>
    <w:rsid w:val="00E747E9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6171"/>
    <w:rsid w:val="00E76212"/>
    <w:rsid w:val="00E763A1"/>
    <w:rsid w:val="00E76AD2"/>
    <w:rsid w:val="00E773E9"/>
    <w:rsid w:val="00E77471"/>
    <w:rsid w:val="00E77D15"/>
    <w:rsid w:val="00E80274"/>
    <w:rsid w:val="00E8051D"/>
    <w:rsid w:val="00E80634"/>
    <w:rsid w:val="00E8069A"/>
    <w:rsid w:val="00E809AA"/>
    <w:rsid w:val="00E80D58"/>
    <w:rsid w:val="00E80EC2"/>
    <w:rsid w:val="00E815CA"/>
    <w:rsid w:val="00E81E26"/>
    <w:rsid w:val="00E83017"/>
    <w:rsid w:val="00E835EC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E77"/>
    <w:rsid w:val="00E84FF6"/>
    <w:rsid w:val="00E8563F"/>
    <w:rsid w:val="00E85E28"/>
    <w:rsid w:val="00E8635A"/>
    <w:rsid w:val="00E863DA"/>
    <w:rsid w:val="00E8649C"/>
    <w:rsid w:val="00E8661C"/>
    <w:rsid w:val="00E86649"/>
    <w:rsid w:val="00E8697F"/>
    <w:rsid w:val="00E86C15"/>
    <w:rsid w:val="00E86C56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9F9"/>
    <w:rsid w:val="00E91B7B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31F6"/>
    <w:rsid w:val="00E93973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C8E"/>
    <w:rsid w:val="00E9730F"/>
    <w:rsid w:val="00E97CCB"/>
    <w:rsid w:val="00E97F87"/>
    <w:rsid w:val="00EA0010"/>
    <w:rsid w:val="00EA022E"/>
    <w:rsid w:val="00EA0AE4"/>
    <w:rsid w:val="00EA0F92"/>
    <w:rsid w:val="00EA11A5"/>
    <w:rsid w:val="00EA14B8"/>
    <w:rsid w:val="00EA1563"/>
    <w:rsid w:val="00EA189C"/>
    <w:rsid w:val="00EA1B15"/>
    <w:rsid w:val="00EA1BD7"/>
    <w:rsid w:val="00EA257B"/>
    <w:rsid w:val="00EA29B1"/>
    <w:rsid w:val="00EA3094"/>
    <w:rsid w:val="00EA30CB"/>
    <w:rsid w:val="00EA315D"/>
    <w:rsid w:val="00EA3490"/>
    <w:rsid w:val="00EA3642"/>
    <w:rsid w:val="00EA3722"/>
    <w:rsid w:val="00EA373B"/>
    <w:rsid w:val="00EA38B1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3B7"/>
    <w:rsid w:val="00EA5520"/>
    <w:rsid w:val="00EA5E11"/>
    <w:rsid w:val="00EA6098"/>
    <w:rsid w:val="00EA6D6A"/>
    <w:rsid w:val="00EA6EA0"/>
    <w:rsid w:val="00EA750E"/>
    <w:rsid w:val="00EA782D"/>
    <w:rsid w:val="00EA7CDE"/>
    <w:rsid w:val="00EA7E6A"/>
    <w:rsid w:val="00EB00D1"/>
    <w:rsid w:val="00EB032D"/>
    <w:rsid w:val="00EB0376"/>
    <w:rsid w:val="00EB0382"/>
    <w:rsid w:val="00EB0BDD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4035"/>
    <w:rsid w:val="00EB4125"/>
    <w:rsid w:val="00EB4557"/>
    <w:rsid w:val="00EB46D7"/>
    <w:rsid w:val="00EB477C"/>
    <w:rsid w:val="00EB47CC"/>
    <w:rsid w:val="00EB4D54"/>
    <w:rsid w:val="00EB4DFB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B1D"/>
    <w:rsid w:val="00EB70C7"/>
    <w:rsid w:val="00EB7558"/>
    <w:rsid w:val="00EB77EA"/>
    <w:rsid w:val="00EB7811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C8A"/>
    <w:rsid w:val="00EC20FE"/>
    <w:rsid w:val="00EC2101"/>
    <w:rsid w:val="00EC277E"/>
    <w:rsid w:val="00EC2796"/>
    <w:rsid w:val="00EC2C96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3B"/>
    <w:rsid w:val="00EC451C"/>
    <w:rsid w:val="00EC47E0"/>
    <w:rsid w:val="00EC4D4D"/>
    <w:rsid w:val="00EC53FC"/>
    <w:rsid w:val="00EC5AE7"/>
    <w:rsid w:val="00EC5DF8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D01C1"/>
    <w:rsid w:val="00ED0204"/>
    <w:rsid w:val="00ED0383"/>
    <w:rsid w:val="00ED0747"/>
    <w:rsid w:val="00ED089E"/>
    <w:rsid w:val="00ED0B68"/>
    <w:rsid w:val="00ED0D47"/>
    <w:rsid w:val="00ED1171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83C"/>
    <w:rsid w:val="00ED3AB3"/>
    <w:rsid w:val="00ED3C6D"/>
    <w:rsid w:val="00ED3D26"/>
    <w:rsid w:val="00ED3D80"/>
    <w:rsid w:val="00ED42DE"/>
    <w:rsid w:val="00ED44FD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A6B"/>
    <w:rsid w:val="00ED6ED0"/>
    <w:rsid w:val="00ED6F38"/>
    <w:rsid w:val="00ED6FF7"/>
    <w:rsid w:val="00ED72B8"/>
    <w:rsid w:val="00ED73F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249"/>
    <w:rsid w:val="00EE14B9"/>
    <w:rsid w:val="00EE1876"/>
    <w:rsid w:val="00EE19BA"/>
    <w:rsid w:val="00EE1A50"/>
    <w:rsid w:val="00EE232F"/>
    <w:rsid w:val="00EE27A0"/>
    <w:rsid w:val="00EE2CD2"/>
    <w:rsid w:val="00EE2FAA"/>
    <w:rsid w:val="00EE310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6129"/>
    <w:rsid w:val="00EE625E"/>
    <w:rsid w:val="00EE6352"/>
    <w:rsid w:val="00EE6503"/>
    <w:rsid w:val="00EE65FC"/>
    <w:rsid w:val="00EE7155"/>
    <w:rsid w:val="00EE72BD"/>
    <w:rsid w:val="00EE7A35"/>
    <w:rsid w:val="00EE7B13"/>
    <w:rsid w:val="00EE7CDB"/>
    <w:rsid w:val="00EE7F43"/>
    <w:rsid w:val="00EF0124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42DD"/>
    <w:rsid w:val="00EF43F6"/>
    <w:rsid w:val="00EF4459"/>
    <w:rsid w:val="00EF472C"/>
    <w:rsid w:val="00EF477C"/>
    <w:rsid w:val="00EF48FC"/>
    <w:rsid w:val="00EF51EC"/>
    <w:rsid w:val="00EF55D7"/>
    <w:rsid w:val="00EF57D9"/>
    <w:rsid w:val="00EF5BFC"/>
    <w:rsid w:val="00EF5D0F"/>
    <w:rsid w:val="00EF5D5E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20C"/>
    <w:rsid w:val="00F0180D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369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98C"/>
    <w:rsid w:val="00F13A63"/>
    <w:rsid w:val="00F13B73"/>
    <w:rsid w:val="00F13E97"/>
    <w:rsid w:val="00F140C6"/>
    <w:rsid w:val="00F142F3"/>
    <w:rsid w:val="00F14A4B"/>
    <w:rsid w:val="00F14AEE"/>
    <w:rsid w:val="00F15344"/>
    <w:rsid w:val="00F1554F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DF2"/>
    <w:rsid w:val="00F21E5B"/>
    <w:rsid w:val="00F21E9A"/>
    <w:rsid w:val="00F21FA5"/>
    <w:rsid w:val="00F22100"/>
    <w:rsid w:val="00F2213A"/>
    <w:rsid w:val="00F2218A"/>
    <w:rsid w:val="00F221DF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EB0"/>
    <w:rsid w:val="00F265CA"/>
    <w:rsid w:val="00F2688F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B5"/>
    <w:rsid w:val="00F31DC7"/>
    <w:rsid w:val="00F31F33"/>
    <w:rsid w:val="00F31FD4"/>
    <w:rsid w:val="00F3252D"/>
    <w:rsid w:val="00F325E5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AE9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9E9"/>
    <w:rsid w:val="00F40B49"/>
    <w:rsid w:val="00F40D54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768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6F25"/>
    <w:rsid w:val="00F47540"/>
    <w:rsid w:val="00F475E9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6269"/>
    <w:rsid w:val="00F562D7"/>
    <w:rsid w:val="00F5634F"/>
    <w:rsid w:val="00F5636F"/>
    <w:rsid w:val="00F56574"/>
    <w:rsid w:val="00F56759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220"/>
    <w:rsid w:val="00F6155E"/>
    <w:rsid w:val="00F616EE"/>
    <w:rsid w:val="00F619A1"/>
    <w:rsid w:val="00F61C22"/>
    <w:rsid w:val="00F623AD"/>
    <w:rsid w:val="00F6243A"/>
    <w:rsid w:val="00F625A2"/>
    <w:rsid w:val="00F6277B"/>
    <w:rsid w:val="00F627BC"/>
    <w:rsid w:val="00F62E8F"/>
    <w:rsid w:val="00F62E97"/>
    <w:rsid w:val="00F63101"/>
    <w:rsid w:val="00F632AB"/>
    <w:rsid w:val="00F635FE"/>
    <w:rsid w:val="00F6365F"/>
    <w:rsid w:val="00F636E4"/>
    <w:rsid w:val="00F63959"/>
    <w:rsid w:val="00F63A6F"/>
    <w:rsid w:val="00F63CE1"/>
    <w:rsid w:val="00F640FE"/>
    <w:rsid w:val="00F6465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E1A"/>
    <w:rsid w:val="00F71FE7"/>
    <w:rsid w:val="00F7200A"/>
    <w:rsid w:val="00F7225A"/>
    <w:rsid w:val="00F7272A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F3"/>
    <w:rsid w:val="00F7545D"/>
    <w:rsid w:val="00F75E8B"/>
    <w:rsid w:val="00F75F72"/>
    <w:rsid w:val="00F75F94"/>
    <w:rsid w:val="00F765FD"/>
    <w:rsid w:val="00F766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06A"/>
    <w:rsid w:val="00F803F7"/>
    <w:rsid w:val="00F80695"/>
    <w:rsid w:val="00F80704"/>
    <w:rsid w:val="00F80707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E8"/>
    <w:rsid w:val="00F81B5C"/>
    <w:rsid w:val="00F82045"/>
    <w:rsid w:val="00F825C8"/>
    <w:rsid w:val="00F826CF"/>
    <w:rsid w:val="00F82CCB"/>
    <w:rsid w:val="00F83503"/>
    <w:rsid w:val="00F8353A"/>
    <w:rsid w:val="00F83B1B"/>
    <w:rsid w:val="00F83B9C"/>
    <w:rsid w:val="00F840E2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D92"/>
    <w:rsid w:val="00F85EEF"/>
    <w:rsid w:val="00F85F17"/>
    <w:rsid w:val="00F86BCA"/>
    <w:rsid w:val="00F86F3E"/>
    <w:rsid w:val="00F871A8"/>
    <w:rsid w:val="00F873FC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BE8"/>
    <w:rsid w:val="00F91C22"/>
    <w:rsid w:val="00F91E66"/>
    <w:rsid w:val="00F92116"/>
    <w:rsid w:val="00F921BD"/>
    <w:rsid w:val="00F92371"/>
    <w:rsid w:val="00F92F8D"/>
    <w:rsid w:val="00F93043"/>
    <w:rsid w:val="00F930DF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142"/>
    <w:rsid w:val="00FA026D"/>
    <w:rsid w:val="00FA02B7"/>
    <w:rsid w:val="00FA04A4"/>
    <w:rsid w:val="00FA086D"/>
    <w:rsid w:val="00FA0CF7"/>
    <w:rsid w:val="00FA0D89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09A"/>
    <w:rsid w:val="00FA334D"/>
    <w:rsid w:val="00FA400B"/>
    <w:rsid w:val="00FA4136"/>
    <w:rsid w:val="00FA42EE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9EF"/>
    <w:rsid w:val="00FA702D"/>
    <w:rsid w:val="00FA7115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42D8"/>
    <w:rsid w:val="00FB4581"/>
    <w:rsid w:val="00FB4691"/>
    <w:rsid w:val="00FB46B2"/>
    <w:rsid w:val="00FB48B7"/>
    <w:rsid w:val="00FB5247"/>
    <w:rsid w:val="00FB5883"/>
    <w:rsid w:val="00FB5941"/>
    <w:rsid w:val="00FB5E60"/>
    <w:rsid w:val="00FB6107"/>
    <w:rsid w:val="00FB622C"/>
    <w:rsid w:val="00FB6259"/>
    <w:rsid w:val="00FB62D0"/>
    <w:rsid w:val="00FB647A"/>
    <w:rsid w:val="00FB667F"/>
    <w:rsid w:val="00FB66E6"/>
    <w:rsid w:val="00FB69FE"/>
    <w:rsid w:val="00FB6A19"/>
    <w:rsid w:val="00FB6A83"/>
    <w:rsid w:val="00FB6B50"/>
    <w:rsid w:val="00FB707A"/>
    <w:rsid w:val="00FB7536"/>
    <w:rsid w:val="00FB7777"/>
    <w:rsid w:val="00FB78DD"/>
    <w:rsid w:val="00FB7A01"/>
    <w:rsid w:val="00FB7B16"/>
    <w:rsid w:val="00FB7C8D"/>
    <w:rsid w:val="00FC000E"/>
    <w:rsid w:val="00FC0317"/>
    <w:rsid w:val="00FC0693"/>
    <w:rsid w:val="00FC0AE8"/>
    <w:rsid w:val="00FC10B9"/>
    <w:rsid w:val="00FC115E"/>
    <w:rsid w:val="00FC116F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392"/>
    <w:rsid w:val="00FC5AE0"/>
    <w:rsid w:val="00FC5F43"/>
    <w:rsid w:val="00FC60F5"/>
    <w:rsid w:val="00FC6176"/>
    <w:rsid w:val="00FC6468"/>
    <w:rsid w:val="00FC679D"/>
    <w:rsid w:val="00FC6F0F"/>
    <w:rsid w:val="00FC73B3"/>
    <w:rsid w:val="00FC7912"/>
    <w:rsid w:val="00FC7CAA"/>
    <w:rsid w:val="00FD013C"/>
    <w:rsid w:val="00FD0172"/>
    <w:rsid w:val="00FD0216"/>
    <w:rsid w:val="00FD051D"/>
    <w:rsid w:val="00FD0629"/>
    <w:rsid w:val="00FD06D6"/>
    <w:rsid w:val="00FD0737"/>
    <w:rsid w:val="00FD0C74"/>
    <w:rsid w:val="00FD0C7F"/>
    <w:rsid w:val="00FD0DBF"/>
    <w:rsid w:val="00FD17F3"/>
    <w:rsid w:val="00FD1892"/>
    <w:rsid w:val="00FD283F"/>
    <w:rsid w:val="00FD29AD"/>
    <w:rsid w:val="00FD29BD"/>
    <w:rsid w:val="00FD2A08"/>
    <w:rsid w:val="00FD2A71"/>
    <w:rsid w:val="00FD2AC6"/>
    <w:rsid w:val="00FD302E"/>
    <w:rsid w:val="00FD3086"/>
    <w:rsid w:val="00FD31DB"/>
    <w:rsid w:val="00FD39E5"/>
    <w:rsid w:val="00FD3EA3"/>
    <w:rsid w:val="00FD4018"/>
    <w:rsid w:val="00FD4723"/>
    <w:rsid w:val="00FD49CB"/>
    <w:rsid w:val="00FD4CF8"/>
    <w:rsid w:val="00FD57C7"/>
    <w:rsid w:val="00FD5D09"/>
    <w:rsid w:val="00FD5E24"/>
    <w:rsid w:val="00FD5FF7"/>
    <w:rsid w:val="00FD6134"/>
    <w:rsid w:val="00FD64C6"/>
    <w:rsid w:val="00FD6D6A"/>
    <w:rsid w:val="00FD70BB"/>
    <w:rsid w:val="00FD734B"/>
    <w:rsid w:val="00FD73D6"/>
    <w:rsid w:val="00FD7A8D"/>
    <w:rsid w:val="00FD7BA7"/>
    <w:rsid w:val="00FD7C54"/>
    <w:rsid w:val="00FD7C85"/>
    <w:rsid w:val="00FD7F7D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4A"/>
    <w:rsid w:val="00FE45D7"/>
    <w:rsid w:val="00FE486E"/>
    <w:rsid w:val="00FE4B48"/>
    <w:rsid w:val="00FE4BE4"/>
    <w:rsid w:val="00FE4E49"/>
    <w:rsid w:val="00FE517F"/>
    <w:rsid w:val="00FE5592"/>
    <w:rsid w:val="00FE59B0"/>
    <w:rsid w:val="00FE5B32"/>
    <w:rsid w:val="00FE5CD1"/>
    <w:rsid w:val="00FE5E7E"/>
    <w:rsid w:val="00FE60F5"/>
    <w:rsid w:val="00FE65CC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26C5B-DF64-44B4-B08E-2B6DBF2BF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92</Pages>
  <Words>19989</Words>
  <Characters>85506</Characters>
  <Application>Microsoft Office Word</Application>
  <DocSecurity>0</DocSecurity>
  <Lines>712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2020-02-23T02:38:00Z</cp:lastPrinted>
  <dcterms:created xsi:type="dcterms:W3CDTF">2020-02-26T05:57:00Z</dcterms:created>
  <dcterms:modified xsi:type="dcterms:W3CDTF">2020-02-26T05:59:00Z</dcterms:modified>
</cp:coreProperties>
</file>