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43BF5" w14:textId="03C1E8DE" w:rsidR="001C00CB" w:rsidRPr="00EC0020" w:rsidRDefault="00A30A40" w:rsidP="001A5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  <w:bookmarkStart w:id="0" w:name="_GoBack"/>
      <w:bookmarkEnd w:id="0"/>
      <w:r>
        <w:rPr>
          <w:rFonts w:ascii="Angsana New" w:hAnsi="Angsana New"/>
          <w:sz w:val="28"/>
          <w:szCs w:val="28"/>
          <w:cs/>
        </w:rPr>
        <w:tab/>
      </w:r>
      <w:r w:rsidR="00682B63" w:rsidRPr="00EC0020">
        <w:rPr>
          <w:rFonts w:ascii="Angsana New" w:hAnsi="Angsana New"/>
          <w:sz w:val="28"/>
          <w:szCs w:val="28"/>
          <w:cs/>
        </w:rPr>
        <w:t>หมายเหตุประกอบ</w:t>
      </w:r>
      <w:r w:rsidR="001C00CB">
        <w:rPr>
          <w:rFonts w:ascii="Angsana New" w:hAnsi="Angsana New" w:hint="cs"/>
          <w:sz w:val="28"/>
          <w:szCs w:val="28"/>
          <w:cs/>
        </w:rPr>
        <w:t>งบการเงิน</w:t>
      </w:r>
      <w:r w:rsidR="00682B63" w:rsidRPr="00EC0020">
        <w:rPr>
          <w:rFonts w:ascii="Angsana New" w:hAnsi="Angsana New"/>
          <w:sz w:val="28"/>
          <w:szCs w:val="28"/>
          <w:cs/>
        </w:rPr>
        <w:t>เป็นส่วนหนึ่งของ</w:t>
      </w:r>
      <w:r w:rsidR="001C00CB">
        <w:rPr>
          <w:rFonts w:ascii="Angsana New" w:hAnsi="Angsana New" w:hint="cs"/>
          <w:sz w:val="28"/>
          <w:szCs w:val="28"/>
          <w:cs/>
        </w:rPr>
        <w:t>งบการเงิน</w:t>
      </w:r>
      <w:r w:rsidR="00682B63" w:rsidRPr="00EC0020">
        <w:rPr>
          <w:rFonts w:ascii="Angsana New" w:hAnsi="Angsana New"/>
          <w:sz w:val="28"/>
          <w:szCs w:val="28"/>
          <w:cs/>
        </w:rPr>
        <w:t>นี้</w:t>
      </w:r>
    </w:p>
    <w:p w14:paraId="6E7155F0" w14:textId="40456D00" w:rsidR="001C00CB" w:rsidRDefault="001C00CB" w:rsidP="001A52F6">
      <w:pPr>
        <w:pStyle w:val="FSNoteNumbered"/>
        <w:numPr>
          <w:ilvl w:val="0"/>
          <w:numId w:val="17"/>
        </w:numPr>
        <w:spacing w:after="0"/>
        <w:ind w:left="547" w:hanging="547"/>
        <w:rPr>
          <w:rFonts w:asciiTheme="majorBidi" w:hAnsiTheme="majorBidi"/>
          <w:b/>
          <w:bCs/>
          <w:u w:val="none"/>
          <w:cs/>
        </w:rPr>
      </w:pPr>
      <w:r w:rsidRPr="00024623">
        <w:rPr>
          <w:rFonts w:asciiTheme="majorBidi" w:hAnsiTheme="majorBidi" w:cstheme="majorBidi"/>
          <w:b/>
          <w:bCs/>
          <w:u w:val="none"/>
          <w:cs/>
        </w:rPr>
        <w:t>ข้อมูลทั่วไป</w:t>
      </w:r>
    </w:p>
    <w:p w14:paraId="427365CD" w14:textId="7C0D5E65" w:rsidR="001C00CB" w:rsidRPr="001A52F6" w:rsidRDefault="001C00CB" w:rsidP="001A52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บริษัท ไทยเศรษฐกิจประกันภัย จำกัด (มหาชน)  (“บริษัท”) จดทะเบียนเป็นบริษัทจำกัดในประเทศไทยเมื่อวันที่ </w:t>
      </w:r>
      <w:r w:rsidRPr="001A52F6">
        <w:rPr>
          <w:rFonts w:ascii="Angsana New" w:hAnsi="Angsana New"/>
          <w:spacing w:val="-2"/>
          <w:sz w:val="28"/>
          <w:szCs w:val="28"/>
        </w:rPr>
        <w:t>31</w:t>
      </w: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 w:rsidRPr="001A52F6">
        <w:rPr>
          <w:rFonts w:ascii="Angsana New" w:hAnsi="Angsana New"/>
          <w:spacing w:val="-2"/>
          <w:sz w:val="28"/>
          <w:szCs w:val="28"/>
        </w:rPr>
        <w:t>2485</w:t>
      </w: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 ต่อมาเมื่อวันที่ </w:t>
      </w:r>
      <w:r w:rsidRPr="001A52F6">
        <w:rPr>
          <w:rFonts w:ascii="Angsana New" w:hAnsi="Angsana New"/>
          <w:spacing w:val="-2"/>
          <w:sz w:val="28"/>
          <w:szCs w:val="28"/>
        </w:rPr>
        <w:t>1</w:t>
      </w: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Pr="001A52F6">
        <w:rPr>
          <w:rFonts w:ascii="Angsana New" w:hAnsi="Angsana New"/>
          <w:spacing w:val="-2"/>
          <w:sz w:val="28"/>
          <w:szCs w:val="28"/>
        </w:rPr>
        <w:t>2534</w:t>
      </w: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 หุ้นสามัญของบริษัทได้รับอนุญาตให้เป็นหลักทรัพย์จดทะเบียนในตลาดหลักทรัพย์แห่งประเทศไทยและได้แปรสภาพเป็นบริษัทมหาชนเมื่อ </w:t>
      </w:r>
      <w:r w:rsidRPr="001A52F6">
        <w:rPr>
          <w:rFonts w:ascii="Angsana New" w:hAnsi="Angsana New"/>
          <w:spacing w:val="-2"/>
          <w:sz w:val="28"/>
          <w:szCs w:val="28"/>
        </w:rPr>
        <w:t>1</w:t>
      </w: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 เมษายน </w:t>
      </w:r>
      <w:r w:rsidRPr="001A52F6">
        <w:rPr>
          <w:rFonts w:ascii="Angsana New" w:hAnsi="Angsana New"/>
          <w:spacing w:val="-2"/>
          <w:sz w:val="28"/>
          <w:szCs w:val="28"/>
        </w:rPr>
        <w:t>2536</w:t>
      </w: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 บริษัทดำเนินธุรกิจหลักเกี่ยวกับการรับประกันวินาศภัย</w:t>
      </w:r>
    </w:p>
    <w:p w14:paraId="32B459C9" w14:textId="132027B2" w:rsidR="001C00CB" w:rsidRPr="001A52F6" w:rsidRDefault="001C00CB" w:rsidP="001A52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1A52F6">
        <w:rPr>
          <w:rFonts w:ascii="Angsana New" w:hAnsi="Angsana New"/>
          <w:spacing w:val="-2"/>
          <w:sz w:val="28"/>
          <w:szCs w:val="28"/>
        </w:rPr>
        <w:t xml:space="preserve">31 </w:t>
      </w: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1A52F6">
        <w:rPr>
          <w:rFonts w:ascii="Angsana New" w:hAnsi="Angsana New"/>
          <w:spacing w:val="-2"/>
          <w:sz w:val="28"/>
          <w:szCs w:val="28"/>
        </w:rPr>
        <w:t xml:space="preserve">2562 </w:t>
      </w: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1A52F6">
        <w:rPr>
          <w:rFonts w:ascii="Angsana New" w:hAnsi="Angsana New"/>
          <w:spacing w:val="-2"/>
          <w:sz w:val="28"/>
          <w:szCs w:val="28"/>
        </w:rPr>
        <w:t xml:space="preserve">2561 </w:t>
      </w: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บริษัทมี </w:t>
      </w:r>
      <w:r w:rsidR="006A75F0" w:rsidRPr="001A52F6">
        <w:rPr>
          <w:rFonts w:ascii="Angsana New" w:hAnsi="Angsana New"/>
          <w:spacing w:val="-2"/>
          <w:sz w:val="28"/>
          <w:szCs w:val="28"/>
        </w:rPr>
        <w:t>14</w:t>
      </w:r>
      <w:r w:rsidRPr="001A52F6">
        <w:rPr>
          <w:rFonts w:ascii="Angsana New" w:hAnsi="Angsana New"/>
          <w:spacing w:val="-2"/>
          <w:sz w:val="28"/>
          <w:szCs w:val="28"/>
        </w:rPr>
        <w:t xml:space="preserve"> </w:t>
      </w: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สาขา และ </w:t>
      </w:r>
      <w:r w:rsidR="002F40C3" w:rsidRPr="001A52F6">
        <w:rPr>
          <w:rFonts w:ascii="Angsana New" w:hAnsi="Angsana New"/>
          <w:spacing w:val="-2"/>
          <w:sz w:val="28"/>
          <w:szCs w:val="28"/>
        </w:rPr>
        <w:t>18</w:t>
      </w:r>
      <w:r w:rsidRPr="001A52F6">
        <w:rPr>
          <w:rFonts w:ascii="Angsana New" w:hAnsi="Angsana New"/>
          <w:spacing w:val="-2"/>
          <w:sz w:val="28"/>
          <w:szCs w:val="28"/>
        </w:rPr>
        <w:t xml:space="preserve"> </w:t>
      </w:r>
      <w:r w:rsidRPr="001A52F6">
        <w:rPr>
          <w:rFonts w:ascii="Angsana New" w:hAnsi="Angsana New"/>
          <w:spacing w:val="-2"/>
          <w:sz w:val="28"/>
          <w:szCs w:val="28"/>
          <w:cs/>
        </w:rPr>
        <w:t>สาขา ตามลำดับ</w:t>
      </w:r>
    </w:p>
    <w:p w14:paraId="635C552F" w14:textId="7519EACE" w:rsidR="001C00CB" w:rsidRPr="001A52F6" w:rsidRDefault="001C00CB" w:rsidP="001A52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ที่อยู่ของบริษัทตามที่จดทะเบียนตั้งอยู่เลขที่ </w:t>
      </w:r>
      <w:r w:rsidR="00DB37DB" w:rsidRPr="001A52F6">
        <w:rPr>
          <w:rFonts w:ascii="Angsana New" w:hAnsi="Angsana New"/>
          <w:spacing w:val="-2"/>
          <w:sz w:val="28"/>
          <w:szCs w:val="28"/>
        </w:rPr>
        <w:t xml:space="preserve">87  </w:t>
      </w:r>
      <w:r w:rsidR="00DB37DB" w:rsidRPr="001A52F6">
        <w:rPr>
          <w:rFonts w:ascii="Angsana New" w:hAnsi="Angsana New"/>
          <w:spacing w:val="-2"/>
          <w:sz w:val="28"/>
          <w:szCs w:val="28"/>
          <w:cs/>
        </w:rPr>
        <w:t>ตึก</w:t>
      </w:r>
      <w:r w:rsidR="00984ABD" w:rsidRPr="001A52F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B37DB" w:rsidRPr="001A52F6">
        <w:rPr>
          <w:rFonts w:ascii="Angsana New" w:hAnsi="Angsana New"/>
          <w:spacing w:val="-2"/>
          <w:sz w:val="28"/>
          <w:szCs w:val="28"/>
          <w:cs/>
        </w:rPr>
        <w:t>เอ็ม</w:t>
      </w:r>
      <w:r w:rsidR="002F40C3" w:rsidRPr="001A52F6">
        <w:rPr>
          <w:rFonts w:ascii="Angsana New" w:hAnsi="Angsana New"/>
          <w:spacing w:val="-2"/>
          <w:sz w:val="28"/>
          <w:szCs w:val="28"/>
        </w:rPr>
        <w:t xml:space="preserve">. </w:t>
      </w:r>
      <w:r w:rsidR="00DB37DB" w:rsidRPr="001A52F6">
        <w:rPr>
          <w:rFonts w:ascii="Angsana New" w:hAnsi="Angsana New"/>
          <w:spacing w:val="-2"/>
          <w:sz w:val="28"/>
          <w:szCs w:val="28"/>
          <w:cs/>
        </w:rPr>
        <w:t xml:space="preserve">ไทย </w:t>
      </w:r>
      <w:r w:rsidR="002F40C3" w:rsidRPr="001A52F6">
        <w:rPr>
          <w:rFonts w:ascii="Angsana New" w:hAnsi="Angsana New" w:hint="cs"/>
          <w:spacing w:val="-2"/>
          <w:sz w:val="28"/>
          <w:szCs w:val="28"/>
          <w:cs/>
        </w:rPr>
        <w:t xml:space="preserve">ทาวเวอร์ </w:t>
      </w:r>
      <w:r w:rsidR="00DB37DB" w:rsidRPr="001A52F6">
        <w:rPr>
          <w:rFonts w:ascii="Angsana New" w:hAnsi="Angsana New"/>
          <w:spacing w:val="-2"/>
          <w:sz w:val="28"/>
          <w:szCs w:val="28"/>
          <w:cs/>
        </w:rPr>
        <w:t>ออล</w:t>
      </w:r>
      <w:r w:rsidR="002F40C3" w:rsidRPr="001A52F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B37DB" w:rsidRPr="001A52F6">
        <w:rPr>
          <w:rFonts w:ascii="Angsana New" w:hAnsi="Angsana New"/>
          <w:spacing w:val="-2"/>
          <w:sz w:val="28"/>
          <w:szCs w:val="28"/>
          <w:cs/>
        </w:rPr>
        <w:t>ซีซั่น</w:t>
      </w:r>
      <w:r w:rsidR="002F40C3" w:rsidRPr="001A52F6">
        <w:rPr>
          <w:rFonts w:ascii="Angsana New" w:hAnsi="Angsana New" w:hint="cs"/>
          <w:spacing w:val="-2"/>
          <w:sz w:val="28"/>
          <w:szCs w:val="28"/>
          <w:cs/>
        </w:rPr>
        <w:t xml:space="preserve">ส์ </w:t>
      </w:r>
      <w:r w:rsidR="00DB37DB" w:rsidRPr="001A52F6">
        <w:rPr>
          <w:rFonts w:ascii="Angsana New" w:hAnsi="Angsana New"/>
          <w:spacing w:val="-2"/>
          <w:sz w:val="28"/>
          <w:szCs w:val="28"/>
          <w:cs/>
        </w:rPr>
        <w:t>เพลส ชั้น</w:t>
      </w:r>
      <w:r w:rsidR="002F40C3" w:rsidRPr="001A52F6">
        <w:rPr>
          <w:rFonts w:ascii="Angsana New" w:hAnsi="Angsana New" w:hint="cs"/>
          <w:spacing w:val="-2"/>
          <w:sz w:val="28"/>
          <w:szCs w:val="28"/>
          <w:cs/>
        </w:rPr>
        <w:t xml:space="preserve">ที่ </w:t>
      </w:r>
      <w:r w:rsidR="00DB37DB" w:rsidRPr="001A52F6">
        <w:rPr>
          <w:rFonts w:ascii="Angsana New" w:hAnsi="Angsana New"/>
          <w:spacing w:val="-2"/>
          <w:sz w:val="28"/>
          <w:szCs w:val="28"/>
        </w:rPr>
        <w:t xml:space="preserve">15 </w:t>
      </w:r>
      <w:r w:rsidR="002F40C3" w:rsidRPr="001A52F6">
        <w:rPr>
          <w:rFonts w:ascii="Angsana New" w:hAnsi="Angsana New" w:hint="cs"/>
          <w:spacing w:val="-2"/>
          <w:sz w:val="28"/>
          <w:szCs w:val="28"/>
          <w:cs/>
        </w:rPr>
        <w:t>ห้องเลข</w:t>
      </w:r>
      <w:r w:rsidR="00DB37DB" w:rsidRPr="001A52F6">
        <w:rPr>
          <w:rFonts w:ascii="Angsana New" w:hAnsi="Angsana New"/>
          <w:spacing w:val="-2"/>
          <w:sz w:val="28"/>
          <w:szCs w:val="28"/>
          <w:cs/>
        </w:rPr>
        <w:t xml:space="preserve">ที่ </w:t>
      </w:r>
      <w:r w:rsidR="00DB37DB" w:rsidRPr="001A52F6">
        <w:rPr>
          <w:rFonts w:ascii="Angsana New" w:hAnsi="Angsana New"/>
          <w:spacing w:val="-2"/>
          <w:sz w:val="28"/>
          <w:szCs w:val="28"/>
        </w:rPr>
        <w:t>1</w:t>
      </w:r>
      <w:r w:rsidR="002F40C3" w:rsidRPr="001A52F6">
        <w:rPr>
          <w:rFonts w:ascii="Angsana New" w:hAnsi="Angsana New" w:hint="cs"/>
          <w:spacing w:val="-2"/>
          <w:sz w:val="28"/>
          <w:szCs w:val="28"/>
          <w:cs/>
        </w:rPr>
        <w:t xml:space="preserve"> และ </w:t>
      </w:r>
      <w:r w:rsidR="00DB37DB" w:rsidRPr="001A52F6">
        <w:rPr>
          <w:rFonts w:ascii="Angsana New" w:hAnsi="Angsana New"/>
          <w:spacing w:val="-2"/>
          <w:sz w:val="28"/>
          <w:szCs w:val="28"/>
        </w:rPr>
        <w:t xml:space="preserve">4-6 </w:t>
      </w:r>
      <w:r w:rsidR="00DB37DB" w:rsidRPr="001A52F6">
        <w:rPr>
          <w:rFonts w:ascii="Angsana New" w:hAnsi="Angsana New"/>
          <w:spacing w:val="-2"/>
          <w:sz w:val="28"/>
          <w:szCs w:val="28"/>
          <w:cs/>
        </w:rPr>
        <w:t>ถนนวิทย</w:t>
      </w:r>
      <w:r w:rsidR="002F40C3" w:rsidRPr="001A52F6">
        <w:rPr>
          <w:rFonts w:ascii="Angsana New" w:hAnsi="Angsana New" w:hint="cs"/>
          <w:spacing w:val="-2"/>
          <w:sz w:val="28"/>
          <w:szCs w:val="28"/>
          <w:cs/>
        </w:rPr>
        <w:t>ุ</w:t>
      </w:r>
      <w:r w:rsidR="00DB37DB" w:rsidRPr="001A52F6">
        <w:rPr>
          <w:rFonts w:ascii="Angsana New" w:hAnsi="Angsana New"/>
          <w:spacing w:val="-2"/>
          <w:sz w:val="28"/>
          <w:szCs w:val="28"/>
        </w:rPr>
        <w:t xml:space="preserve"> </w:t>
      </w:r>
      <w:r w:rsidR="00DB37DB" w:rsidRPr="001A52F6">
        <w:rPr>
          <w:rFonts w:ascii="Angsana New" w:hAnsi="Angsana New"/>
          <w:spacing w:val="-2"/>
          <w:sz w:val="28"/>
          <w:szCs w:val="28"/>
          <w:cs/>
        </w:rPr>
        <w:t xml:space="preserve">แขวงลุมพินี เขตปทุมวัน </w:t>
      </w:r>
      <w:r w:rsidRPr="001A52F6">
        <w:rPr>
          <w:rFonts w:ascii="Angsana New" w:hAnsi="Angsana New"/>
          <w:spacing w:val="-2"/>
          <w:sz w:val="28"/>
          <w:szCs w:val="28"/>
          <w:cs/>
        </w:rPr>
        <w:t>กรุงเทพมหานคร ประเทศไท</w:t>
      </w:r>
      <w:r w:rsidRPr="001A52F6">
        <w:rPr>
          <w:rFonts w:ascii="Angsana New" w:hAnsi="Angsana New" w:hint="cs"/>
          <w:spacing w:val="-2"/>
          <w:sz w:val="28"/>
          <w:szCs w:val="28"/>
          <w:cs/>
        </w:rPr>
        <w:t>ย</w:t>
      </w:r>
    </w:p>
    <w:p w14:paraId="3D195C83" w14:textId="3AF6067C" w:rsidR="00DB1EE4" w:rsidRPr="001A52F6" w:rsidRDefault="00DE66E6" w:rsidP="0076201C">
      <w:pPr>
        <w:pStyle w:val="FSNoteNumbered"/>
        <w:numPr>
          <w:ilvl w:val="0"/>
          <w:numId w:val="0"/>
        </w:numPr>
        <w:spacing w:after="0"/>
        <w:ind w:left="547"/>
        <w:rPr>
          <w:rFonts w:asciiTheme="majorBidi" w:hAnsiTheme="majorBidi" w:cstheme="majorBidi"/>
          <w:b/>
          <w:bCs/>
          <w:u w:val="none"/>
          <w:cs/>
        </w:rPr>
      </w:pPr>
      <w:r w:rsidRPr="001A52F6">
        <w:rPr>
          <w:rFonts w:asciiTheme="majorBidi" w:hAnsiTheme="majorBidi" w:cstheme="majorBidi"/>
          <w:b/>
          <w:bCs/>
          <w:u w:val="none"/>
          <w:cs/>
        </w:rPr>
        <w:t>สถานะของบริษัท</w:t>
      </w:r>
      <w:bookmarkStart w:id="1" w:name="_Hlk24232674"/>
    </w:p>
    <w:bookmarkEnd w:id="1"/>
    <w:p w14:paraId="0011E270" w14:textId="7F60EAE2" w:rsidR="00B00E24" w:rsidRPr="001A52F6" w:rsidRDefault="00B00E24" w:rsidP="001A52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ตั้งแต่เดือนเมษายน </w:t>
      </w:r>
      <w:r w:rsidRPr="001A52F6">
        <w:rPr>
          <w:rFonts w:ascii="Angsana New" w:hAnsi="Angsana New"/>
          <w:spacing w:val="-2"/>
          <w:sz w:val="28"/>
          <w:szCs w:val="28"/>
        </w:rPr>
        <w:t>2557</w:t>
      </w: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 บริษัทไม่สามารถดำรงสินทรัพย์หนุนหลังของบริษัทให้เพียงพออย่างต่อเนื่องตามที่กำหนดในพระราชบัญญัติประกันวินาศภัย (ฉบับที่ </w:t>
      </w:r>
      <w:r w:rsidRPr="001A52F6">
        <w:rPr>
          <w:rFonts w:ascii="Angsana New" w:hAnsi="Angsana New"/>
          <w:spacing w:val="-2"/>
          <w:sz w:val="28"/>
          <w:szCs w:val="28"/>
        </w:rPr>
        <w:t>2</w:t>
      </w: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) พ.ศ. </w:t>
      </w:r>
      <w:r w:rsidRPr="001A52F6">
        <w:rPr>
          <w:rFonts w:ascii="Angsana New" w:hAnsi="Angsana New"/>
          <w:spacing w:val="-2"/>
          <w:sz w:val="28"/>
          <w:szCs w:val="28"/>
        </w:rPr>
        <w:t>2551</w:t>
      </w: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 บริษัทได้จ่ายค่าปรับตามที่ได้รับแจ้งจาก</w:t>
      </w:r>
      <w:r w:rsidR="00D957B0" w:rsidRPr="001A52F6">
        <w:rPr>
          <w:rFonts w:ascii="Angsana New" w:hAnsi="Angsana New"/>
          <w:spacing w:val="-2"/>
          <w:sz w:val="28"/>
          <w:szCs w:val="28"/>
          <w:cs/>
        </w:rPr>
        <w:t>สำนักงานคณะกรรมการกำกับและส่งเสริม</w:t>
      </w:r>
      <w:r w:rsidR="00D957B0" w:rsidRPr="001A52F6">
        <w:rPr>
          <w:rFonts w:ascii="Angsana New" w:hAnsi="Angsana New"/>
          <w:spacing w:val="-2"/>
          <w:sz w:val="28"/>
          <w:szCs w:val="28"/>
        </w:rPr>
        <w:t xml:space="preserve"> </w:t>
      </w:r>
      <w:r w:rsidR="00D957B0" w:rsidRPr="001A52F6">
        <w:rPr>
          <w:rFonts w:ascii="Angsana New" w:hAnsi="Angsana New"/>
          <w:spacing w:val="-2"/>
          <w:sz w:val="28"/>
          <w:szCs w:val="28"/>
          <w:cs/>
        </w:rPr>
        <w:t>การประกอบธุรกิจประกันภัย (“คปภ.”)</w:t>
      </w:r>
      <w:r w:rsidR="00D957B0" w:rsidRPr="001A52F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1A52F6">
        <w:rPr>
          <w:rFonts w:ascii="Angsana New" w:hAnsi="Angsana New"/>
          <w:spacing w:val="-2"/>
          <w:sz w:val="28"/>
          <w:szCs w:val="28"/>
          <w:cs/>
        </w:rPr>
        <w:t>อย่างครบถ้วน ฝ่ายบริหารของบริษัทได้ดำเนินการอย่างต่อเนื่องเพื่อให้สินทรัพย์หนุนหลังเพียงพอตามที่กฎหมายกำหนด โดยมีการดำเนินการหาแหล่งเงินทุนจากการกู้ยืมกรรมการและการเพิ่มทุน เพื่อดำรงสินทรัพย์หนุนหลังของบริษัทให้มีจำนวนไม่น้อยกว่าที่กำหนดตามกฎหมายว่าด้วยการประกันวินาศภัยโดย</w:t>
      </w:r>
    </w:p>
    <w:p w14:paraId="49289C4F" w14:textId="04B282F8" w:rsidR="00B00E24" w:rsidRPr="00B00E24" w:rsidRDefault="00B00E24" w:rsidP="001A52F6">
      <w:pPr>
        <w:pStyle w:val="ListParagraph"/>
        <w:widowControl w:val="0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990" w:hanging="45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00E24">
        <w:rPr>
          <w:rFonts w:ascii="Angsana New" w:hAnsi="Angsana New"/>
          <w:spacing w:val="-2"/>
          <w:sz w:val="28"/>
          <w:szCs w:val="28"/>
          <w:cs/>
        </w:rPr>
        <w:t xml:space="preserve">ที่ประชุมวิสามัญผู้ถือหุ้นครั้งที่ </w:t>
      </w:r>
      <w:r w:rsidRPr="00B00E24">
        <w:rPr>
          <w:rFonts w:ascii="Angsana New" w:hAnsi="Angsana New"/>
          <w:spacing w:val="-2"/>
          <w:sz w:val="28"/>
          <w:szCs w:val="28"/>
        </w:rPr>
        <w:t>1/2560</w:t>
      </w:r>
      <w:r w:rsidRPr="00B00E24">
        <w:rPr>
          <w:rFonts w:ascii="Angsana New" w:hAnsi="Angsana New"/>
          <w:spacing w:val="-2"/>
          <w:sz w:val="28"/>
          <w:szCs w:val="28"/>
          <w:cs/>
        </w:rPr>
        <w:t xml:space="preserve"> เมื่อวันที่ </w:t>
      </w:r>
      <w:r w:rsidRPr="00B00E24">
        <w:rPr>
          <w:rFonts w:ascii="Angsana New" w:hAnsi="Angsana New"/>
          <w:spacing w:val="-2"/>
          <w:sz w:val="28"/>
          <w:szCs w:val="28"/>
        </w:rPr>
        <w:t>28</w:t>
      </w:r>
      <w:r w:rsidRPr="00B00E24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B00E24">
        <w:rPr>
          <w:rFonts w:ascii="Angsana New" w:hAnsi="Angsana New"/>
          <w:spacing w:val="-2"/>
          <w:sz w:val="28"/>
          <w:szCs w:val="28"/>
        </w:rPr>
        <w:t>2560</w:t>
      </w:r>
      <w:r w:rsidRPr="00B00E24">
        <w:rPr>
          <w:rFonts w:ascii="Angsana New" w:hAnsi="Angsana New"/>
          <w:spacing w:val="-2"/>
          <w:sz w:val="28"/>
          <w:szCs w:val="28"/>
          <w:cs/>
        </w:rPr>
        <w:t xml:space="preserve"> ได้มีมติอนุมัติการจัดสรรหุ้นเพิ่มทุนจำนวน </w:t>
      </w:r>
      <w:r w:rsidRPr="00B00E24">
        <w:rPr>
          <w:rFonts w:ascii="Angsana New" w:hAnsi="Angsana New"/>
          <w:spacing w:val="-2"/>
          <w:sz w:val="28"/>
          <w:szCs w:val="28"/>
        </w:rPr>
        <w:t>185</w:t>
      </w:r>
      <w:r w:rsidRPr="00B00E24">
        <w:rPr>
          <w:rFonts w:ascii="Angsana New" w:hAnsi="Angsana New"/>
          <w:spacing w:val="-2"/>
          <w:sz w:val="28"/>
          <w:szCs w:val="28"/>
          <w:cs/>
        </w:rPr>
        <w:t xml:space="preserve"> ล้านหุ้น</w:t>
      </w:r>
      <w:r w:rsidRPr="00B00E24">
        <w:rPr>
          <w:rFonts w:ascii="Angsana New" w:hAnsi="Angsana New"/>
          <w:sz w:val="28"/>
          <w:szCs w:val="28"/>
          <w:cs/>
        </w:rPr>
        <w:t xml:space="preserve"> เพื่อเสนอขายให้แก่บุคคลในวงจำกัด (</w:t>
      </w:r>
      <w:r w:rsidRPr="00B00E24">
        <w:rPr>
          <w:rFonts w:ascii="Angsana New" w:hAnsi="Angsana New"/>
          <w:sz w:val="28"/>
          <w:szCs w:val="28"/>
        </w:rPr>
        <w:t xml:space="preserve">Private Placement) </w:t>
      </w:r>
      <w:r w:rsidRPr="00B00E24">
        <w:rPr>
          <w:rFonts w:ascii="Angsana New" w:hAnsi="Angsana New"/>
          <w:sz w:val="28"/>
          <w:szCs w:val="28"/>
          <w:cs/>
        </w:rPr>
        <w:t xml:space="preserve">โดยกำหนดราคาเสนอขายหุ้นละ </w:t>
      </w:r>
      <w:r w:rsidRPr="00B00E24">
        <w:rPr>
          <w:rFonts w:ascii="Angsana New" w:hAnsi="Angsana New"/>
          <w:sz w:val="28"/>
          <w:szCs w:val="28"/>
        </w:rPr>
        <w:t>0.60</w:t>
      </w:r>
      <w:r w:rsidRPr="00B00E24">
        <w:rPr>
          <w:rFonts w:ascii="Angsana New" w:hAnsi="Angsana New"/>
          <w:sz w:val="28"/>
          <w:szCs w:val="28"/>
          <w:cs/>
        </w:rPr>
        <w:t xml:space="preserve"> บาท ตามที่กล่าวไว้ในหมายเหตุ </w:t>
      </w:r>
      <w:r w:rsidRPr="00B00E24">
        <w:rPr>
          <w:rFonts w:ascii="Angsana New" w:hAnsi="Angsana New"/>
          <w:sz w:val="28"/>
          <w:szCs w:val="28"/>
        </w:rPr>
        <w:t>19</w:t>
      </w:r>
      <w:r w:rsidRPr="00B00E24">
        <w:rPr>
          <w:rFonts w:ascii="Angsana New" w:hAnsi="Angsana New"/>
          <w:sz w:val="28"/>
          <w:szCs w:val="28"/>
          <w:cs/>
        </w:rPr>
        <w:t xml:space="preserve"> บริษัทได้รับชำระค่าหุ้นจำนวนเงิน </w:t>
      </w:r>
      <w:r w:rsidRPr="00B00E24">
        <w:rPr>
          <w:rFonts w:ascii="Angsana New" w:hAnsi="Angsana New"/>
          <w:sz w:val="28"/>
          <w:szCs w:val="28"/>
        </w:rPr>
        <w:t>80.5</w:t>
      </w:r>
      <w:r w:rsidRPr="00B00E24">
        <w:rPr>
          <w:rFonts w:ascii="Angsana New" w:hAnsi="Angsana New"/>
          <w:sz w:val="28"/>
          <w:szCs w:val="28"/>
          <w:cs/>
        </w:rPr>
        <w:t xml:space="preserve"> ล้านบาท ในเดือนธันวาคม </w:t>
      </w:r>
      <w:r w:rsidRPr="00B00E24">
        <w:rPr>
          <w:rFonts w:ascii="Angsana New" w:hAnsi="Angsana New"/>
          <w:sz w:val="28"/>
          <w:szCs w:val="28"/>
        </w:rPr>
        <w:t>2560</w:t>
      </w:r>
      <w:r w:rsidRPr="00B00E24">
        <w:rPr>
          <w:rFonts w:ascii="Angsana New" w:hAnsi="Angsana New"/>
          <w:sz w:val="28"/>
          <w:szCs w:val="28"/>
          <w:cs/>
        </w:rPr>
        <w:t xml:space="preserve"> และจดทะเบียนเพิ่มทุนกับกระทรวงพาณิชย์เมื่อวันที่ </w:t>
      </w:r>
      <w:r w:rsidRPr="00B00E24">
        <w:rPr>
          <w:rFonts w:ascii="Angsana New" w:hAnsi="Angsana New"/>
          <w:sz w:val="28"/>
          <w:szCs w:val="28"/>
        </w:rPr>
        <w:t>29</w:t>
      </w:r>
      <w:r w:rsidRPr="00B00E24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B00E24">
        <w:rPr>
          <w:rFonts w:ascii="Angsana New" w:hAnsi="Angsana New"/>
          <w:sz w:val="28"/>
          <w:szCs w:val="28"/>
        </w:rPr>
        <w:t>2560</w:t>
      </w:r>
      <w:r w:rsidRPr="00B00E24">
        <w:rPr>
          <w:rFonts w:ascii="Angsana New" w:hAnsi="Angsana New"/>
          <w:sz w:val="28"/>
          <w:szCs w:val="28"/>
          <w:cs/>
        </w:rPr>
        <w:t xml:space="preserve"> ต่อมาในเดือนมกราคม </w:t>
      </w:r>
      <w:r>
        <w:rPr>
          <w:rFonts w:ascii="Angsana New" w:hAnsi="Angsana New"/>
          <w:sz w:val="28"/>
          <w:szCs w:val="28"/>
        </w:rPr>
        <w:t>2561</w:t>
      </w:r>
      <w:r w:rsidRPr="00B00E24">
        <w:rPr>
          <w:rFonts w:ascii="Angsana New" w:hAnsi="Angsana New"/>
          <w:sz w:val="28"/>
          <w:szCs w:val="28"/>
          <w:cs/>
        </w:rPr>
        <w:t xml:space="preserve"> และมีนาคม </w:t>
      </w:r>
      <w:r w:rsidRPr="00B00E24">
        <w:rPr>
          <w:rFonts w:ascii="Angsana New" w:hAnsi="Angsana New"/>
          <w:sz w:val="28"/>
          <w:szCs w:val="28"/>
        </w:rPr>
        <w:t>2561</w:t>
      </w:r>
      <w:r w:rsidRPr="00B00E24">
        <w:rPr>
          <w:rFonts w:ascii="Angsana New" w:hAnsi="Angsana New"/>
          <w:sz w:val="28"/>
          <w:szCs w:val="28"/>
          <w:cs/>
        </w:rPr>
        <w:t xml:space="preserve"> บริษัทได้รับชำระค่าหุ้นเพิ่มเติมจำนวนเงินรวม </w:t>
      </w:r>
      <w:r w:rsidRPr="00B00E24">
        <w:rPr>
          <w:rFonts w:ascii="Angsana New" w:hAnsi="Angsana New"/>
          <w:sz w:val="28"/>
          <w:szCs w:val="28"/>
        </w:rPr>
        <w:t>17.7</w:t>
      </w:r>
      <w:r w:rsidRPr="00B00E24">
        <w:rPr>
          <w:rFonts w:ascii="Angsana New" w:hAnsi="Angsana New"/>
          <w:sz w:val="28"/>
          <w:szCs w:val="28"/>
          <w:cs/>
        </w:rPr>
        <w:t xml:space="preserve"> ล้านบาท ซึ่งบริษัทได้จดทะเบียนกับกระทรวงพาณิชย์เมื่อวันที่ </w:t>
      </w:r>
      <w:r w:rsidRPr="00B00E24">
        <w:rPr>
          <w:rFonts w:ascii="Angsana New" w:hAnsi="Angsana New"/>
          <w:sz w:val="28"/>
          <w:szCs w:val="28"/>
        </w:rPr>
        <w:t>27</w:t>
      </w:r>
      <w:r w:rsidRPr="00B00E24">
        <w:rPr>
          <w:rFonts w:ascii="Angsana New" w:hAnsi="Angsana New"/>
          <w:sz w:val="28"/>
          <w:szCs w:val="28"/>
          <w:cs/>
        </w:rPr>
        <w:t xml:space="preserve"> เมษายน </w:t>
      </w:r>
      <w:r w:rsidRPr="00B00E24">
        <w:rPr>
          <w:rFonts w:ascii="Angsana New" w:hAnsi="Angsana New"/>
          <w:sz w:val="28"/>
          <w:szCs w:val="28"/>
        </w:rPr>
        <w:t>2561</w:t>
      </w:r>
    </w:p>
    <w:p w14:paraId="36015054" w14:textId="51E9C755" w:rsidR="00B00E24" w:rsidRDefault="00B00E24" w:rsidP="001A52F6">
      <w:pPr>
        <w:pStyle w:val="ListParagraph"/>
        <w:widowControl w:val="0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993" w:hanging="446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1870FF">
        <w:rPr>
          <w:rFonts w:ascii="Angsana New" w:hAnsi="Angsana New"/>
          <w:spacing w:val="-6"/>
          <w:sz w:val="28"/>
          <w:szCs w:val="28"/>
          <w:cs/>
        </w:rPr>
        <w:t xml:space="preserve">ในระหว่างปี </w:t>
      </w:r>
      <w:r w:rsidRPr="001870FF">
        <w:rPr>
          <w:rFonts w:ascii="Angsana New" w:hAnsi="Angsana New"/>
          <w:spacing w:val="-6"/>
          <w:sz w:val="28"/>
          <w:szCs w:val="28"/>
        </w:rPr>
        <w:t>2562</w:t>
      </w:r>
      <w:r w:rsidRPr="001870FF">
        <w:rPr>
          <w:rFonts w:ascii="Angsana New" w:hAnsi="Angsana New"/>
          <w:spacing w:val="-6"/>
          <w:sz w:val="28"/>
          <w:szCs w:val="28"/>
          <w:cs/>
        </w:rPr>
        <w:t xml:space="preserve"> บริษัทได้กู้ยืมเงินจำนวน </w:t>
      </w:r>
      <w:r w:rsidRPr="001870FF">
        <w:rPr>
          <w:rFonts w:ascii="Angsana New" w:hAnsi="Angsana New"/>
          <w:spacing w:val="-6"/>
          <w:sz w:val="28"/>
          <w:szCs w:val="28"/>
        </w:rPr>
        <w:t>90.0</w:t>
      </w:r>
      <w:r w:rsidRPr="001870FF">
        <w:rPr>
          <w:rFonts w:ascii="Angsana New" w:hAnsi="Angsana New"/>
          <w:spacing w:val="-6"/>
          <w:sz w:val="28"/>
          <w:szCs w:val="28"/>
          <w:cs/>
        </w:rPr>
        <w:t xml:space="preserve"> ล้านบาท จากกรรมการ โดยได้รับเงินกู้จำนวน </w:t>
      </w:r>
      <w:r w:rsidRPr="001870FF">
        <w:rPr>
          <w:rFonts w:ascii="Angsana New" w:hAnsi="Angsana New"/>
          <w:spacing w:val="-6"/>
          <w:sz w:val="28"/>
          <w:szCs w:val="28"/>
        </w:rPr>
        <w:t>30.0</w:t>
      </w:r>
      <w:r w:rsidRPr="001870FF">
        <w:rPr>
          <w:rFonts w:ascii="Angsana New" w:hAnsi="Angsana New"/>
          <w:spacing w:val="-6"/>
          <w:sz w:val="28"/>
          <w:szCs w:val="28"/>
          <w:cs/>
        </w:rPr>
        <w:t xml:space="preserve"> ล้านบาท </w:t>
      </w:r>
      <w:r w:rsidRPr="001870FF">
        <w:rPr>
          <w:rFonts w:ascii="Angsana New" w:hAnsi="Angsana New"/>
          <w:spacing w:val="-6"/>
          <w:sz w:val="28"/>
          <w:szCs w:val="28"/>
        </w:rPr>
        <w:t>40.0</w:t>
      </w:r>
      <w:r w:rsidRPr="001870FF">
        <w:rPr>
          <w:rFonts w:ascii="Angsana New" w:hAnsi="Angsana New"/>
          <w:spacing w:val="-6"/>
          <w:sz w:val="28"/>
          <w:szCs w:val="28"/>
          <w:cs/>
        </w:rPr>
        <w:t xml:space="preserve"> ล้าน</w:t>
      </w:r>
      <w:r w:rsidRPr="00B00E24">
        <w:rPr>
          <w:rFonts w:ascii="Angsana New" w:hAnsi="Angsana New"/>
          <w:spacing w:val="-2"/>
          <w:sz w:val="28"/>
          <w:szCs w:val="28"/>
          <w:cs/>
        </w:rPr>
        <w:t xml:space="preserve">บาท และ </w:t>
      </w:r>
      <w:r>
        <w:rPr>
          <w:rFonts w:ascii="Angsana New" w:hAnsi="Angsana New"/>
          <w:spacing w:val="-2"/>
          <w:sz w:val="28"/>
          <w:szCs w:val="28"/>
        </w:rPr>
        <w:t>20.0</w:t>
      </w:r>
      <w:r w:rsidRPr="00B00E24">
        <w:rPr>
          <w:rFonts w:ascii="Angsana New" w:hAnsi="Angsana New"/>
          <w:spacing w:val="-2"/>
          <w:sz w:val="28"/>
          <w:szCs w:val="28"/>
          <w:cs/>
        </w:rPr>
        <w:t xml:space="preserve"> ล้านบาท เมื่อวันที่ </w:t>
      </w:r>
      <w:r>
        <w:rPr>
          <w:rFonts w:ascii="Angsana New" w:hAnsi="Angsana New"/>
          <w:spacing w:val="-2"/>
          <w:sz w:val="28"/>
          <w:szCs w:val="28"/>
        </w:rPr>
        <w:t>29</w:t>
      </w:r>
      <w:r w:rsidRPr="00B00E24">
        <w:rPr>
          <w:rFonts w:ascii="Angsana New" w:hAnsi="Angsana New"/>
          <w:spacing w:val="-2"/>
          <w:sz w:val="28"/>
          <w:szCs w:val="28"/>
          <w:cs/>
        </w:rPr>
        <w:t xml:space="preserve"> เมษายน </w:t>
      </w:r>
      <w:r>
        <w:rPr>
          <w:rFonts w:ascii="Angsana New" w:hAnsi="Angsana New"/>
          <w:spacing w:val="-2"/>
          <w:sz w:val="28"/>
          <w:szCs w:val="28"/>
        </w:rPr>
        <w:t>2562</w:t>
      </w:r>
      <w:r w:rsidRPr="00B00E2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>
        <w:rPr>
          <w:rFonts w:ascii="Angsana New" w:hAnsi="Angsana New"/>
          <w:spacing w:val="-2"/>
          <w:sz w:val="28"/>
          <w:szCs w:val="28"/>
        </w:rPr>
        <w:t>14</w:t>
      </w:r>
      <w:r w:rsidRPr="00B00E24">
        <w:rPr>
          <w:rFonts w:ascii="Angsana New" w:hAnsi="Angsana New"/>
          <w:spacing w:val="-2"/>
          <w:sz w:val="28"/>
          <w:szCs w:val="28"/>
          <w:cs/>
        </w:rPr>
        <w:t xml:space="preserve"> พฤษภาคม </w:t>
      </w:r>
      <w:r>
        <w:rPr>
          <w:rFonts w:ascii="Angsana New" w:hAnsi="Angsana New"/>
          <w:spacing w:val="-2"/>
          <w:sz w:val="28"/>
          <w:szCs w:val="28"/>
        </w:rPr>
        <w:t>2562</w:t>
      </w:r>
      <w:r w:rsidRPr="00B00E24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>
        <w:rPr>
          <w:rFonts w:ascii="Angsana New" w:hAnsi="Angsana New"/>
          <w:spacing w:val="-2"/>
          <w:sz w:val="28"/>
          <w:szCs w:val="28"/>
        </w:rPr>
        <w:t>21</w:t>
      </w:r>
      <w:r w:rsidRPr="00B00E24">
        <w:rPr>
          <w:rFonts w:ascii="Angsana New" w:hAnsi="Angsana New"/>
          <w:spacing w:val="-2"/>
          <w:sz w:val="28"/>
          <w:szCs w:val="28"/>
          <w:cs/>
        </w:rPr>
        <w:t xml:space="preserve"> สิงหาคม </w:t>
      </w:r>
      <w:r>
        <w:rPr>
          <w:rFonts w:ascii="Angsana New" w:hAnsi="Angsana New"/>
          <w:spacing w:val="-2"/>
          <w:sz w:val="28"/>
          <w:szCs w:val="28"/>
        </w:rPr>
        <w:t>2562</w:t>
      </w:r>
      <w:r w:rsidRPr="00B00E24">
        <w:rPr>
          <w:rFonts w:ascii="Angsana New" w:hAnsi="Angsana New"/>
          <w:spacing w:val="-2"/>
          <w:sz w:val="28"/>
          <w:szCs w:val="28"/>
          <w:cs/>
        </w:rPr>
        <w:t xml:space="preserve"> ตามลำดับ อย่างไรก็ตามบริษัทได้ชำระคืนเงินกู้ยืมกรรมการดังกล่าวทั้งจำนวนพร้อมดอกเบี้ยในวันที่ </w:t>
      </w:r>
      <w:r>
        <w:rPr>
          <w:rFonts w:ascii="Angsana New" w:hAnsi="Angsana New"/>
          <w:spacing w:val="-2"/>
          <w:sz w:val="28"/>
          <w:szCs w:val="28"/>
        </w:rPr>
        <w:t>2</w:t>
      </w:r>
      <w:r w:rsidRPr="00B00E24">
        <w:rPr>
          <w:rFonts w:ascii="Angsana New" w:hAnsi="Angsana New"/>
          <w:spacing w:val="-2"/>
          <w:sz w:val="28"/>
          <w:szCs w:val="28"/>
          <w:cs/>
        </w:rPr>
        <w:t xml:space="preserve"> ตุลาคม </w:t>
      </w:r>
      <w:r>
        <w:rPr>
          <w:rFonts w:ascii="Angsana New" w:hAnsi="Angsana New"/>
          <w:spacing w:val="-2"/>
          <w:sz w:val="28"/>
          <w:szCs w:val="28"/>
        </w:rPr>
        <w:t>2562</w:t>
      </w:r>
      <w:r w:rsidRPr="00B00E24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>
        <w:rPr>
          <w:rFonts w:ascii="Angsana New" w:hAnsi="Angsana New"/>
          <w:spacing w:val="-2"/>
          <w:sz w:val="28"/>
          <w:szCs w:val="28"/>
        </w:rPr>
        <w:t>31</w:t>
      </w:r>
      <w:r w:rsidRPr="00B00E24">
        <w:rPr>
          <w:rFonts w:ascii="Angsana New" w:hAnsi="Angsana New"/>
          <w:spacing w:val="-2"/>
          <w:sz w:val="28"/>
          <w:szCs w:val="28"/>
          <w:cs/>
        </w:rPr>
        <w:t xml:space="preserve"> ตุลาคม </w:t>
      </w:r>
      <w:r>
        <w:rPr>
          <w:rFonts w:ascii="Angsana New" w:hAnsi="Angsana New"/>
          <w:spacing w:val="-2"/>
          <w:sz w:val="28"/>
          <w:szCs w:val="28"/>
        </w:rPr>
        <w:t>2562</w:t>
      </w:r>
    </w:p>
    <w:p w14:paraId="2339684C" w14:textId="77777777" w:rsidR="00B667A1" w:rsidRDefault="00B00E24" w:rsidP="001A52F6">
      <w:pPr>
        <w:pStyle w:val="ListParagraph"/>
        <w:widowControl w:val="0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993" w:hanging="446"/>
        <w:contextualSpacing w:val="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B667A1">
        <w:rPr>
          <w:rFonts w:ascii="Angsana New" w:hAnsi="Angsana New"/>
          <w:spacing w:val="-6"/>
          <w:sz w:val="28"/>
          <w:szCs w:val="28"/>
          <w:cs/>
        </w:rPr>
        <w:t xml:space="preserve">ที่ประชุมวิสามัญผู้ถือหุ้นครั้งที่ </w:t>
      </w:r>
      <w:r w:rsidRPr="00B667A1">
        <w:rPr>
          <w:rFonts w:ascii="Angsana New" w:hAnsi="Angsana New"/>
          <w:spacing w:val="-6"/>
          <w:sz w:val="28"/>
          <w:szCs w:val="28"/>
        </w:rPr>
        <w:t>1/2562</w:t>
      </w:r>
      <w:r w:rsidRPr="00B667A1">
        <w:rPr>
          <w:rFonts w:ascii="Angsana New" w:hAnsi="Angsana New"/>
          <w:spacing w:val="-6"/>
          <w:sz w:val="28"/>
          <w:szCs w:val="28"/>
          <w:cs/>
        </w:rPr>
        <w:t xml:space="preserve"> เมื่อวันที่ </w:t>
      </w:r>
      <w:r w:rsidRPr="00B667A1">
        <w:rPr>
          <w:rFonts w:ascii="Angsana New" w:hAnsi="Angsana New"/>
          <w:spacing w:val="-6"/>
          <w:sz w:val="28"/>
          <w:szCs w:val="28"/>
        </w:rPr>
        <w:t>28</w:t>
      </w:r>
      <w:r w:rsidRPr="00B667A1">
        <w:rPr>
          <w:rFonts w:ascii="Angsana New" w:hAnsi="Angsana New"/>
          <w:spacing w:val="-6"/>
          <w:sz w:val="28"/>
          <w:szCs w:val="28"/>
          <w:cs/>
        </w:rPr>
        <w:t xml:space="preserve"> มิถุนายน </w:t>
      </w:r>
      <w:r w:rsidRPr="00B667A1">
        <w:rPr>
          <w:rFonts w:ascii="Angsana New" w:hAnsi="Angsana New"/>
          <w:spacing w:val="-6"/>
          <w:sz w:val="28"/>
          <w:szCs w:val="28"/>
        </w:rPr>
        <w:t>2562</w:t>
      </w:r>
      <w:r w:rsidRPr="00B667A1">
        <w:rPr>
          <w:rFonts w:ascii="Angsana New" w:hAnsi="Angsana New"/>
          <w:spacing w:val="-6"/>
          <w:sz w:val="28"/>
          <w:szCs w:val="28"/>
          <w:cs/>
        </w:rPr>
        <w:t xml:space="preserve"> ได้อนุมัติการปรับโครงสร้างทุนของบริษัทโดยมีรายละเอียดตามที่กล่าวในหมายเหตุประกอบงบการเงินข้อ </w:t>
      </w:r>
      <w:r w:rsidR="00F3744F" w:rsidRPr="00B667A1">
        <w:rPr>
          <w:rFonts w:ascii="Angsana New" w:hAnsi="Angsana New"/>
          <w:spacing w:val="-6"/>
          <w:sz w:val="28"/>
          <w:szCs w:val="28"/>
        </w:rPr>
        <w:t xml:space="preserve">19 </w:t>
      </w:r>
    </w:p>
    <w:p w14:paraId="2BC6C805" w14:textId="1BE6B263" w:rsidR="00F24572" w:rsidRPr="001A52F6" w:rsidRDefault="00F24572" w:rsidP="001A52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1A52F6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Pr="001A52F6">
        <w:rPr>
          <w:rFonts w:ascii="Angsana New" w:hAnsi="Angsana New"/>
          <w:spacing w:val="-2"/>
          <w:sz w:val="28"/>
          <w:szCs w:val="28"/>
        </w:rPr>
        <w:t xml:space="preserve">31 </w:t>
      </w:r>
      <w:r w:rsidRPr="001A52F6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1A52F6">
        <w:rPr>
          <w:rFonts w:ascii="Angsana New" w:hAnsi="Angsana New"/>
          <w:spacing w:val="-2"/>
          <w:sz w:val="28"/>
          <w:szCs w:val="28"/>
        </w:rPr>
        <w:t xml:space="preserve">2562 </w:t>
      </w:r>
      <w:r w:rsidRPr="001A52F6">
        <w:rPr>
          <w:rFonts w:ascii="Angsana New" w:hAnsi="Angsana New" w:hint="cs"/>
          <w:spacing w:val="-2"/>
          <w:sz w:val="28"/>
          <w:szCs w:val="28"/>
          <w:cs/>
        </w:rPr>
        <w:t xml:space="preserve">บริษัทได้ดำรงสินทรัพย์หนุนหลังของบริษัทครบถ้วนแล้ว โดยสามารถดำรงสินทรัพย์หนุนหลังได้ครบถ้วนตั้งแต่เดือนตุลาคม </w:t>
      </w:r>
      <w:r w:rsidRPr="001A52F6">
        <w:rPr>
          <w:rFonts w:ascii="Angsana New" w:hAnsi="Angsana New"/>
          <w:spacing w:val="-2"/>
          <w:sz w:val="28"/>
          <w:szCs w:val="28"/>
        </w:rPr>
        <w:t>2562</w:t>
      </w:r>
    </w:p>
    <w:p w14:paraId="5BEA274D" w14:textId="51DE92EB" w:rsidR="006F6D1D" w:rsidRPr="00D957B0" w:rsidRDefault="006F6D1D" w:rsidP="001A52F6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บริษัทมีผลขาดทุนสะสม ณ </w:t>
      </w:r>
      <w:r w:rsidRPr="001A52F6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Pr="001A52F6">
        <w:rPr>
          <w:rFonts w:ascii="Angsana New" w:hAnsi="Angsana New"/>
          <w:spacing w:val="-2"/>
          <w:sz w:val="28"/>
          <w:szCs w:val="28"/>
        </w:rPr>
        <w:t>31</w:t>
      </w: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1A52F6">
        <w:rPr>
          <w:rFonts w:ascii="Angsana New" w:hAnsi="Angsana New"/>
          <w:spacing w:val="-2"/>
          <w:sz w:val="28"/>
          <w:szCs w:val="28"/>
        </w:rPr>
        <w:t xml:space="preserve">2562 </w:t>
      </w:r>
      <w:r w:rsidRPr="001A52F6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Pr="001A52F6">
        <w:rPr>
          <w:rFonts w:ascii="Angsana New" w:hAnsi="Angsana New"/>
          <w:spacing w:val="-2"/>
          <w:sz w:val="28"/>
          <w:szCs w:val="28"/>
        </w:rPr>
        <w:t xml:space="preserve">2561 </w:t>
      </w:r>
      <w:r w:rsidRPr="001A52F6">
        <w:rPr>
          <w:rFonts w:ascii="Angsana New" w:hAnsi="Angsana New"/>
          <w:spacing w:val="-2"/>
          <w:sz w:val="28"/>
          <w:szCs w:val="28"/>
          <w:cs/>
        </w:rPr>
        <w:t>จำนวนเงิน</w:t>
      </w:r>
      <w:r w:rsidRPr="001A52F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1A52F6">
        <w:rPr>
          <w:rFonts w:ascii="Angsana New" w:hAnsi="Angsana New"/>
          <w:spacing w:val="-2"/>
          <w:sz w:val="28"/>
          <w:szCs w:val="28"/>
        </w:rPr>
        <w:t xml:space="preserve">524.1 </w:t>
      </w: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ล้านบาท และ </w:t>
      </w:r>
      <w:r w:rsidR="00BF3E43" w:rsidRPr="001A52F6">
        <w:rPr>
          <w:rFonts w:ascii="Angsana New" w:hAnsi="Angsana New"/>
          <w:spacing w:val="-2"/>
          <w:sz w:val="28"/>
          <w:szCs w:val="28"/>
        </w:rPr>
        <w:t xml:space="preserve">890.5 </w:t>
      </w:r>
      <w:r w:rsidRPr="001A52F6">
        <w:rPr>
          <w:rFonts w:ascii="Angsana New" w:hAnsi="Angsana New"/>
          <w:spacing w:val="-2"/>
          <w:sz w:val="28"/>
          <w:szCs w:val="28"/>
          <w:cs/>
        </w:rPr>
        <w:t>ล้านบาท ตามลำดับ</w:t>
      </w:r>
      <w:r w:rsidRPr="001A52F6">
        <w:rPr>
          <w:rFonts w:ascii="Angsana New" w:hAnsi="Angsana New" w:hint="cs"/>
          <w:spacing w:val="-2"/>
          <w:sz w:val="28"/>
          <w:szCs w:val="28"/>
          <w:cs/>
        </w:rPr>
        <w:t xml:space="preserve"> และมีขาดทุนจากการดำเนินงานต่อเนื่อง</w:t>
      </w: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 ปัจจัย</w:t>
      </w:r>
      <w:r w:rsidRPr="001A52F6">
        <w:rPr>
          <w:rFonts w:ascii="Angsana New" w:hAnsi="Angsana New" w:hint="cs"/>
          <w:spacing w:val="-2"/>
          <w:sz w:val="28"/>
          <w:szCs w:val="28"/>
          <w:cs/>
        </w:rPr>
        <w:t>เหล่านี้อาจ</w:t>
      </w: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แสดงว่ามีความไม่แน่นอนที่เป็นสาระสำคัญเกี่ยวกับความสามารถในการดำเนินงานต่อเนื่องของบริษัท </w:t>
      </w:r>
      <w:r w:rsidRPr="001A52F6">
        <w:rPr>
          <w:rFonts w:ascii="Angsana New" w:hAnsi="Angsana New" w:hint="cs"/>
          <w:spacing w:val="-2"/>
          <w:sz w:val="28"/>
          <w:szCs w:val="28"/>
          <w:cs/>
        </w:rPr>
        <w:t xml:space="preserve">อย่างไรก็ตามบริษัทได้ดำเนินการแก้ไขปัญหาตามที่ได้กล่าวข้างต้นอย่างต่อเนื่อง </w:t>
      </w:r>
      <w:r w:rsidRPr="001A52F6">
        <w:rPr>
          <w:rFonts w:ascii="Angsana New" w:hAnsi="Angsana New"/>
          <w:spacing w:val="-2"/>
          <w:sz w:val="28"/>
          <w:szCs w:val="28"/>
          <w:cs/>
        </w:rPr>
        <w:t>ผู้บริหาร</w:t>
      </w:r>
      <w:r w:rsidRPr="001A52F6">
        <w:rPr>
          <w:rFonts w:ascii="Angsana New" w:hAnsi="Angsana New" w:hint="cs"/>
          <w:spacing w:val="-2"/>
          <w:sz w:val="28"/>
          <w:szCs w:val="28"/>
          <w:cs/>
        </w:rPr>
        <w:t>เชื่อ</w:t>
      </w:r>
      <w:r w:rsidRPr="001A52F6">
        <w:rPr>
          <w:rFonts w:ascii="Angsana New" w:hAnsi="Angsana New"/>
          <w:spacing w:val="-2"/>
          <w:sz w:val="28"/>
          <w:szCs w:val="28"/>
          <w:cs/>
        </w:rPr>
        <w:t>ว่าการจัดทำ</w:t>
      </w:r>
      <w:r w:rsidRPr="001A52F6">
        <w:rPr>
          <w:rFonts w:ascii="Angsana New" w:hAnsi="Angsana New" w:hint="cs"/>
          <w:spacing w:val="-2"/>
          <w:sz w:val="28"/>
          <w:szCs w:val="28"/>
          <w:cs/>
        </w:rPr>
        <w:t>งบการเงินสำหรับปี</w:t>
      </w:r>
      <w:r w:rsidRPr="001A52F6">
        <w:rPr>
          <w:rFonts w:ascii="Angsana New" w:hAnsi="Angsana New"/>
          <w:spacing w:val="-2"/>
          <w:sz w:val="28"/>
          <w:szCs w:val="28"/>
          <w:cs/>
        </w:rPr>
        <w:t>สิ้นสุดวันที่</w:t>
      </w:r>
      <w:r w:rsidRPr="001A52F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1A52F6">
        <w:rPr>
          <w:rFonts w:ascii="Angsana New" w:hAnsi="Angsana New"/>
          <w:spacing w:val="-2"/>
          <w:sz w:val="28"/>
          <w:szCs w:val="28"/>
        </w:rPr>
        <w:t>31</w:t>
      </w:r>
      <w:r w:rsidRPr="001A52F6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 </w:t>
      </w:r>
      <w:r w:rsidRPr="001A52F6">
        <w:rPr>
          <w:rFonts w:ascii="Angsana New" w:hAnsi="Angsana New"/>
          <w:spacing w:val="-2"/>
          <w:sz w:val="28"/>
          <w:szCs w:val="28"/>
        </w:rPr>
        <w:t>2562</w:t>
      </w: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 ของบริษัทตามข้อสมมติฐานทางบัญชีว่ากิจการจะดำเนินงานอย่างต่อเนื่องเป็นการถูกต้องและเหมาะสมแล้ว</w:t>
      </w:r>
      <w:r w:rsidRPr="001A52F6">
        <w:rPr>
          <w:rFonts w:ascii="Angsana New" w:hAnsi="Angsana New"/>
          <w:spacing w:val="-2"/>
          <w:sz w:val="28"/>
          <w:szCs w:val="28"/>
        </w:rPr>
        <w:t xml:space="preserve"> </w:t>
      </w: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ดังนั้น </w:t>
      </w:r>
      <w:r w:rsidRPr="001A52F6">
        <w:rPr>
          <w:rFonts w:ascii="Angsana New" w:hAnsi="Angsana New" w:hint="cs"/>
          <w:spacing w:val="-2"/>
          <w:sz w:val="28"/>
          <w:szCs w:val="28"/>
          <w:cs/>
        </w:rPr>
        <w:t>งบการเงิน</w:t>
      </w:r>
      <w:r w:rsidRPr="001A52F6">
        <w:rPr>
          <w:rFonts w:ascii="Angsana New" w:hAnsi="Angsana New"/>
          <w:spacing w:val="-2"/>
          <w:sz w:val="28"/>
          <w:szCs w:val="28"/>
          <w:cs/>
        </w:rPr>
        <w:t>ดังกล่าวจึงไม่</w:t>
      </w:r>
      <w:r w:rsidRPr="001A52F6">
        <w:rPr>
          <w:rFonts w:ascii="Angsana New" w:hAnsi="Angsana New" w:hint="cs"/>
          <w:spacing w:val="-2"/>
          <w:sz w:val="28"/>
          <w:szCs w:val="28"/>
          <w:cs/>
        </w:rPr>
        <w:t>จำเป็นต้อง</w:t>
      </w:r>
      <w:r w:rsidRPr="001A52F6">
        <w:rPr>
          <w:rFonts w:ascii="Angsana New" w:hAnsi="Angsana New"/>
          <w:spacing w:val="-2"/>
          <w:sz w:val="28"/>
          <w:szCs w:val="28"/>
          <w:cs/>
        </w:rPr>
        <w:t>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14:paraId="122FDCAA" w14:textId="60D60304" w:rsidR="00ED3FC8" w:rsidRPr="00E4363B" w:rsidRDefault="00ED3FC8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bookmarkStart w:id="2" w:name="_Hlk30882672"/>
      <w:r w:rsidRPr="00E4363B">
        <w:rPr>
          <w:b/>
          <w:bCs/>
          <w:u w:val="none"/>
          <w:cs/>
        </w:rPr>
        <w:lastRenderedPageBreak/>
        <w:t>เกณฑ์การจัดทำ</w:t>
      </w:r>
      <w:r w:rsidR="0008568E">
        <w:rPr>
          <w:rFonts w:hint="cs"/>
          <w:b/>
          <w:bCs/>
          <w:u w:val="none"/>
          <w:cs/>
        </w:rPr>
        <w:t>ง</w:t>
      </w:r>
      <w:r w:rsidR="008965C8">
        <w:rPr>
          <w:rFonts w:hint="cs"/>
          <w:b/>
          <w:bCs/>
          <w:u w:val="none"/>
          <w:cs/>
        </w:rPr>
        <w:t>บ</w:t>
      </w:r>
      <w:r w:rsidR="0008568E">
        <w:rPr>
          <w:rFonts w:hint="cs"/>
          <w:b/>
          <w:bCs/>
          <w:u w:val="none"/>
          <w:cs/>
        </w:rPr>
        <w:t>การเงิน</w:t>
      </w:r>
    </w:p>
    <w:p w14:paraId="51311D5B" w14:textId="3AE28559" w:rsidR="00ED3FC8" w:rsidRPr="004D4908" w:rsidRDefault="008038E7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งบการเงินนี้จัดทำ</w:t>
      </w:r>
      <w:r w:rsidR="00ED3FC8" w:rsidRPr="004D4908">
        <w:rPr>
          <w:rFonts w:ascii="Angsana New" w:hAnsi="Angsana New"/>
          <w:sz w:val="28"/>
          <w:szCs w:val="28"/>
          <w:cs/>
        </w:rPr>
        <w:t>เป็นเงินบาทและเป็นภาษาไทยตามมาตรฐานการรายงานทางการเงินและมีวิธีการบัญชีเกี่ยวกับการประกันภัยในประเทศไทยและหลักเกณฑ์ที่เกี่ยวข้อง ซึ่งกำหนดโดยสำนักงาน</w:t>
      </w:r>
      <w:r w:rsidR="00D957B0" w:rsidRPr="00CD41C2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D3FC8" w:rsidRPr="00CD41C2">
        <w:rPr>
          <w:rFonts w:ascii="Angsana New" w:hAnsi="Angsana New"/>
          <w:spacing w:val="4"/>
          <w:sz w:val="28"/>
          <w:szCs w:val="28"/>
          <w:cs/>
        </w:rPr>
        <w:t xml:space="preserve">คปภ. ทั้งนี้ </w:t>
      </w:r>
      <w:r>
        <w:rPr>
          <w:rFonts w:ascii="Angsana New" w:hAnsi="Angsana New" w:hint="cs"/>
          <w:spacing w:val="4"/>
          <w:sz w:val="28"/>
          <w:szCs w:val="28"/>
          <w:cs/>
        </w:rPr>
        <w:t>งบการเงิน</w:t>
      </w:r>
      <w:r w:rsidR="00ED3FC8" w:rsidRPr="00CD41C2">
        <w:rPr>
          <w:rFonts w:ascii="Angsana New" w:hAnsi="Angsana New"/>
          <w:spacing w:val="4"/>
          <w:sz w:val="28"/>
          <w:szCs w:val="28"/>
          <w:cs/>
        </w:rPr>
        <w:t>ของบริษัทมีวัตถุประสงค์ที่จัดทำขึ้นเพื่อแสดงฐานะ</w:t>
      </w:r>
      <w:r w:rsidR="00ED3FC8" w:rsidRPr="00CD41C2">
        <w:rPr>
          <w:rFonts w:ascii="Angsana New" w:hAnsi="Angsana New"/>
          <w:spacing w:val="-4"/>
          <w:sz w:val="28"/>
          <w:szCs w:val="28"/>
          <w:cs/>
        </w:rPr>
        <w:t>การเงิน</w:t>
      </w:r>
      <w:r w:rsidR="00ED3FC8" w:rsidRPr="004D4908">
        <w:rPr>
          <w:rFonts w:ascii="Angsana New" w:hAnsi="Angsana New"/>
          <w:sz w:val="28"/>
          <w:szCs w:val="28"/>
          <w:cs/>
        </w:rPr>
        <w:t xml:space="preserve"> ผลการดำเนินงานและกระแสเงินสดตามมาตรฐานการรายงานทางการเงินของประเทศไทยเท่านั้น</w:t>
      </w:r>
    </w:p>
    <w:p w14:paraId="2A74DAC9" w14:textId="77777777" w:rsidR="008965C8" w:rsidRPr="008038E7" w:rsidRDefault="008965C8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038E7">
        <w:rPr>
          <w:rFonts w:ascii="Angsana New" w:hAnsi="Angsana New"/>
          <w:sz w:val="28"/>
          <w:szCs w:val="28"/>
          <w:cs/>
        </w:rPr>
        <w:t>งบการเงินนี้ได้จัดทำขึ้นโดยถือหลักเกณฑ์การบันทึกตามราคาทุนเดิม ยกเว้นที่ได้เปิดเผยไว้ในหมายเหตุประกอบงบการเงิน</w:t>
      </w:r>
    </w:p>
    <w:p w14:paraId="7C9F51F9" w14:textId="2C994163" w:rsidR="00ED3FC8" w:rsidRDefault="00ED3FC8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CD41C2">
        <w:rPr>
          <w:rFonts w:ascii="Angsana New" w:hAnsi="Angsana New"/>
          <w:spacing w:val="2"/>
          <w:sz w:val="28"/>
          <w:szCs w:val="28"/>
          <w:cs/>
        </w:rPr>
        <w:t>เพื่อความสะดวกของผู้อ่านงบการเงิน บริษัทได้จัดทำ</w:t>
      </w:r>
      <w:r w:rsidR="008965C8">
        <w:rPr>
          <w:rFonts w:ascii="Angsana New" w:hAnsi="Angsana New" w:hint="cs"/>
          <w:spacing w:val="2"/>
          <w:sz w:val="28"/>
          <w:szCs w:val="28"/>
          <w:cs/>
        </w:rPr>
        <w:t>งบการเงิน</w:t>
      </w:r>
      <w:r w:rsidRPr="00CD41C2">
        <w:rPr>
          <w:rFonts w:ascii="Angsana New" w:hAnsi="Angsana New"/>
          <w:spacing w:val="2"/>
          <w:sz w:val="28"/>
          <w:szCs w:val="28"/>
          <w:cs/>
        </w:rPr>
        <w:t>ฉบับภาษาอังกฤษโดยแปลขึ้นจาก</w:t>
      </w:r>
      <w:r w:rsidR="008965C8">
        <w:rPr>
          <w:rFonts w:ascii="Angsana New" w:hAnsi="Angsana New" w:hint="cs"/>
          <w:spacing w:val="2"/>
          <w:sz w:val="28"/>
          <w:szCs w:val="28"/>
          <w:cs/>
        </w:rPr>
        <w:t>งบการเงิน</w:t>
      </w:r>
      <w:r w:rsidRPr="00CD41C2">
        <w:rPr>
          <w:rFonts w:ascii="Angsana New" w:hAnsi="Angsana New"/>
          <w:spacing w:val="2"/>
          <w:sz w:val="28"/>
          <w:szCs w:val="28"/>
          <w:cs/>
        </w:rPr>
        <w:t>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bookmarkEnd w:id="2"/>
    <w:p w14:paraId="7E97A860" w14:textId="77777777" w:rsidR="00BD6745" w:rsidRPr="008038E7" w:rsidRDefault="00BD6745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8038E7">
        <w:rPr>
          <w:b/>
          <w:bCs/>
          <w:u w:val="none"/>
          <w:cs/>
        </w:rPr>
        <w:t>นโยบายการบัญชีที่สำคัญ</w:t>
      </w:r>
    </w:p>
    <w:p w14:paraId="26981BD7" w14:textId="60692787" w:rsidR="00D52C52" w:rsidRPr="00D52C52" w:rsidRDefault="00D52C52" w:rsidP="00206E7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D52C52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01D208FE" w14:textId="3C223DF1" w:rsidR="00D52C52" w:rsidRDefault="00D52C52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52C52">
        <w:rPr>
          <w:rFonts w:ascii="Angsana New" w:hAnsi="Angsana New"/>
          <w:sz w:val="28"/>
          <w:szCs w:val="28"/>
          <w:cs/>
        </w:rPr>
        <w:t>เงินสดเป็นเงินที่บริษัทเก็บไว้ใช้เพื่อวัตถุประสงค์ทั่วไป ส่วนรายการเทียบเท่าเงินสดเป็นเงินฝากออมทรัพย์ เงินฝากกระแสรายวันและเงินลงทุนระยะสั้นที่มีสภาพคล่องสูงและพร้อมที่จะเปลี่ยนแปลงเป็นเงินสดในจำนวนเงินที่แน่นอนซึ่งมีความเสี่ยงในการเปลี่ยนแปลงมูลค่าน้อย</w:t>
      </w:r>
    </w:p>
    <w:p w14:paraId="71AFB94F" w14:textId="6845C375" w:rsidR="00D52C52" w:rsidRPr="00D52C52" w:rsidRDefault="00D52C52" w:rsidP="00206E7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D52C52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เงินลงทุนในหลักทรัพย์</w:t>
      </w:r>
    </w:p>
    <w:p w14:paraId="6E4137E0" w14:textId="77777777" w:rsidR="00D52C52" w:rsidRPr="00D52C52" w:rsidRDefault="00D52C52" w:rsidP="00D52C5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52C52">
        <w:rPr>
          <w:rFonts w:ascii="Angsana New" w:hAnsi="Angsana New"/>
          <w:sz w:val="28"/>
          <w:szCs w:val="28"/>
          <w:cs/>
        </w:rPr>
        <w:t>เงินลงทุนในหลักทรัพย์เพื่อค้าแสดงตามมูลค่ายุติธรรม บริษัทบันทึกการเปลี่ยนแปลงมูลค่ายุติธรรมของหลักทรัพย์เป็นรายการกำไรหรือขาดทุนในงบกำไรขาดทุนเบ็ดเสร็จ</w:t>
      </w:r>
    </w:p>
    <w:p w14:paraId="200D4D6F" w14:textId="77777777" w:rsidR="00D52C52" w:rsidRPr="00D52C52" w:rsidRDefault="00D52C52" w:rsidP="00D52C5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52C52">
        <w:rPr>
          <w:rFonts w:ascii="Angsana New" w:hAnsi="Angsana New"/>
          <w:sz w:val="28"/>
          <w:szCs w:val="28"/>
          <w:cs/>
        </w:rPr>
        <w:t>เงินลงทุนในหลักทรัพย์เผื่อขายแสดงตามมูลค่ายุติธรรม บริษัทบันทึกการเปลี่ยนแปลงมูลค่ายุติธรรมของหลักทรัพย์เป็นรายการแยกต่างหากในส่วนของผู้ถือหุ้นจนกระทั่งจำหน่ายหลักทรัพย์ จึงบันทึกการเปลี่ยนแปลงมูลค่านั้นในงบกำไรขาดทุนเบ็ดเสร็จ</w:t>
      </w:r>
    </w:p>
    <w:p w14:paraId="4262161D" w14:textId="77777777" w:rsidR="00D52C52" w:rsidRPr="00D52C52" w:rsidRDefault="00D52C52" w:rsidP="00D52C5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B16ED">
        <w:rPr>
          <w:rFonts w:ascii="Angsana New" w:hAnsi="Angsana New"/>
          <w:spacing w:val="-4"/>
          <w:sz w:val="28"/>
          <w:szCs w:val="28"/>
          <w:cs/>
        </w:rPr>
        <w:t>เงินลงทุนในตราสารหนี้ที่จะถือจนครบกำหนดแสดงมูลค่าตามวิธีราคาทุนตัดจำหน่าย บริษัทตัดจำหน่ายส่วนเกิน/รับรู้ส่วนต่ำ</w:t>
      </w:r>
      <w:r w:rsidRPr="00D52C52">
        <w:rPr>
          <w:rFonts w:ascii="Angsana New" w:hAnsi="Angsana New"/>
          <w:sz w:val="28"/>
          <w:szCs w:val="28"/>
          <w:cs/>
        </w:rPr>
        <w:t>กว่ามูลค่าตราสารหนี้ตามวิธีอัตราดอกเบี้ยที่แท้จริง ซึ่งจำนวนที่ตัดจำหน่าย/รับรู้นี้จะแสดงเป็นรายการปรับกับดอกเบี้ยรับ</w:t>
      </w:r>
    </w:p>
    <w:p w14:paraId="7177BF80" w14:textId="77777777" w:rsidR="00D52C52" w:rsidRPr="00D52C52" w:rsidRDefault="00D52C52" w:rsidP="00D52C5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D52C52">
        <w:rPr>
          <w:rFonts w:ascii="Angsana New" w:hAnsi="Angsana New"/>
          <w:spacing w:val="-2"/>
          <w:sz w:val="28"/>
          <w:szCs w:val="28"/>
          <w:cs/>
        </w:rPr>
        <w:t xml:space="preserve">เงินลงทุนในตราสารทุนที่ไม่อยู่ในความต้องการของตลาดถือเป็นเงินลงทุนทั่วไปซึ่งแสดงตามราคาทุนสุทธิจากค่าเผื่อการด้อยค่า </w:t>
      </w:r>
    </w:p>
    <w:p w14:paraId="7D64FF03" w14:textId="4041676D" w:rsidR="00D52C52" w:rsidRDefault="00D52C52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52C52">
        <w:rPr>
          <w:rFonts w:ascii="Angsana New" w:hAnsi="Angsana New"/>
          <w:sz w:val="28"/>
          <w:szCs w:val="28"/>
          <w:cs/>
        </w:rPr>
        <w:t>มูลค่ายุติธรรมของเงินลงทุนในหลักทรัพย์คำนวณจากราคาดังต่อไปนี้</w:t>
      </w: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52"/>
        <w:gridCol w:w="630"/>
        <w:gridCol w:w="5670"/>
      </w:tblGrid>
      <w:tr w:rsidR="00D52C52" w:rsidRPr="00B50F1D" w14:paraId="6DD30382" w14:textId="77777777" w:rsidTr="00B50F1D">
        <w:tc>
          <w:tcPr>
            <w:tcW w:w="2952" w:type="dxa"/>
          </w:tcPr>
          <w:p w14:paraId="75635A91" w14:textId="77777777" w:rsidR="00D52C52" w:rsidRPr="00B50F1D" w:rsidRDefault="00D52C52" w:rsidP="00192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th-TH"/>
              </w:rPr>
            </w:pPr>
            <w:r w:rsidRPr="00B50F1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th-TH"/>
              </w:rPr>
              <w:t>หลักทรัพย์ในความต้องการของตลาด</w:t>
            </w:r>
          </w:p>
        </w:tc>
        <w:tc>
          <w:tcPr>
            <w:tcW w:w="630" w:type="dxa"/>
          </w:tcPr>
          <w:p w14:paraId="7F965785" w14:textId="77777777" w:rsidR="00D52C52" w:rsidRPr="00B50F1D" w:rsidRDefault="00D52C52" w:rsidP="001922B2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50F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14:paraId="45A88A6B" w14:textId="692F30DB" w:rsidR="00D52C52" w:rsidRPr="00B50F1D" w:rsidRDefault="00B50F1D" w:rsidP="00B50F1D">
            <w:pPr>
              <w:pStyle w:val="Heading7"/>
              <w:tabs>
                <w:tab w:val="left" w:pos="5904"/>
              </w:tabs>
              <w:spacing w:line="240" w:lineRule="atLeast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ราคาเสนอซื้อล่าสุด</w:t>
            </w:r>
            <w:r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</w:rPr>
              <w:t xml:space="preserve"> </w:t>
            </w:r>
            <w:r w:rsidR="00D52C52" w:rsidRPr="00B50F1D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ณ สิ้นวันทำการสุดท้ายของปีของตลาดหลักทรัพย์แห่งประเทศไทย</w:t>
            </w:r>
          </w:p>
        </w:tc>
      </w:tr>
      <w:tr w:rsidR="00B50F1D" w:rsidRPr="00B50F1D" w14:paraId="3BF6EBD2" w14:textId="77777777" w:rsidTr="00B50F1D">
        <w:tc>
          <w:tcPr>
            <w:tcW w:w="2952" w:type="dxa"/>
          </w:tcPr>
          <w:p w14:paraId="6F4E3F24" w14:textId="77777777" w:rsidR="00B50F1D" w:rsidRPr="00BD2AC7" w:rsidRDefault="00B50F1D" w:rsidP="00192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dxa"/>
          </w:tcPr>
          <w:p w14:paraId="27D94D4D" w14:textId="77777777" w:rsidR="00B50F1D" w:rsidRPr="00BD2AC7" w:rsidRDefault="00B50F1D" w:rsidP="001922B2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0" w:type="dxa"/>
          </w:tcPr>
          <w:p w14:paraId="56775B50" w14:textId="77777777" w:rsidR="00B50F1D" w:rsidRPr="00BD2AC7" w:rsidRDefault="00B50F1D" w:rsidP="00B50F1D">
            <w:pPr>
              <w:pStyle w:val="Heading7"/>
              <w:tabs>
                <w:tab w:val="left" w:pos="5904"/>
              </w:tabs>
              <w:spacing w:line="240" w:lineRule="atLeast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</w:rPr>
            </w:pPr>
          </w:p>
        </w:tc>
      </w:tr>
      <w:tr w:rsidR="00B50F1D" w:rsidRPr="00B50F1D" w14:paraId="24BFBF2A" w14:textId="77777777" w:rsidTr="00B50F1D">
        <w:tc>
          <w:tcPr>
            <w:tcW w:w="2952" w:type="dxa"/>
          </w:tcPr>
          <w:p w14:paraId="533A8DDB" w14:textId="703C18C6" w:rsidR="00B50F1D" w:rsidRPr="00B50F1D" w:rsidRDefault="00B50F1D" w:rsidP="00192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B50F1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ตราสารหนี้</w:t>
            </w:r>
          </w:p>
        </w:tc>
        <w:tc>
          <w:tcPr>
            <w:tcW w:w="630" w:type="dxa"/>
          </w:tcPr>
          <w:p w14:paraId="0860FFAD" w14:textId="4C8F4BDB" w:rsidR="00B50F1D" w:rsidRPr="00B50F1D" w:rsidRDefault="00B50F1D" w:rsidP="001922B2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50F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14:paraId="0C3D3FA8" w14:textId="305DE800" w:rsidR="00B50F1D" w:rsidRPr="00B50F1D" w:rsidRDefault="00B50F1D" w:rsidP="001922B2">
            <w:pPr>
              <w:pStyle w:val="Heading7"/>
              <w:spacing w:line="240" w:lineRule="atLeast"/>
              <w:ind w:right="47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50F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อัตราผลตอบแทนที่ประกาศโดยสมาคมตลาดตราสารหนี้ไทย</w:t>
            </w:r>
          </w:p>
        </w:tc>
      </w:tr>
      <w:tr w:rsidR="00B50F1D" w:rsidRPr="00B50F1D" w14:paraId="295E4E4D" w14:textId="77777777" w:rsidTr="00B50F1D">
        <w:tc>
          <w:tcPr>
            <w:tcW w:w="2952" w:type="dxa"/>
          </w:tcPr>
          <w:p w14:paraId="6B156B66" w14:textId="1D9A20DE" w:rsidR="00B50F1D" w:rsidRPr="00BD2AC7" w:rsidRDefault="00B50F1D" w:rsidP="00192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dxa"/>
          </w:tcPr>
          <w:p w14:paraId="2FC60A49" w14:textId="3CEBA876" w:rsidR="00B50F1D" w:rsidRPr="00BD2AC7" w:rsidRDefault="00B50F1D" w:rsidP="001922B2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0" w:type="dxa"/>
          </w:tcPr>
          <w:p w14:paraId="5B857174" w14:textId="37AA791B" w:rsidR="00B50F1D" w:rsidRPr="00BD2AC7" w:rsidRDefault="00B50F1D" w:rsidP="001922B2">
            <w:pPr>
              <w:pStyle w:val="Heading7"/>
              <w:spacing w:line="240" w:lineRule="atLeast"/>
              <w:ind w:right="47"/>
              <w:jc w:val="both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B50F1D" w:rsidRPr="00B50F1D" w14:paraId="51269BD0" w14:textId="77777777" w:rsidTr="00B50F1D">
        <w:tc>
          <w:tcPr>
            <w:tcW w:w="2952" w:type="dxa"/>
          </w:tcPr>
          <w:p w14:paraId="21EEADAD" w14:textId="21F4CA2A" w:rsidR="00B50F1D" w:rsidRPr="00B50F1D" w:rsidRDefault="00B50F1D" w:rsidP="00192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B50F1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หน่วยลงทุน</w:t>
            </w:r>
          </w:p>
        </w:tc>
        <w:tc>
          <w:tcPr>
            <w:tcW w:w="630" w:type="dxa"/>
          </w:tcPr>
          <w:p w14:paraId="5C89872F" w14:textId="46FC806E" w:rsidR="00B50F1D" w:rsidRPr="00B50F1D" w:rsidRDefault="00B50F1D" w:rsidP="001922B2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50F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14:paraId="2313FEE7" w14:textId="5FD7C743" w:rsidR="00B50F1D" w:rsidRPr="00B50F1D" w:rsidRDefault="00B50F1D" w:rsidP="001922B2">
            <w:pPr>
              <w:pStyle w:val="Heading7"/>
              <w:spacing w:line="240" w:lineRule="atLeast"/>
              <w:ind w:right="47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50F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มูลค่าสินทรัพย์สุทธิ</w:t>
            </w:r>
          </w:p>
        </w:tc>
      </w:tr>
    </w:tbl>
    <w:p w14:paraId="2F4E744E" w14:textId="1F227CC1" w:rsidR="00960DE6" w:rsidRDefault="00960DE6" w:rsidP="00960D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038E7">
        <w:rPr>
          <w:rFonts w:ascii="Angsana New" w:hAnsi="Angsana New"/>
          <w:spacing w:val="4"/>
          <w:sz w:val="28"/>
          <w:szCs w:val="28"/>
          <w:cs/>
        </w:rPr>
        <w:t>บริษัทจะบันทึกขาดทุนจากการด้อยค่า (ถ้ามี) ของเงินลงทุนในหลักทรัพย์เผื่อขาย ตราสารหนี้ที่จะถือจนครบกำหนดและเงิน</w:t>
      </w:r>
      <w:r w:rsidRPr="00960DE6">
        <w:rPr>
          <w:rFonts w:ascii="Angsana New" w:hAnsi="Angsana New"/>
          <w:sz w:val="28"/>
          <w:szCs w:val="28"/>
          <w:cs/>
        </w:rPr>
        <w:t>ลงทุนทั่วไปในงบกำไรขาดทุนเบ็ดเสร็จเมื่อราคาตามบัญชีของเงินลงทุนสูงกว่ามูลค่าที่คาดว่าจะได้รับคืน</w:t>
      </w:r>
    </w:p>
    <w:p w14:paraId="5F9CE3CE" w14:textId="77777777" w:rsidR="001A52F6" w:rsidRDefault="001A52F6" w:rsidP="00960D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47D1D19" w14:textId="77777777" w:rsidR="00960DE6" w:rsidRPr="00960DE6" w:rsidRDefault="00960DE6" w:rsidP="00960D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60DE6">
        <w:rPr>
          <w:rFonts w:ascii="Angsana New" w:hAnsi="Angsana New"/>
          <w:sz w:val="28"/>
          <w:szCs w:val="28"/>
          <w:cs/>
        </w:rPr>
        <w:lastRenderedPageBreak/>
        <w:t>บริษัทใช้วิธีถัวเฉลี่ยถ่วงน้ำหนักในการคำนวณต้นทุนของเงินลงทุน</w:t>
      </w:r>
    </w:p>
    <w:p w14:paraId="1BFF4858" w14:textId="77777777" w:rsidR="00960DE6" w:rsidRPr="00960DE6" w:rsidRDefault="00960DE6" w:rsidP="00960D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60DE6">
        <w:rPr>
          <w:rFonts w:ascii="Angsana New" w:hAnsi="Angsana New"/>
          <w:sz w:val="28"/>
          <w:szCs w:val="28"/>
          <w:cs/>
        </w:rPr>
        <w:t>ในกรณีที่มีการโอนเปลี่ยนประเภทเงินลงทุนจากประเภทหนึ่งไปเป็นอีกประเภทหนึ่ง บริษัทจะปรับมูลค่าของเงินลงทุนดังกล่าวใหม่โดยใช้มูลค่ายุติธรรม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วันที่โอนจะบันทึกในส่วนของกำไรหรือขาดทุนหรือแสดงเป็นส่วนเกิน (ต่ำกว่า) ทุนจากการเปลี่ยนแปลงมูลค่าเงินลงทุนในส่วนของผู้ถือหุ้นแล้วแต่ประเภทของเงินลงทุนที่มีการโอนเปลี่ยน</w:t>
      </w:r>
    </w:p>
    <w:p w14:paraId="440F4079" w14:textId="77E89969" w:rsidR="00D52C52" w:rsidRDefault="00960DE6" w:rsidP="00960D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60DE6">
        <w:rPr>
          <w:rFonts w:ascii="Angsana New" w:hAnsi="Angsana New"/>
          <w:sz w:val="28"/>
          <w:szCs w:val="28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เป็นรายได้หรือค่าใช้จ่ายในงบกำไรขาดทุนเบ็ดเสร็จ</w:t>
      </w:r>
    </w:p>
    <w:p w14:paraId="18292DCA" w14:textId="7D4BF21E" w:rsidR="00D52C52" w:rsidRPr="00960DE6" w:rsidRDefault="00960DE6" w:rsidP="00206E7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960DE6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เบี้ยประกันภัยค้างรับและค่าเผื่อหนี้สงสัยจะสูญ</w:t>
      </w:r>
    </w:p>
    <w:p w14:paraId="7ECE4AF6" w14:textId="25E196D3" w:rsidR="00D52C52" w:rsidRDefault="00960DE6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60DE6">
        <w:rPr>
          <w:rFonts w:ascii="Angsana New" w:hAnsi="Angsana New"/>
          <w:sz w:val="28"/>
          <w:szCs w:val="28"/>
          <w:cs/>
        </w:rPr>
        <w:t>เบี้ยประกันภัยค้างรับแสดงด้วยราคาตามใบแจ้งหนี้สุทธิจากค่าเผื่อหนี้สงสัยจะสูญ</w:t>
      </w:r>
    </w:p>
    <w:p w14:paraId="5A63E0E9" w14:textId="5976B6E2" w:rsidR="00960DE6" w:rsidRDefault="00960DE6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60DE6">
        <w:rPr>
          <w:rFonts w:ascii="Angsana New" w:hAnsi="Angsana New"/>
          <w:sz w:val="28"/>
          <w:szCs w:val="28"/>
          <w:cs/>
        </w:rPr>
        <w:t>บริษัทตั้งค่าเผื่อหนี้สงสัยจะสูญเท่ากับจำนวนหนี้ที่คาดว่าจะเรียกเก็บไม่ได้จากเบี้ยประกันภัยค้างรับ ทั้งนี้ โดยการประมาณจากประสบการณ์ในการเรียกเก็บหนี้ในอดีตควบคู่กับการวิเคราะห์ฐานะการเงินในปัจจุบันของลูกหนี้</w:t>
      </w:r>
    </w:p>
    <w:p w14:paraId="258C2D87" w14:textId="304FEF35" w:rsidR="00960DE6" w:rsidRPr="00960DE6" w:rsidRDefault="00960DE6" w:rsidP="00206E7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960DE6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สินทรัพย์จากการประกันภัยต่อและเจ้าหนี้บริษัทประกันภัยต่อ</w:t>
      </w:r>
    </w:p>
    <w:p w14:paraId="5E1F7548" w14:textId="77777777" w:rsidR="00960DE6" w:rsidRPr="008038E7" w:rsidRDefault="00960DE6" w:rsidP="00D33367">
      <w:pPr>
        <w:pStyle w:val="ListParagraph"/>
        <w:widowControl w:val="0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038E7">
        <w:rPr>
          <w:rFonts w:ascii="Angsana New" w:hAnsi="Angsana New"/>
          <w:spacing w:val="-4"/>
          <w:sz w:val="28"/>
          <w:szCs w:val="28"/>
          <w:cs/>
        </w:rPr>
        <w:t>สินทรัพย์จากการประกันภัยต่อแสดงด้วยจำนวนเงินค้างรับจากการประกันภัยต่อ เงินมัดจำที่วางไว้จากการรับประกันภัย</w:t>
      </w:r>
      <w:r w:rsidRPr="008038E7">
        <w:rPr>
          <w:rFonts w:ascii="Angsana New" w:hAnsi="Angsana New"/>
          <w:sz w:val="28"/>
          <w:szCs w:val="28"/>
          <w:cs/>
        </w:rPr>
        <w:t xml:space="preserve">ต่อ และสำรองประกันภัยส่วนที่เรียกคืนจากการประกันภัยต่อ </w:t>
      </w:r>
    </w:p>
    <w:p w14:paraId="629E7ED2" w14:textId="77777777" w:rsidR="00960DE6" w:rsidRPr="00960DE6" w:rsidRDefault="00960DE6" w:rsidP="008038E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038E7">
        <w:rPr>
          <w:rFonts w:ascii="Angsana New" w:hAnsi="Angsana New"/>
          <w:spacing w:val="-8"/>
          <w:sz w:val="28"/>
          <w:szCs w:val="28"/>
          <w:cs/>
        </w:rPr>
        <w:t>เงินค้างรับจากบริษัทประกันภัยต่อประกอบด้วยค่าจ้างและค่าบำเหน็จค้างรับ ค่าสินไหมทดแทนค้างรับ และรายการค้างรับอื่น</w:t>
      </w:r>
      <w:r w:rsidRPr="00960DE6">
        <w:rPr>
          <w:rFonts w:ascii="Angsana New" w:hAnsi="Angsana New"/>
          <w:sz w:val="28"/>
          <w:szCs w:val="28"/>
          <w:cs/>
        </w:rPr>
        <w:t xml:space="preserve"> ๆ จากบริษัทประกันภัยต่อยกเว้นเบี้ยประกันภัยค้างรับ หักค่าเผื่อหนี้สงสัยจะสูญ โดยบริษัท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และตามสถานะปัจจุบันของเงินค้างรับจากบริษัทประกันภัยต่อ ณ วันสิ้นรอบระยะเวลารายงาน</w:t>
      </w:r>
    </w:p>
    <w:p w14:paraId="0DBB53F6" w14:textId="04AE5A8F" w:rsidR="00960DE6" w:rsidRDefault="00960DE6" w:rsidP="008038E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60DE6">
        <w:rPr>
          <w:rFonts w:ascii="Angsana New" w:hAnsi="Angsana New"/>
          <w:sz w:val="28"/>
          <w:szCs w:val="28"/>
          <w:cs/>
        </w:rPr>
        <w:t>สำรองประกันภัยส่วนที่เรียกคืนจากการประกันภัยต่อประมาณขึ้น โดยอ้างอิงจากสัญญาประกันภัยต่อที่เกี่ยวข้องของสำรองเบี้ยประกันภัย และสำรองค่าสินไหมทดแทนและค่าสินไหมทดแทนค้างจ่ายตามกฎหมายว่าด้วยการคำนวณสำรองประกันภัย</w:t>
      </w:r>
    </w:p>
    <w:p w14:paraId="38C56111" w14:textId="2ED5BAB9" w:rsidR="00960DE6" w:rsidRPr="008038E7" w:rsidRDefault="00960DE6" w:rsidP="008038E7">
      <w:pPr>
        <w:pStyle w:val="ListParagraph"/>
        <w:widowControl w:val="0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038E7">
        <w:rPr>
          <w:rFonts w:ascii="Angsana New" w:hAnsi="Angsana New"/>
          <w:sz w:val="28"/>
          <w:szCs w:val="28"/>
          <w:cs/>
        </w:rPr>
        <w:t>เจ้าหนี้บริษัทประกันภัยต่อแสดงด้วยจำนวนเงินค้างจ่ายจากการประกันภัยต่อ และเงินมัดจำที่บริษัทถือไว้จากการเอาประกันภัยต่อ</w:t>
      </w:r>
    </w:p>
    <w:p w14:paraId="62123120" w14:textId="77777777" w:rsidR="00960DE6" w:rsidRPr="00960DE6" w:rsidRDefault="00960DE6" w:rsidP="008038E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038E7">
        <w:rPr>
          <w:rFonts w:ascii="Angsana New" w:hAnsi="Angsana New"/>
          <w:spacing w:val="-4"/>
          <w:sz w:val="28"/>
          <w:szCs w:val="28"/>
          <w:cs/>
        </w:rPr>
        <w:t>เงินค้างจ่ายจากบริษัทประกันภัยต่อประกอบด้วย เบี้ยประกันภัยต่อจ่าย และรายการค้างจ่ายอื่น ๆ ให้กับบริษัทประกันภัย</w:t>
      </w:r>
      <w:r w:rsidRPr="00960DE6">
        <w:rPr>
          <w:rFonts w:ascii="Angsana New" w:hAnsi="Angsana New"/>
          <w:sz w:val="28"/>
          <w:szCs w:val="28"/>
          <w:cs/>
        </w:rPr>
        <w:t>ต่อ ยกเว้นค่าสินไหมทดแทน</w:t>
      </w:r>
    </w:p>
    <w:p w14:paraId="0F103329" w14:textId="71CD9B6D" w:rsidR="00960DE6" w:rsidRDefault="00960DE6" w:rsidP="008038E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922B2">
        <w:rPr>
          <w:rFonts w:ascii="Angsana New" w:hAnsi="Angsana New"/>
          <w:spacing w:val="-4"/>
          <w:sz w:val="28"/>
          <w:szCs w:val="28"/>
          <w:cs/>
        </w:rPr>
        <w:t>บริษัทแสดงรายการประกันภัยต่อด้วยยอดสุทธิของกิจการเดียวกัน (สินทรัพย์จากการประกันภัยต่อหรือเจ้าหนี้บริษัทประกันภัยต่อ)</w:t>
      </w:r>
      <w:r w:rsidRPr="00960DE6">
        <w:rPr>
          <w:rFonts w:ascii="Angsana New" w:hAnsi="Angsana New"/>
          <w:sz w:val="28"/>
          <w:szCs w:val="28"/>
          <w:cs/>
        </w:rPr>
        <w:t xml:space="preserve"> เมื่อเข้าเงื่อนไขการหักกลบทุกข้อดังต่อไปนี้</w:t>
      </w:r>
    </w:p>
    <w:p w14:paraId="15007E90" w14:textId="58690760" w:rsidR="00960DE6" w:rsidRPr="001922B2" w:rsidRDefault="00960DE6" w:rsidP="00D33367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7" w:hanging="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922B2">
        <w:rPr>
          <w:rFonts w:ascii="Angsana New" w:hAnsi="Angsana New"/>
          <w:sz w:val="28"/>
          <w:szCs w:val="28"/>
          <w:cs/>
        </w:rPr>
        <w:t>บริษัทมีสิทธิตามกฎหมายในการนำจำนวนที่รับรู้ไว้ในงบแสดงฐานะการเงินมาหักกลบลบกัน และ</w:t>
      </w:r>
    </w:p>
    <w:p w14:paraId="6690B585" w14:textId="625FA2D1" w:rsidR="00960DE6" w:rsidRDefault="00960DE6" w:rsidP="00D33367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60DE6">
        <w:rPr>
          <w:rFonts w:ascii="Angsana New" w:hAnsi="Angsana New"/>
          <w:sz w:val="28"/>
          <w:szCs w:val="28"/>
          <w:cs/>
        </w:rPr>
        <w:t>บริษัทตั้งใจที่จะรับหรือจ่ายชำระจำนวนที่รับรู้ไว้ในงบแสดงฐานะการเงินด้วยยอดสุทธิ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20DC3B97" w14:textId="77777777" w:rsidR="001A52F6" w:rsidRDefault="001A52F6" w:rsidP="001A52F6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8908F26" w14:textId="0B38941E" w:rsidR="00960DE6" w:rsidRPr="001922B2" w:rsidRDefault="001922B2" w:rsidP="00DB1EE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1922B2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ที่ดิน อาคารและอุปกรณ์</w:t>
      </w:r>
    </w:p>
    <w:p w14:paraId="4B1EC27E" w14:textId="6F6D3FA5" w:rsidR="00D52C52" w:rsidRDefault="001922B2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922B2">
        <w:rPr>
          <w:rFonts w:ascii="Angsana New" w:hAnsi="Angsana New"/>
          <w:sz w:val="28"/>
          <w:szCs w:val="28"/>
          <w:cs/>
        </w:rPr>
        <w:t>ที่ดินแสดงในราคาประเมิน อาคารและอุปกรณ์แสดงในราคาประเมินหักด้วยค่าเสื่อมราคาสะสม การตีราคาใหม่ดำเนินการโดยผู้ประเมินราคาอิสระอย่างสม่ำเสมอ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วันที่ในงบแสดงฐานะการเงิน</w:t>
      </w:r>
    </w:p>
    <w:p w14:paraId="7A292D94" w14:textId="77777777" w:rsidR="00DE66E6" w:rsidRPr="00FF7793" w:rsidRDefault="00DE66E6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F7793">
        <w:rPr>
          <w:rFonts w:ascii="Angsana New" w:hAnsi="Angsana New"/>
          <w:sz w:val="28"/>
          <w:szCs w:val="28"/>
          <w:cs/>
        </w:rPr>
        <w:t>บริษัทบันทึกส่วนต่างซึ่งเกิดจากการตีราคาสินทรัพย์ดังต่อไปนี้</w:t>
      </w:r>
    </w:p>
    <w:p w14:paraId="4D2F950D" w14:textId="267024A7" w:rsidR="001922B2" w:rsidRPr="00FF7793" w:rsidRDefault="001922B2" w:rsidP="005A4C3C">
      <w:pPr>
        <w:pStyle w:val="ListParagraph"/>
        <w:widowControl w:val="0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F7793">
        <w:rPr>
          <w:rFonts w:ascii="Angsana New" w:hAnsi="Angsana New"/>
          <w:sz w:val="28"/>
          <w:szCs w:val="28"/>
          <w:cs/>
        </w:rPr>
        <w:t>บริษัทบันทึกราคาตามบัญชีของสินทรัพย์ที่เพิ่มขึ้นจากการตีราคาใหม่ในบัญชี “ส่วนเกินทุนจากการตีราคาสินทรัพย์ถาวร” ในส่วนของผู้ถือหุ้นในงบแสดงฐานะการเงิน อย่างไรก็ตาม หากสินทรัพย์นั้นเคยมีการตีราคาลดลงและบริษัทได้รับรู้จำนวนที่ลดลงเป็นค่าใช้จ่ายในงบกำไรขาดทุนเบ็ดเสร็จแล้ว ส่วนที่เพิ่มจากการตีราคาใหม่นี้จะถูกรับรู้เป็นรายได้ไม่เกินจำนวนที่เคยลดลงซึ่งได้รับรู้เป็นค่าใช้จ่ายในงบกำไรขาดทุนเบ็ดเสร็จงวดก่อนแล้ว</w:t>
      </w:r>
    </w:p>
    <w:p w14:paraId="3575F428" w14:textId="5215CFFA" w:rsidR="001922B2" w:rsidRDefault="001922B2" w:rsidP="005A4C3C">
      <w:pPr>
        <w:pStyle w:val="ListParagraph"/>
        <w:widowControl w:val="0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922B2">
        <w:rPr>
          <w:rFonts w:ascii="Angsana New" w:hAnsi="Angsana New"/>
          <w:sz w:val="28"/>
          <w:szCs w:val="28"/>
          <w:cs/>
        </w:rPr>
        <w:t>บริษัทรับรู้ราคาตามบัญชีของสินทรัพย์ที่ลดลงจากการตีราคาใหม่เป็นค่าใช้จ่ายในงบกำไรขาดทุนเบ็ดเสร็จ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“ส่วนเกินทุนจากการตีราคาสินทรัพย์ถาวร” อยู่ใน</w:t>
      </w:r>
      <w:r w:rsidRPr="006069CB">
        <w:rPr>
          <w:rFonts w:ascii="Angsana New" w:hAnsi="Angsana New"/>
          <w:spacing w:val="-4"/>
          <w:sz w:val="28"/>
          <w:szCs w:val="28"/>
          <w:cs/>
        </w:rPr>
        <w:t>ส่วนของผู้ถือหุ้น ส่วนที่ลดลงจากการตีราคาใหม่จะถูกนำไปหักออกจาก “ส่วนเกินทุนจากการตีราคาสินทรัพย์ถาวร” ไม่</w:t>
      </w:r>
      <w:r w:rsidRPr="001922B2">
        <w:rPr>
          <w:rFonts w:ascii="Angsana New" w:hAnsi="Angsana New"/>
          <w:sz w:val="28"/>
          <w:szCs w:val="28"/>
          <w:cs/>
        </w:rPr>
        <w:t>เกินจำนวนซึ่งเคยตีราคาเพิ่มขึ้นของสินทรัพย์ชนิดเดียวกัน</w:t>
      </w:r>
    </w:p>
    <w:p w14:paraId="64FF6241" w14:textId="77777777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ส่วนเกินทุนจากการตีราคาสินทรัพย์ถาวรนี้จะนำไปจ่ายเป็นเงินปันผลไม่ได้</w:t>
      </w:r>
    </w:p>
    <w:p w14:paraId="472A0C4E" w14:textId="66E95B4E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เมื่อมีการจำหน่ายหรือใช้ที่ดิน อาคารและอุปกรณ์ที่มีการประเมินราคา บริษัทจะตัดบัญชีส่วนเกินทุนจากการตีราคาที่ดิน อาคารและอุปกรณ์ที่เกี่ยวข้องที่ได้บันทึกไว้จากการประเมินราคาที่ผ่านมาไปยังกำไรสะสม</w:t>
      </w:r>
    </w:p>
    <w:p w14:paraId="78810530" w14:textId="097FAA1C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FD52CB">
        <w:rPr>
          <w:rFonts w:ascii="Angsana New" w:hAnsi="Angsana New"/>
          <w:i/>
          <w:iCs/>
          <w:sz w:val="28"/>
          <w:szCs w:val="28"/>
          <w:cs/>
        </w:rPr>
        <w:t>ค่าเสื่อมราคา</w:t>
      </w:r>
    </w:p>
    <w:p w14:paraId="4BB4FFC7" w14:textId="0E23C3D9" w:rsidR="00FD52CB" w:rsidRPr="00FD52CB" w:rsidRDefault="00145F0A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45F0A">
        <w:rPr>
          <w:rFonts w:ascii="Angsana New" w:hAnsi="Angsana New"/>
          <w:sz w:val="28"/>
          <w:szCs w:val="28"/>
          <w:cs/>
        </w:rPr>
        <w:t>บริษัทคิดค่าเสื่อมราคาอาคารและอุปกรณ์โดยวิธีเส้นตรงตามอายุการใช้งานโดยประมาณของสินทรัพย์ดังนี้</w:t>
      </w:r>
    </w:p>
    <w:tbl>
      <w:tblPr>
        <w:tblpPr w:leftFromText="180" w:rightFromText="180" w:vertAnchor="text" w:tblpX="468" w:tblpY="1"/>
        <w:tblOverlap w:val="never"/>
        <w:tblW w:w="9468" w:type="dxa"/>
        <w:tblLayout w:type="fixed"/>
        <w:tblLook w:val="0000" w:firstRow="0" w:lastRow="0" w:firstColumn="0" w:lastColumn="0" w:noHBand="0" w:noVBand="0"/>
      </w:tblPr>
      <w:tblGrid>
        <w:gridCol w:w="7488"/>
        <w:gridCol w:w="1980"/>
      </w:tblGrid>
      <w:tr w:rsidR="00FD52CB" w:rsidRPr="00186D57" w14:paraId="31870D3C" w14:textId="77777777" w:rsidTr="005A4C3C">
        <w:tc>
          <w:tcPr>
            <w:tcW w:w="7488" w:type="dxa"/>
          </w:tcPr>
          <w:p w14:paraId="79C56349" w14:textId="77777777" w:rsidR="00FD52CB" w:rsidRPr="00FD52CB" w:rsidRDefault="00FD52CB" w:rsidP="005A4C3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247EDA3D" w14:textId="77777777" w:rsidR="00FD52CB" w:rsidRPr="00FD52CB" w:rsidRDefault="00FD52CB" w:rsidP="005A4C3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จำนวนปี</w:t>
            </w:r>
          </w:p>
        </w:tc>
      </w:tr>
      <w:tr w:rsidR="00FD52CB" w:rsidRPr="00186D57" w14:paraId="336A7C1E" w14:textId="77777777" w:rsidTr="005A4C3C">
        <w:tc>
          <w:tcPr>
            <w:tcW w:w="7488" w:type="dxa"/>
          </w:tcPr>
          <w:p w14:paraId="707C237B" w14:textId="77777777" w:rsidR="00FD52CB" w:rsidRPr="00FD52CB" w:rsidRDefault="00FD52CB" w:rsidP="005A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980" w:type="dxa"/>
          </w:tcPr>
          <w:p w14:paraId="656A206A" w14:textId="77777777" w:rsidR="00FD52CB" w:rsidRPr="00FD52CB" w:rsidRDefault="00FD52CB" w:rsidP="005A4C3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FD52CB" w:rsidRPr="00186D57" w14:paraId="2F266750" w14:textId="77777777" w:rsidTr="005A4C3C">
        <w:tc>
          <w:tcPr>
            <w:tcW w:w="7488" w:type="dxa"/>
          </w:tcPr>
          <w:p w14:paraId="17285D2C" w14:textId="77777777" w:rsidR="00FD52CB" w:rsidRPr="00FD52CB" w:rsidRDefault="00FD52CB" w:rsidP="005A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980" w:type="dxa"/>
          </w:tcPr>
          <w:p w14:paraId="028B2566" w14:textId="5B93631B" w:rsidR="00FD52CB" w:rsidRPr="00FD52CB" w:rsidRDefault="00FD52CB" w:rsidP="00BD30C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BD30C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30CA"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="00BD30C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30CA" w:rsidRPr="00FD52CB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FD52CB" w:rsidRPr="00186D57" w14:paraId="604C16CC" w14:textId="77777777" w:rsidTr="005A4C3C">
        <w:tc>
          <w:tcPr>
            <w:tcW w:w="7488" w:type="dxa"/>
          </w:tcPr>
          <w:p w14:paraId="6F5636D0" w14:textId="77777777" w:rsidR="00FD52CB" w:rsidRPr="00FD52CB" w:rsidRDefault="00FD52CB" w:rsidP="005A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980" w:type="dxa"/>
          </w:tcPr>
          <w:p w14:paraId="5981B6BB" w14:textId="77777777" w:rsidR="00FD52CB" w:rsidRPr="00FD52CB" w:rsidRDefault="00FD52CB" w:rsidP="005A4C3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D52CB" w:rsidRPr="00186D57" w14:paraId="55AE8431" w14:textId="77777777" w:rsidTr="005A4C3C">
        <w:tc>
          <w:tcPr>
            <w:tcW w:w="7488" w:type="dxa"/>
          </w:tcPr>
          <w:p w14:paraId="62137B68" w14:textId="77777777" w:rsidR="00FD52CB" w:rsidRPr="00FD52CB" w:rsidRDefault="00FD52CB" w:rsidP="005A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980" w:type="dxa"/>
          </w:tcPr>
          <w:p w14:paraId="207222D2" w14:textId="0B594B8E" w:rsidR="00FD52CB" w:rsidRPr="00FD52CB" w:rsidRDefault="00964045" w:rsidP="005A4C3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 </w:t>
            </w:r>
            <w:r w:rsidR="00FD52CB" w:rsidRPr="00FD52C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D52CB" w:rsidRPr="00186D57" w14:paraId="0660642D" w14:textId="77777777" w:rsidTr="005A4C3C">
        <w:tc>
          <w:tcPr>
            <w:tcW w:w="7488" w:type="dxa"/>
          </w:tcPr>
          <w:p w14:paraId="23122498" w14:textId="77777777" w:rsidR="00FD52CB" w:rsidRPr="00FD52CB" w:rsidRDefault="00FD52CB" w:rsidP="005A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80" w:type="dxa"/>
          </w:tcPr>
          <w:p w14:paraId="0A129810" w14:textId="77777777" w:rsidR="00FD52CB" w:rsidRPr="00FD52CB" w:rsidRDefault="00FD52CB" w:rsidP="005A4C3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7540E3AD" w14:textId="2BBA3A0C" w:rsidR="00FD52CB" w:rsidRPr="00FD52CB" w:rsidRDefault="00FD52CB" w:rsidP="00206E7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D52CB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สินทรัพย์ไม่มีตัวตน</w:t>
      </w:r>
    </w:p>
    <w:p w14:paraId="6A78BCD5" w14:textId="77777777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FD52CB">
        <w:rPr>
          <w:rFonts w:ascii="Angsana New" w:hAnsi="Angsana New"/>
          <w:i/>
          <w:iCs/>
          <w:sz w:val="28"/>
          <w:szCs w:val="28"/>
          <w:cs/>
        </w:rPr>
        <w:t>โปรแกรมคอมพิวเตอร์และค่าตัดจำหน่าย</w:t>
      </w:r>
    </w:p>
    <w:p w14:paraId="20EECED8" w14:textId="77777777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โปรแกรมคอมพิวเตอร์ที่บริษัทได้มาแสดงในราคาทุน หักค่าตัดจำหน่ายสะสมและค่าเผื่อการด้อยค่า (ถ้ามี)</w:t>
      </w:r>
    </w:p>
    <w:p w14:paraId="07FF3154" w14:textId="407888A8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 xml:space="preserve">ค่าตัดจำหน่ายโปรแกรมคอมพิวเตอร์คำนวณจากราคาทุนโดยใช้วิธีเส้นตรงเป็นเวลา </w:t>
      </w:r>
      <w:r w:rsidRPr="00FD52CB">
        <w:rPr>
          <w:rFonts w:ascii="Angsana New" w:hAnsi="Angsana New"/>
          <w:sz w:val="28"/>
          <w:szCs w:val="28"/>
        </w:rPr>
        <w:t>5</w:t>
      </w:r>
      <w:r w:rsidRPr="00FD52CB">
        <w:rPr>
          <w:rFonts w:ascii="Angsana New" w:hAnsi="Angsana New"/>
          <w:sz w:val="28"/>
          <w:szCs w:val="28"/>
          <w:cs/>
        </w:rPr>
        <w:t xml:space="preserve"> ปี</w:t>
      </w:r>
    </w:p>
    <w:p w14:paraId="3BE6DCF5" w14:textId="77777777" w:rsidR="001A52F6" w:rsidRDefault="001A52F6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2B77953" w14:textId="77777777" w:rsidR="001A52F6" w:rsidRDefault="001A52F6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38ECB40" w14:textId="181CB8A2" w:rsidR="00FD52CB" w:rsidRPr="00FF7793" w:rsidRDefault="00FD52CB" w:rsidP="00FF779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F779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การด้อยค่า</w:t>
      </w:r>
    </w:p>
    <w:p w14:paraId="67943F14" w14:textId="77777777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จะพิจารณาการด้อยค่าของสินทรัพย์เมื่อมีเหตุการณ์หรือการเปลี่ยนแปลงสภาพแวดล้อมที่มีข้อบ่งชี้ว่ามูลค่าที่คาดว่าจะได้รับคืน (ราคาขายสุทธิของสินทรัพย์นั้น ๆ หรือมูลค่าจากการใช้ 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11AC0114" w14:textId="77777777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ในกรณีที่ราคาตามบัญชีของสินทรัพย์สูงกว่ามูลค่าที่คาดว่าจะได้รับคืน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และบันทึกการปรับลดมูลค่าในงบกำไรขาดทุนเบ็ดเสร็จ 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601B5D4E" w14:textId="77777777" w:rsidR="00FD52CB" w:rsidRPr="00FD52CB" w:rsidRDefault="00FD52CB" w:rsidP="00206E7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D52CB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สำรองเบี้ยประกันภัย</w:t>
      </w:r>
    </w:p>
    <w:p w14:paraId="2772EAEC" w14:textId="77777777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สำรองเบี้ยประกันภัยประกอบด้วย สำรองเบี้ยประกันภัยที่ยังไม่ถือเป็นรายได้ และสำรองความเสี่ยงภัยที่ยังไม่สิ้นสุด</w:t>
      </w:r>
    </w:p>
    <w:p w14:paraId="061AD8A0" w14:textId="26FBC638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บันทึกสำรองเบี้ยประกันภัยที่ยังไม่ถือเป็นรายได้ซึ่งคำนวณจากเบี้ยประกันภัยรับก่อนการเอาประกันภัยต่อตามหลักเกณฑ์ที่กำหนดโดย คปภ. ดังนี้</w:t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48"/>
        <w:gridCol w:w="4410"/>
      </w:tblGrid>
      <w:tr w:rsidR="00FD52CB" w:rsidRPr="00186D57" w14:paraId="0382D6D8" w14:textId="77777777" w:rsidTr="005A4C3C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5AA66550" w14:textId="77777777" w:rsidR="00FD52CB" w:rsidRPr="00186D57" w:rsidRDefault="00FD52CB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 w:firstLine="1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br w:type="page"/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การประกันอัคคีภัย ตัวเรือ รถยนต์ อุบัติเหตุส่วนบุคคลและภัยเบ็ดเตล็ด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C898A13" w14:textId="59B1E8B1" w:rsidR="00FD52CB" w:rsidRPr="00186D57" w:rsidRDefault="00FD52CB" w:rsidP="0005432D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วิธีเฉลี่ยราย</w:t>
            </w:r>
            <w:r w:rsidR="0005432D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วัน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(วิธีเศษหนึ่งส่วน</w:t>
            </w:r>
            <w:r w:rsidR="0005432D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สามร้อยหกสิบห้าวัน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)</w:t>
            </w:r>
          </w:p>
        </w:tc>
      </w:tr>
      <w:tr w:rsidR="00FD52CB" w:rsidRPr="00186D57" w14:paraId="3AE298FD" w14:textId="77777777" w:rsidTr="005A4C3C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D78CB13" w14:textId="77777777" w:rsidR="00FD52CB" w:rsidRPr="00186D57" w:rsidRDefault="00FD52CB" w:rsidP="00E34483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E1370FE" w14:textId="77777777" w:rsidR="00FD52CB" w:rsidRPr="00186D57" w:rsidRDefault="00FD52CB" w:rsidP="00E34483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FD52CB" w:rsidRPr="00186D57" w14:paraId="356F3320" w14:textId="77777777" w:rsidTr="005A4C3C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213FE26" w14:textId="77777777" w:rsidR="00FD52CB" w:rsidRPr="00186D57" w:rsidRDefault="00FD52CB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การประกันภัยทางทะเลและขนส่ง (เฉพาะเที่ยว) และการประกันภัย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409C248" w14:textId="77777777" w:rsidR="00FD52CB" w:rsidRPr="00186D57" w:rsidRDefault="00FD52CB" w:rsidP="00E34483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FD52CB" w:rsidRPr="00186D57" w14:paraId="6E4BCCA6" w14:textId="77777777" w:rsidTr="005A4C3C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06092CEB" w14:textId="77777777" w:rsidR="00FD52CB" w:rsidRPr="00186D57" w:rsidRDefault="00FD52CB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อุบัติเหตุการเดินทาง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90CE221" w14:textId="77777777" w:rsidR="00FD52CB" w:rsidRPr="00186D57" w:rsidRDefault="00FD52CB" w:rsidP="00E34483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FD52CB" w:rsidRPr="00186D57" w14:paraId="52CED46D" w14:textId="77777777" w:rsidTr="005A4C3C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CF6F323" w14:textId="77777777" w:rsidR="00FD52CB" w:rsidRPr="00186D57" w:rsidRDefault="00FD52CB" w:rsidP="00E34483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8DA8936" w14:textId="77777777" w:rsidR="00FD52CB" w:rsidRPr="00186D57" w:rsidRDefault="00FD52CB" w:rsidP="00E34483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FD52CB" w:rsidRPr="00186D57" w14:paraId="786E84FD" w14:textId="77777777" w:rsidTr="005A4C3C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3B84472" w14:textId="77777777" w:rsidR="00FD52CB" w:rsidRPr="00186D57" w:rsidRDefault="00FD52CB" w:rsidP="00E34483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- ที่มีระยะเวลาคุ้มครองไม่เกิน </w:t>
            </w: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F26A401" w14:textId="77777777" w:rsidR="00FD52CB" w:rsidRPr="00186D57" w:rsidRDefault="00FD52CB" w:rsidP="000B0863">
            <w:pPr>
              <w:tabs>
                <w:tab w:val="clear" w:pos="4451"/>
                <w:tab w:val="clear" w:pos="4678"/>
              </w:tabs>
              <w:ind w:left="72" w:right="-108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ร้อยละ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100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ของเบี้ยประกันภัยรับ ตั้งแต่วันที่กรมธรรม์</w:t>
            </w:r>
          </w:p>
        </w:tc>
      </w:tr>
      <w:tr w:rsidR="00FD52CB" w:rsidRPr="00186D57" w14:paraId="0D7A0754" w14:textId="77777777" w:rsidTr="005A4C3C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2F0DAD1" w14:textId="77777777" w:rsidR="00FD52CB" w:rsidRPr="00186D57" w:rsidRDefault="00FD52CB" w:rsidP="00E34483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D0755F9" w14:textId="77777777" w:rsidR="00FD52CB" w:rsidRPr="00186D57" w:rsidRDefault="00FD52CB" w:rsidP="000B0863">
            <w:pPr>
              <w:tabs>
                <w:tab w:val="clear" w:pos="4451"/>
                <w:tab w:val="clear" w:pos="4678"/>
              </w:tabs>
              <w:ind w:left="72" w:right="-108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ประกันภัยเริ่มมีผลคุ้มครอง ตลอดระยะเวลาที่บริษัทยังคง</w:t>
            </w:r>
          </w:p>
        </w:tc>
      </w:tr>
      <w:tr w:rsidR="00FD52CB" w:rsidRPr="00186D57" w14:paraId="233A3957" w14:textId="77777777" w:rsidTr="005A4C3C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D77DB23" w14:textId="77777777" w:rsidR="00FD52CB" w:rsidRPr="00186D57" w:rsidRDefault="00FD52CB" w:rsidP="00E34483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A1E9B58" w14:textId="77777777" w:rsidR="00FD52CB" w:rsidRPr="00186D57" w:rsidRDefault="00FD52CB" w:rsidP="000B0863">
            <w:pPr>
              <w:tabs>
                <w:tab w:val="clear" w:pos="4451"/>
                <w:tab w:val="clear" w:pos="4678"/>
              </w:tabs>
              <w:ind w:left="72" w:right="-108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ให้ความคุ้มครองแก่ผู้เอาประกันภัย</w:t>
            </w:r>
          </w:p>
        </w:tc>
      </w:tr>
      <w:tr w:rsidR="00FD52CB" w:rsidRPr="00186D57" w14:paraId="191C1A7C" w14:textId="77777777" w:rsidTr="005A4C3C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0BB68531" w14:textId="77777777" w:rsidR="00FD52CB" w:rsidRPr="00186D57" w:rsidRDefault="00FD52CB" w:rsidP="00E34483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4206052" w14:textId="77777777" w:rsidR="00FD52CB" w:rsidRPr="00186D57" w:rsidRDefault="00FD52CB" w:rsidP="00E34483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FD52CB" w:rsidRPr="00186D57" w14:paraId="2E2DA397" w14:textId="77777777" w:rsidTr="005A4C3C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630C1B7" w14:textId="77777777" w:rsidR="00FD52CB" w:rsidRPr="00186D57" w:rsidRDefault="00FD52CB" w:rsidP="00E34483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- ที่มีระยะเวลาคุ้มครองที่เกิน </w:t>
            </w: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7846BEF" w14:textId="795ABEF6" w:rsidR="00FD52CB" w:rsidRPr="00186D57" w:rsidRDefault="00FD52CB" w:rsidP="00E3448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วิธีเฉลี่ย</w:t>
            </w:r>
            <w:r w:rsidR="0005432D" w:rsidRPr="0005432D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รายวัน (วิธีเศษหนึ่งส่วนสามร้อยหกสิบห้าวัน)</w:t>
            </w:r>
          </w:p>
        </w:tc>
      </w:tr>
      <w:tr w:rsidR="00FD52CB" w:rsidRPr="005A10E4" w14:paraId="23268BF8" w14:textId="77777777" w:rsidTr="005A4C3C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7E9A3C2" w14:textId="77777777" w:rsidR="00FD52CB" w:rsidRPr="005A10E4" w:rsidRDefault="00FD52CB" w:rsidP="00E34483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93C2364" w14:textId="77777777" w:rsidR="00FD52CB" w:rsidRPr="005A10E4" w:rsidRDefault="00FD52CB" w:rsidP="00E34483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FD52CB" w:rsidRPr="00186D57" w14:paraId="4DE39232" w14:textId="77777777" w:rsidTr="005A4C3C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8D47E5D" w14:textId="00744DA8" w:rsidR="00FD52CB" w:rsidRPr="007D0CAF" w:rsidRDefault="00FD52CB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06F88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การประกันภัย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อิสรภาพ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008463" w14:textId="77777777" w:rsidR="00FD52CB" w:rsidRPr="007D0CAF" w:rsidRDefault="00FD52CB" w:rsidP="00E34483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0CA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เจ็ดสิบ</w:t>
            </w:r>
            <w:r w:rsidRPr="00606F88">
              <w:rPr>
                <w:rFonts w:ascii="Angsana New" w:hAnsi="Angsana New"/>
                <w:sz w:val="26"/>
                <w:szCs w:val="26"/>
                <w:cs/>
                <w:lang w:val="th-TH"/>
              </w:rPr>
              <w:t>ของเบี้ยประกันภัยรับ ตั้งแต่วันที่กรมธรรม์</w:t>
            </w:r>
            <w:r w:rsidRPr="00606F8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</w:t>
            </w:r>
          </w:p>
        </w:tc>
      </w:tr>
      <w:tr w:rsidR="00FD52CB" w:rsidRPr="00186D57" w14:paraId="5754BEF9" w14:textId="77777777" w:rsidTr="005A4C3C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E6C65E7" w14:textId="77777777" w:rsidR="00FD52CB" w:rsidRPr="00606F88" w:rsidRDefault="00FD52CB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8E0B50" w14:textId="77777777" w:rsidR="00FD52CB" w:rsidRPr="00186D57" w:rsidRDefault="00FD52CB" w:rsidP="00E34483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ประกันภัยเริ่มมีผลคุ้มครอง ตลอดระยะเวลาที่บริษัทยังคง</w:t>
            </w:r>
          </w:p>
        </w:tc>
      </w:tr>
      <w:tr w:rsidR="00FD52CB" w:rsidRPr="00186D57" w14:paraId="021F0312" w14:textId="77777777" w:rsidTr="005A4C3C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92F3829" w14:textId="77777777" w:rsidR="00FD52CB" w:rsidRPr="00606F88" w:rsidRDefault="00FD52CB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38A77B3" w14:textId="77777777" w:rsidR="00FD52CB" w:rsidRPr="00186D57" w:rsidRDefault="00FD52CB" w:rsidP="00E34483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ให้ความคุ้มครองแก่ผู้เอาประกันภัย</w:t>
            </w:r>
          </w:p>
        </w:tc>
      </w:tr>
    </w:tbl>
    <w:p w14:paraId="25AF9DF5" w14:textId="77777777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สำรองความเสี่ยงภัยที่ยังไม่สิ้นสุด เป็นจำนวนเงินที่บริษัทจัดสำรองไว้เพื่อชดใช้ค่าสินไหมทดแทนและค่าใช้จ่ายที่เกี่ยวข้องที่</w:t>
      </w:r>
      <w:r w:rsidRPr="00FF7793">
        <w:rPr>
          <w:rFonts w:ascii="Angsana New" w:hAnsi="Angsana New"/>
          <w:spacing w:val="4"/>
          <w:sz w:val="28"/>
          <w:szCs w:val="28"/>
          <w:cs/>
        </w:rPr>
        <w:t>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บริษัทใช้</w:t>
      </w:r>
      <w:r w:rsidRPr="00FF7793">
        <w:rPr>
          <w:rFonts w:ascii="Angsana New" w:hAnsi="Angsana New"/>
          <w:spacing w:val="-4"/>
          <w:sz w:val="28"/>
          <w:szCs w:val="28"/>
          <w:cs/>
        </w:rPr>
        <w:t>การประมาณการที่ดีที่สุดของค่าสินไหมทดแทนที่คาดว่าจะเกิดขึ้นในระยะเวลาเอาประกันที่เหลืออยู่โดยอ้างอิงจากข้อมูลใน</w:t>
      </w:r>
      <w:r w:rsidRPr="00FD52CB">
        <w:rPr>
          <w:rFonts w:ascii="Angsana New" w:hAnsi="Angsana New"/>
          <w:sz w:val="28"/>
          <w:szCs w:val="28"/>
          <w:cs/>
        </w:rPr>
        <w:t>อดีต</w:t>
      </w:r>
    </w:p>
    <w:p w14:paraId="382EA715" w14:textId="77777777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ทุกวันสิ้นรอบระยะเวลารายงาน บริษัท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บริษัทจะรับรู้ส่วนต่างเป็นสำรองความเสี่ยงภัยที่ยังไม่สิ้นสุดในงบการเงิน</w:t>
      </w:r>
    </w:p>
    <w:p w14:paraId="73B62237" w14:textId="77777777" w:rsidR="001A52F6" w:rsidRPr="00FD52CB" w:rsidRDefault="001A52F6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46749C6" w14:textId="77777777" w:rsidR="00FD52CB" w:rsidRPr="000B0863" w:rsidRDefault="00FD52CB" w:rsidP="00FF779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สำรองค่าสินไหมทดแทนและค่าสินไหมทดแทนค้างจ่าย</w:t>
      </w:r>
    </w:p>
    <w:p w14:paraId="6C28F652" w14:textId="77777777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 xml:space="preserve">ค่าสินไหมทดแทนค้างจ่ายบันทึกตามจำนวนที่จะจ่ายจริง ส่วนสำรองค่าสินไหมทดแทนจะบันทึกเมื่อได้รับการแจ้งคำเรียกร้องค่าเสียหาย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 </w:t>
      </w:r>
    </w:p>
    <w:p w14:paraId="65450C5F" w14:textId="5AE00899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ได้ตั้งสำรองเพิ่มเติมสำหรับความเสียหายที่เกิดขึ้นแล้วแต่ยังไม่ได้มีการรายงานให้บริษัททราบ (</w:t>
      </w:r>
      <w:r w:rsidRPr="00FD52CB">
        <w:rPr>
          <w:rFonts w:ascii="Angsana New" w:hAnsi="Angsana New"/>
          <w:sz w:val="28"/>
          <w:szCs w:val="28"/>
        </w:rPr>
        <w:t xml:space="preserve">Incurred but not reported claims: IBNR) </w:t>
      </w:r>
      <w:r w:rsidRPr="00FD52CB">
        <w:rPr>
          <w:rFonts w:ascii="Angsana New" w:hAnsi="Angsana New"/>
          <w:sz w:val="28"/>
          <w:szCs w:val="28"/>
          <w:cs/>
        </w:rPr>
        <w:t>ซึ่งคำนวณโดยวิธีการทางคณิตศาสตร์ประกันภัย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</w:t>
      </w:r>
      <w:r w:rsidR="000B0863">
        <w:rPr>
          <w:rFonts w:ascii="Angsana New" w:hAnsi="Angsana New"/>
          <w:sz w:val="28"/>
          <w:szCs w:val="28"/>
          <w:cs/>
        </w:rPr>
        <w:t>ก่</w:t>
      </w:r>
      <w:r w:rsidR="000B0863">
        <w:rPr>
          <w:rFonts w:ascii="Angsana New" w:hAnsi="Angsana New"/>
          <w:sz w:val="28"/>
          <w:szCs w:val="28"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 xml:space="preserve">ผู้เอาประกันภัยในอนาคตสำหรับความสูญเสียที่เกิดขึ้นแล้วก่อนหรือ ณ วันที่ในรอบระยะเวลารายงาน ทั้งจากรายการความสูญเสียที่บริษัท ได้รับรายงานแล้วและยังไม่ได้รับรายงาน สุทธิด้วยค่าสินไหมทดแทนที่ได้รับรู้ไปแล้วในบัญชี </w:t>
      </w:r>
    </w:p>
    <w:p w14:paraId="6AD1B228" w14:textId="767374E2" w:rsidR="00FD52CB" w:rsidRPr="000B0863" w:rsidRDefault="00FD52CB" w:rsidP="00FF779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0" w:hanging="54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ประมาณการหนี้สิน</w:t>
      </w:r>
    </w:p>
    <w:p w14:paraId="3EDAD12B" w14:textId="77777777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บริษัทจะพิจารณามูลค่าของประมาณการหนี้สิน ณ วันที่ในงบแสดง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0A648BEF" w14:textId="77777777" w:rsidR="00904F89" w:rsidRDefault="00904F89" w:rsidP="00904F89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0" w:hanging="54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904F89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ภาระผูกพันผลประโยชน์พนักงาน</w:t>
      </w:r>
    </w:p>
    <w:p w14:paraId="3E2F7856" w14:textId="29750C45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ภาระผูกพันเกี่ยวกับผลประโยชน์พนักงานเมื่อเกษียณอายุคำนวณจากการประมาณจำนวนผลประโยชน์ที่พนักงานควร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ต้นทุนบริการในอดีตและกำไรหรือขาดทุนจากการลดขนาดโครงการลงรับรู้ในกำไรหรือขาดทุนทันที บริษัทรับรู้การชำระผลประโยชน์ของโครงการเมื่อมีการลดขนาดโครงการลงและการชำระผลประโยชน์เกิดขึ้น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กำไรหรือขาดทุนจากการประมาณตามหลักคณิตศาสตร์ประกันภัยจะรับรู้ทันทีในกำไรขาดทุนเบ็ดเสร็จอื่น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2E4901CD" w14:textId="77777777" w:rsidR="00FD52CB" w:rsidRPr="000B0863" w:rsidRDefault="00FD52CB" w:rsidP="00206E7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สัญญาเช่าดำเนินงาน</w:t>
      </w:r>
    </w:p>
    <w:p w14:paraId="699CD04A" w14:textId="177B1216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สัญญาเช่าสินทรัพย์ซึ่งความเสี่ยงและผลตอบแทนในกรรมสิทธิ์ของสินทรัพย์ยังตกเป็นของผู้ให้เช่าจะบันทึกบัญชีโดยถือเป็นสัญญาเช่าดำเนินงาน ค่าเช่าที่เกิดจากสัญญาเช่าดำเนินงานดังกล่าวจะบันทึกเป็นค่าใช้จ่ายในงบกำไรขาดทุนเบ็ดเสร็จโดยวิธีเส้นตรงตลอดอายุสัญญาเช่า</w:t>
      </w:r>
    </w:p>
    <w:p w14:paraId="2D4B999C" w14:textId="77777777" w:rsidR="001A52F6" w:rsidRDefault="001A52F6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850B270" w14:textId="77777777" w:rsidR="001A52F6" w:rsidRDefault="001A52F6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ADA5870" w14:textId="77777777" w:rsidR="001A52F6" w:rsidRDefault="001A52F6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5F59F2A" w14:textId="77777777" w:rsidR="00FD52CB" w:rsidRPr="000B0863" w:rsidRDefault="00FD52CB" w:rsidP="00206E7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51A82BBF" w14:textId="77777777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ในการจัดทำงบการเงินตามมาตรฐานการรายงานทางการเงินในประเทศไทย 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7E6052A6" w14:textId="335C567A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B16ED">
        <w:rPr>
          <w:rFonts w:ascii="Angsana New" w:hAnsi="Angsana New"/>
          <w:spacing w:val="4"/>
          <w:sz w:val="28"/>
          <w:szCs w:val="28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การเปลี่ยนแปลงการ</w:t>
      </w:r>
      <w:r w:rsidRPr="00FD52CB">
        <w:rPr>
          <w:rFonts w:ascii="Angsana New" w:hAnsi="Angsana New"/>
          <w:sz w:val="28"/>
          <w:szCs w:val="28"/>
          <w:cs/>
        </w:rPr>
        <w:t>ประมาณการทางบัญชีจะรับรู้ในงวดบัญชีที่มีการเปลี่ยนแปลงก็ต่อเมื่อผลกระทบของการเปลี่ยนแปลงมีผลต่องวดบัญชีนั้น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14:paraId="198123AB" w14:textId="23F00A51" w:rsidR="00FD52CB" w:rsidRPr="000B0863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0B0863">
        <w:rPr>
          <w:rFonts w:ascii="Angsana New" w:hAnsi="Angsana New"/>
          <w:i/>
          <w:iCs/>
          <w:sz w:val="28"/>
          <w:szCs w:val="28"/>
          <w:cs/>
        </w:rPr>
        <w:t>การใช้วิจารณญาณ</w:t>
      </w:r>
    </w:p>
    <w:p w14:paraId="24AB6997" w14:textId="77777777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B16ED">
        <w:rPr>
          <w:rFonts w:ascii="Angsana New" w:hAnsi="Angsana New"/>
          <w:spacing w:val="6"/>
          <w:sz w:val="28"/>
          <w:szCs w:val="28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</w:t>
      </w:r>
      <w:r w:rsidRPr="00FD52CB">
        <w:rPr>
          <w:rFonts w:ascii="Angsana New" w:hAnsi="Angsana New"/>
          <w:sz w:val="28"/>
          <w:szCs w:val="28"/>
          <w:cs/>
        </w:rPr>
        <w:t xml:space="preserve">การเงิน ประกอบด้วย </w:t>
      </w:r>
    </w:p>
    <w:p w14:paraId="5EFE85FE" w14:textId="546B6227" w:rsidR="00FD52CB" w:rsidRPr="000B0863" w:rsidRDefault="00FD52CB" w:rsidP="005A4C3C">
      <w:pPr>
        <w:pStyle w:val="ListParagraph"/>
        <w:widowControl w:val="0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 xml:space="preserve">การจัดประเภทเงินลงทุนในหลักทรัพย์ </w:t>
      </w:r>
    </w:p>
    <w:p w14:paraId="65674DB1" w14:textId="2CB4175E" w:rsidR="00FD52CB" w:rsidRPr="00FD52CB" w:rsidRDefault="00FD52CB" w:rsidP="005A4C3C">
      <w:pPr>
        <w:pStyle w:val="ListParagraph"/>
        <w:widowControl w:val="0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การแสดงมูลค่าที่ดิน อาคาร และอุปกรณ์</w:t>
      </w:r>
    </w:p>
    <w:p w14:paraId="2A5FF488" w14:textId="77777777" w:rsidR="00FD52CB" w:rsidRPr="000B0863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0B0863">
        <w:rPr>
          <w:rFonts w:ascii="Angsana New" w:hAnsi="Angsana New"/>
          <w:i/>
          <w:iCs/>
          <w:sz w:val="28"/>
          <w:szCs w:val="28"/>
          <w:cs/>
        </w:rPr>
        <w:t>ข้อสมมติฐานและความไม่แน่นอนของการประมาณการ</w:t>
      </w:r>
    </w:p>
    <w:p w14:paraId="0854DFE3" w14:textId="77777777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3B1DCBA6" w14:textId="362BA2AF" w:rsidR="00FD52CB" w:rsidRPr="000B0863" w:rsidRDefault="00FD52CB" w:rsidP="00206E70">
      <w:pPr>
        <w:pStyle w:val="ListParagraph"/>
        <w:widowControl w:val="0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การด้อยค่าของเบี้ยประกันภัยค้างรับ</w:t>
      </w:r>
    </w:p>
    <w:p w14:paraId="011A8463" w14:textId="5D12AF28" w:rsidR="00FD52CB" w:rsidRPr="000B0863" w:rsidRDefault="00FD52CB" w:rsidP="00206E70">
      <w:pPr>
        <w:pStyle w:val="ListParagraph"/>
        <w:widowControl w:val="0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การแสดงมูลค่าของเครื่องมือทางการเงิน</w:t>
      </w:r>
    </w:p>
    <w:p w14:paraId="71557EB6" w14:textId="79EBE020" w:rsidR="00FD52CB" w:rsidRPr="000B0863" w:rsidRDefault="00FD52CB" w:rsidP="00206E70">
      <w:pPr>
        <w:pStyle w:val="ListParagraph"/>
        <w:widowControl w:val="0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การแสดงมูลค่าของที่ดิน อาคารและอุปกรณ์</w:t>
      </w:r>
    </w:p>
    <w:p w14:paraId="77EB0786" w14:textId="2949D583" w:rsidR="00FD52CB" w:rsidRPr="000B0863" w:rsidRDefault="00FD52CB" w:rsidP="00206E70">
      <w:pPr>
        <w:pStyle w:val="ListParagraph"/>
        <w:widowControl w:val="0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การด้อยค่าของค่าสินไหมทดแทนค้างรับจากคู่กรณี</w:t>
      </w:r>
    </w:p>
    <w:p w14:paraId="0E8C8B5B" w14:textId="5300E68F" w:rsidR="00FD52CB" w:rsidRPr="000B0863" w:rsidRDefault="00FD52CB" w:rsidP="00206E70">
      <w:pPr>
        <w:pStyle w:val="ListParagraph"/>
        <w:widowControl w:val="0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ภาษีเงินได้ของงวดปัจจุบันและภาษีเงินได้รอการตัดบัญชี</w:t>
      </w:r>
    </w:p>
    <w:p w14:paraId="40CAD649" w14:textId="12CAA061" w:rsidR="00FD52CB" w:rsidRPr="000B0863" w:rsidRDefault="00FD52CB" w:rsidP="00206E70">
      <w:pPr>
        <w:pStyle w:val="ListParagraph"/>
        <w:widowControl w:val="0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การใช้ประโยชน์ของขาดทุนทางภาษี</w:t>
      </w:r>
    </w:p>
    <w:p w14:paraId="408B7926" w14:textId="2E936223" w:rsidR="00FD52CB" w:rsidRPr="000B0863" w:rsidRDefault="00FD52CB" w:rsidP="00206E70">
      <w:pPr>
        <w:pStyle w:val="ListParagraph"/>
        <w:widowControl w:val="0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ประมาณการค่าสินไหมทดแทนค้างจ่ายสำหรับความเสียหายที่เกิดขึ้นแล้วแต่ยังไม่ได้รับรายงาน</w:t>
      </w:r>
    </w:p>
    <w:p w14:paraId="41B37D59" w14:textId="42DE3EC8" w:rsidR="00FD52CB" w:rsidRPr="000B0863" w:rsidRDefault="00FD52CB" w:rsidP="00206E70">
      <w:pPr>
        <w:pStyle w:val="ListParagraph"/>
        <w:widowControl w:val="0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การวัดมูลค่าของประมาณการหนี้สินสำหรับผลประโยชน์ของพนักงานเมื่อเกษียณอายุ</w:t>
      </w:r>
    </w:p>
    <w:p w14:paraId="1DDC914E" w14:textId="24C483A9" w:rsidR="00FD52CB" w:rsidRPr="000B0863" w:rsidRDefault="00FD52CB" w:rsidP="00206E70">
      <w:pPr>
        <w:pStyle w:val="ListParagraph"/>
        <w:widowControl w:val="0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ข้อสมมติฐานสำหรับการประมาณการในการคิดลดกระแสเงินสดในอนาคต</w:t>
      </w:r>
    </w:p>
    <w:p w14:paraId="380E6E99" w14:textId="315889FD" w:rsidR="00F24572" w:rsidRPr="001A52F6" w:rsidRDefault="00FD52CB" w:rsidP="001A52F6">
      <w:pPr>
        <w:pStyle w:val="ListParagraph"/>
        <w:widowControl w:val="0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94" w:hanging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ประมาณการหนี้สิน และหนี้สินที่อาจเกิดขึ้น</w:t>
      </w:r>
    </w:p>
    <w:p w14:paraId="381DB42B" w14:textId="77777777" w:rsidR="00FD52CB" w:rsidRPr="000B0863" w:rsidRDefault="00FD52CB" w:rsidP="001A52F6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การจัดประเภทสัญญาประกันภัย</w:t>
      </w:r>
    </w:p>
    <w:p w14:paraId="1908A191" w14:textId="42BE4FD4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บริษัทจัดประเภทของสัญญาประกันภัยและสัญญาประกันภัยต่อโดยการพิจารณาลักษณะของสัญญาประกันภัย โดยสัญญาประกันภัยคือสัญญาซึ่งผู้รับประกันภัย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(เหตุการณ์ที่เอาประกันภัย) เกิดผลกระทบในทางลบต่อผู้เอาประกันภัย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บริษัทจะจัดประเภทสัญญาประกันภัยดังกล่าวเป็นสัญญาการลงทุน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 หรือราคา</w:t>
      </w:r>
    </w:p>
    <w:p w14:paraId="38DF6517" w14:textId="77777777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14:paraId="4A87411D" w14:textId="007A1D49" w:rsidR="00FD52CB" w:rsidRPr="000B0863" w:rsidRDefault="00FD52CB" w:rsidP="00D33367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การรับรู้รายได้</w:t>
      </w:r>
    </w:p>
    <w:tbl>
      <w:tblPr>
        <w:tblW w:w="96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270"/>
        <w:gridCol w:w="6678"/>
      </w:tblGrid>
      <w:tr w:rsidR="000B0863" w:rsidRPr="000B0863" w14:paraId="0F2CD994" w14:textId="77777777" w:rsidTr="00650F34">
        <w:tc>
          <w:tcPr>
            <w:tcW w:w="2700" w:type="dxa"/>
          </w:tcPr>
          <w:p w14:paraId="034D2538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270" w:type="dxa"/>
          </w:tcPr>
          <w:p w14:paraId="41998F1D" w14:textId="77777777" w:rsidR="000B0863" w:rsidRPr="000B0863" w:rsidRDefault="000B0863" w:rsidP="00E34483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78" w:type="dxa"/>
          </w:tcPr>
          <w:p w14:paraId="3B14271A" w14:textId="77777777" w:rsidR="000B0863" w:rsidRPr="000B0863" w:rsidRDefault="000B0863" w:rsidP="00E34483">
            <w:pPr>
              <w:pStyle w:val="Heading7"/>
              <w:spacing w:line="240" w:lineRule="atLeast"/>
              <w:ind w:right="47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F674D">
              <w:rPr>
                <w:rFonts w:asciiTheme="majorBidi" w:hAnsiTheme="majorBidi" w:cstheme="majorBidi"/>
                <w:b w:val="0"/>
                <w:bCs w:val="0"/>
                <w:spacing w:val="4"/>
                <w:sz w:val="28"/>
                <w:szCs w:val="28"/>
                <w:cs/>
              </w:rPr>
              <w:t>เบี้ยประกันภัยรับประกอบด้วย เบี้ยประกันภัยรับโดยตรงจากผู้เอาประกันภัย และ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เบี้ยประกันภัยต่อรับ หักด้วยมูลค่าของกรมธรรม์ที่ยกเลิกและการส่งคืนเบี้ยประกันภัยและปรับปรุงด้วยสำรองเบี้ยประกันภัยที่ยังไม่ถือเป็นรายได้</w:t>
            </w:r>
          </w:p>
        </w:tc>
      </w:tr>
      <w:tr w:rsidR="000B0863" w:rsidRPr="000B0863" w14:paraId="15C75803" w14:textId="77777777" w:rsidTr="00650F34">
        <w:trPr>
          <w:trHeight w:hRule="exact" w:val="144"/>
        </w:trPr>
        <w:tc>
          <w:tcPr>
            <w:tcW w:w="2700" w:type="dxa"/>
          </w:tcPr>
          <w:p w14:paraId="46A3C108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3312793" w14:textId="77777777" w:rsidR="000B0863" w:rsidRPr="000B0863" w:rsidRDefault="000B0863" w:rsidP="00E34483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78" w:type="dxa"/>
          </w:tcPr>
          <w:p w14:paraId="5FC7F9CF" w14:textId="77777777" w:rsidR="000B0863" w:rsidRPr="000B0863" w:rsidRDefault="000B0863" w:rsidP="00E34483">
            <w:pPr>
              <w:pStyle w:val="Heading7"/>
              <w:spacing w:line="240" w:lineRule="atLeast"/>
              <w:ind w:right="47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B0863" w:rsidRPr="000B0863" w14:paraId="0E93F44F" w14:textId="77777777" w:rsidTr="00650F34">
        <w:tc>
          <w:tcPr>
            <w:tcW w:w="2700" w:type="dxa"/>
          </w:tcPr>
          <w:p w14:paraId="526AD6EE" w14:textId="64AEE73C" w:rsidR="000B0863" w:rsidRPr="000B0863" w:rsidRDefault="000B0863" w:rsidP="000B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เบี้ยประกันภัยรับโดยตรงจาก</w:t>
            </w:r>
            <w:r w:rsidR="003F674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ผู้เอาประกันภัย</w:t>
            </w:r>
          </w:p>
        </w:tc>
        <w:tc>
          <w:tcPr>
            <w:tcW w:w="270" w:type="dxa"/>
          </w:tcPr>
          <w:p w14:paraId="67C44A8A" w14:textId="77777777" w:rsidR="000B0863" w:rsidRPr="000B0863" w:rsidRDefault="000B0863" w:rsidP="00E34483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78" w:type="dxa"/>
          </w:tcPr>
          <w:p w14:paraId="706C876B" w14:textId="77777777" w:rsidR="000B0863" w:rsidRPr="000B0863" w:rsidRDefault="000B0863" w:rsidP="00E34483">
            <w:pPr>
              <w:pStyle w:val="Heading7"/>
              <w:spacing w:line="240" w:lineRule="atLeast"/>
              <w:ind w:right="47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 ในกรณีที่กรมธรรม์มีอายุการคุ้มครองเกิน 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ปีจะบันทึกรายได้เป็นรายการรับล่วงหน้า โดยทยอยรับรู้เป็นรายได้ตามอายุการให้ความคุ้มครอง</w:t>
            </w:r>
          </w:p>
        </w:tc>
      </w:tr>
      <w:tr w:rsidR="000B0863" w:rsidRPr="000B0863" w14:paraId="7813F2F4" w14:textId="77777777" w:rsidTr="00650F34">
        <w:trPr>
          <w:trHeight w:hRule="exact" w:val="144"/>
        </w:trPr>
        <w:tc>
          <w:tcPr>
            <w:tcW w:w="2700" w:type="dxa"/>
          </w:tcPr>
          <w:p w14:paraId="5D10257B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F7AD505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78" w:type="dxa"/>
          </w:tcPr>
          <w:p w14:paraId="364B0BE4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B0863" w:rsidRPr="000B0863" w14:paraId="312FE8E9" w14:textId="77777777" w:rsidTr="00650F34">
        <w:tc>
          <w:tcPr>
            <w:tcW w:w="2700" w:type="dxa"/>
          </w:tcPr>
          <w:p w14:paraId="305C85A2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270" w:type="dxa"/>
          </w:tcPr>
          <w:p w14:paraId="687F6F97" w14:textId="77777777" w:rsidR="000B0863" w:rsidRPr="000B0863" w:rsidRDefault="000B0863" w:rsidP="00E34483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78" w:type="dxa"/>
          </w:tcPr>
          <w:p w14:paraId="7BE8E897" w14:textId="18EAB23F" w:rsidR="000B0863" w:rsidRPr="00D33367" w:rsidRDefault="000B0863" w:rsidP="00E34483">
            <w:pPr>
              <w:pStyle w:val="Heading7"/>
              <w:spacing w:line="240" w:lineRule="atLeast"/>
              <w:ind w:right="47"/>
              <w:jc w:val="thaiDistribute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</w:rPr>
            </w:pPr>
            <w:r w:rsidRPr="00D33367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เบี้ยประกันภัยต่อถือเป็นรายได้เมื่อบริษัทได้รับใบคำขอเอาประกันภัยต่อหรือใบแจ้ง</w:t>
            </w:r>
            <w:r w:rsidR="00D33367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</w:rPr>
              <w:br/>
            </w:r>
            <w:r w:rsidRPr="00D33367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การประกันภัยต่อจากบริษัทผู้เอาประกันภัยต่อ</w:t>
            </w:r>
          </w:p>
        </w:tc>
      </w:tr>
      <w:tr w:rsidR="000B0863" w:rsidRPr="000B0863" w14:paraId="16A13E69" w14:textId="77777777" w:rsidTr="00650F34">
        <w:trPr>
          <w:trHeight w:hRule="exact" w:val="144"/>
        </w:trPr>
        <w:tc>
          <w:tcPr>
            <w:tcW w:w="2700" w:type="dxa"/>
          </w:tcPr>
          <w:p w14:paraId="1606F675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429A8BE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78" w:type="dxa"/>
          </w:tcPr>
          <w:p w14:paraId="6D3B4A60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B0863" w:rsidRPr="000B0863" w14:paraId="41F68097" w14:textId="77777777" w:rsidTr="00650F34">
        <w:tc>
          <w:tcPr>
            <w:tcW w:w="2700" w:type="dxa"/>
          </w:tcPr>
          <w:p w14:paraId="42E40D99" w14:textId="77777777" w:rsidR="000B0863" w:rsidRPr="000B0863" w:rsidRDefault="000B0863" w:rsidP="00FF3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270" w:type="dxa"/>
          </w:tcPr>
          <w:p w14:paraId="41EA7D0D" w14:textId="77777777" w:rsidR="000B0863" w:rsidRPr="000B0863" w:rsidRDefault="000B0863" w:rsidP="00E34483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78" w:type="dxa"/>
          </w:tcPr>
          <w:p w14:paraId="5BCC26B9" w14:textId="77777777" w:rsidR="000B0863" w:rsidRPr="000B0863" w:rsidRDefault="000B0863" w:rsidP="00E34483">
            <w:pPr>
              <w:pStyle w:val="Heading7"/>
              <w:spacing w:line="240" w:lineRule="atLeast"/>
              <w:ind w:right="47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รายได้ค่าจ้างและค่าบำเหน็จจากการเอาประกันภัยต่อรับรู้เป็นรายได้ในงวดที่ทำสัญญาประกันภัยต่อ</w:t>
            </w:r>
          </w:p>
        </w:tc>
      </w:tr>
      <w:tr w:rsidR="000B0863" w:rsidRPr="000B0863" w14:paraId="49878BD7" w14:textId="77777777" w:rsidTr="00650F34">
        <w:trPr>
          <w:trHeight w:hRule="exact" w:val="144"/>
        </w:trPr>
        <w:tc>
          <w:tcPr>
            <w:tcW w:w="2700" w:type="dxa"/>
          </w:tcPr>
          <w:p w14:paraId="28B00496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ACBF45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78" w:type="dxa"/>
          </w:tcPr>
          <w:p w14:paraId="15326634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B0863" w:rsidRPr="000B0863" w14:paraId="0DD7959A" w14:textId="77777777" w:rsidTr="00650F34">
        <w:tc>
          <w:tcPr>
            <w:tcW w:w="2700" w:type="dxa"/>
          </w:tcPr>
          <w:p w14:paraId="700CA4B9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30184372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78" w:type="dxa"/>
          </w:tcPr>
          <w:p w14:paraId="2DE0382B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ดอกเบี้ยรับรับรู้เป็นรายได้ตามเกณฑ์สัดส่วนของเวลาโดยคำนึงถึงอัตราผลตอบแทนที่แท้จริงของสินทรัพย์</w:t>
            </w:r>
          </w:p>
        </w:tc>
      </w:tr>
      <w:tr w:rsidR="000B0863" w:rsidRPr="000B0863" w14:paraId="1FA998D9" w14:textId="77777777" w:rsidTr="00650F34">
        <w:trPr>
          <w:trHeight w:hRule="exact" w:val="144"/>
        </w:trPr>
        <w:tc>
          <w:tcPr>
            <w:tcW w:w="2700" w:type="dxa"/>
          </w:tcPr>
          <w:p w14:paraId="2292EF77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F97CBF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78" w:type="dxa"/>
          </w:tcPr>
          <w:p w14:paraId="7333A764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B0863" w:rsidRPr="000B0863" w14:paraId="2165389C" w14:textId="77777777" w:rsidTr="00650F34">
        <w:tc>
          <w:tcPr>
            <w:tcW w:w="2700" w:type="dxa"/>
          </w:tcPr>
          <w:p w14:paraId="48597780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270" w:type="dxa"/>
          </w:tcPr>
          <w:p w14:paraId="2B4A4BF5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78" w:type="dxa"/>
          </w:tcPr>
          <w:p w14:paraId="5C50C367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เงินปันผลรับถือเป็นรายได้ เมื่อมีสิทธิในการรับเงินปันผล</w:t>
            </w:r>
          </w:p>
        </w:tc>
      </w:tr>
      <w:tr w:rsidR="000B0863" w:rsidRPr="000B0863" w14:paraId="574F9D81" w14:textId="77777777" w:rsidTr="00650F34">
        <w:trPr>
          <w:trHeight w:hRule="exact" w:val="144"/>
        </w:trPr>
        <w:tc>
          <w:tcPr>
            <w:tcW w:w="2700" w:type="dxa"/>
          </w:tcPr>
          <w:p w14:paraId="43398B9E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1AE092A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78" w:type="dxa"/>
          </w:tcPr>
          <w:p w14:paraId="5CA23EC9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B0863" w:rsidRPr="000B0863" w14:paraId="64BD7A39" w14:textId="77777777" w:rsidTr="00650F34">
        <w:tc>
          <w:tcPr>
            <w:tcW w:w="2700" w:type="dxa"/>
          </w:tcPr>
          <w:p w14:paraId="245A3AB4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0B086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0B086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จากการขายหลักทรัพย์</w:t>
            </w:r>
          </w:p>
        </w:tc>
        <w:tc>
          <w:tcPr>
            <w:tcW w:w="270" w:type="dxa"/>
          </w:tcPr>
          <w:p w14:paraId="348AC0E4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78" w:type="dxa"/>
          </w:tcPr>
          <w:p w14:paraId="4A16B8D4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กำไร 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ขาดทุน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) 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จากการขายหลักทรัพย์รับรู้เป็นรายได้หรือค่าใช้จ่าย ณ วันที่เกิดรายการ</w:t>
            </w:r>
          </w:p>
        </w:tc>
      </w:tr>
      <w:tr w:rsidR="000B0863" w:rsidRPr="000B0863" w14:paraId="14FA5019" w14:textId="77777777" w:rsidTr="00650F34">
        <w:trPr>
          <w:trHeight w:hRule="exact" w:val="144"/>
        </w:trPr>
        <w:tc>
          <w:tcPr>
            <w:tcW w:w="2700" w:type="dxa"/>
          </w:tcPr>
          <w:p w14:paraId="5406DB69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61C2AE8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78" w:type="dxa"/>
          </w:tcPr>
          <w:p w14:paraId="21A6BF01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B0863" w:rsidRPr="000B0863" w14:paraId="44F2B10F" w14:textId="77777777" w:rsidTr="00650F34">
        <w:tc>
          <w:tcPr>
            <w:tcW w:w="2700" w:type="dxa"/>
          </w:tcPr>
          <w:p w14:paraId="61DF948A" w14:textId="77777777" w:rsidR="000B0863" w:rsidRPr="000B0863" w:rsidRDefault="000B0863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59525A95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78" w:type="dxa"/>
          </w:tcPr>
          <w:p w14:paraId="4769E7E9" w14:textId="77777777" w:rsidR="000B0863" w:rsidRPr="000B0863" w:rsidRDefault="000B0863" w:rsidP="00E34483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รายได้อื่นบันทึกตามเกณฑ์คงค้าง</w:t>
            </w:r>
          </w:p>
        </w:tc>
      </w:tr>
    </w:tbl>
    <w:p w14:paraId="0EC27D45" w14:textId="77777777" w:rsidR="00FD52CB" w:rsidRPr="000B0863" w:rsidRDefault="00FD52CB" w:rsidP="00D33367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การรับรู้ค่าใช้จ่าย</w:t>
      </w:r>
    </w:p>
    <w:tbl>
      <w:tblPr>
        <w:tblW w:w="96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270"/>
        <w:gridCol w:w="6678"/>
      </w:tblGrid>
      <w:tr w:rsidR="00015CAB" w:rsidRPr="00015CAB" w14:paraId="397BF5E3" w14:textId="77777777" w:rsidTr="00650F34">
        <w:tc>
          <w:tcPr>
            <w:tcW w:w="2700" w:type="dxa"/>
          </w:tcPr>
          <w:p w14:paraId="50BC490E" w14:textId="77777777" w:rsidR="00015CAB" w:rsidRPr="00015CAB" w:rsidRDefault="00015CAB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เบี้ยประกันภัยต่อจ่าย</w:t>
            </w:r>
          </w:p>
        </w:tc>
        <w:tc>
          <w:tcPr>
            <w:tcW w:w="270" w:type="dxa"/>
          </w:tcPr>
          <w:p w14:paraId="624B87BC" w14:textId="77777777" w:rsidR="00015CAB" w:rsidRPr="00015CAB" w:rsidRDefault="00015CAB" w:rsidP="00E34483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78" w:type="dxa"/>
          </w:tcPr>
          <w:p w14:paraId="06A3157C" w14:textId="77777777" w:rsidR="00015CAB" w:rsidRPr="00015CAB" w:rsidRDefault="00015CAB" w:rsidP="00E34483">
            <w:pPr>
              <w:pStyle w:val="Heading7"/>
              <w:spacing w:line="240" w:lineRule="atLeast"/>
              <w:ind w:right="11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บี้ยประกันภัยต่อจ่ายจากการเอาประกันภัยต่อรับรู้เป็นค่าใช้จ่ายเมื่อได้โอนความเสี่ยงจากการประกันภัยให้บริษัทรับประกันภัยต่อแล้ว</w:t>
            </w:r>
          </w:p>
        </w:tc>
      </w:tr>
      <w:tr w:rsidR="00015CAB" w:rsidRPr="00015CAB" w14:paraId="32DDAEFB" w14:textId="77777777" w:rsidTr="00650F34">
        <w:trPr>
          <w:trHeight w:hRule="exact" w:val="144"/>
        </w:trPr>
        <w:tc>
          <w:tcPr>
            <w:tcW w:w="2700" w:type="dxa"/>
          </w:tcPr>
          <w:p w14:paraId="6394D603" w14:textId="77777777" w:rsidR="00015CAB" w:rsidRPr="00015CAB" w:rsidRDefault="00015CAB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E3150B" w14:textId="77777777" w:rsidR="00015CAB" w:rsidRPr="00015CAB" w:rsidRDefault="00015CAB" w:rsidP="00E34483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78" w:type="dxa"/>
          </w:tcPr>
          <w:p w14:paraId="25AB2CAD" w14:textId="77777777" w:rsidR="00015CAB" w:rsidRPr="00015CAB" w:rsidRDefault="00015CAB" w:rsidP="00E34483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15CAB" w:rsidRPr="00015CAB" w14:paraId="3F7D8E15" w14:textId="77777777" w:rsidTr="00650F34">
        <w:trPr>
          <w:trHeight w:val="234"/>
        </w:trPr>
        <w:tc>
          <w:tcPr>
            <w:tcW w:w="2700" w:type="dxa"/>
          </w:tcPr>
          <w:p w14:paraId="7D8EAD9E" w14:textId="4FEB3D6E" w:rsidR="00015CAB" w:rsidRPr="003F674D" w:rsidRDefault="00015CAB" w:rsidP="003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3F674D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ค่าใช้จ่ายค่าจ้างและค่าบำเหน็จ</w:t>
            </w:r>
          </w:p>
        </w:tc>
        <w:tc>
          <w:tcPr>
            <w:tcW w:w="270" w:type="dxa"/>
          </w:tcPr>
          <w:p w14:paraId="65A78FD1" w14:textId="77777777" w:rsidR="00015CAB" w:rsidRPr="00015CAB" w:rsidRDefault="00015CAB" w:rsidP="00E34483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78" w:type="dxa"/>
          </w:tcPr>
          <w:p w14:paraId="1ABDFB96" w14:textId="77777777" w:rsidR="00015CAB" w:rsidRDefault="00015CAB" w:rsidP="00E34483">
            <w:pPr>
              <w:pStyle w:val="Heading7"/>
              <w:spacing w:line="240" w:lineRule="atLeast"/>
              <w:ind w:right="11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ค่าจ้างและค่าบำเหน็จถือเป็นค่าใช้จ่ายทันทีในงวดบัญชีที่เกิดรายการ</w:t>
            </w:r>
          </w:p>
          <w:p w14:paraId="36B0214D" w14:textId="77777777" w:rsidR="00B667A1" w:rsidRDefault="00B667A1" w:rsidP="00B667A1"/>
          <w:p w14:paraId="272D7696" w14:textId="77777777" w:rsidR="00B667A1" w:rsidRDefault="00B667A1" w:rsidP="00B667A1"/>
          <w:p w14:paraId="684523DC" w14:textId="1DFA5221" w:rsidR="00B667A1" w:rsidRPr="00B667A1" w:rsidRDefault="00B667A1" w:rsidP="00B667A1">
            <w:pPr>
              <w:rPr>
                <w:cs/>
              </w:rPr>
            </w:pPr>
          </w:p>
        </w:tc>
      </w:tr>
      <w:tr w:rsidR="00015CAB" w:rsidRPr="00015CAB" w14:paraId="10532619" w14:textId="77777777" w:rsidTr="00650F34">
        <w:trPr>
          <w:trHeight w:hRule="exact" w:val="144"/>
        </w:trPr>
        <w:tc>
          <w:tcPr>
            <w:tcW w:w="2700" w:type="dxa"/>
          </w:tcPr>
          <w:p w14:paraId="4EC08954" w14:textId="77777777" w:rsidR="00015CAB" w:rsidRPr="00015CAB" w:rsidRDefault="00015CAB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B614337" w14:textId="77777777" w:rsidR="00015CAB" w:rsidRPr="00015CAB" w:rsidRDefault="00015CAB" w:rsidP="00E34483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78" w:type="dxa"/>
          </w:tcPr>
          <w:p w14:paraId="6D5C7DCD" w14:textId="77777777" w:rsidR="00015CAB" w:rsidRPr="00015CAB" w:rsidRDefault="00015CAB" w:rsidP="00E34483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15CAB" w:rsidRPr="00015CAB" w14:paraId="3889AB30" w14:textId="77777777" w:rsidTr="00650F34">
        <w:trPr>
          <w:trHeight w:val="234"/>
        </w:trPr>
        <w:tc>
          <w:tcPr>
            <w:tcW w:w="2700" w:type="dxa"/>
          </w:tcPr>
          <w:p w14:paraId="60E9540A" w14:textId="7F51764B" w:rsidR="00015CAB" w:rsidRPr="003F674D" w:rsidRDefault="00015CAB" w:rsidP="003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74D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ค่าสินไหมทดแทนและค่าใช้จ่าย</w:t>
            </w:r>
            <w:r w:rsidRPr="003F67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ในการจัดการค่าสินไหม</w:t>
            </w:r>
            <w:r w:rsidR="003F674D" w:rsidRPr="003F674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</w:t>
            </w:r>
            <w:r w:rsidRPr="003F67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ดแทน</w:t>
            </w:r>
          </w:p>
        </w:tc>
        <w:tc>
          <w:tcPr>
            <w:tcW w:w="270" w:type="dxa"/>
          </w:tcPr>
          <w:p w14:paraId="7249DDFE" w14:textId="77777777" w:rsidR="00015CAB" w:rsidRPr="00015CAB" w:rsidRDefault="00015CAB" w:rsidP="00E34483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78" w:type="dxa"/>
          </w:tcPr>
          <w:p w14:paraId="16D65BBA" w14:textId="0E62625E" w:rsidR="00015CAB" w:rsidRPr="00015CAB" w:rsidRDefault="00015CAB" w:rsidP="00650F34">
            <w:pPr>
              <w:pStyle w:val="Heading7"/>
              <w:spacing w:after="240" w:line="240" w:lineRule="atLeast"/>
              <w:ind w:right="11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F674D">
              <w:rPr>
                <w:rFonts w:asciiTheme="majorBidi" w:hAnsiTheme="majorBidi" w:cstheme="majorBidi"/>
                <w:b w:val="0"/>
                <w:bCs w:val="0"/>
                <w:spacing w:val="6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ค่าสินไหมทดแทนและค่าใช้จ่ายในการจัดการค่าสินไหมทดแทนประกอบด้วย</w:t>
            </w:r>
            <w:r w:rsidR="003F674D">
              <w:rPr>
                <w:rFonts w:asciiTheme="majorBidi" w:hAnsiTheme="majorBidi" w:cstheme="majorBidi"/>
                <w:b w:val="0"/>
                <w:bCs w:val="0"/>
                <w:spacing w:val="6"/>
                <w:sz w:val="28"/>
                <w:szCs w:val="28"/>
                <w:cs/>
              </w:rPr>
              <w:br/>
            </w: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ซึ่งแสดงตามมูลค่าของค่าสินไหมทดแทนและค่าใช้จ่ายอื่นที่เกี่ยวข้อง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      </w:r>
          </w:p>
        </w:tc>
      </w:tr>
      <w:tr w:rsidR="00015CAB" w:rsidRPr="00015CAB" w14:paraId="03C83142" w14:textId="77777777" w:rsidTr="00650F34">
        <w:trPr>
          <w:trHeight w:val="234"/>
        </w:trPr>
        <w:tc>
          <w:tcPr>
            <w:tcW w:w="2700" w:type="dxa"/>
          </w:tcPr>
          <w:p w14:paraId="78ABACB2" w14:textId="2F41D9EC" w:rsidR="00015CAB" w:rsidRPr="003F674D" w:rsidRDefault="00015CAB" w:rsidP="003F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0D2E42" w14:textId="0C8A885D" w:rsidR="00015CAB" w:rsidRPr="00015CAB" w:rsidRDefault="00015CAB" w:rsidP="00E34483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78" w:type="dxa"/>
          </w:tcPr>
          <w:p w14:paraId="2DB49516" w14:textId="77777777" w:rsidR="00015CAB" w:rsidRPr="00015CAB" w:rsidRDefault="00015CAB" w:rsidP="00E34483">
            <w:pPr>
              <w:pStyle w:val="Heading7"/>
              <w:spacing w:line="240" w:lineRule="atLeast"/>
              <w:ind w:right="11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ภัยตามจำนวนที่ผู้เอาประกันภัยแจ้ง และโดย</w:t>
            </w:r>
            <w:r w:rsidRPr="00EB16ED">
              <w:rPr>
                <w:rFonts w:asciiTheme="majorBidi" w:hAnsiTheme="majorBidi" w:cstheme="majorBidi"/>
                <w:b w:val="0"/>
                <w:bCs w:val="0"/>
                <w:spacing w:val="8"/>
                <w:sz w:val="28"/>
                <w:szCs w:val="28"/>
                <w:cs/>
              </w:rPr>
              <w:t>การประมาณการของฝ่ายบริหาร มูลค่าประมาณการสินไหมทดแทนสูงสุดจะไม่เกินทุน</w:t>
            </w: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ประกันของกรมธรรม์ที่เกี่ยวข้อง</w:t>
            </w:r>
          </w:p>
        </w:tc>
      </w:tr>
      <w:tr w:rsidR="00015CAB" w:rsidRPr="00015CAB" w14:paraId="13838B53" w14:textId="77777777" w:rsidTr="00650F34">
        <w:trPr>
          <w:trHeight w:hRule="exact" w:val="144"/>
        </w:trPr>
        <w:tc>
          <w:tcPr>
            <w:tcW w:w="2700" w:type="dxa"/>
          </w:tcPr>
          <w:p w14:paraId="3216504C" w14:textId="77777777" w:rsidR="00015CAB" w:rsidRPr="00015CAB" w:rsidRDefault="00015CAB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D134A9B" w14:textId="77777777" w:rsidR="00015CAB" w:rsidRPr="00015CAB" w:rsidRDefault="00015CAB" w:rsidP="00E34483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78" w:type="dxa"/>
          </w:tcPr>
          <w:p w14:paraId="0821CB5E" w14:textId="77777777" w:rsidR="00015CAB" w:rsidRPr="00015CAB" w:rsidRDefault="00015CAB" w:rsidP="00E34483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15CAB" w:rsidRPr="00015CAB" w14:paraId="4D4D829B" w14:textId="77777777" w:rsidTr="00650F34">
        <w:trPr>
          <w:trHeight w:val="234"/>
        </w:trPr>
        <w:tc>
          <w:tcPr>
            <w:tcW w:w="2700" w:type="dxa"/>
          </w:tcPr>
          <w:p w14:paraId="3884AF24" w14:textId="77777777" w:rsidR="00015CAB" w:rsidRPr="00015CAB" w:rsidRDefault="00015CAB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3FD690" w14:textId="77777777" w:rsidR="00015CAB" w:rsidRPr="00015CAB" w:rsidRDefault="00015CAB" w:rsidP="00E34483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78" w:type="dxa"/>
          </w:tcPr>
          <w:p w14:paraId="0D172E07" w14:textId="77777777" w:rsidR="00015CAB" w:rsidRPr="00015CAB" w:rsidRDefault="00015CAB" w:rsidP="00E34483">
            <w:pPr>
              <w:pStyle w:val="Heading7"/>
              <w:spacing w:line="240" w:lineRule="atLeast"/>
              <w:ind w:right="11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ภัยต่อตามจำนวนที่ได้รับแจ้ง</w:t>
            </w:r>
          </w:p>
        </w:tc>
      </w:tr>
    </w:tbl>
    <w:p w14:paraId="134C2577" w14:textId="77777777" w:rsidR="00FD52CB" w:rsidRPr="00E72675" w:rsidRDefault="00FD52CB" w:rsidP="00E7267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E72675">
        <w:rPr>
          <w:rFonts w:ascii="Angsana New" w:hAnsi="Angsana New"/>
          <w:i/>
          <w:iCs/>
          <w:sz w:val="28"/>
          <w:szCs w:val="28"/>
          <w:cs/>
        </w:rPr>
        <w:t>ค่าซ่อมแซมและบำรุงรักษา</w:t>
      </w:r>
    </w:p>
    <w:p w14:paraId="7A4F3AF8" w14:textId="77777777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14:paraId="39FE8815" w14:textId="77777777" w:rsidR="00FD52CB" w:rsidRPr="00015CAB" w:rsidRDefault="00FD52CB" w:rsidP="00206E7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15CAB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ภาษีเงินได้</w:t>
      </w:r>
    </w:p>
    <w:p w14:paraId="39A1E86F" w14:textId="5CE1BB02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ภาษีเงินได้คำนวณจากผลกำไรสำหรับปีโดยพิจารณาถึงภาษีเงินได้รอการตัดบัญชี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แสดงฐานะการเงิน   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</w:t>
      </w:r>
      <w:r w:rsidR="00E769A8">
        <w:rPr>
          <w:rFonts w:ascii="Angsana New" w:hAnsi="Angsana New"/>
          <w:sz w:val="28"/>
          <w:szCs w:val="28"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วันที่ในงบแสดงฐานะการเงิน</w:t>
      </w:r>
    </w:p>
    <w:p w14:paraId="323FB778" w14:textId="57483738" w:rsidR="00FD52CB" w:rsidRP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รับรู้สินทรัพย์ภาษีเงินได้รอตัดการ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 ณ วันที่ในงบแสดงฐานะการเงิน บริษัทได้ประเมินสินทรัพย์ภาษีเงินได้รอการตัดบัญชีที่ไม่ได้รับรู้ใหม</w:t>
      </w:r>
      <w:r w:rsidR="00172421">
        <w:rPr>
          <w:rFonts w:ascii="Angsana New" w:hAnsi="Angsana New" w:hint="cs"/>
          <w:sz w:val="28"/>
          <w:szCs w:val="28"/>
          <w:cs/>
        </w:rPr>
        <w:t>่</w:t>
      </w:r>
      <w:r w:rsidR="00E769A8">
        <w:rPr>
          <w:rFonts w:ascii="Angsana New" w:hAnsi="Angsana New"/>
          <w:sz w:val="28"/>
          <w:szCs w:val="28"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บริษัทจะได้รับประโยชน์จากสินทรัพย์ภาษีเงินได้รอการตัดบัญชีนั้น</w:t>
      </w:r>
      <w:r w:rsidR="00E769A8">
        <w:rPr>
          <w:rFonts w:ascii="Angsana New" w:hAnsi="Angsana New"/>
          <w:sz w:val="28"/>
          <w:szCs w:val="28"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บริษัทลดราคาตามบัญชีของสินทรัพย์ภาษีเงินได้รอการตัดบัญชีลงด้วยจำนวนที่บริษัทพิจารณาแล้วเห็นว่ามีความน่าจะเป็นไม่ถึงระดับความเป็นไปได้ค่อนข้างแน่อีกต่อไปที่บริษัท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14:paraId="10108400" w14:textId="7C7DDA40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</w:t>
      </w:r>
    </w:p>
    <w:p w14:paraId="6BA2C537" w14:textId="77777777" w:rsidR="001A52F6" w:rsidRDefault="001A52F6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E74C810" w14:textId="77777777" w:rsidR="001A52F6" w:rsidRDefault="001A52F6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BA885C5" w14:textId="77777777" w:rsidR="00FD52CB" w:rsidRPr="00015CAB" w:rsidRDefault="00FD52CB" w:rsidP="00206E7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15CAB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ขาดทุนต่อหุ้น</w:t>
      </w:r>
    </w:p>
    <w:p w14:paraId="1DFFEFC5" w14:textId="6C86A29F" w:rsidR="00FD52CB" w:rsidRDefault="00FD52CB" w:rsidP="00FD52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ขาดทุนต่อหุ้นคำนวณโดยการหารขาดทุนสำหรับปีด้วยจำนวนหุ้น</w:t>
      </w:r>
      <w:r w:rsidR="009A2F3D">
        <w:rPr>
          <w:rFonts w:ascii="Angsana New" w:hAnsi="Angsana New" w:hint="cs"/>
          <w:sz w:val="28"/>
          <w:szCs w:val="28"/>
          <w:cs/>
        </w:rPr>
        <w:t>สามัญ</w:t>
      </w:r>
      <w:r w:rsidRPr="00FD52CB">
        <w:rPr>
          <w:rFonts w:ascii="Angsana New" w:hAnsi="Angsana New"/>
          <w:sz w:val="28"/>
          <w:szCs w:val="28"/>
          <w:cs/>
        </w:rPr>
        <w:t>ถัวเฉลี่ยถ่วงน้ำหนักที่ออกในระหว่างปี</w:t>
      </w:r>
    </w:p>
    <w:p w14:paraId="43BA66E8" w14:textId="77777777" w:rsidR="007C7CC5" w:rsidRPr="0023088B" w:rsidRDefault="007862E4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23088B">
        <w:rPr>
          <w:b/>
          <w:bCs/>
          <w:u w:val="none"/>
          <w:cs/>
        </w:rPr>
        <w:t>รายการกับ</w:t>
      </w:r>
      <w:r w:rsidR="007C7CC5" w:rsidRPr="0023088B">
        <w:rPr>
          <w:b/>
          <w:bCs/>
          <w:u w:val="none"/>
          <w:cs/>
        </w:rPr>
        <w:t>บุคคลหรือกิจการที่เกี่ยวข้องกัน</w:t>
      </w:r>
    </w:p>
    <w:p w14:paraId="610AAFF1" w14:textId="3A8DC580" w:rsidR="00F3146F" w:rsidRPr="006B2D1A" w:rsidRDefault="006A6F26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2D1A">
        <w:rPr>
          <w:rFonts w:ascii="Angsana New" w:hAnsi="Angsana New"/>
          <w:sz w:val="28"/>
          <w:szCs w:val="28"/>
          <w:cs/>
        </w:rPr>
        <w:t xml:space="preserve">สินทรัพย์ </w:t>
      </w:r>
      <w:r w:rsidR="00F3146F" w:rsidRPr="006B2D1A">
        <w:rPr>
          <w:rFonts w:ascii="Angsana New" w:hAnsi="Angsana New"/>
          <w:sz w:val="28"/>
          <w:szCs w:val="28"/>
          <w:cs/>
        </w:rPr>
        <w:t xml:space="preserve">หนี้สิน </w:t>
      </w:r>
      <w:r w:rsidRPr="006B2D1A">
        <w:rPr>
          <w:rFonts w:ascii="Angsana New" w:hAnsi="Angsana New"/>
          <w:sz w:val="28"/>
          <w:szCs w:val="28"/>
          <w:cs/>
        </w:rPr>
        <w:t>รายได้</w:t>
      </w:r>
      <w:r w:rsidR="00F3146F" w:rsidRPr="006B2D1A">
        <w:rPr>
          <w:rFonts w:ascii="Angsana New" w:hAnsi="Angsana New"/>
          <w:sz w:val="28"/>
          <w:szCs w:val="28"/>
          <w:cs/>
        </w:rPr>
        <w:t>และค่าใช้จ่ายส่วนหนึ่งของบริษัทเกิดขึ้นจากรายการกับ</w:t>
      </w:r>
      <w:r w:rsidR="008A647D">
        <w:rPr>
          <w:rFonts w:ascii="Angsana New" w:hAnsi="Angsana New" w:hint="cs"/>
          <w:sz w:val="28"/>
          <w:szCs w:val="28"/>
          <w:cs/>
        </w:rPr>
        <w:t>บุคคลและ</w:t>
      </w:r>
      <w:r w:rsidR="00F3146F" w:rsidRPr="006B2D1A">
        <w:rPr>
          <w:rFonts w:ascii="Angsana New" w:hAnsi="Angsana New"/>
          <w:sz w:val="28"/>
          <w:szCs w:val="28"/>
          <w:cs/>
        </w:rPr>
        <w:t>กิจการที่เกี่ยวข้องกัน</w:t>
      </w:r>
      <w:r w:rsidR="00FE2BCF" w:rsidRPr="006B2D1A">
        <w:rPr>
          <w:rFonts w:ascii="Angsana New" w:hAnsi="Angsana New"/>
          <w:sz w:val="28"/>
          <w:szCs w:val="28"/>
          <w:cs/>
        </w:rPr>
        <w:t xml:space="preserve"> </w:t>
      </w:r>
      <w:r w:rsidR="00F3146F" w:rsidRPr="006B2D1A">
        <w:rPr>
          <w:rFonts w:ascii="Angsana New" w:hAnsi="Angsana New"/>
          <w:sz w:val="28"/>
          <w:szCs w:val="28"/>
          <w:cs/>
        </w:rPr>
        <w:t>กิจการ</w:t>
      </w:r>
      <w:r w:rsidR="00775208" w:rsidRPr="006B2D1A">
        <w:rPr>
          <w:rFonts w:ascii="Angsana New" w:hAnsi="Angsana New"/>
          <w:sz w:val="28"/>
          <w:szCs w:val="28"/>
          <w:cs/>
        </w:rPr>
        <w:t>เหล่า</w:t>
      </w:r>
      <w:r w:rsidR="00F3146F" w:rsidRPr="006B2D1A">
        <w:rPr>
          <w:rFonts w:ascii="Angsana New" w:hAnsi="Angsana New"/>
          <w:sz w:val="28"/>
          <w:szCs w:val="28"/>
          <w:cs/>
        </w:rPr>
        <w:t>นี้เกี่ยวข้องกันโดยการมีผู้ถือหุ้นและ</w:t>
      </w:r>
      <w:r w:rsidR="00F3146F" w:rsidRPr="006B2D1A">
        <w:rPr>
          <w:rFonts w:ascii="Angsana New" w:hAnsi="Angsana New"/>
          <w:sz w:val="28"/>
          <w:szCs w:val="28"/>
        </w:rPr>
        <w:t>/</w:t>
      </w:r>
      <w:r w:rsidR="00F3146F" w:rsidRPr="006B2D1A">
        <w:rPr>
          <w:rFonts w:ascii="Angsana New" w:hAnsi="Angsana New"/>
          <w:sz w:val="28"/>
          <w:szCs w:val="28"/>
          <w:cs/>
        </w:rPr>
        <w:t xml:space="preserve">หรือกรรมการร่วมกัน </w:t>
      </w:r>
      <w:r w:rsidR="004973F7">
        <w:rPr>
          <w:rFonts w:ascii="Angsana New" w:hAnsi="Angsana New" w:hint="cs"/>
          <w:sz w:val="28"/>
          <w:szCs w:val="28"/>
          <w:cs/>
        </w:rPr>
        <w:t>งบการเงิน</w:t>
      </w:r>
      <w:r w:rsidRPr="006B2D1A">
        <w:rPr>
          <w:rFonts w:ascii="Angsana New" w:hAnsi="Angsana New"/>
          <w:sz w:val="28"/>
          <w:szCs w:val="28"/>
          <w:cs/>
        </w:rPr>
        <w:t>นี้ได้รวมผลของรายการดังกล่าว</w:t>
      </w:r>
    </w:p>
    <w:p w14:paraId="720C8C56" w14:textId="482C26A5" w:rsidR="006C53F4" w:rsidRDefault="00F3146F" w:rsidP="002735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2D1A">
        <w:rPr>
          <w:rFonts w:ascii="Angsana New" w:hAnsi="Angsana New"/>
          <w:sz w:val="28"/>
          <w:szCs w:val="28"/>
          <w:cs/>
        </w:rPr>
        <w:t>ยอดคงเหลือกับ</w:t>
      </w:r>
      <w:r w:rsidR="008A647D">
        <w:rPr>
          <w:rFonts w:ascii="Angsana New" w:hAnsi="Angsana New" w:hint="cs"/>
          <w:sz w:val="28"/>
          <w:szCs w:val="28"/>
          <w:cs/>
        </w:rPr>
        <w:t>บุคคลและ</w:t>
      </w:r>
      <w:r w:rsidRPr="006B2D1A">
        <w:rPr>
          <w:rFonts w:ascii="Angsana New" w:hAnsi="Angsana New"/>
          <w:sz w:val="28"/>
          <w:szCs w:val="28"/>
          <w:cs/>
        </w:rPr>
        <w:t>กิจการที่เกี่ยวข้องกัน</w:t>
      </w:r>
      <w:r w:rsidR="00215A45" w:rsidRPr="006B2D1A">
        <w:rPr>
          <w:rFonts w:ascii="Angsana New" w:hAnsi="Angsana New"/>
          <w:sz w:val="28"/>
          <w:szCs w:val="28"/>
        </w:rPr>
        <w:t xml:space="preserve"> </w:t>
      </w:r>
      <w:r w:rsidR="00DB66A7" w:rsidRPr="006B2D1A">
        <w:rPr>
          <w:rFonts w:ascii="Angsana New" w:hAnsi="Angsana New"/>
          <w:sz w:val="28"/>
          <w:szCs w:val="28"/>
          <w:cs/>
        </w:rPr>
        <w:t xml:space="preserve">ณ </w:t>
      </w:r>
      <w:r w:rsidR="00572F29" w:rsidRPr="006B2D1A">
        <w:rPr>
          <w:rFonts w:ascii="Angsana New" w:hAnsi="Angsana New"/>
          <w:sz w:val="28"/>
          <w:szCs w:val="28"/>
          <w:cs/>
        </w:rPr>
        <w:t xml:space="preserve">วันที่ </w:t>
      </w:r>
      <w:r w:rsidR="00FF3E42" w:rsidRPr="00FF3E42">
        <w:rPr>
          <w:rFonts w:ascii="Angsana New" w:hAnsi="Angsana New"/>
          <w:sz w:val="28"/>
          <w:szCs w:val="28"/>
        </w:rPr>
        <w:t xml:space="preserve">31 </w:t>
      </w:r>
      <w:r w:rsidR="00FF3E42" w:rsidRPr="00FF3E42">
        <w:rPr>
          <w:rFonts w:ascii="Angsana New" w:hAnsi="Angsana New"/>
          <w:sz w:val="28"/>
          <w:szCs w:val="28"/>
          <w:cs/>
        </w:rPr>
        <w:t xml:space="preserve">ธันวาคม </w:t>
      </w:r>
      <w:r w:rsidR="00FF3E42" w:rsidRPr="00FF3E42">
        <w:rPr>
          <w:rFonts w:ascii="Angsana New" w:hAnsi="Angsana New"/>
          <w:sz w:val="28"/>
          <w:szCs w:val="28"/>
        </w:rPr>
        <w:t>256</w:t>
      </w:r>
      <w:r w:rsidR="00FF3E42">
        <w:rPr>
          <w:rFonts w:ascii="Angsana New" w:hAnsi="Angsana New"/>
          <w:sz w:val="28"/>
          <w:szCs w:val="28"/>
        </w:rPr>
        <w:t>2</w:t>
      </w:r>
      <w:r w:rsidR="00FF3E42" w:rsidRPr="00FF3E42">
        <w:rPr>
          <w:rFonts w:ascii="Angsana New" w:hAnsi="Angsana New"/>
          <w:sz w:val="28"/>
          <w:szCs w:val="28"/>
        </w:rPr>
        <w:t xml:space="preserve"> </w:t>
      </w:r>
      <w:r w:rsidR="004973F7">
        <w:rPr>
          <w:rFonts w:ascii="Angsana New" w:hAnsi="Angsana New" w:hint="cs"/>
          <w:sz w:val="28"/>
          <w:szCs w:val="28"/>
          <w:cs/>
        </w:rPr>
        <w:t>และ</w:t>
      </w:r>
      <w:r w:rsidR="004973F7">
        <w:rPr>
          <w:rFonts w:ascii="Angsana New" w:hAnsi="Angsana New"/>
          <w:sz w:val="28"/>
          <w:szCs w:val="28"/>
        </w:rPr>
        <w:t xml:space="preserve"> 2561 </w:t>
      </w:r>
      <w:r w:rsidRPr="006B2D1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pPr w:leftFromText="180" w:rightFromText="180" w:vertAnchor="text" w:tblpX="558" w:tblpY="1"/>
        <w:tblOverlap w:val="never"/>
        <w:tblW w:w="9342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270"/>
        <w:gridCol w:w="1440"/>
      </w:tblGrid>
      <w:tr w:rsidR="001B63D3" w:rsidRPr="00C0516B" w14:paraId="3F442E8D" w14:textId="77777777" w:rsidTr="001B63D3">
        <w:trPr>
          <w:cantSplit/>
        </w:trPr>
        <w:tc>
          <w:tcPr>
            <w:tcW w:w="6192" w:type="dxa"/>
          </w:tcPr>
          <w:p w14:paraId="0BFDB91E" w14:textId="77777777" w:rsidR="001B63D3" w:rsidRPr="00C0516B" w:rsidRDefault="001B63D3" w:rsidP="00D1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1FB35EAF" w14:textId="77777777" w:rsidR="001B63D3" w:rsidRPr="00C0516B" w:rsidRDefault="001B63D3" w:rsidP="00D1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B63D3" w:rsidRPr="00C0516B" w14:paraId="77CF0EB3" w14:textId="77777777" w:rsidTr="001B63D3">
        <w:trPr>
          <w:cantSplit/>
        </w:trPr>
        <w:tc>
          <w:tcPr>
            <w:tcW w:w="6192" w:type="dxa"/>
          </w:tcPr>
          <w:p w14:paraId="35BA9BEF" w14:textId="77777777" w:rsidR="001B63D3" w:rsidRPr="00C0516B" w:rsidRDefault="001B63D3" w:rsidP="00D13261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FCE8F4" w14:textId="0AB04815" w:rsidR="001B63D3" w:rsidRPr="00C0516B" w:rsidRDefault="001B63D3" w:rsidP="00D1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81BD45" w14:textId="77777777" w:rsidR="001B63D3" w:rsidRPr="00C0516B" w:rsidRDefault="001B63D3" w:rsidP="00D1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46D7BB" w14:textId="1E8EE0B5" w:rsidR="001B63D3" w:rsidRPr="00C0516B" w:rsidRDefault="001B63D3" w:rsidP="00D1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1B63D3" w:rsidRPr="00C0516B" w14:paraId="641935E7" w14:textId="77777777" w:rsidTr="001B63D3">
        <w:trPr>
          <w:cantSplit/>
        </w:trPr>
        <w:tc>
          <w:tcPr>
            <w:tcW w:w="6192" w:type="dxa"/>
          </w:tcPr>
          <w:p w14:paraId="2EA59EBC" w14:textId="77777777" w:rsidR="001B63D3" w:rsidRPr="00C0516B" w:rsidRDefault="001B63D3" w:rsidP="00D13261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</w:tcPr>
          <w:p w14:paraId="22C75C7A" w14:textId="77777777" w:rsidR="001B63D3" w:rsidRPr="00C0516B" w:rsidRDefault="001B63D3" w:rsidP="00D1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33876A" w14:textId="77777777" w:rsidR="001B63D3" w:rsidRPr="00C0516B" w:rsidRDefault="001B63D3" w:rsidP="00D13261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4DED835" w14:textId="77777777" w:rsidR="001B63D3" w:rsidRPr="00C0516B" w:rsidRDefault="001B63D3" w:rsidP="00D13261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63D3" w:rsidRPr="00C0516B" w14:paraId="0206B2B2" w14:textId="77777777" w:rsidTr="001B63D3">
        <w:trPr>
          <w:cantSplit/>
        </w:trPr>
        <w:tc>
          <w:tcPr>
            <w:tcW w:w="6192" w:type="dxa"/>
          </w:tcPr>
          <w:p w14:paraId="3635D827" w14:textId="77777777" w:rsidR="001B63D3" w:rsidRPr="00C0516B" w:rsidRDefault="001B63D3" w:rsidP="00D13261">
            <w:pPr>
              <w:ind w:left="90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เดลต้า สมาร์ท แอ๊ดจัสเตอร์ จำกัด</w:t>
            </w:r>
          </w:p>
        </w:tc>
        <w:tc>
          <w:tcPr>
            <w:tcW w:w="1440" w:type="dxa"/>
          </w:tcPr>
          <w:p w14:paraId="4AB225F6" w14:textId="77777777" w:rsidR="001B63D3" w:rsidRPr="00C0516B" w:rsidRDefault="001B63D3" w:rsidP="00D1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672762" w14:textId="77777777" w:rsidR="001B63D3" w:rsidRPr="00C0516B" w:rsidRDefault="001B63D3" w:rsidP="00D13261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35EAC5A" w14:textId="77777777" w:rsidR="001B63D3" w:rsidRPr="00C0516B" w:rsidRDefault="001B63D3" w:rsidP="00D1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63D3" w:rsidRPr="00C0516B" w14:paraId="2F136309" w14:textId="77777777" w:rsidTr="001B63D3">
        <w:trPr>
          <w:cantSplit/>
        </w:trPr>
        <w:tc>
          <w:tcPr>
            <w:tcW w:w="6192" w:type="dxa"/>
          </w:tcPr>
          <w:p w14:paraId="5601FA67" w14:textId="77777777" w:rsidR="001B63D3" w:rsidRPr="00C0516B" w:rsidRDefault="001B63D3" w:rsidP="00D13261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C0516B">
              <w:rPr>
                <w:rFonts w:asciiTheme="majorBidi" w:hAnsiTheme="majorBidi" w:cstheme="majorBidi"/>
                <w:sz w:val="28"/>
                <w:szCs w:val="28"/>
                <w:cs/>
              </w:rPr>
              <w:t>ค่าสำรวจภัย</w:t>
            </w:r>
          </w:p>
        </w:tc>
        <w:tc>
          <w:tcPr>
            <w:tcW w:w="1440" w:type="dxa"/>
            <w:shd w:val="clear" w:color="auto" w:fill="auto"/>
          </w:tcPr>
          <w:p w14:paraId="24F033EA" w14:textId="77777777" w:rsidR="001B63D3" w:rsidRPr="00C0516B" w:rsidRDefault="001B63D3" w:rsidP="00D1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04511B" w14:textId="77777777" w:rsidR="001B63D3" w:rsidRPr="00C0516B" w:rsidRDefault="001B63D3" w:rsidP="00D13261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6A83C04" w14:textId="77777777" w:rsidR="001B63D3" w:rsidRPr="00C0516B" w:rsidRDefault="001B63D3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90"/>
              </w:tabs>
              <w:ind w:left="-108"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</w:rPr>
              <w:t>1,675</w:t>
            </w:r>
          </w:p>
        </w:tc>
      </w:tr>
      <w:tr w:rsidR="001B63D3" w:rsidRPr="00C0516B" w14:paraId="0B2D4BD0" w14:textId="77777777" w:rsidTr="001B63D3">
        <w:trPr>
          <w:cantSplit/>
        </w:trPr>
        <w:tc>
          <w:tcPr>
            <w:tcW w:w="6192" w:type="dxa"/>
          </w:tcPr>
          <w:p w14:paraId="15CB143B" w14:textId="77777777" w:rsidR="001B63D3" w:rsidRPr="00C0516B" w:rsidRDefault="001B63D3" w:rsidP="00D13261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3EB9C" w14:textId="77777777" w:rsidR="001B63D3" w:rsidRPr="00C0516B" w:rsidRDefault="001B63D3" w:rsidP="00D1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0280C9" w14:textId="77777777" w:rsidR="001B63D3" w:rsidRPr="00C0516B" w:rsidRDefault="001B63D3" w:rsidP="00D13261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372F1" w14:textId="77777777" w:rsidR="001B63D3" w:rsidRPr="00C0516B" w:rsidRDefault="001B63D3" w:rsidP="00D1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1,675</w:t>
            </w:r>
          </w:p>
        </w:tc>
      </w:tr>
      <w:tr w:rsidR="001B63D3" w:rsidRPr="00C0516B" w14:paraId="168E1C0A" w14:textId="77777777" w:rsidTr="001B63D3">
        <w:trPr>
          <w:cantSplit/>
        </w:trPr>
        <w:tc>
          <w:tcPr>
            <w:tcW w:w="6192" w:type="dxa"/>
          </w:tcPr>
          <w:p w14:paraId="185FBDB9" w14:textId="77777777" w:rsidR="001B63D3" w:rsidRPr="00C0516B" w:rsidRDefault="001B63D3" w:rsidP="001B63D3">
            <w:pPr>
              <w:ind w:left="90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ออโต้ บิซซ์ จำกัด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FE2BDD" w14:textId="77777777" w:rsidR="001B63D3" w:rsidRPr="00C0516B" w:rsidRDefault="001B63D3" w:rsidP="001B63D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E585F7" w14:textId="77777777" w:rsidR="001B63D3" w:rsidRPr="00C0516B" w:rsidRDefault="001B63D3" w:rsidP="001B63D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5135EA" w14:textId="77777777" w:rsidR="001B63D3" w:rsidRPr="00C0516B" w:rsidRDefault="001B63D3" w:rsidP="001B63D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63D3" w:rsidRPr="00C0516B" w14:paraId="6162C3A3" w14:textId="77777777" w:rsidTr="001B63D3">
        <w:trPr>
          <w:cantSplit/>
        </w:trPr>
        <w:tc>
          <w:tcPr>
            <w:tcW w:w="6192" w:type="dxa"/>
          </w:tcPr>
          <w:p w14:paraId="64D670CA" w14:textId="77777777" w:rsidR="001B63D3" w:rsidRPr="00C0516B" w:rsidRDefault="001B63D3" w:rsidP="001B63D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C0516B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ค่าเช่ารถยนต์ค้างจ่าย</w:t>
            </w:r>
          </w:p>
        </w:tc>
        <w:tc>
          <w:tcPr>
            <w:tcW w:w="1440" w:type="dxa"/>
          </w:tcPr>
          <w:p w14:paraId="11B1E853" w14:textId="77777777" w:rsidR="001B63D3" w:rsidRPr="00C0516B" w:rsidRDefault="001B63D3" w:rsidP="001B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2A840D" w14:textId="77777777" w:rsidR="001B63D3" w:rsidRPr="00C0516B" w:rsidRDefault="001B63D3" w:rsidP="001B63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718E701" w14:textId="77777777" w:rsidR="001B63D3" w:rsidRPr="00C0516B" w:rsidRDefault="001B63D3" w:rsidP="001B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  <w:tr w:rsidR="001B63D3" w:rsidRPr="00C0516B" w14:paraId="6917E58B" w14:textId="77777777" w:rsidTr="001B63D3">
        <w:trPr>
          <w:cantSplit/>
        </w:trPr>
        <w:tc>
          <w:tcPr>
            <w:tcW w:w="6192" w:type="dxa"/>
          </w:tcPr>
          <w:p w14:paraId="24F83FD9" w14:textId="77777777" w:rsidR="001B63D3" w:rsidRPr="00C0516B" w:rsidRDefault="001B63D3" w:rsidP="001B63D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C0516B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ค่าเช่าคอมพิวเตอร์ค้างจ่าย</w:t>
            </w:r>
          </w:p>
        </w:tc>
        <w:tc>
          <w:tcPr>
            <w:tcW w:w="1440" w:type="dxa"/>
          </w:tcPr>
          <w:p w14:paraId="62B6366E" w14:textId="77777777" w:rsidR="001B63D3" w:rsidRPr="00C0516B" w:rsidRDefault="001B63D3" w:rsidP="001B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53088F" w14:textId="77777777" w:rsidR="001B63D3" w:rsidRPr="00C0516B" w:rsidRDefault="001B63D3" w:rsidP="001B63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37C0D53" w14:textId="77777777" w:rsidR="001B63D3" w:rsidRPr="00C0516B" w:rsidRDefault="001B63D3" w:rsidP="001B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1B63D3" w:rsidRPr="00C0516B" w14:paraId="1F5891F2" w14:textId="77777777" w:rsidTr="001B63D3">
        <w:trPr>
          <w:cantSplit/>
        </w:trPr>
        <w:tc>
          <w:tcPr>
            <w:tcW w:w="6192" w:type="dxa"/>
          </w:tcPr>
          <w:p w14:paraId="54CE05C6" w14:textId="77777777" w:rsidR="001B63D3" w:rsidRPr="00C0516B" w:rsidRDefault="001B63D3" w:rsidP="001B63D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C0516B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C0516B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C0516B">
              <w:rPr>
                <w:rFonts w:asciiTheme="majorBidi" w:hAnsiTheme="majorBidi" w:cstheme="majorBidi"/>
                <w:sz w:val="28"/>
                <w:szCs w:val="28"/>
                <w:cs/>
              </w:rPr>
              <w:t>าทำความสะอาดค้างจ่าย</w:t>
            </w:r>
          </w:p>
        </w:tc>
        <w:tc>
          <w:tcPr>
            <w:tcW w:w="1440" w:type="dxa"/>
          </w:tcPr>
          <w:p w14:paraId="7EC05591" w14:textId="77777777" w:rsidR="001B63D3" w:rsidRPr="00C0516B" w:rsidRDefault="001B63D3" w:rsidP="001B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9F974F" w14:textId="77777777" w:rsidR="001B63D3" w:rsidRPr="00C0516B" w:rsidRDefault="001B63D3" w:rsidP="001B63D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C7C8074" w14:textId="77777777" w:rsidR="001B63D3" w:rsidRPr="00C0516B" w:rsidRDefault="001B63D3" w:rsidP="001B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1B63D3" w:rsidRPr="00C0516B" w14:paraId="641291BB" w14:textId="77777777" w:rsidTr="001B63D3">
        <w:trPr>
          <w:cantSplit/>
          <w:trHeight w:val="392"/>
        </w:trPr>
        <w:tc>
          <w:tcPr>
            <w:tcW w:w="6192" w:type="dxa"/>
          </w:tcPr>
          <w:p w14:paraId="23E3C669" w14:textId="77777777" w:rsidR="001B63D3" w:rsidRPr="00C0516B" w:rsidRDefault="001B63D3" w:rsidP="001B63D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051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43F6748" w14:textId="77777777" w:rsidR="001B63D3" w:rsidRPr="00C0516B" w:rsidRDefault="001B63D3" w:rsidP="001B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6A3DC0" w14:textId="77777777" w:rsidR="001B63D3" w:rsidRPr="00C0516B" w:rsidRDefault="001B63D3" w:rsidP="001B63D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FCDAF" w14:textId="77777777" w:rsidR="001B63D3" w:rsidRPr="00C0516B" w:rsidRDefault="001B63D3" w:rsidP="001B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237</w:t>
            </w:r>
          </w:p>
        </w:tc>
      </w:tr>
    </w:tbl>
    <w:p w14:paraId="51048063" w14:textId="367D5039" w:rsidR="004A4D85" w:rsidRPr="006B2D1A" w:rsidRDefault="004A4D85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2D1A">
        <w:rPr>
          <w:rFonts w:ascii="Angsana New" w:hAnsi="Angsana New"/>
          <w:sz w:val="28"/>
          <w:szCs w:val="28"/>
          <w:cs/>
        </w:rPr>
        <w:t>รายการซึ่งมีสาระสำคัญที่เกิดขึ้น</w:t>
      </w:r>
      <w:r w:rsidR="00E80EB4">
        <w:rPr>
          <w:rFonts w:ascii="Angsana New" w:hAnsi="Angsana New"/>
          <w:sz w:val="28"/>
          <w:szCs w:val="28"/>
          <w:cs/>
        </w:rPr>
        <w:t>กับ</w:t>
      </w:r>
      <w:r w:rsidR="00BB6714">
        <w:rPr>
          <w:rFonts w:ascii="Angsana New" w:hAnsi="Angsana New" w:hint="cs"/>
          <w:sz w:val="28"/>
          <w:szCs w:val="28"/>
          <w:cs/>
        </w:rPr>
        <w:t>บุคคลและ</w:t>
      </w:r>
      <w:r w:rsidR="00E80EB4">
        <w:rPr>
          <w:rFonts w:ascii="Angsana New" w:hAnsi="Angsana New"/>
          <w:sz w:val="28"/>
          <w:szCs w:val="28"/>
          <w:cs/>
        </w:rPr>
        <w:t>กิจการที่เกี่ยวข้องกันสำหรับ</w:t>
      </w:r>
      <w:r w:rsidR="00DA660A">
        <w:rPr>
          <w:rFonts w:ascii="Angsana New" w:hAnsi="Angsana New" w:hint="cs"/>
          <w:sz w:val="28"/>
          <w:szCs w:val="28"/>
          <w:cs/>
        </w:rPr>
        <w:t>ปี</w:t>
      </w:r>
      <w:r w:rsidRPr="006B2D1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E34483" w:rsidRPr="00E34483">
        <w:rPr>
          <w:rFonts w:ascii="Angsana New" w:hAnsi="Angsana New"/>
          <w:sz w:val="28"/>
          <w:szCs w:val="28"/>
        </w:rPr>
        <w:t xml:space="preserve">31 </w:t>
      </w:r>
      <w:r w:rsidR="00E34483" w:rsidRPr="00E34483">
        <w:rPr>
          <w:rFonts w:ascii="Angsana New" w:hAnsi="Angsana New"/>
          <w:sz w:val="28"/>
          <w:szCs w:val="28"/>
          <w:cs/>
        </w:rPr>
        <w:t xml:space="preserve">ธันวาคม </w:t>
      </w:r>
      <w:r w:rsidR="00E34483" w:rsidRPr="00E34483">
        <w:rPr>
          <w:rFonts w:ascii="Angsana New" w:hAnsi="Angsana New"/>
          <w:sz w:val="28"/>
          <w:szCs w:val="28"/>
        </w:rPr>
        <w:t>2562</w:t>
      </w:r>
      <w:r w:rsidR="00E34483">
        <w:rPr>
          <w:rFonts w:ascii="Angsana New" w:hAnsi="Angsana New" w:hint="cs"/>
          <w:sz w:val="28"/>
          <w:szCs w:val="28"/>
          <w:cs/>
        </w:rPr>
        <w:t xml:space="preserve"> </w:t>
      </w:r>
      <w:r w:rsidRPr="006B2D1A">
        <w:rPr>
          <w:rFonts w:ascii="Angsana New" w:hAnsi="Angsana New"/>
          <w:sz w:val="28"/>
          <w:szCs w:val="28"/>
          <w:cs/>
        </w:rPr>
        <w:t xml:space="preserve">และ </w:t>
      </w:r>
      <w:r w:rsidRPr="006B2D1A">
        <w:rPr>
          <w:rFonts w:ascii="Angsana New" w:hAnsi="Angsana New"/>
          <w:sz w:val="28"/>
          <w:szCs w:val="28"/>
        </w:rPr>
        <w:t>2561</w:t>
      </w:r>
      <w:r w:rsidRPr="006B2D1A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34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2"/>
        <w:gridCol w:w="270"/>
        <w:gridCol w:w="1530"/>
        <w:gridCol w:w="270"/>
        <w:gridCol w:w="1710"/>
        <w:gridCol w:w="270"/>
        <w:gridCol w:w="1440"/>
        <w:gridCol w:w="270"/>
        <w:gridCol w:w="1440"/>
      </w:tblGrid>
      <w:tr w:rsidR="00E34483" w:rsidRPr="00E0369A" w14:paraId="27392C26" w14:textId="77777777" w:rsidTr="00E0369A">
        <w:trPr>
          <w:tblHeader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4B3496A" w14:textId="77777777" w:rsidR="00E34483" w:rsidRPr="00E0369A" w:rsidRDefault="00E34483" w:rsidP="00820C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142446" w14:textId="77777777" w:rsidR="00E34483" w:rsidRPr="00E0369A" w:rsidRDefault="00E34483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8C0772F" w14:textId="77777777" w:rsidR="00E34483" w:rsidRPr="00E0369A" w:rsidRDefault="00E34483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26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ลักษณะ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A91353" w14:textId="77777777" w:rsidR="00E34483" w:rsidRPr="00E0369A" w:rsidRDefault="00E34483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3573B68" w14:textId="77777777" w:rsidR="00E34483" w:rsidRPr="00E0369A" w:rsidRDefault="00E34483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นโยบาย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EDFF8" w14:textId="77777777" w:rsidR="00E34483" w:rsidRPr="00E0369A" w:rsidRDefault="00E34483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E705B" w14:textId="2422FBBF" w:rsidR="00E34483" w:rsidRPr="00E0369A" w:rsidRDefault="00246EE5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</w:tr>
      <w:tr w:rsidR="00E34483" w:rsidRPr="00E0369A" w14:paraId="782FDB5A" w14:textId="77777777" w:rsidTr="00E0369A">
        <w:trPr>
          <w:tblHeader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75F8685" w14:textId="77777777" w:rsidR="00E34483" w:rsidRPr="00E0369A" w:rsidRDefault="00E34483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8788F" w14:textId="77777777" w:rsidR="00E34483" w:rsidRPr="00E0369A" w:rsidRDefault="00E34483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DF5AA10" w14:textId="77777777" w:rsidR="00E34483" w:rsidRPr="00E0369A" w:rsidRDefault="00E34483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8A16C9" w14:textId="77777777" w:rsidR="00E34483" w:rsidRPr="00E0369A" w:rsidRDefault="00E34483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098D0F2" w14:textId="77777777" w:rsidR="00E34483" w:rsidRPr="00E0369A" w:rsidRDefault="00E34483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การกำหนดราคา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94A908" w14:textId="77777777" w:rsidR="00E34483" w:rsidRPr="00E0369A" w:rsidRDefault="00E34483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2AE95B" w14:textId="77777777" w:rsidR="00E34483" w:rsidRPr="00E0369A" w:rsidRDefault="00E34483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726C5" w14:textId="77777777" w:rsidR="00E34483" w:rsidRPr="00E0369A" w:rsidRDefault="00E34483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A71DD1" w14:textId="77777777" w:rsidR="00E34483" w:rsidRPr="00E0369A" w:rsidRDefault="00E34483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</w:tr>
      <w:tr w:rsidR="009C4EE4" w:rsidRPr="00E0369A" w14:paraId="79856016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4D39A84" w14:textId="1FC7543A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คุณธนพล บุญวรุตม์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DB9AD6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CFD844" w14:textId="3CF701CC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กรรมการบริษัท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A857FC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44429A1" w14:textId="6B0CC8F2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FDB91E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B36D25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6EF597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D070D5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9C4EE4" w:rsidRPr="00E0369A" w14:paraId="55547B13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CC41B7D" w14:textId="6485E3F3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5F48AD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73EC84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454B5C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368E63C" w14:textId="7F86BAD0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ร้อยละ </w:t>
            </w:r>
            <w:r w:rsidRPr="00E0369A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E0369A">
              <w:rPr>
                <w:rFonts w:asciiTheme="majorBidi" w:hAnsiTheme="majorBidi" w:cstheme="majorBidi" w:hint="cs"/>
                <w:sz w:val="27"/>
                <w:szCs w:val="27"/>
                <w:cs/>
              </w:rPr>
              <w:t>และ</w:t>
            </w:r>
            <w:r w:rsidRPr="00E0369A">
              <w:rPr>
                <w:rFonts w:asciiTheme="majorBidi" w:hAnsiTheme="majorBidi" w:cstheme="majorBidi"/>
                <w:sz w:val="27"/>
                <w:szCs w:val="27"/>
              </w:rPr>
              <w:t xml:space="preserve"> 7 </w:t>
            </w:r>
            <w:r w:rsidRPr="00E0369A">
              <w:rPr>
                <w:rFonts w:asciiTheme="majorBidi" w:hAnsiTheme="majorBidi" w:cstheme="majorBidi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554F28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5CA96AF" w14:textId="38364982" w:rsidR="009C4EE4" w:rsidRPr="00E0369A" w:rsidRDefault="008E1C1D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</w:rPr>
              <w:t>2,368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0399A8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2A92F5" w14:textId="72E732DE" w:rsidR="009C4EE4" w:rsidRPr="00E0369A" w:rsidRDefault="00A52C6C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C4EE4" w:rsidRPr="00E0369A" w14:paraId="16866AD4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50258FA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1C36D3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702BD8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4EEC96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BD71EA5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BF65D9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B321BB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21CBFE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9B8693" w14:textId="77777777" w:rsidR="009C4EE4" w:rsidRPr="00E0369A" w:rsidRDefault="009C4EE4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6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9C4EE4" w:rsidRPr="00E0369A" w14:paraId="64C8531F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EFEF26C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บริษัท ออโต้ บิซซ์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A6F445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0F5EF82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ผู้ถือหุ้นและ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F20C32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1CA95F6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เงื่อนไขเป็นไปตามที่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E7AFE5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F7504E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D0B2E8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6C1759" w14:textId="77777777" w:rsidR="009C4EE4" w:rsidRPr="00E0369A" w:rsidRDefault="009C4EE4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6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9C4EE4" w:rsidRPr="00E0369A" w14:paraId="6BBB1B6A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429C964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1FE835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1BFBDE" w14:textId="5E051CB5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ผู้บริหารร่วมกัน</w:t>
            </w:r>
            <w:r w:rsidR="0096756B">
              <w:rPr>
                <w:rFonts w:asciiTheme="majorBidi" w:hAnsiTheme="majorBidi" w:cstheme="majorBidi" w:hint="cs"/>
                <w:sz w:val="27"/>
                <w:szCs w:val="27"/>
                <w:cs/>
              </w:rPr>
              <w:t>*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9A397C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89C1F9E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75B482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8B309D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D4AB69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C0B3B6" w14:textId="77777777" w:rsidR="009C4EE4" w:rsidRPr="00E0369A" w:rsidRDefault="009C4EE4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9C4EE4" w:rsidRPr="00E0369A" w14:paraId="05982178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417AA99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เบี้ยประกันภัยรับ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F85114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4B2729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2A20E5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C3CB23B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8E4E63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C62517" w14:textId="0F691F6A" w:rsidR="009C4EE4" w:rsidRPr="00E0369A" w:rsidRDefault="008066A7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eastAsia="Cordia New" w:hAnsiTheme="majorBidi" w:cstheme="majorBidi"/>
                <w:sz w:val="27"/>
                <w:szCs w:val="27"/>
              </w:rPr>
              <w:t>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89A5AB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eastAsia="Cordia New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A56173" w14:textId="77777777" w:rsidR="009C4EE4" w:rsidRPr="00E0369A" w:rsidRDefault="009C4EE4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8"/>
                <w:tab w:val="left" w:pos="1062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143</w:t>
            </w:r>
          </w:p>
        </w:tc>
      </w:tr>
      <w:tr w:rsidR="009C4EE4" w:rsidRPr="00E0369A" w14:paraId="63E74AB0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8489DE9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DEB8A7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5EC3AB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8571A0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76506BB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BFF44B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09411F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140C12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1FBECB" w14:textId="77777777" w:rsidR="009C4EE4" w:rsidRPr="00E0369A" w:rsidRDefault="009C4EE4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C4EE4" w:rsidRPr="00E0369A" w14:paraId="1DC63DD6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B2923B8" w14:textId="77777777" w:rsidR="009C4EE4" w:rsidRPr="00E0369A" w:rsidRDefault="009C4EE4" w:rsidP="009C4EE4">
            <w:pPr>
              <w:pStyle w:val="a"/>
              <w:tabs>
                <w:tab w:val="left" w:pos="720"/>
              </w:tabs>
              <w:spacing w:line="240" w:lineRule="atLeast"/>
              <w:ind w:right="-2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ค่าเช่ารถยนต์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C2542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3E1F87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4C73FB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A0A3A47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6A8452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486F1C" w14:textId="528B91B0" w:rsidR="009C4EE4" w:rsidRPr="00E0369A" w:rsidRDefault="008B4E01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eastAsia="Cordia New" w:hAnsiTheme="majorBidi" w:cstheme="majorBidi"/>
                <w:sz w:val="27"/>
                <w:szCs w:val="27"/>
              </w:rPr>
              <w:t>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B57BF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C1F44F" w14:textId="58541DA6" w:rsidR="009C4EE4" w:rsidRPr="00E0369A" w:rsidRDefault="009C4EE4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eastAsia="Cordia New" w:hAnsiTheme="majorBidi" w:cstheme="majorBidi"/>
                <w:sz w:val="27"/>
                <w:szCs w:val="27"/>
              </w:rPr>
              <w:t>2,797</w:t>
            </w:r>
          </w:p>
        </w:tc>
      </w:tr>
      <w:tr w:rsidR="009C4EE4" w:rsidRPr="00E0369A" w14:paraId="63FDFC1A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93F0AFD" w14:textId="77777777" w:rsidR="009C4EE4" w:rsidRPr="00E0369A" w:rsidRDefault="009C4EE4" w:rsidP="009C4EE4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ค่าเช่าคอมพิวเตอร์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957A5A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83C4DC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3F08F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2D0601C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03FAEB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23FA5D" w14:textId="4F60E487" w:rsidR="009C4EE4" w:rsidRPr="00E0369A" w:rsidRDefault="008B4E01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eastAsia="Cordia New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48BAA4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2D2555" w14:textId="08ACAD09" w:rsidR="009C4EE4" w:rsidRPr="00E0369A" w:rsidRDefault="009C4EE4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eastAsia="Cordia New" w:hAnsiTheme="majorBidi" w:cstheme="majorBidi"/>
                <w:sz w:val="27"/>
                <w:szCs w:val="27"/>
              </w:rPr>
              <w:t>94</w:t>
            </w:r>
          </w:p>
        </w:tc>
      </w:tr>
      <w:tr w:rsidR="009C4EE4" w:rsidRPr="00E0369A" w14:paraId="6385351F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1BD6390" w14:textId="77777777" w:rsidR="009C4EE4" w:rsidRPr="00E0369A" w:rsidRDefault="009C4EE4" w:rsidP="009C4EE4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ค่าทำความสะอาด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A15749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9E92C4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713DCD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E5C97B9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355B2A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C21C9C4" w14:textId="58834166" w:rsidR="009C4EE4" w:rsidRPr="00E0369A" w:rsidRDefault="008B4E01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eastAsia="Cordia New" w:hAnsiTheme="majorBidi" w:cstheme="majorBidi"/>
                <w:sz w:val="27"/>
                <w:szCs w:val="27"/>
              </w:rPr>
              <w:t>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46405E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2019A9" w14:textId="13296031" w:rsidR="009C4EE4" w:rsidRPr="00E0369A" w:rsidRDefault="009C4EE4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eastAsia="Cordia New" w:hAnsiTheme="majorBidi" w:cstheme="majorBidi"/>
                <w:sz w:val="27"/>
                <w:szCs w:val="27"/>
              </w:rPr>
              <w:t>576</w:t>
            </w:r>
          </w:p>
        </w:tc>
      </w:tr>
      <w:tr w:rsidR="009C4EE4" w:rsidRPr="00E0369A" w14:paraId="4BCBE290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853C01B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FD771F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CF934B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524C1B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F3E99ED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A3E526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42C0668" w14:textId="69D1E80A" w:rsidR="009C4EE4" w:rsidRPr="00E0369A" w:rsidRDefault="008B4E01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</w:rPr>
            </w:pPr>
            <w:r w:rsidRPr="00E0369A"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</w:rPr>
              <w:t>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FEA544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1F16E13F" w14:textId="22667414" w:rsidR="009C4EE4" w:rsidRPr="00E0369A" w:rsidRDefault="009C4EE4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</w:rPr>
            </w:pPr>
            <w:r w:rsidRPr="00E0369A"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</w:rPr>
              <w:t>3,467</w:t>
            </w:r>
          </w:p>
        </w:tc>
      </w:tr>
      <w:tr w:rsidR="009C4EE4" w:rsidRPr="00E0369A" w14:paraId="13A0898A" w14:textId="77777777" w:rsidTr="00E0369A">
        <w:trPr>
          <w:trHeight w:val="168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E9623FA" w14:textId="77777777" w:rsidR="003F674D" w:rsidRPr="00E0369A" w:rsidRDefault="003F674D" w:rsidP="00FF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5A12C88" w14:textId="77777777" w:rsidR="00C45BAD" w:rsidRPr="00E0369A" w:rsidRDefault="00C45BAD" w:rsidP="00FF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6129C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749CCD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B02BCE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18D54AE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65EB1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80221D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A97C6B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16CC17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9C4EE4" w:rsidRPr="00E0369A" w14:paraId="4BDFA326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0C93E4A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บริษัท เดลต้า สมาร์ท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67577B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93BECE" w14:textId="052B2765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ผู้ถือหุ้นร่วมกัน</w:t>
            </w:r>
            <w:r w:rsidR="0096756B">
              <w:rPr>
                <w:rFonts w:asciiTheme="majorBidi" w:hAnsiTheme="majorBidi" w:cstheme="majorBidi" w:hint="cs"/>
                <w:sz w:val="27"/>
                <w:szCs w:val="27"/>
                <w:cs/>
              </w:rPr>
              <w:t>*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0BDCBA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31F70A9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เงื่อนไขเป็นไปตามที่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31D9DC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CC12C4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F89C3A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8E51AA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9C4EE4" w:rsidRPr="00E0369A" w14:paraId="59C4C42D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D82D214" w14:textId="13F8AC77" w:rsidR="009C4EE4" w:rsidRPr="00E0369A" w:rsidRDefault="002873E9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 </w:t>
            </w:r>
            <w:r w:rsidR="009C4EE4" w:rsidRPr="00E0369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แอ๊ดจัสเตอร์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2366F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AF331C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48C3DE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18ED785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EEC1D0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5F42B1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8E69E1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808D98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9C4EE4" w:rsidRPr="00E0369A" w14:paraId="4FD63401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CA6E8E2" w14:textId="77777777" w:rsidR="009C4EE4" w:rsidRPr="00E0369A" w:rsidRDefault="009C4EE4" w:rsidP="009C4EE4">
            <w:pPr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ค่าสำรวจภัย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410D94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B2BAC4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B39611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790F219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A4A6D0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8DA9AD" w14:textId="436D55E7" w:rsidR="009C4EE4" w:rsidRPr="00E0369A" w:rsidRDefault="008B4E01" w:rsidP="008B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eastAsia="Cordia New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B31B47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2A4CEE" w14:textId="6C526202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eastAsia="Cordia New" w:hAnsiTheme="majorBidi" w:cstheme="majorBidi"/>
                <w:sz w:val="27"/>
                <w:szCs w:val="27"/>
              </w:rPr>
              <w:t>3,849</w:t>
            </w:r>
          </w:p>
        </w:tc>
      </w:tr>
      <w:tr w:rsidR="009C4EE4" w:rsidRPr="00E0369A" w14:paraId="712A0C87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795F9C8" w14:textId="77777777" w:rsidR="009C4EE4" w:rsidRPr="00E0369A" w:rsidRDefault="009C4EE4" w:rsidP="009C4EE4">
            <w:pPr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ค่าใช้จ่ายจัดการสินไหม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9C4B50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023E37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198B17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5F9B34A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601818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0FF1B1" w14:textId="77777777" w:rsidR="009C4EE4" w:rsidRPr="00E0369A" w:rsidRDefault="009C4EE4" w:rsidP="008B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B7DB27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5F6ECA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C4EE4" w:rsidRPr="00E0369A" w14:paraId="46D91AE7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52F8C61" w14:textId="77777777" w:rsidR="009C4EE4" w:rsidRPr="00E0369A" w:rsidRDefault="009C4EE4" w:rsidP="009C4EE4">
            <w:pPr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และค่าสำรวจจาก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295076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009603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87AE14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52E2FED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F157D6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AD0950" w14:textId="77777777" w:rsidR="009C4EE4" w:rsidRPr="00E0369A" w:rsidRDefault="009C4EE4" w:rsidP="008B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4B3C59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56E697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C4EE4" w:rsidRPr="00E0369A" w14:paraId="057671F0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1E9E6EA" w14:textId="77777777" w:rsidR="009C4EE4" w:rsidRPr="00E0369A" w:rsidRDefault="009C4EE4" w:rsidP="009C4EE4">
            <w:pPr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การรับประกันภัย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C4E10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B5B9859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F074AF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AB93C36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47A6E8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19B7B" w14:textId="5485571C" w:rsidR="009C4EE4" w:rsidRPr="00E0369A" w:rsidRDefault="008B4E01" w:rsidP="008B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eastAsia="Cordia New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26AA2D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5B8126" w14:textId="7C496F6B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eastAsia="Cordia New" w:hAnsiTheme="majorBidi" w:cstheme="majorBidi"/>
                <w:sz w:val="27"/>
                <w:szCs w:val="27"/>
              </w:rPr>
              <w:t>1,23</w:t>
            </w:r>
            <w:r w:rsidR="00A52C6C" w:rsidRPr="00E0369A">
              <w:rPr>
                <w:rFonts w:asciiTheme="majorBidi" w:eastAsia="Cordia New" w:hAnsiTheme="majorBidi" w:cstheme="majorBidi"/>
                <w:sz w:val="27"/>
                <w:szCs w:val="27"/>
              </w:rPr>
              <w:t>6</w:t>
            </w:r>
          </w:p>
        </w:tc>
      </w:tr>
      <w:tr w:rsidR="009C4EE4" w:rsidRPr="00E0369A" w14:paraId="5B0FC9CC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BFDC394" w14:textId="77777777" w:rsidR="009C4EE4" w:rsidRPr="00E0369A" w:rsidRDefault="009C4EE4" w:rsidP="009C4EE4">
            <w:pPr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44D1DE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3407F8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227229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7826A27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2F6383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81FCC8" w14:textId="1A6B9EFF" w:rsidR="009C4EE4" w:rsidRPr="00E0369A" w:rsidRDefault="008B4E01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center" w:pos="1006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</w:rPr>
            </w:pPr>
            <w:r w:rsidRPr="00E0369A"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B4B2A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0F612D" w14:textId="6081C2C0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</w:rPr>
            </w:pPr>
            <w:r w:rsidRPr="00E0369A"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</w:rPr>
              <w:t>5,08</w:t>
            </w:r>
            <w:r w:rsidR="00A52C6C" w:rsidRPr="00E0369A"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</w:rPr>
              <w:t>5</w:t>
            </w:r>
          </w:p>
        </w:tc>
      </w:tr>
      <w:tr w:rsidR="009C4EE4" w:rsidRPr="00E0369A" w14:paraId="542E30DC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7BD77C5" w14:textId="77777777" w:rsidR="009C4EE4" w:rsidRPr="00E0369A" w:rsidRDefault="009C4EE4" w:rsidP="009C4EE4">
            <w:pPr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8802F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4A46B7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87CACD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57BD8BC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36A253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2AAB39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75443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689522" w14:textId="77777777" w:rsidR="009C4EE4" w:rsidRPr="00E0369A" w:rsidRDefault="009C4EE4" w:rsidP="009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E0369A" w:rsidRPr="00E0369A" w14:paraId="67037142" w14:textId="77777777" w:rsidTr="00D16C33">
        <w:trPr>
          <w:trHeight w:val="39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4D705D8" w14:textId="0CF251D3" w:rsidR="00E0369A" w:rsidRPr="00E0369A" w:rsidRDefault="00E0369A" w:rsidP="00E0369A">
            <w:pPr>
              <w:ind w:right="-108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  <w:r w:rsidRPr="00E0369A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บริษัท สยามแร่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080411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0B66D" w14:textId="4739D59B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/>
                <w:sz w:val="27"/>
                <w:szCs w:val="27"/>
              </w:rPr>
            </w:pPr>
            <w:r w:rsidRPr="00E0369A">
              <w:rPr>
                <w:rFonts w:asciiTheme="majorBidi" w:hAnsiTheme="majorBidi"/>
                <w:sz w:val="27"/>
                <w:szCs w:val="27"/>
                <w:cs/>
              </w:rPr>
              <w:t>ผู้ถือหุ้นและ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33A8D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EDA33F3" w14:textId="2F80808A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14" w:right="-107"/>
              <w:jc w:val="center"/>
              <w:rPr>
                <w:rFonts w:asciiTheme="majorBidi" w:hAnsiTheme="majorBidi"/>
                <w:sz w:val="27"/>
                <w:szCs w:val="27"/>
              </w:rPr>
            </w:pPr>
            <w:r w:rsidRPr="00E0369A">
              <w:rPr>
                <w:rFonts w:asciiTheme="majorBidi" w:hAnsiTheme="majorBidi"/>
                <w:sz w:val="27"/>
                <w:szCs w:val="27"/>
                <w:cs/>
              </w:rPr>
              <w:t>เงื่อนไขเป็นไปตามที่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07CD5D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E4BB1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A9627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F0945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/>
                <w:b/>
                <w:bCs/>
                <w:sz w:val="27"/>
                <w:szCs w:val="27"/>
              </w:rPr>
            </w:pPr>
          </w:p>
        </w:tc>
      </w:tr>
      <w:tr w:rsidR="00E0369A" w:rsidRPr="00E0369A" w14:paraId="6639E01E" w14:textId="77777777" w:rsidTr="00D16C33">
        <w:trPr>
          <w:trHeight w:val="39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0841ABF" w14:textId="092B4A95" w:rsidR="00E0369A" w:rsidRPr="00E0369A" w:rsidRDefault="002873E9" w:rsidP="002873E9">
            <w:pPr>
              <w:ind w:right="-108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/>
                <w:b/>
                <w:bCs/>
                <w:sz w:val="27"/>
                <w:szCs w:val="27"/>
              </w:rPr>
              <w:t xml:space="preserve">   </w:t>
            </w:r>
            <w:r w:rsidR="00E0369A" w:rsidRPr="00E0369A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และน้ำมัน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02E3BB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76EAD" w14:textId="639306C9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ผู้บริหารร่วมกัน</w:t>
            </w:r>
            <w:r w:rsidR="0096756B">
              <w:rPr>
                <w:rFonts w:asciiTheme="majorBidi" w:hAnsiTheme="majorBidi" w:cstheme="majorBidi" w:hint="cs"/>
                <w:sz w:val="27"/>
                <w:szCs w:val="27"/>
                <w:cs/>
              </w:rPr>
              <w:t>*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8DB258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FFFCF75" w14:textId="6FCFF071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C68E27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82F0E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21176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D2DA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E0369A" w:rsidRPr="00E0369A" w14:paraId="4F9E3D76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7F0356A" w14:textId="5A8B49F5" w:rsidR="00E0369A" w:rsidRPr="00E0369A" w:rsidRDefault="00E0369A" w:rsidP="00E0369A">
            <w:pPr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/>
                <w:sz w:val="27"/>
                <w:szCs w:val="27"/>
                <w:cs/>
              </w:rPr>
              <w:t>เบี้ยประกันภัยรับ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3DF10F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55A636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D656B0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DC85528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77DAB8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0E69A2" w14:textId="2DBF5D9A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74CD0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4A7CB1" w14:textId="6CB3B936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</w:rPr>
              <w:t>10</w:t>
            </w:r>
          </w:p>
        </w:tc>
      </w:tr>
      <w:tr w:rsidR="00E0369A" w:rsidRPr="00E0369A" w14:paraId="1D6FDB3B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046A769" w14:textId="77777777" w:rsidR="00E0369A" w:rsidRPr="00E0369A" w:rsidRDefault="00E0369A" w:rsidP="00E0369A">
            <w:pPr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911620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0A9F32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A13AA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C2113B5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FDF460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94E236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71B92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A95D60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E0369A" w:rsidRPr="00E0369A" w14:paraId="676DCC5E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A732560" w14:textId="626C6396" w:rsidR="00E0369A" w:rsidRPr="00E0369A" w:rsidRDefault="00E0369A" w:rsidP="00E0369A">
            <w:pPr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บริษัท ซูการ์ บีช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6DCE62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35EC4" w14:textId="7335524C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ผู้ถือหุ้นและ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764E2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63095" w14:textId="2E170BEB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เงื่อนไขเป็นไ</w:t>
            </w:r>
            <w:r w:rsidRPr="00E0369A">
              <w:rPr>
                <w:rFonts w:asciiTheme="majorBidi" w:hAnsiTheme="majorBidi" w:cstheme="majorBidi" w:hint="cs"/>
                <w:sz w:val="27"/>
                <w:szCs w:val="27"/>
                <w:cs/>
              </w:rPr>
              <w:t>ป</w:t>
            </w: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128EFB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41EA2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7F276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D68E3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E0369A" w:rsidRPr="00E0369A" w14:paraId="519A2839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D5CE205" w14:textId="01119C53" w:rsidR="00E0369A" w:rsidRPr="00E0369A" w:rsidRDefault="002873E9" w:rsidP="00E0369A">
            <w:pPr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 </w:t>
            </w:r>
            <w:r w:rsidR="00E0369A" w:rsidRPr="00E0369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คอนโดมิเนียม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7AEC9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92E1C" w14:textId="1A783699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ผู้บริหารร่วมกัน</w:t>
            </w:r>
            <w:r w:rsidR="0096756B">
              <w:rPr>
                <w:rFonts w:asciiTheme="majorBidi" w:hAnsiTheme="majorBidi" w:cstheme="majorBidi" w:hint="cs"/>
                <w:sz w:val="27"/>
                <w:szCs w:val="27"/>
                <w:cs/>
              </w:rPr>
              <w:t>*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AC0E4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6A0B3" w14:textId="03FAA94E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5FE3DE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5AA9D" w14:textId="5F5550F6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F499E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7DA2F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E0369A" w:rsidRPr="00E0369A" w14:paraId="17736407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F8F8D37" w14:textId="423DBD46" w:rsidR="00E0369A" w:rsidRPr="00E0369A" w:rsidRDefault="00E0369A" w:rsidP="00E0369A">
            <w:pPr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เบี้ยประกันภัยรับ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293AB8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BE601D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7A0603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B4573E3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B9A49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DAE606" w14:textId="670FD8AA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71F44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373830" w14:textId="026D150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E0369A">
              <w:rPr>
                <w:rFonts w:asciiTheme="majorBidi" w:eastAsia="Cordia New" w:hAnsiTheme="majorBidi" w:cstheme="majorBidi"/>
                <w:sz w:val="27"/>
                <w:szCs w:val="27"/>
              </w:rPr>
              <w:t>26</w:t>
            </w:r>
          </w:p>
        </w:tc>
      </w:tr>
      <w:tr w:rsidR="00E0369A" w:rsidRPr="00E0369A" w14:paraId="13E93A7C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14A509D" w14:textId="77777777" w:rsidR="00E0369A" w:rsidRPr="00E0369A" w:rsidRDefault="00E0369A" w:rsidP="00E0369A">
            <w:pPr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036436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28545E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97171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0C1C6FB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FB573C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E80A5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A30DB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0FF27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E0369A" w:rsidRPr="00E0369A" w14:paraId="442293AE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B155D57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40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บริษัท สำนักงานกฎหมาย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AA77EB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C75DBF" w14:textId="22246ADE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ผู้บริหารร่วมกัน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642707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33A0BB1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เงื่อนไขเป็นไปตามที่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DF381B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1C75F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A7EBA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C58AC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E0369A" w:rsidRPr="00E0369A" w14:paraId="5660E93D" w14:textId="77777777" w:rsidTr="00E0369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D8858D8" w14:textId="7EF4AF41" w:rsidR="00E0369A" w:rsidRPr="00E0369A" w:rsidRDefault="002873E9" w:rsidP="002873E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right="-14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 </w:t>
            </w:r>
            <w:r w:rsidR="00E0369A" w:rsidRPr="00E0369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เอส.พี</w:t>
            </w:r>
            <w:r w:rsidR="00E0369A" w:rsidRPr="00E0369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. </w:t>
            </w:r>
            <w:r w:rsidR="00E0369A" w:rsidRPr="00E0369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แอนด์</w:t>
            </w:r>
            <w:r w:rsidR="00E0369A" w:rsidRPr="00E0369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="00E0369A" w:rsidRPr="00E0369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หลุยส์</w:t>
            </w:r>
            <w:r w:rsidR="00E0369A" w:rsidRPr="00E0369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="00E0369A" w:rsidRPr="00E0369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C5401D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399D3C" w14:textId="0B6D819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51D4A7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B57B394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91155A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E8BB0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1AFC9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18B7B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E0369A" w:rsidRPr="00E0369A" w14:paraId="58CC4417" w14:textId="77777777" w:rsidTr="00E0369A">
        <w:trPr>
          <w:trHeight w:val="36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EE0B727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ค่าธรรมเนียมอื่น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DF45E1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88CC77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18B14C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E566FB3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07FD9E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328D62" w14:textId="1D5E1225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eastAsia="Cordia New" w:hAnsiTheme="majorBidi" w:cstheme="majorBidi"/>
                <w:sz w:val="27"/>
                <w:szCs w:val="27"/>
              </w:rPr>
              <w:t>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6C177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eastAsia="Cordia New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18DC67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  <w:highlight w:val="yellow"/>
              </w:rPr>
            </w:pPr>
            <w:r w:rsidRPr="00E0369A">
              <w:rPr>
                <w:rFonts w:asciiTheme="majorBidi" w:eastAsia="Cordia New" w:hAnsiTheme="majorBidi" w:cstheme="majorBidi"/>
                <w:sz w:val="27"/>
                <w:szCs w:val="27"/>
              </w:rPr>
              <w:t>80</w:t>
            </w:r>
          </w:p>
        </w:tc>
      </w:tr>
      <w:tr w:rsidR="00022F41" w:rsidRPr="00E0369A" w14:paraId="1A215D6B" w14:textId="77777777" w:rsidTr="00022F41">
        <w:trPr>
          <w:trHeight w:val="36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AA9F9C0" w14:textId="77777777" w:rsidR="00022F41" w:rsidRPr="00E0369A" w:rsidRDefault="00022F41" w:rsidP="00E036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DEFBB7" w14:textId="77777777" w:rsidR="00022F41" w:rsidRPr="00E0369A" w:rsidRDefault="00022F41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6B6176" w14:textId="77777777" w:rsidR="00022F41" w:rsidRPr="00E0369A" w:rsidRDefault="00022F41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86DEBC" w14:textId="77777777" w:rsidR="00022F41" w:rsidRPr="00E0369A" w:rsidRDefault="00022F41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11B974F" w14:textId="77777777" w:rsidR="00022F41" w:rsidRPr="00E0369A" w:rsidRDefault="00022F41" w:rsidP="00E036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887057" w14:textId="77777777" w:rsidR="00022F41" w:rsidRPr="00E0369A" w:rsidRDefault="00022F41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8DC1" w14:textId="77777777" w:rsidR="00022F41" w:rsidRPr="00E0369A" w:rsidRDefault="00022F41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CD7EB" w14:textId="77777777" w:rsidR="00022F41" w:rsidRPr="00E0369A" w:rsidRDefault="00022F41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eastAsia="Cordia New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40BB0" w14:textId="77777777" w:rsidR="00022F41" w:rsidRPr="00E0369A" w:rsidRDefault="00022F41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</w:tr>
      <w:tr w:rsidR="00E0369A" w:rsidRPr="00E0369A" w14:paraId="03741D59" w14:textId="77777777" w:rsidTr="00022F41">
        <w:trPr>
          <w:trHeight w:val="36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511AB99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บริษัท ศัลวิธาน พลาซ่า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F0E154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0117B4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ผู้ถือหุ้นและ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F7131C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EA4CDEC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เงื่อนไขเป็นไปตามที่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7CABC8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8734D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BF5FC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8BA69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E0369A" w:rsidRPr="00E0369A" w14:paraId="0D11D642" w14:textId="77777777" w:rsidTr="00022F41">
        <w:trPr>
          <w:trHeight w:val="36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8969296" w14:textId="52EC993B" w:rsidR="00E0369A" w:rsidRPr="00E0369A" w:rsidRDefault="002873E9" w:rsidP="002873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 </w:t>
            </w:r>
            <w:r w:rsidR="00E0369A" w:rsidRPr="00E0369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824142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0E66BB" w14:textId="12C258A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ผู้บริหารร่วมกัน</w:t>
            </w:r>
            <w:r w:rsidR="0096756B">
              <w:rPr>
                <w:rFonts w:asciiTheme="majorBidi" w:hAnsiTheme="majorBidi" w:cstheme="majorBidi" w:hint="cs"/>
                <w:sz w:val="27"/>
                <w:szCs w:val="27"/>
                <w:cs/>
              </w:rPr>
              <w:t>*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87E10A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DD0EC96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1119EC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E0ABA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E3C9D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831F8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E0369A" w:rsidRPr="00E0369A" w14:paraId="38B7A651" w14:textId="77777777" w:rsidTr="00E0369A">
        <w:trPr>
          <w:trHeight w:val="36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0554951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เบี้ยประกันภัยรับ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EA69C3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E846AA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EBD467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4405BCB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0E558F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738550" w14:textId="3CEADA4D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eastAsia="Cordia New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DF733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912EA8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eastAsia="Cordia New" w:hAnsiTheme="majorBidi" w:cstheme="majorBidi"/>
                <w:sz w:val="27"/>
                <w:szCs w:val="27"/>
              </w:rPr>
              <w:t>2</w:t>
            </w:r>
          </w:p>
        </w:tc>
      </w:tr>
      <w:tr w:rsidR="00E0369A" w:rsidRPr="00E0369A" w14:paraId="699647B1" w14:textId="77777777" w:rsidTr="00E0369A">
        <w:trPr>
          <w:trHeight w:val="36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E5ADE11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05FFE0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361C13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DFEDBB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BAFD6D4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D17030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C9ADDE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FDB9D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38F832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</w:tr>
      <w:tr w:rsidR="00E0369A" w:rsidRPr="00E0369A" w14:paraId="37BAE4CC" w14:textId="77777777" w:rsidTr="00E0369A">
        <w:trPr>
          <w:trHeight w:val="36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50FCA7F" w14:textId="1936150A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บริษัท </w:t>
            </w:r>
            <w:r w:rsidRPr="00E0369A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กฎหมาย เอเซีย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D85E34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A2B23A" w14:textId="250DEF21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ผู้ถือหุ้นและ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9C43E5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DE58686" w14:textId="229B9A2F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เงื่อนไขเป็นไปตามที่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66B6D1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05E99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9D1EC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7295F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</w:tr>
      <w:tr w:rsidR="00E0369A" w:rsidRPr="00E0369A" w14:paraId="4D5720F1" w14:textId="77777777" w:rsidTr="00E0369A">
        <w:trPr>
          <w:trHeight w:val="36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5492D9D" w14:textId="2DCBD1A8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  </w:t>
            </w:r>
            <w:r w:rsidRPr="00E0369A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อินเตอร์ ลอร์ </w:t>
            </w:r>
            <w:r w:rsidRPr="00E0369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67B17C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10A688" w14:textId="44CFA87A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ผู้บริหารร่วมกัน</w:t>
            </w:r>
            <w:r w:rsidR="0096756B">
              <w:rPr>
                <w:rFonts w:asciiTheme="majorBidi" w:hAnsiTheme="majorBidi" w:cstheme="majorBidi" w:hint="cs"/>
                <w:sz w:val="27"/>
                <w:szCs w:val="27"/>
                <w:cs/>
              </w:rPr>
              <w:t>*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D18A00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2A7C644" w14:textId="238D892C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6DF540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643DB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61DD3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2E565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</w:tr>
      <w:tr w:rsidR="00E0369A" w:rsidRPr="00E0369A" w14:paraId="609B3C08" w14:textId="77777777" w:rsidTr="00E0369A">
        <w:trPr>
          <w:trHeight w:val="36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DBB0712" w14:textId="5015E20A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0369A">
              <w:rPr>
                <w:rFonts w:asciiTheme="majorBidi" w:hAnsiTheme="majorBidi" w:cstheme="majorBidi"/>
                <w:sz w:val="27"/>
                <w:szCs w:val="27"/>
                <w:cs/>
              </w:rPr>
              <w:t>เบี้ยประกันภัยรับ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0B22EB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4761FF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873832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483B7B8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2BFADD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43D524" w14:textId="18C5930B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eastAsia="Cordia New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48C4A" w14:textId="77777777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96ADED" w14:textId="3F44FA42" w:rsidR="00E0369A" w:rsidRPr="00E0369A" w:rsidRDefault="00E0369A" w:rsidP="00E0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E0369A">
              <w:rPr>
                <w:rFonts w:asciiTheme="majorBidi" w:eastAsia="Cordia New" w:hAnsiTheme="majorBidi" w:cstheme="majorBidi"/>
                <w:sz w:val="27"/>
                <w:szCs w:val="27"/>
              </w:rPr>
              <w:t>1</w:t>
            </w:r>
          </w:p>
        </w:tc>
      </w:tr>
    </w:tbl>
    <w:p w14:paraId="68422FBE" w14:textId="77777777" w:rsidR="000E11BA" w:rsidRPr="000E11BA" w:rsidRDefault="000E11BA" w:rsidP="000E11B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E11BA">
        <w:rPr>
          <w:rFonts w:ascii="Angsana New" w:hAnsi="Angsana New"/>
          <w:sz w:val="28"/>
          <w:szCs w:val="28"/>
        </w:rPr>
        <w:t xml:space="preserve">* </w:t>
      </w:r>
      <w:r w:rsidRPr="000E11BA">
        <w:rPr>
          <w:rFonts w:ascii="Angsana New" w:hAnsi="Angsana New" w:hint="cs"/>
          <w:sz w:val="28"/>
          <w:szCs w:val="28"/>
          <w:cs/>
        </w:rPr>
        <w:t xml:space="preserve">มีการเปลี่ยนแปลงกลุ่มผู้ถือหุ้นและผู้บริหารเมื่อวันที่ </w:t>
      </w:r>
      <w:r w:rsidRPr="000E11BA">
        <w:rPr>
          <w:rFonts w:ascii="Angsana New" w:hAnsi="Angsana New"/>
          <w:sz w:val="28"/>
          <w:szCs w:val="28"/>
        </w:rPr>
        <w:t xml:space="preserve">8 </w:t>
      </w:r>
      <w:r w:rsidRPr="000E11BA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0E11BA">
        <w:rPr>
          <w:rFonts w:ascii="Angsana New" w:hAnsi="Angsana New"/>
          <w:sz w:val="28"/>
          <w:szCs w:val="28"/>
        </w:rPr>
        <w:t>2562</w:t>
      </w:r>
    </w:p>
    <w:p w14:paraId="19B3B736" w14:textId="77777777" w:rsidR="001A52F6" w:rsidRDefault="001A52F6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E884C3D" w14:textId="77777777" w:rsidR="001A52F6" w:rsidRDefault="001A52F6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DE18DC9" w14:textId="77777777" w:rsidR="001A52F6" w:rsidRDefault="001A52F6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10938C2" w14:textId="77777777" w:rsidR="001A52F6" w:rsidRDefault="001A52F6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8744F9C" w14:textId="735C2E3C" w:rsidR="00C37335" w:rsidRPr="006B2D1A" w:rsidRDefault="00C37335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2D1A">
        <w:rPr>
          <w:rFonts w:ascii="Angsana New" w:hAnsi="Angsana New"/>
          <w:sz w:val="28"/>
          <w:szCs w:val="28"/>
          <w:cs/>
        </w:rPr>
        <w:t>ค่าตอบแทนที่เป็นตัวเงินของผู้บริหารสำหรับ</w:t>
      </w:r>
      <w:r w:rsidR="00567C8D">
        <w:rPr>
          <w:rFonts w:ascii="Angsana New" w:hAnsi="Angsana New" w:hint="cs"/>
          <w:sz w:val="28"/>
          <w:szCs w:val="28"/>
          <w:cs/>
        </w:rPr>
        <w:t>ปี</w:t>
      </w:r>
      <w:r w:rsidR="005D434E" w:rsidRPr="006B2D1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67C8D">
        <w:rPr>
          <w:rFonts w:ascii="Angsana New" w:hAnsi="Angsana New"/>
          <w:sz w:val="28"/>
          <w:szCs w:val="28"/>
        </w:rPr>
        <w:t xml:space="preserve">31 </w:t>
      </w:r>
      <w:r w:rsidR="00567C8D">
        <w:rPr>
          <w:rFonts w:ascii="Angsana New" w:hAnsi="Angsana New" w:hint="cs"/>
          <w:sz w:val="28"/>
          <w:szCs w:val="28"/>
          <w:cs/>
        </w:rPr>
        <w:t>ธันวาคม</w:t>
      </w:r>
      <w:r w:rsidR="0096735A" w:rsidRPr="006B2D1A">
        <w:rPr>
          <w:rFonts w:ascii="Angsana New" w:hAnsi="Angsana New"/>
          <w:sz w:val="28"/>
          <w:szCs w:val="28"/>
          <w:cs/>
        </w:rPr>
        <w:t xml:space="preserve"> </w:t>
      </w:r>
      <w:r w:rsidR="0096735A" w:rsidRPr="006B2D1A">
        <w:rPr>
          <w:rFonts w:ascii="Angsana New" w:hAnsi="Angsana New"/>
          <w:sz w:val="28"/>
          <w:szCs w:val="28"/>
        </w:rPr>
        <w:t>2562</w:t>
      </w:r>
      <w:r w:rsidR="005D434E" w:rsidRPr="006B2D1A">
        <w:rPr>
          <w:rFonts w:ascii="Angsana New" w:hAnsi="Angsana New"/>
          <w:sz w:val="28"/>
          <w:szCs w:val="28"/>
          <w:cs/>
        </w:rPr>
        <w:t xml:space="preserve"> และ </w:t>
      </w:r>
      <w:r w:rsidR="005D434E" w:rsidRPr="006B2D1A">
        <w:rPr>
          <w:rFonts w:ascii="Angsana New" w:hAnsi="Angsana New"/>
          <w:sz w:val="28"/>
          <w:szCs w:val="28"/>
        </w:rPr>
        <w:t>256</w:t>
      </w:r>
      <w:r w:rsidR="00592366" w:rsidRPr="006B2D1A">
        <w:rPr>
          <w:rFonts w:ascii="Angsana New" w:hAnsi="Angsana New"/>
          <w:sz w:val="28"/>
          <w:szCs w:val="28"/>
        </w:rPr>
        <w:t>1</w:t>
      </w:r>
      <w:r w:rsidR="005D434E" w:rsidRPr="006B2D1A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34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0"/>
        <w:gridCol w:w="270"/>
        <w:gridCol w:w="270"/>
        <w:gridCol w:w="270"/>
        <w:gridCol w:w="270"/>
        <w:gridCol w:w="612"/>
        <w:gridCol w:w="1530"/>
        <w:gridCol w:w="270"/>
        <w:gridCol w:w="1530"/>
      </w:tblGrid>
      <w:tr w:rsidR="00567C8D" w:rsidRPr="006B2D1A" w14:paraId="2C7EE89E" w14:textId="77777777" w:rsidTr="00022F4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11EF9E0" w14:textId="77777777" w:rsidR="00567C8D" w:rsidRPr="006B2D1A" w:rsidRDefault="00567C8D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64D6EC" w14:textId="77777777" w:rsidR="00567C8D" w:rsidRPr="006B2D1A" w:rsidRDefault="00567C8D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5311E5" w14:textId="46EFB8C9" w:rsidR="00567C8D" w:rsidRPr="006B2D1A" w:rsidRDefault="00567C8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5B25FC" w14:textId="77777777" w:rsidR="00567C8D" w:rsidRPr="006B2D1A" w:rsidRDefault="00567C8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E27EEC" w14:textId="5DA1698D" w:rsidR="00567C8D" w:rsidRPr="006B2D1A" w:rsidRDefault="00567C8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4BEBFB56" w14:textId="34CB54A2" w:rsidR="00567C8D" w:rsidRPr="006B2D1A" w:rsidRDefault="00567C8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5FFB1" w14:textId="777AA1FD" w:rsidR="00567C8D" w:rsidRPr="006B2D1A" w:rsidRDefault="00567C8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E2C0D" w:rsidRPr="006B2D1A" w14:paraId="406EAF46" w14:textId="77777777" w:rsidTr="00022F4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BE1E6DA" w14:textId="77777777" w:rsidR="003E2C0D" w:rsidRPr="006B2D1A" w:rsidRDefault="003E2C0D" w:rsidP="003E2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61FCA2" w14:textId="77777777" w:rsidR="003E2C0D" w:rsidRPr="006B2D1A" w:rsidRDefault="003E2C0D" w:rsidP="003E2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25989D" w14:textId="5839F111" w:rsidR="003E2C0D" w:rsidRPr="006B2D1A" w:rsidRDefault="003E2C0D" w:rsidP="00D2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5C76A2" w14:textId="77777777" w:rsidR="003E2C0D" w:rsidRPr="006B2D1A" w:rsidRDefault="003E2C0D" w:rsidP="00D2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3FF627" w14:textId="322BDFEA" w:rsidR="003E2C0D" w:rsidRPr="006B2D1A" w:rsidRDefault="003E2C0D" w:rsidP="00D2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39D2ECB7" w14:textId="77777777" w:rsidR="003E2C0D" w:rsidRPr="006B2D1A" w:rsidRDefault="003E2C0D" w:rsidP="00D2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6BD00B4F" w14:textId="77777777" w:rsidR="003E2C0D" w:rsidRPr="006B2D1A" w:rsidRDefault="00D2292A" w:rsidP="00D2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</w:t>
            </w:r>
            <w:r w:rsidR="008B287D"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EC5F2" w14:textId="77777777" w:rsidR="003E2C0D" w:rsidRPr="006B2D1A" w:rsidRDefault="003E2C0D" w:rsidP="00D2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40C8C4A" w14:textId="77777777" w:rsidR="003E2C0D" w:rsidRPr="006B2D1A" w:rsidRDefault="00D2292A" w:rsidP="00D2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</w:t>
            </w:r>
            <w:r w:rsidR="003E2C0D"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>2561</w:t>
            </w:r>
          </w:p>
        </w:tc>
      </w:tr>
      <w:tr w:rsidR="000E1F08" w:rsidRPr="006B2D1A" w14:paraId="18CFA080" w14:textId="77777777" w:rsidTr="00022F4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146F9B4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เงินเดือน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E65019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BA388" w14:textId="17A44A8E" w:rsidR="000E1F08" w:rsidRPr="006B2D1A" w:rsidRDefault="000E1F08" w:rsidP="00B2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DD40B7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08A20B" w14:textId="41E209F1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523D6539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6124C2" w14:textId="70B84886" w:rsidR="000E1F08" w:rsidRPr="00B246AA" w:rsidRDefault="0054235B" w:rsidP="00B2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19,981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CBF347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40CB99" w14:textId="3881386A" w:rsidR="000E1F08" w:rsidRPr="006B2D1A" w:rsidRDefault="0041278D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12,845</w:t>
            </w:r>
          </w:p>
        </w:tc>
      </w:tr>
      <w:tr w:rsidR="000E1F08" w:rsidRPr="006B2D1A" w14:paraId="0D9FE5F5" w14:textId="77777777" w:rsidTr="00022F4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4D01E6" w14:textId="63C31191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เบี้ยประชุม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EC59F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04259" w14:textId="12F5F8BA" w:rsidR="000E1F08" w:rsidRPr="006B2D1A" w:rsidRDefault="000E1F08" w:rsidP="008B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E2528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E41452" w14:textId="14CCE18F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6EEC6EBE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6170DF" w14:textId="68C31FA8" w:rsidR="000E1F08" w:rsidRPr="00B246AA" w:rsidRDefault="0054235B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2,099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3412F9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C8ACF4" w14:textId="6FC49FD7" w:rsidR="000E1F08" w:rsidRPr="006B2D1A" w:rsidRDefault="0041278D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708</w:t>
            </w:r>
          </w:p>
        </w:tc>
      </w:tr>
      <w:tr w:rsidR="000E1F08" w:rsidRPr="006B2D1A" w14:paraId="69B4E565" w14:textId="77777777" w:rsidTr="00022F4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A45AF43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616D36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7A296" w14:textId="04F4D915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15129B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77B467" w14:textId="0153BFE1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3E50A311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8CA03D" w14:textId="20A26E4A" w:rsidR="000E1F08" w:rsidRPr="00B246AA" w:rsidRDefault="0054235B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C0E90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9F79250" w14:textId="5B5A9010" w:rsidR="000E1F08" w:rsidRPr="006B2D1A" w:rsidRDefault="0041278D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528</w:t>
            </w:r>
          </w:p>
        </w:tc>
      </w:tr>
      <w:tr w:rsidR="000E1F08" w:rsidRPr="006B2D1A" w14:paraId="50C159B0" w14:textId="77777777" w:rsidTr="00022F4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BD147D4" w14:textId="1623AA7D" w:rsidR="0015053D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B2D1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D7EB0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1E447" w14:textId="5A3416B3" w:rsidR="000E1F08" w:rsidRPr="00D70F85" w:rsidRDefault="000E1F08" w:rsidP="00E8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8F566D" w14:textId="77777777" w:rsidR="000E1F08" w:rsidRPr="00D70F85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F37D40" w14:textId="4038B2E7" w:rsidR="000E1F08" w:rsidRPr="00D70F85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3A18B839" w14:textId="77777777" w:rsidR="000E1F08" w:rsidRPr="00D70F85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60307B" w14:textId="126DC2D6" w:rsidR="000E1F08" w:rsidRPr="00B246AA" w:rsidRDefault="0054235B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0CD5A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42DA66" w14:textId="36B8EA19" w:rsidR="000E1F08" w:rsidRPr="006B2D1A" w:rsidDel="00CE63E9" w:rsidRDefault="0041278D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344</w:t>
            </w:r>
          </w:p>
        </w:tc>
      </w:tr>
      <w:tr w:rsidR="000E1F08" w:rsidRPr="006B2D1A" w14:paraId="1E0248D3" w14:textId="77777777" w:rsidTr="00022F4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9A9E97" w14:textId="77777777" w:rsidR="000E1F08" w:rsidRPr="003D06A3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06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3D0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พนักงานเมื่อเกษียณอายุ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C2BEAD" w14:textId="77777777" w:rsidR="000E1F08" w:rsidRPr="003D06A3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9D90C" w14:textId="0EF7C4AB" w:rsidR="000E1F08" w:rsidRPr="003D06A3" w:rsidRDefault="000E1F08" w:rsidP="002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A89846" w14:textId="77777777" w:rsidR="000E1F08" w:rsidRPr="003D06A3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E67319" w14:textId="1B57B642" w:rsidR="000E1F08" w:rsidRPr="003D06A3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7FDA4C5C" w14:textId="77777777" w:rsidR="000E1F08" w:rsidRPr="003D06A3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B07428" w14:textId="7334506D" w:rsidR="000E1F08" w:rsidRPr="003D06A3" w:rsidRDefault="003D06A3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D06A3">
              <w:rPr>
                <w:rFonts w:asciiTheme="majorBidi" w:eastAsia="Cordia New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6523C9" w14:textId="77777777" w:rsidR="000E1F08" w:rsidRPr="008E1C1D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31A963C" w14:textId="114627A9" w:rsidR="000E1F08" w:rsidRPr="006B2D1A" w:rsidRDefault="0041278D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235</w:t>
            </w:r>
          </w:p>
        </w:tc>
      </w:tr>
      <w:tr w:rsidR="000E1F08" w:rsidRPr="004A6782" w14:paraId="17FE8703" w14:textId="77777777" w:rsidTr="00022F41">
        <w:trPr>
          <w:trHeight w:val="3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8B09600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77658E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FAD1C" w14:textId="0EAAA0C3" w:rsidR="000E1F08" w:rsidRPr="006B2D1A" w:rsidRDefault="000E1F08" w:rsidP="00B2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20F1AC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E43FE9" w14:textId="52407A8F" w:rsidR="000E1F08" w:rsidRPr="006B2D1A" w:rsidRDefault="000E1F08" w:rsidP="00BF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2A747AD4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5198DECC" w14:textId="6660056D" w:rsidR="000E1F08" w:rsidRPr="006B2D1A" w:rsidRDefault="003D06A3" w:rsidP="00B2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22,650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81265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7AD6A82C" w14:textId="2717BBF1" w:rsidR="000E1F08" w:rsidRPr="00ED727C" w:rsidRDefault="0041278D" w:rsidP="00BF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14,660</w:t>
            </w:r>
          </w:p>
        </w:tc>
      </w:tr>
    </w:tbl>
    <w:p w14:paraId="606BA72B" w14:textId="77777777" w:rsidR="00BE29D7" w:rsidRPr="00C45BAD" w:rsidRDefault="00263326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>เงิน</w:t>
      </w:r>
      <w:r w:rsidR="00B114C1" w:rsidRPr="00C45BAD">
        <w:rPr>
          <w:b/>
          <w:bCs/>
          <w:u w:val="none"/>
          <w:cs/>
        </w:rPr>
        <w:t>สดและรายการเทียบเท่าเงินสด</w:t>
      </w:r>
    </w:p>
    <w:tbl>
      <w:tblPr>
        <w:tblW w:w="934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2"/>
        <w:gridCol w:w="1530"/>
        <w:gridCol w:w="236"/>
        <w:gridCol w:w="1564"/>
      </w:tblGrid>
      <w:tr w:rsidR="00717871" w:rsidRPr="007A3CD0" w14:paraId="22C28840" w14:textId="77777777" w:rsidTr="004E3B56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1CF9024D" w14:textId="77777777" w:rsidR="00AB4B0E" w:rsidRPr="007A3CD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A0A1C" w14:textId="77777777" w:rsidR="00AB4B0E" w:rsidRPr="007A3CD0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7A3CD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7A3CD0" w14:paraId="031788F1" w14:textId="77777777" w:rsidTr="004E3B56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1BF1BBF2" w14:textId="77777777" w:rsidR="005D434E" w:rsidRPr="007A3CD0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3EB56" w14:textId="6CFA7E3A" w:rsidR="005D434E" w:rsidRPr="007A3CD0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92366" w:rsidRPr="007A3CD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81377" w14:textId="77777777" w:rsidR="005D434E" w:rsidRPr="007A3CD0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F922C" w14:textId="4959B239" w:rsidR="005D434E" w:rsidRPr="007A3CD0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92366" w:rsidRPr="007A3CD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17871" w:rsidRPr="007A3CD0" w14:paraId="71D10438" w14:textId="77777777" w:rsidTr="004E3B56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38ED28B1" w14:textId="77777777" w:rsidR="00C536B5" w:rsidRPr="007A3CD0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double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EEF68" w14:textId="274D0479" w:rsidR="00C536B5" w:rsidRPr="007A3CD0" w:rsidRDefault="00FA2BC4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736935" w14:textId="77777777" w:rsidR="00C536B5" w:rsidRPr="007A3CD0" w:rsidRDefault="00C536B5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5097FCFB" w14:textId="77777777" w:rsidR="00C536B5" w:rsidRPr="007A3CD0" w:rsidRDefault="001804F6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A3CD0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20</w:t>
            </w:r>
          </w:p>
        </w:tc>
      </w:tr>
      <w:tr w:rsidR="00717871" w:rsidRPr="007A3CD0" w14:paraId="496B625C" w14:textId="77777777" w:rsidTr="004E3B56">
        <w:trPr>
          <w:trHeight w:val="405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7A9BCCC7" w14:textId="77777777" w:rsidR="00C536B5" w:rsidRPr="007A3CD0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BF8FC" w14:textId="0010AB2C" w:rsidR="00E8212E" w:rsidRPr="007A3CD0" w:rsidRDefault="00FA2BC4" w:rsidP="0026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200,104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5BBDC7" w14:textId="77777777" w:rsidR="00C536B5" w:rsidRPr="007A3CD0" w:rsidRDefault="00C536B5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5E8C5A27" w14:textId="77777777" w:rsidR="00C536B5" w:rsidRPr="007A3CD0" w:rsidRDefault="00592366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A3CD0">
              <w:rPr>
                <w:rFonts w:asciiTheme="majorBidi" w:eastAsia="Cordia New" w:hAnsiTheme="majorBidi" w:cstheme="majorBidi"/>
                <w:sz w:val="28"/>
                <w:szCs w:val="28"/>
              </w:rPr>
              <w:t>59</w:t>
            </w:r>
            <w:r w:rsidR="00C536B5" w:rsidRPr="007A3CD0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1804F6" w:rsidRPr="007A3CD0">
              <w:rPr>
                <w:rFonts w:asciiTheme="majorBidi" w:eastAsia="Cordia New" w:hAnsiTheme="majorBidi" w:cstheme="majorBidi"/>
                <w:sz w:val="28"/>
                <w:szCs w:val="28"/>
              </w:rPr>
              <w:t>470</w:t>
            </w:r>
          </w:p>
        </w:tc>
      </w:tr>
      <w:tr w:rsidR="00717871" w:rsidRPr="005067F3" w14:paraId="75D102A7" w14:textId="77777777" w:rsidTr="004E3B56">
        <w:trPr>
          <w:trHeight w:val="305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37A9353F" w14:textId="77777777" w:rsidR="00C536B5" w:rsidRPr="007A3CD0" w:rsidRDefault="00C536B5" w:rsidP="00F35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7A3C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6C72D9" w14:textId="01BFD674" w:rsidR="00C536B5" w:rsidRPr="007A3CD0" w:rsidRDefault="00FA2BC4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200,234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7EDB2D" w14:textId="77777777" w:rsidR="00C536B5" w:rsidRPr="007A3CD0" w:rsidRDefault="00C536B5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B405C" w14:textId="77777777" w:rsidR="00C536B5" w:rsidRPr="00DB65A3" w:rsidRDefault="00B91DE8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A3CD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59,490</w:t>
            </w:r>
          </w:p>
        </w:tc>
      </w:tr>
    </w:tbl>
    <w:p w14:paraId="5531E988" w14:textId="7150402B" w:rsidR="003915ED" w:rsidRDefault="009E0C88" w:rsidP="003915E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550657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550657">
        <w:rPr>
          <w:rFonts w:ascii="Angsana New" w:hAnsi="Angsana New"/>
          <w:spacing w:val="-2"/>
          <w:sz w:val="28"/>
          <w:szCs w:val="28"/>
        </w:rPr>
        <w:t xml:space="preserve">31 </w:t>
      </w:r>
      <w:r w:rsidRPr="00550657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55065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550657">
        <w:rPr>
          <w:rFonts w:ascii="Angsana New" w:hAnsi="Angsana New"/>
          <w:spacing w:val="-2"/>
          <w:sz w:val="28"/>
          <w:szCs w:val="28"/>
        </w:rPr>
        <w:t>2562</w:t>
      </w:r>
      <w:r w:rsidRPr="0055065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550657">
        <w:rPr>
          <w:rFonts w:ascii="Angsana New" w:hAnsi="Angsana New"/>
          <w:spacing w:val="-2"/>
          <w:sz w:val="28"/>
          <w:szCs w:val="28"/>
          <w:cs/>
        </w:rPr>
        <w:t>เงินฝาก</w:t>
      </w:r>
      <w:r w:rsidRPr="00550657">
        <w:rPr>
          <w:rFonts w:ascii="Angsana New" w:hAnsi="Angsana New" w:hint="cs"/>
          <w:spacing w:val="-2"/>
          <w:sz w:val="28"/>
          <w:szCs w:val="28"/>
          <w:cs/>
        </w:rPr>
        <w:t>ธนาคาร</w:t>
      </w:r>
      <w:r w:rsidR="003915ED">
        <w:rPr>
          <w:rFonts w:ascii="Angsana New" w:hAnsi="Angsana New" w:hint="cs"/>
          <w:spacing w:val="-2"/>
          <w:sz w:val="28"/>
          <w:szCs w:val="28"/>
          <w:cs/>
        </w:rPr>
        <w:t xml:space="preserve">จำนวนเงิน </w:t>
      </w:r>
      <w:r w:rsidR="003915ED">
        <w:rPr>
          <w:rFonts w:ascii="Angsana New" w:hAnsi="Angsana New"/>
          <w:spacing w:val="-2"/>
          <w:sz w:val="28"/>
          <w:szCs w:val="28"/>
        </w:rPr>
        <w:t>0.1</w:t>
      </w:r>
      <w:r w:rsidR="003915ED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</w:t>
      </w:r>
      <w:r w:rsidR="003915ED">
        <w:rPr>
          <w:rFonts w:ascii="Angsana New" w:hAnsi="Angsana New" w:hint="cs"/>
          <w:spacing w:val="-6"/>
          <w:sz w:val="28"/>
          <w:szCs w:val="28"/>
          <w:cs/>
        </w:rPr>
        <w:t>ได้ถูก</w:t>
      </w:r>
      <w:r w:rsidR="003915ED" w:rsidRPr="009946E2">
        <w:rPr>
          <w:rFonts w:ascii="Angsana New" w:hAnsi="Angsana New"/>
          <w:spacing w:val="-6"/>
          <w:sz w:val="28"/>
          <w:szCs w:val="28"/>
          <w:cs/>
        </w:rPr>
        <w:t>จำนำเป็นหลักทรัพย์ค้ำประกันวงเงินสินเชื่อกับธนาคาร</w:t>
      </w:r>
      <w:r w:rsidR="003915ED">
        <w:rPr>
          <w:rFonts w:ascii="Angsana New" w:hAnsi="Angsana New" w:hint="cs"/>
          <w:spacing w:val="-6"/>
          <w:sz w:val="28"/>
          <w:szCs w:val="28"/>
          <w:cs/>
        </w:rPr>
        <w:t>ในประเทศ</w:t>
      </w:r>
      <w:r w:rsidR="003915ED" w:rsidRPr="009946E2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3915ED" w:rsidRPr="009946E2">
        <w:rPr>
          <w:rFonts w:ascii="Angsana New" w:hAnsi="Angsana New"/>
          <w:spacing w:val="-6"/>
          <w:sz w:val="28"/>
          <w:szCs w:val="28"/>
          <w:cs/>
        </w:rPr>
        <w:t xml:space="preserve">ตามที่กล่าวไว้ในหมายเหตุ </w:t>
      </w:r>
      <w:r w:rsidR="003915ED">
        <w:rPr>
          <w:rFonts w:ascii="Angsana New" w:hAnsi="Angsana New"/>
          <w:spacing w:val="-6"/>
          <w:sz w:val="28"/>
          <w:szCs w:val="28"/>
        </w:rPr>
        <w:t>32</w:t>
      </w:r>
      <w:r w:rsidR="003915ED" w:rsidRPr="009946E2">
        <w:rPr>
          <w:rFonts w:ascii="Angsana New" w:hAnsi="Angsana New"/>
          <w:spacing w:val="-6"/>
          <w:sz w:val="28"/>
          <w:szCs w:val="28"/>
        </w:rPr>
        <w:t xml:space="preserve"> </w:t>
      </w:r>
      <w:r w:rsidR="003915ED" w:rsidRPr="009946E2">
        <w:rPr>
          <w:rFonts w:ascii="Angsana New" w:hAnsi="Angsana New" w:hint="cs"/>
          <w:spacing w:val="-6"/>
          <w:sz w:val="28"/>
          <w:szCs w:val="28"/>
          <w:cs/>
        </w:rPr>
        <w:t>ง)</w:t>
      </w:r>
    </w:p>
    <w:p w14:paraId="6E5FBCD2" w14:textId="791B0853" w:rsidR="00435055" w:rsidRPr="00C45BAD" w:rsidRDefault="00435055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เบี้ยประกันภัยค้างรับ </w:t>
      </w:r>
    </w:p>
    <w:p w14:paraId="69DBC3BD" w14:textId="233A47A6" w:rsidR="00435055" w:rsidRPr="002638F1" w:rsidRDefault="00571043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67C8D">
        <w:rPr>
          <w:rFonts w:ascii="Angsana New" w:hAnsi="Angsana New"/>
          <w:spacing w:val="2"/>
          <w:sz w:val="28"/>
          <w:szCs w:val="28"/>
          <w:cs/>
        </w:rPr>
        <w:t xml:space="preserve">การวิเคราะห์อายุเบี้ยประกันภัยค้างรับ </w:t>
      </w:r>
      <w:r w:rsidR="0083570B" w:rsidRPr="00567C8D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="00BD6745" w:rsidRPr="00567C8D">
        <w:rPr>
          <w:rFonts w:ascii="Angsana New" w:hAnsi="Angsana New"/>
          <w:spacing w:val="2"/>
          <w:sz w:val="28"/>
          <w:szCs w:val="28"/>
          <w:cs/>
        </w:rPr>
        <w:t>วันที่</w:t>
      </w:r>
      <w:r w:rsidR="005D434E" w:rsidRPr="00567C8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83570B" w:rsidRPr="00567C8D">
        <w:rPr>
          <w:rFonts w:ascii="Angsana New" w:hAnsi="Angsana New"/>
          <w:spacing w:val="2"/>
          <w:sz w:val="28"/>
          <w:szCs w:val="28"/>
        </w:rPr>
        <w:t xml:space="preserve">31 </w:t>
      </w:r>
      <w:r w:rsidR="0083570B" w:rsidRPr="00567C8D">
        <w:rPr>
          <w:rFonts w:ascii="Angsana New" w:hAnsi="Angsana New"/>
          <w:spacing w:val="2"/>
          <w:sz w:val="28"/>
          <w:szCs w:val="28"/>
          <w:cs/>
        </w:rPr>
        <w:t>ธันวาคม</w:t>
      </w:r>
      <w:r w:rsidR="00567C8D" w:rsidRPr="00567C8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567C8D" w:rsidRPr="00567C8D">
        <w:rPr>
          <w:rFonts w:ascii="Angsana New" w:hAnsi="Angsana New"/>
          <w:spacing w:val="2"/>
          <w:sz w:val="28"/>
          <w:szCs w:val="28"/>
        </w:rPr>
        <w:t xml:space="preserve">2562 </w:t>
      </w:r>
      <w:r w:rsidR="00567C8D" w:rsidRPr="00567C8D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="0083570B" w:rsidRPr="00567C8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C7625A" w:rsidRPr="00567C8D">
        <w:rPr>
          <w:rFonts w:ascii="Angsana New" w:hAnsi="Angsana New"/>
          <w:spacing w:val="2"/>
          <w:sz w:val="28"/>
          <w:szCs w:val="28"/>
        </w:rPr>
        <w:t>256</w:t>
      </w:r>
      <w:r w:rsidR="00C6545A" w:rsidRPr="00567C8D">
        <w:rPr>
          <w:rFonts w:ascii="Angsana New" w:hAnsi="Angsana New"/>
          <w:spacing w:val="2"/>
          <w:sz w:val="28"/>
          <w:szCs w:val="28"/>
        </w:rPr>
        <w:t>1</w:t>
      </w:r>
      <w:r w:rsidR="00C7625A" w:rsidRPr="00567C8D">
        <w:rPr>
          <w:rFonts w:ascii="Angsana New" w:hAnsi="Angsana New"/>
          <w:spacing w:val="2"/>
          <w:sz w:val="28"/>
          <w:szCs w:val="28"/>
        </w:rPr>
        <w:t xml:space="preserve"> </w:t>
      </w:r>
      <w:r w:rsidRPr="00567C8D">
        <w:rPr>
          <w:rFonts w:ascii="Angsana New" w:hAnsi="Angsana New"/>
          <w:spacing w:val="2"/>
          <w:sz w:val="28"/>
          <w:szCs w:val="28"/>
          <w:cs/>
        </w:rPr>
        <w:t>โดยจำแนกอายุตามเงินต้นที่ค้างชำระนับตั้งแต่</w:t>
      </w:r>
      <w:r w:rsidRPr="002638F1">
        <w:rPr>
          <w:rFonts w:ascii="Angsana New" w:hAnsi="Angsana New"/>
          <w:sz w:val="28"/>
          <w:szCs w:val="28"/>
          <w:cs/>
        </w:rPr>
        <w:t>วันครบกำหนดชำระตามกฎหมายว่าด้วยการเก็บเบี้ยประกันภัย มีดังนี้</w:t>
      </w:r>
    </w:p>
    <w:tbl>
      <w:tblPr>
        <w:tblW w:w="932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030"/>
        <w:gridCol w:w="1527"/>
        <w:gridCol w:w="253"/>
        <w:gridCol w:w="1514"/>
      </w:tblGrid>
      <w:tr w:rsidR="00717871" w:rsidRPr="002638F1" w14:paraId="421FC9ED" w14:textId="77777777" w:rsidTr="008654B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EF128D1" w14:textId="77777777" w:rsidR="00A92F76" w:rsidRPr="002638F1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right w:val="nil"/>
            </w:tcBorders>
          </w:tcPr>
          <w:p w14:paraId="74B796C4" w14:textId="77777777" w:rsidR="00A92F76" w:rsidRPr="002638F1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92F76"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2638F1" w14:paraId="5EE9405D" w14:textId="77777777" w:rsidTr="008654B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8925227" w14:textId="77777777" w:rsidR="0055171F" w:rsidRPr="002638F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00667FD5" w14:textId="0DDB677A" w:rsidR="0055171F" w:rsidRPr="002638F1" w:rsidRDefault="0096735A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</w:tcPr>
          <w:p w14:paraId="7742C3CD" w14:textId="77777777" w:rsidR="0055171F" w:rsidRPr="002638F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</w:tcPr>
          <w:p w14:paraId="575E7CDE" w14:textId="351D6154" w:rsidR="0055171F" w:rsidRPr="002638F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545A" w:rsidRPr="002638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F2EAF" w:rsidRPr="002638F1" w14:paraId="2906677C" w14:textId="77777777" w:rsidTr="008654B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5572952" w14:textId="77777777" w:rsidR="003F2EAF" w:rsidRPr="002638F1" w:rsidRDefault="003F2EAF" w:rsidP="0086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8FA17" w14:textId="190D84CF" w:rsidR="003F2EAF" w:rsidRPr="002638F1" w:rsidRDefault="00A100FE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52,160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DFF333F" w14:textId="77777777" w:rsidR="003F2EAF" w:rsidRPr="002638F1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425DF17F" w14:textId="77777777" w:rsidR="003F2EAF" w:rsidRPr="002638F1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eastAsia="Cordia New" w:hAnsiTheme="majorBidi" w:cstheme="majorBidi"/>
                <w:sz w:val="28"/>
                <w:szCs w:val="28"/>
              </w:rPr>
              <w:t>40,930</w:t>
            </w:r>
          </w:p>
        </w:tc>
      </w:tr>
      <w:tr w:rsidR="00FA4FF0" w:rsidRPr="002638F1" w14:paraId="201091B3" w14:textId="77777777" w:rsidTr="008654B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5BCCB6C" w14:textId="77777777" w:rsidR="00FA4FF0" w:rsidRPr="002638F1" w:rsidRDefault="00FA4FF0" w:rsidP="0086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4E418" w14:textId="2DFE15AE" w:rsidR="00FA4FF0" w:rsidRPr="002638F1" w:rsidRDefault="00A100FE" w:rsidP="00FA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17,865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03F6249" w14:textId="77777777" w:rsidR="00FA4FF0" w:rsidRPr="002638F1" w:rsidRDefault="00FA4FF0" w:rsidP="00FA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6AAA3DC5" w14:textId="77777777" w:rsidR="00FA4FF0" w:rsidRPr="002638F1" w:rsidRDefault="00FA4FF0" w:rsidP="00FA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eastAsia="Cordia New" w:hAnsiTheme="majorBidi" w:cstheme="majorBidi"/>
                <w:sz w:val="28"/>
                <w:szCs w:val="28"/>
              </w:rPr>
              <w:t>5,513</w:t>
            </w:r>
          </w:p>
        </w:tc>
      </w:tr>
      <w:tr w:rsidR="00FA4FF0" w:rsidRPr="002638F1" w14:paraId="610F05AF" w14:textId="77777777" w:rsidTr="008654B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6B23F6B" w14:textId="21ECA504" w:rsidR="00FA4FF0" w:rsidRPr="002638F1" w:rsidRDefault="00FA4FF0" w:rsidP="003C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C66A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- 60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7B8F8" w14:textId="62B0EEC1" w:rsidR="00FA4FF0" w:rsidRPr="002638F1" w:rsidRDefault="00A100FE" w:rsidP="00FA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7,579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7BFFEC6" w14:textId="77777777" w:rsidR="00FA4FF0" w:rsidRPr="002638F1" w:rsidRDefault="00FA4FF0" w:rsidP="00FA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2B9DD55C" w14:textId="77777777" w:rsidR="00FA4FF0" w:rsidRPr="002638F1" w:rsidRDefault="00FA4FF0" w:rsidP="00FA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eastAsia="Cordia New" w:hAnsiTheme="majorBidi" w:cstheme="majorBidi"/>
                <w:sz w:val="28"/>
                <w:szCs w:val="28"/>
              </w:rPr>
              <w:t>9,748</w:t>
            </w:r>
          </w:p>
        </w:tc>
      </w:tr>
      <w:tr w:rsidR="00FA4FF0" w:rsidRPr="002638F1" w14:paraId="07851242" w14:textId="77777777" w:rsidTr="008654B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859ED8F" w14:textId="60389399" w:rsidR="00FA4FF0" w:rsidRPr="002638F1" w:rsidRDefault="00FA4FF0" w:rsidP="0086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 w:rsidR="003C66AF">
              <w:rPr>
                <w:rFonts w:asciiTheme="majorBidi" w:hAnsiTheme="majorBidi" w:cstheme="majorBidi"/>
                <w:sz w:val="28"/>
                <w:szCs w:val="28"/>
              </w:rPr>
              <w:t xml:space="preserve"> 61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- 90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B3867" w14:textId="35093776" w:rsidR="00FA4FF0" w:rsidRPr="002638F1" w:rsidRDefault="00A100FE" w:rsidP="00FA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2,568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CAF9CC3" w14:textId="77777777" w:rsidR="00FA4FF0" w:rsidRPr="002638F1" w:rsidRDefault="00FA4FF0" w:rsidP="00FA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581DBA68" w14:textId="77777777" w:rsidR="00FA4FF0" w:rsidRPr="002638F1" w:rsidRDefault="00FA4FF0" w:rsidP="00FA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eastAsia="Cordia New" w:hAnsiTheme="majorBidi" w:cstheme="majorBidi"/>
                <w:sz w:val="28"/>
                <w:szCs w:val="28"/>
              </w:rPr>
              <w:t>3,540</w:t>
            </w:r>
          </w:p>
        </w:tc>
      </w:tr>
      <w:tr w:rsidR="00FA4FF0" w:rsidRPr="002638F1" w14:paraId="426F3E6F" w14:textId="77777777" w:rsidTr="008654B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71A25BA" w14:textId="49755EE8" w:rsidR="00FA4FF0" w:rsidRPr="002638F1" w:rsidRDefault="00FA4FF0" w:rsidP="0086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 w:rsidR="003C66AF">
              <w:rPr>
                <w:rFonts w:asciiTheme="majorBidi" w:hAnsiTheme="majorBidi" w:cstheme="majorBidi"/>
                <w:sz w:val="28"/>
                <w:szCs w:val="28"/>
              </w:rPr>
              <w:t xml:space="preserve"> 91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60970" w14:textId="6366D9BD" w:rsidR="00FA4FF0" w:rsidRPr="002638F1" w:rsidRDefault="00A100FE" w:rsidP="00FA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10,915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08B9" w14:textId="77777777" w:rsidR="00FA4FF0" w:rsidRPr="002638F1" w:rsidRDefault="00FA4FF0" w:rsidP="00FA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726C5E6C" w14:textId="77777777" w:rsidR="00FA4FF0" w:rsidRPr="002638F1" w:rsidRDefault="00FA4FF0" w:rsidP="00FA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eastAsia="Cordia New" w:hAnsiTheme="majorBidi" w:cstheme="majorBidi"/>
                <w:sz w:val="28"/>
                <w:szCs w:val="28"/>
              </w:rPr>
              <w:t>66,786</w:t>
            </w:r>
          </w:p>
        </w:tc>
      </w:tr>
      <w:tr w:rsidR="00FA4FF0" w:rsidRPr="002638F1" w14:paraId="50AA116A" w14:textId="77777777" w:rsidTr="008654B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0BB0310" w14:textId="77777777" w:rsidR="00FA4FF0" w:rsidRPr="002638F1" w:rsidRDefault="00FA4FF0" w:rsidP="0086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15560" w14:textId="3AB52ABE" w:rsidR="00FA4FF0" w:rsidRPr="002638F1" w:rsidRDefault="00A100FE" w:rsidP="00FA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194,758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388A" w14:textId="77777777" w:rsidR="00FA4FF0" w:rsidRPr="002638F1" w:rsidRDefault="00FA4FF0" w:rsidP="00FA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1BB6D8DB" w14:textId="77777777" w:rsidR="00FA4FF0" w:rsidRPr="002638F1" w:rsidRDefault="00FA4FF0" w:rsidP="00FA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eastAsia="Cordia New" w:hAnsiTheme="majorBidi" w:cstheme="majorBidi"/>
                <w:sz w:val="28"/>
                <w:szCs w:val="28"/>
              </w:rPr>
              <w:t>199,099</w:t>
            </w:r>
          </w:p>
        </w:tc>
      </w:tr>
      <w:tr w:rsidR="00FA4FF0" w:rsidRPr="002638F1" w14:paraId="1252E8E4" w14:textId="77777777" w:rsidTr="008654B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76AF0C4" w14:textId="77777777" w:rsidR="00FA4FF0" w:rsidRPr="002638F1" w:rsidRDefault="00FA4FF0" w:rsidP="0086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36033" w14:textId="15E2076A" w:rsidR="00FA4FF0" w:rsidRPr="002638F1" w:rsidRDefault="00A100FE" w:rsidP="00FA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285,845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2AE6BEE" w14:textId="77777777" w:rsidR="00FA4FF0" w:rsidRPr="002638F1" w:rsidRDefault="00FA4FF0" w:rsidP="00FA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</w:tcPr>
          <w:p w14:paraId="686F5669" w14:textId="77777777" w:rsidR="00FA4FF0" w:rsidRPr="002638F1" w:rsidRDefault="00FA4FF0" w:rsidP="00FA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eastAsia="Cordia New" w:hAnsiTheme="majorBidi" w:cstheme="majorBidi"/>
                <w:sz w:val="28"/>
                <w:szCs w:val="28"/>
              </w:rPr>
              <w:t>325,616</w:t>
            </w:r>
          </w:p>
        </w:tc>
      </w:tr>
      <w:tr w:rsidR="00FA4FF0" w:rsidRPr="002638F1" w14:paraId="20723033" w14:textId="77777777" w:rsidTr="008654B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1BD3824" w14:textId="77777777" w:rsidR="00FA4FF0" w:rsidRPr="008654BA" w:rsidRDefault="00FA4FF0" w:rsidP="0086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0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F713B" w14:textId="605ACB8B" w:rsidR="00FA4FF0" w:rsidRPr="002638F1" w:rsidRDefault="00A100FE" w:rsidP="00C45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(199,158)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847A819" w14:textId="77777777" w:rsidR="00FA4FF0" w:rsidRPr="002638F1" w:rsidRDefault="00FA4FF0" w:rsidP="00FA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40087B62" w14:textId="77777777" w:rsidR="00FA4FF0" w:rsidRPr="002638F1" w:rsidRDefault="00FA4FF0" w:rsidP="00FA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eastAsia="Cordia New" w:hAnsiTheme="majorBidi" w:cstheme="majorBidi"/>
                <w:sz w:val="28"/>
                <w:szCs w:val="28"/>
              </w:rPr>
              <w:t>(199,099)</w:t>
            </w:r>
          </w:p>
        </w:tc>
      </w:tr>
      <w:tr w:rsidR="00FA4FF0" w:rsidRPr="002638F1" w14:paraId="3A6A71E9" w14:textId="77777777" w:rsidTr="008654B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7AFE6F3" w14:textId="77777777" w:rsidR="00FA4FF0" w:rsidRPr="008654BA" w:rsidRDefault="00FA4FF0" w:rsidP="0086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4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3BCAA0" w14:textId="01083CD7" w:rsidR="00FA4FF0" w:rsidRPr="00FA4FF0" w:rsidRDefault="00A100FE" w:rsidP="00C45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86,687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AD92781" w14:textId="77777777" w:rsidR="00FA4FF0" w:rsidRPr="002638F1" w:rsidRDefault="00FA4FF0" w:rsidP="00FA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bottom w:val="double" w:sz="4" w:space="0" w:color="auto"/>
              <w:right w:val="nil"/>
            </w:tcBorders>
          </w:tcPr>
          <w:p w14:paraId="17CD4F5D" w14:textId="77777777" w:rsidR="00FA4FF0" w:rsidRPr="002638F1" w:rsidRDefault="00FA4FF0" w:rsidP="00FA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2638F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126,517</w:t>
            </w:r>
          </w:p>
        </w:tc>
      </w:tr>
    </w:tbl>
    <w:p w14:paraId="59D30AC5" w14:textId="77777777" w:rsidR="001A52F6" w:rsidRDefault="001A52F6" w:rsidP="00C117E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37D6022" w14:textId="29441FD5" w:rsidR="004E081A" w:rsidRDefault="00207EAF" w:rsidP="00C117E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638F1">
        <w:rPr>
          <w:rFonts w:ascii="Angsana New" w:hAnsi="Angsana New"/>
          <w:sz w:val="28"/>
          <w:szCs w:val="28"/>
          <w:cs/>
        </w:rPr>
        <w:t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บริษัทได้กำหนดหลักเกณฑ์การติดตามหนี้ให้เป็นไปตาม</w:t>
      </w:r>
      <w:r w:rsidRPr="002638F1">
        <w:rPr>
          <w:rFonts w:ascii="Angsana New" w:hAnsi="Angsana New"/>
          <w:spacing w:val="8"/>
          <w:sz w:val="28"/>
          <w:szCs w:val="28"/>
          <w:cs/>
        </w:rPr>
        <w:t xml:space="preserve">กฎหมายว่าด้วยการเก็บเบี้ยประกันภัย </w:t>
      </w:r>
      <w:r w:rsidR="00A0556B" w:rsidRPr="002638F1">
        <w:rPr>
          <w:rFonts w:ascii="Angsana New" w:hAnsi="Angsana New"/>
          <w:spacing w:val="8"/>
          <w:sz w:val="28"/>
          <w:szCs w:val="28"/>
          <w:cs/>
        </w:rPr>
        <w:t xml:space="preserve">เบี้ยประกันภัยค้างรับจากตัวแทนและนายหน้าประกันภัยรายใหญ่จำนวน </w:t>
      </w:r>
      <w:r w:rsidR="00A0556B" w:rsidRPr="002638F1">
        <w:rPr>
          <w:rFonts w:ascii="Angsana New" w:hAnsi="Angsana New"/>
          <w:spacing w:val="8"/>
          <w:sz w:val="28"/>
          <w:szCs w:val="28"/>
        </w:rPr>
        <w:t xml:space="preserve">5 </w:t>
      </w:r>
      <w:r w:rsidR="00A0556B" w:rsidRPr="002638F1">
        <w:rPr>
          <w:rFonts w:ascii="Angsana New" w:hAnsi="Angsana New"/>
          <w:spacing w:val="8"/>
          <w:sz w:val="28"/>
          <w:szCs w:val="28"/>
          <w:cs/>
        </w:rPr>
        <w:t xml:space="preserve">ราย </w:t>
      </w:r>
      <w:r w:rsidR="00A0556B" w:rsidRPr="002638F1">
        <w:rPr>
          <w:rFonts w:ascii="Angsana New" w:hAnsi="Angsana New"/>
          <w:spacing w:val="4"/>
          <w:sz w:val="28"/>
          <w:szCs w:val="28"/>
          <w:cs/>
        </w:rPr>
        <w:t xml:space="preserve">ณ </w:t>
      </w:r>
      <w:r w:rsidR="0055171F" w:rsidRPr="002638F1">
        <w:rPr>
          <w:rFonts w:ascii="Angsana New" w:hAnsi="Angsana New"/>
          <w:spacing w:val="4"/>
          <w:sz w:val="28"/>
          <w:szCs w:val="28"/>
          <w:cs/>
        </w:rPr>
        <w:t xml:space="preserve">วันที่ </w:t>
      </w:r>
      <w:r w:rsidR="0055171F" w:rsidRPr="002638F1">
        <w:rPr>
          <w:rFonts w:ascii="Angsana New" w:hAnsi="Angsana New"/>
          <w:spacing w:val="4"/>
          <w:sz w:val="28"/>
          <w:szCs w:val="28"/>
        </w:rPr>
        <w:t>31</w:t>
      </w:r>
      <w:r w:rsidR="00CA28FA" w:rsidRPr="002638F1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A0556B" w:rsidRPr="002638F1">
        <w:rPr>
          <w:rFonts w:ascii="Angsana New" w:hAnsi="Angsana New"/>
          <w:spacing w:val="4"/>
          <w:sz w:val="28"/>
          <w:szCs w:val="28"/>
          <w:cs/>
        </w:rPr>
        <w:t>ธันวาคม</w:t>
      </w:r>
      <w:r w:rsidR="00D52A62">
        <w:rPr>
          <w:rFonts w:ascii="Angsana New" w:hAnsi="Angsana New"/>
          <w:spacing w:val="4"/>
          <w:sz w:val="28"/>
          <w:szCs w:val="28"/>
        </w:rPr>
        <w:t xml:space="preserve"> 2562 </w:t>
      </w:r>
      <w:r w:rsidR="00D52A62">
        <w:rPr>
          <w:rFonts w:ascii="Angsana New" w:hAnsi="Angsana New" w:hint="cs"/>
          <w:spacing w:val="4"/>
          <w:sz w:val="28"/>
          <w:szCs w:val="28"/>
          <w:cs/>
        </w:rPr>
        <w:t>และ</w:t>
      </w:r>
      <w:r w:rsidR="00A0556B" w:rsidRPr="002638F1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A0556B" w:rsidRPr="002638F1">
        <w:rPr>
          <w:rFonts w:ascii="Angsana New" w:hAnsi="Angsana New"/>
          <w:spacing w:val="4"/>
          <w:sz w:val="28"/>
          <w:szCs w:val="28"/>
        </w:rPr>
        <w:t>256</w:t>
      </w:r>
      <w:r w:rsidR="00177211" w:rsidRPr="002638F1">
        <w:rPr>
          <w:rFonts w:ascii="Angsana New" w:hAnsi="Angsana New"/>
          <w:spacing w:val="4"/>
          <w:sz w:val="28"/>
          <w:szCs w:val="28"/>
        </w:rPr>
        <w:t>1</w:t>
      </w:r>
      <w:r w:rsidR="00A0556B" w:rsidRPr="002638F1">
        <w:rPr>
          <w:rFonts w:ascii="Angsana New" w:hAnsi="Angsana New"/>
          <w:spacing w:val="4"/>
          <w:sz w:val="28"/>
          <w:szCs w:val="28"/>
        </w:rPr>
        <w:t xml:space="preserve"> </w:t>
      </w:r>
      <w:r w:rsidR="003F2EAF" w:rsidRPr="002638F1">
        <w:rPr>
          <w:rFonts w:ascii="Angsana New" w:hAnsi="Angsana New"/>
          <w:spacing w:val="4"/>
          <w:sz w:val="28"/>
          <w:szCs w:val="28"/>
          <w:cs/>
        </w:rPr>
        <w:t>มีจำนวนเงินรวม</w:t>
      </w:r>
      <w:r w:rsidR="00094C7D" w:rsidRPr="002638F1">
        <w:rPr>
          <w:rFonts w:ascii="Angsana New" w:hAnsi="Angsana New"/>
          <w:spacing w:val="4"/>
          <w:sz w:val="28"/>
          <w:szCs w:val="28"/>
        </w:rPr>
        <w:t xml:space="preserve"> </w:t>
      </w:r>
      <w:bookmarkStart w:id="3" w:name="_Hlk23500878"/>
      <w:r w:rsidR="00FA4FF0">
        <w:rPr>
          <w:rFonts w:ascii="Angsana New" w:hAnsi="Angsana New"/>
          <w:spacing w:val="4"/>
          <w:sz w:val="28"/>
          <w:szCs w:val="28"/>
        </w:rPr>
        <w:t>24</w:t>
      </w:r>
      <w:r w:rsidR="00A100FE">
        <w:rPr>
          <w:rFonts w:ascii="Angsana New" w:hAnsi="Angsana New"/>
          <w:spacing w:val="4"/>
          <w:sz w:val="28"/>
          <w:szCs w:val="28"/>
        </w:rPr>
        <w:t>0.2</w:t>
      </w:r>
      <w:r w:rsidR="00A0556B" w:rsidRPr="002638F1">
        <w:rPr>
          <w:rFonts w:ascii="Angsana New" w:hAnsi="Angsana New"/>
          <w:spacing w:val="4"/>
          <w:sz w:val="28"/>
          <w:szCs w:val="28"/>
          <w:cs/>
        </w:rPr>
        <w:t xml:space="preserve"> </w:t>
      </w:r>
      <w:bookmarkEnd w:id="3"/>
      <w:r w:rsidR="00A0556B" w:rsidRPr="002638F1">
        <w:rPr>
          <w:rFonts w:ascii="Angsana New" w:hAnsi="Angsana New"/>
          <w:spacing w:val="4"/>
          <w:sz w:val="28"/>
          <w:szCs w:val="28"/>
          <w:cs/>
        </w:rPr>
        <w:t xml:space="preserve">ล้านบาท และ </w:t>
      </w:r>
      <w:r w:rsidR="00D52A62">
        <w:rPr>
          <w:rFonts w:ascii="Angsana New" w:hAnsi="Angsana New"/>
          <w:spacing w:val="4"/>
          <w:sz w:val="28"/>
          <w:szCs w:val="28"/>
        </w:rPr>
        <w:t>215.8</w:t>
      </w:r>
      <w:r w:rsidR="0055171F" w:rsidRPr="002638F1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A0556B" w:rsidRPr="002638F1">
        <w:rPr>
          <w:rFonts w:ascii="Angsana New" w:hAnsi="Angsana New"/>
          <w:spacing w:val="4"/>
          <w:sz w:val="28"/>
          <w:szCs w:val="28"/>
          <w:cs/>
        </w:rPr>
        <w:t>ล้านบาท ตามลำดับ</w:t>
      </w:r>
      <w:r w:rsidR="00A0556B" w:rsidRPr="002638F1">
        <w:rPr>
          <w:rFonts w:ascii="Angsana New" w:hAnsi="Angsana New"/>
          <w:spacing w:val="8"/>
          <w:sz w:val="28"/>
          <w:szCs w:val="28"/>
          <w:cs/>
        </w:rPr>
        <w:t xml:space="preserve"> </w:t>
      </w:r>
      <w:r w:rsidR="00383C78" w:rsidRPr="006F7FE6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3E0657" w:rsidRPr="006F7FE6">
        <w:rPr>
          <w:rFonts w:ascii="Angsana New" w:hAnsi="Angsana New"/>
          <w:spacing w:val="-4"/>
          <w:sz w:val="28"/>
          <w:szCs w:val="28"/>
          <w:cs/>
        </w:rPr>
        <w:t>หนี้ที่เกิ</w:t>
      </w:r>
      <w:r w:rsidR="003E0657" w:rsidRPr="006F7FE6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6F7FE6">
        <w:rPr>
          <w:rFonts w:ascii="Angsana New" w:hAnsi="Angsana New"/>
          <w:spacing w:val="-4"/>
          <w:sz w:val="28"/>
          <w:szCs w:val="28"/>
          <w:cs/>
        </w:rPr>
        <w:t>กว่ากำหนดรับชำระ บริษัทได้ดำเนินการตามกฎหมายกับตัวแทนและนายหน้า</w:t>
      </w:r>
      <w:r w:rsidR="00F40BF0" w:rsidRPr="006F7FE6">
        <w:rPr>
          <w:rFonts w:ascii="Angsana New" w:hAnsi="Angsana New" w:hint="cs"/>
          <w:spacing w:val="-4"/>
          <w:sz w:val="28"/>
          <w:szCs w:val="28"/>
          <w:cs/>
        </w:rPr>
        <w:t>ตามนโยบายของบริษัท</w:t>
      </w:r>
      <w:r w:rsidRPr="006F7FE6">
        <w:rPr>
          <w:rFonts w:ascii="Angsana New" w:hAnsi="Angsana New"/>
          <w:spacing w:val="-4"/>
          <w:sz w:val="28"/>
          <w:szCs w:val="28"/>
          <w:cs/>
        </w:rPr>
        <w:t xml:space="preserve">เป็นกรณีไป </w:t>
      </w:r>
      <w:r w:rsidRPr="001A2480">
        <w:rPr>
          <w:rFonts w:ascii="Angsana New" w:hAnsi="Angsana New"/>
          <w:sz w:val="28"/>
          <w:szCs w:val="28"/>
          <w:cs/>
        </w:rPr>
        <w:t>ณ</w:t>
      </w:r>
      <w:r w:rsidR="00050DF4" w:rsidRPr="001A2480">
        <w:rPr>
          <w:rFonts w:ascii="Angsana New" w:hAnsi="Angsana New"/>
          <w:sz w:val="28"/>
          <w:szCs w:val="28"/>
          <w:cs/>
        </w:rPr>
        <w:t xml:space="preserve"> </w:t>
      </w:r>
      <w:r w:rsidR="00D52A62" w:rsidRPr="00D52A62">
        <w:rPr>
          <w:rFonts w:ascii="Angsana New" w:hAnsi="Angsana New"/>
          <w:sz w:val="28"/>
          <w:szCs w:val="28"/>
          <w:cs/>
        </w:rPr>
        <w:t xml:space="preserve">วันที่ </w:t>
      </w:r>
      <w:r w:rsidR="00D52A62">
        <w:rPr>
          <w:rFonts w:ascii="Angsana New" w:hAnsi="Angsana New"/>
          <w:sz w:val="28"/>
          <w:szCs w:val="28"/>
        </w:rPr>
        <w:t>31</w:t>
      </w:r>
      <w:r w:rsidR="00D52A62" w:rsidRPr="00D52A62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52A62">
        <w:rPr>
          <w:rFonts w:ascii="Angsana New" w:hAnsi="Angsana New"/>
          <w:sz w:val="28"/>
          <w:szCs w:val="28"/>
        </w:rPr>
        <w:t>2562</w:t>
      </w:r>
      <w:r w:rsidR="00D52A62" w:rsidRPr="00D52A62">
        <w:rPr>
          <w:rFonts w:ascii="Angsana New" w:hAnsi="Angsana New"/>
          <w:sz w:val="28"/>
          <w:szCs w:val="28"/>
          <w:cs/>
        </w:rPr>
        <w:t xml:space="preserve"> และ </w:t>
      </w:r>
      <w:r w:rsidR="00D52A62">
        <w:rPr>
          <w:rFonts w:ascii="Angsana New" w:hAnsi="Angsana New"/>
          <w:sz w:val="28"/>
          <w:szCs w:val="28"/>
        </w:rPr>
        <w:t>2561</w:t>
      </w:r>
      <w:r w:rsidR="0055171F" w:rsidRPr="001A2480">
        <w:rPr>
          <w:rFonts w:ascii="Angsana New" w:hAnsi="Angsana New"/>
          <w:sz w:val="28"/>
          <w:szCs w:val="28"/>
        </w:rPr>
        <w:t xml:space="preserve"> </w:t>
      </w:r>
      <w:r w:rsidRPr="001A2480">
        <w:rPr>
          <w:rFonts w:ascii="Angsana New" w:hAnsi="Angsana New"/>
          <w:sz w:val="28"/>
          <w:szCs w:val="28"/>
          <w:cs/>
        </w:rPr>
        <w:t xml:space="preserve">บริษัทตั้งค่าเผื่อหนี้สงสัยจะสูญจำนวนเงินรวม </w:t>
      </w:r>
      <w:r w:rsidR="00A100FE">
        <w:rPr>
          <w:rFonts w:ascii="Angsana New" w:hAnsi="Angsana New"/>
          <w:sz w:val="28"/>
          <w:szCs w:val="28"/>
        </w:rPr>
        <w:t>199.2</w:t>
      </w:r>
      <w:r w:rsidR="001E36A4" w:rsidRPr="001A2480">
        <w:rPr>
          <w:rFonts w:ascii="Angsana New" w:hAnsi="Angsana New"/>
          <w:sz w:val="28"/>
          <w:szCs w:val="28"/>
        </w:rPr>
        <w:t xml:space="preserve"> </w:t>
      </w:r>
      <w:r w:rsidRPr="001A2480">
        <w:rPr>
          <w:rFonts w:ascii="Angsana New" w:hAnsi="Angsana New"/>
          <w:sz w:val="28"/>
          <w:szCs w:val="28"/>
          <w:cs/>
        </w:rPr>
        <w:t>ล้านบาท</w:t>
      </w:r>
      <w:r w:rsidR="00FB710E" w:rsidRPr="001A2480">
        <w:rPr>
          <w:rFonts w:ascii="Angsana New" w:hAnsi="Angsana New"/>
          <w:sz w:val="28"/>
          <w:szCs w:val="28"/>
        </w:rPr>
        <w:t xml:space="preserve"> </w:t>
      </w:r>
      <w:r w:rsidR="00FB710E" w:rsidRPr="001A2480">
        <w:rPr>
          <w:rFonts w:ascii="Angsana New" w:hAnsi="Angsana New" w:hint="cs"/>
          <w:sz w:val="28"/>
          <w:szCs w:val="28"/>
          <w:cs/>
        </w:rPr>
        <w:t xml:space="preserve">และ </w:t>
      </w:r>
      <w:r w:rsidR="00FA4FF0">
        <w:rPr>
          <w:rFonts w:ascii="Angsana New" w:hAnsi="Angsana New"/>
          <w:sz w:val="28"/>
          <w:szCs w:val="28"/>
        </w:rPr>
        <w:t>199.1</w:t>
      </w:r>
      <w:r w:rsidR="002917D3" w:rsidRPr="001A2480">
        <w:rPr>
          <w:rFonts w:ascii="Angsana New" w:hAnsi="Angsana New"/>
          <w:sz w:val="28"/>
          <w:szCs w:val="28"/>
        </w:rPr>
        <w:t xml:space="preserve"> </w:t>
      </w:r>
      <w:r w:rsidR="002917D3" w:rsidRPr="001A2480">
        <w:rPr>
          <w:rFonts w:ascii="Angsana New" w:hAnsi="Angsana New" w:hint="cs"/>
          <w:sz w:val="28"/>
          <w:szCs w:val="28"/>
          <w:cs/>
        </w:rPr>
        <w:t>ล้านบาท</w:t>
      </w:r>
      <w:r w:rsidR="00FB710E" w:rsidRPr="002917D3">
        <w:rPr>
          <w:rFonts w:ascii="Angsana New" w:hAnsi="Angsana New" w:hint="cs"/>
          <w:spacing w:val="-6"/>
          <w:sz w:val="28"/>
          <w:szCs w:val="28"/>
          <w:cs/>
        </w:rPr>
        <w:t xml:space="preserve"> ตามลำดับ</w:t>
      </w:r>
      <w:r w:rsidRPr="002917D3">
        <w:rPr>
          <w:rFonts w:ascii="Angsana New" w:hAnsi="Angsana New"/>
          <w:spacing w:val="-6"/>
          <w:sz w:val="28"/>
          <w:szCs w:val="28"/>
          <w:cs/>
        </w:rPr>
        <w:t xml:space="preserve"> ฝ่ายบริหาร</w:t>
      </w:r>
      <w:r w:rsidRPr="002638F1">
        <w:rPr>
          <w:rFonts w:ascii="Angsana New" w:hAnsi="Angsana New"/>
          <w:sz w:val="28"/>
          <w:szCs w:val="28"/>
          <w:cs/>
        </w:rPr>
        <w:t>ของ</w:t>
      </w:r>
      <w:r w:rsidR="004E64C6" w:rsidRPr="002638F1">
        <w:rPr>
          <w:rFonts w:ascii="Angsana New" w:hAnsi="Angsana New"/>
          <w:sz w:val="28"/>
          <w:szCs w:val="28"/>
          <w:cs/>
        </w:rPr>
        <w:t>บริษัท</w:t>
      </w:r>
      <w:r w:rsidRPr="002638F1">
        <w:rPr>
          <w:rFonts w:ascii="Angsana New" w:hAnsi="Angsana New"/>
          <w:sz w:val="28"/>
          <w:szCs w:val="28"/>
          <w:cs/>
        </w:rPr>
        <w:t>เชื่อว่าค่าเผื่อหนี้สงสัยจะสูญจำนวนดังกล่าวเพียงพอต่อผลเสียหายที่อาจเกิดขึ้นจากการเรียกเก็บเงินจากลูกหนี้ไม่ได้</w:t>
      </w:r>
    </w:p>
    <w:p w14:paraId="03602E88" w14:textId="77777777" w:rsidR="00B8760F" w:rsidRPr="00C45BAD" w:rsidRDefault="00B8760F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สินทรัพย์จากการประกันภัยต่อ </w:t>
      </w:r>
    </w:p>
    <w:tbl>
      <w:tblPr>
        <w:tblW w:w="945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0"/>
        <w:gridCol w:w="1530"/>
        <w:gridCol w:w="270"/>
        <w:gridCol w:w="1440"/>
      </w:tblGrid>
      <w:tr w:rsidR="00717871" w:rsidRPr="001F3F4C" w14:paraId="5FED9095" w14:textId="77777777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BE5C7F6" w14:textId="77777777" w:rsidR="00B8760F" w:rsidRPr="001F3F4C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4F6D1" w14:textId="77777777" w:rsidR="00B8760F" w:rsidRPr="001F3F4C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B8760F" w:rsidRPr="001F3F4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1F3F4C" w14:paraId="410237F2" w14:textId="77777777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7D08A1B" w14:textId="77777777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F0FD0" w14:textId="338E70B0" w:rsidR="0055171F" w:rsidRPr="001F3F4C" w:rsidRDefault="00D52A62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1E8EE2" w14:textId="77777777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C324A" w14:textId="7CB71C5C" w:rsidR="0055171F" w:rsidRPr="001F3F4C" w:rsidRDefault="00D52A62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717871" w:rsidRPr="001F3F4C" w14:paraId="067C3B9B" w14:textId="77777777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D290A72" w14:textId="17F800F1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826E7C" w14:textId="77777777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D5784A" w14:textId="77777777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4A8CB" w14:textId="77777777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304D6" w:rsidRPr="001F3F4C" w14:paraId="197F3767" w14:textId="77777777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7076433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9BEFE4" w14:textId="7C6912C5" w:rsidR="005304D6" w:rsidRPr="001F3F4C" w:rsidRDefault="0091554B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103,501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EBEDD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D179A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eastAsia="Cordia New" w:hAnsiTheme="majorBidi" w:cstheme="majorBidi"/>
                <w:sz w:val="28"/>
                <w:szCs w:val="28"/>
              </w:rPr>
              <w:t>166,102</w:t>
            </w:r>
          </w:p>
        </w:tc>
      </w:tr>
      <w:tr w:rsidR="005304D6" w:rsidRPr="001F3F4C" w14:paraId="569750CB" w14:textId="77777777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07D36B2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A8210F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09007C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646C2F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304D6" w:rsidRPr="001F3F4C" w14:paraId="10FFF598" w14:textId="77777777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6035032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 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28367A" w14:textId="6FF97482" w:rsidR="005304D6" w:rsidRPr="001F3F4C" w:rsidRDefault="0091554B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1554B">
              <w:rPr>
                <w:rFonts w:asciiTheme="majorBidi" w:eastAsia="Cordia New" w:hAnsiTheme="majorBidi" w:cstheme="majorBidi"/>
                <w:sz w:val="28"/>
                <w:szCs w:val="28"/>
              </w:rPr>
              <w:t>106,063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EB585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4688EF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eastAsia="Cordia New" w:hAnsiTheme="majorBidi" w:cstheme="majorBidi"/>
                <w:sz w:val="28"/>
                <w:szCs w:val="28"/>
              </w:rPr>
              <w:t>87,719</w:t>
            </w:r>
          </w:p>
        </w:tc>
      </w:tr>
      <w:tr w:rsidR="005304D6" w:rsidRPr="001F3F4C" w14:paraId="46B0ACB0" w14:textId="77777777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67D879C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C838C6" w14:textId="6864B50D" w:rsidR="005304D6" w:rsidRPr="001F3F4C" w:rsidRDefault="0091554B" w:rsidP="001F3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91554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209,564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6DA40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F8652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1F3F4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253,821</w:t>
            </w:r>
          </w:p>
        </w:tc>
      </w:tr>
    </w:tbl>
    <w:p w14:paraId="02DDBEEC" w14:textId="75EB452D" w:rsidR="008877F8" w:rsidRPr="00C45BAD" w:rsidRDefault="008877F8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ลูกหนี้จากสัญญาประกันภัยต่อ </w:t>
      </w:r>
    </w:p>
    <w:tbl>
      <w:tblPr>
        <w:tblW w:w="945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0"/>
        <w:gridCol w:w="1530"/>
        <w:gridCol w:w="270"/>
        <w:gridCol w:w="1440"/>
      </w:tblGrid>
      <w:tr w:rsidR="00717871" w:rsidRPr="00EA2538" w14:paraId="53E8903A" w14:textId="77777777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FF21531" w14:textId="77777777" w:rsidR="008877F8" w:rsidRPr="00EA2538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</w:tcPr>
          <w:p w14:paraId="5523A7C8" w14:textId="77777777" w:rsidR="008877F8" w:rsidRPr="00EA2538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93B13" w:rsidRPr="00EA2538" w14:paraId="06F0BE31" w14:textId="77777777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BF1E27B" w14:textId="77777777" w:rsidR="00793B13" w:rsidRPr="00EA2538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98A4142" w14:textId="19301C97" w:rsidR="00793B13" w:rsidRPr="00EA2538" w:rsidRDefault="00D52A62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639C6" w14:textId="77777777" w:rsidR="00793B13" w:rsidRPr="00EA2538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C132EA1" w14:textId="68BBA1CD" w:rsidR="00793B13" w:rsidRPr="00EA2538" w:rsidRDefault="00D52A62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5304D6" w:rsidRPr="00EA2538" w14:paraId="0AAB3C77" w14:textId="77777777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CBD2043" w14:textId="77777777" w:rsidR="005304D6" w:rsidRPr="00EA2538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8B8899" w14:textId="28F81BD4" w:rsidR="005304D6" w:rsidRPr="00EA2538" w:rsidRDefault="00B55546" w:rsidP="00D1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198,073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0442C1" w14:textId="77777777" w:rsidR="005304D6" w:rsidRPr="00EA2538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81B28B" w14:textId="77777777" w:rsidR="005304D6" w:rsidRPr="00EA2538" w:rsidRDefault="0050582C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>307,007</w:t>
            </w:r>
          </w:p>
        </w:tc>
      </w:tr>
      <w:tr w:rsidR="005304D6" w:rsidRPr="00EA2538" w14:paraId="301BF792" w14:textId="77777777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63B5D06" w14:textId="77777777" w:rsidR="005304D6" w:rsidRPr="00EA2538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5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6C9293" w14:textId="5EEF4FA8" w:rsidR="005304D6" w:rsidRPr="00EA2538" w:rsidRDefault="00925C67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(94,831)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3FD609" w14:textId="77777777" w:rsidR="005304D6" w:rsidRPr="00EA2538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02FFCC" w14:textId="77777777" w:rsidR="005304D6" w:rsidRPr="00EA2538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>(34,320)</w:t>
            </w:r>
          </w:p>
        </w:tc>
      </w:tr>
      <w:tr w:rsidR="005304D6" w:rsidRPr="00EA2538" w14:paraId="21D8B52A" w14:textId="77777777" w:rsidTr="008B5326">
        <w:trPr>
          <w:trHeight w:val="251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BF57A4D" w14:textId="77777777" w:rsidR="005304D6" w:rsidRPr="00EA2538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  <w:r w:rsidRPr="00EA25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5361A2C7" w14:textId="56BD7934" w:rsidR="005304D6" w:rsidRPr="00EA2538" w:rsidRDefault="00B5554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103,242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E9F15" w14:textId="77777777" w:rsidR="005304D6" w:rsidRPr="00EA2538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D19CCF5" w14:textId="77777777" w:rsidR="005304D6" w:rsidRPr="00EA2538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0582C" w:rsidRPr="00EA25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72,687</w:t>
            </w:r>
          </w:p>
        </w:tc>
      </w:tr>
    </w:tbl>
    <w:p w14:paraId="11AABDCA" w14:textId="53B40F08" w:rsidR="008877F8" w:rsidRPr="00EA2538" w:rsidRDefault="008877F8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C1901">
        <w:rPr>
          <w:rFonts w:ascii="Angsana New" w:hAnsi="Angsana New"/>
          <w:sz w:val="28"/>
          <w:szCs w:val="28"/>
          <w:cs/>
        </w:rPr>
        <w:t xml:space="preserve">ณ </w:t>
      </w:r>
      <w:r w:rsidR="00DD42CD" w:rsidRPr="003C1901">
        <w:rPr>
          <w:rFonts w:ascii="Angsana New" w:hAnsi="Angsana New"/>
          <w:sz w:val="28"/>
          <w:szCs w:val="28"/>
          <w:cs/>
        </w:rPr>
        <w:t xml:space="preserve">วันที่ </w:t>
      </w:r>
      <w:r w:rsidR="001A2480">
        <w:rPr>
          <w:rFonts w:ascii="Angsana New" w:hAnsi="Angsana New"/>
          <w:sz w:val="28"/>
          <w:szCs w:val="28"/>
        </w:rPr>
        <w:t>31</w:t>
      </w:r>
      <w:r w:rsidRPr="003C1901">
        <w:rPr>
          <w:rFonts w:ascii="Angsana New" w:hAnsi="Angsana New"/>
          <w:sz w:val="28"/>
          <w:szCs w:val="28"/>
        </w:rPr>
        <w:t xml:space="preserve"> </w:t>
      </w:r>
      <w:r w:rsidRPr="003C1901">
        <w:rPr>
          <w:rFonts w:ascii="Angsana New" w:hAnsi="Angsana New"/>
          <w:sz w:val="28"/>
          <w:szCs w:val="28"/>
          <w:cs/>
        </w:rPr>
        <w:t>ธันวาคม</w:t>
      </w:r>
      <w:r w:rsidR="00A00285">
        <w:rPr>
          <w:rFonts w:ascii="Angsana New" w:hAnsi="Angsana New"/>
          <w:sz w:val="28"/>
          <w:szCs w:val="28"/>
        </w:rPr>
        <w:t xml:space="preserve"> 2562 </w:t>
      </w:r>
      <w:r w:rsidR="00A00285">
        <w:rPr>
          <w:rFonts w:ascii="Angsana New" w:hAnsi="Angsana New" w:hint="cs"/>
          <w:sz w:val="28"/>
          <w:szCs w:val="28"/>
          <w:cs/>
        </w:rPr>
        <w:t>และ</w:t>
      </w:r>
      <w:r w:rsidRPr="003C1901">
        <w:rPr>
          <w:rFonts w:ascii="Angsana New" w:hAnsi="Angsana New"/>
          <w:sz w:val="28"/>
          <w:szCs w:val="28"/>
        </w:rPr>
        <w:t xml:space="preserve"> </w:t>
      </w:r>
      <w:r w:rsidR="00C7625A" w:rsidRPr="003C1901">
        <w:rPr>
          <w:rFonts w:ascii="Angsana New" w:hAnsi="Angsana New"/>
          <w:sz w:val="28"/>
          <w:szCs w:val="28"/>
        </w:rPr>
        <w:t>256</w:t>
      </w:r>
      <w:r w:rsidR="00DE3C0B" w:rsidRPr="003C1901">
        <w:rPr>
          <w:rFonts w:ascii="Angsana New" w:hAnsi="Angsana New"/>
          <w:sz w:val="28"/>
          <w:szCs w:val="28"/>
        </w:rPr>
        <w:t>1</w:t>
      </w:r>
      <w:r w:rsidR="00C7625A" w:rsidRPr="003C1901">
        <w:rPr>
          <w:rFonts w:ascii="Angsana New" w:hAnsi="Angsana New"/>
          <w:sz w:val="28"/>
          <w:szCs w:val="28"/>
          <w:cs/>
        </w:rPr>
        <w:t xml:space="preserve"> </w:t>
      </w:r>
      <w:r w:rsidRPr="003C1901">
        <w:rPr>
          <w:rFonts w:ascii="Angsana New" w:hAnsi="Angsana New"/>
          <w:sz w:val="28"/>
          <w:szCs w:val="28"/>
          <w:cs/>
        </w:rPr>
        <w:t>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tbl>
      <w:tblPr>
        <w:tblW w:w="945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6210"/>
        <w:gridCol w:w="1530"/>
        <w:gridCol w:w="270"/>
        <w:gridCol w:w="1440"/>
      </w:tblGrid>
      <w:tr w:rsidR="00717871" w:rsidRPr="00EA2538" w14:paraId="1681B501" w14:textId="77777777" w:rsidTr="008B5326">
        <w:tc>
          <w:tcPr>
            <w:tcW w:w="6210" w:type="dxa"/>
          </w:tcPr>
          <w:p w14:paraId="5E3FA454" w14:textId="77777777" w:rsidR="008877F8" w:rsidRPr="00EA2538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4A902253" w14:textId="77777777" w:rsidR="008877F8" w:rsidRPr="00EA2538" w:rsidRDefault="00244DFE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93B13" w:rsidRPr="00EA2538" w14:paraId="0F20A2EB" w14:textId="77777777" w:rsidTr="008B5326">
        <w:tc>
          <w:tcPr>
            <w:tcW w:w="6210" w:type="dxa"/>
          </w:tcPr>
          <w:p w14:paraId="09099B98" w14:textId="77777777" w:rsidR="00793B13" w:rsidRPr="00EA2538" w:rsidRDefault="00793B13" w:rsidP="00793B1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0A2BA7C" w14:textId="5AE12155" w:rsidR="00793B13" w:rsidRPr="00EA2538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0DD8FD98" w14:textId="77777777" w:rsidR="00793B13" w:rsidRPr="00EA2538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855BD3" w14:textId="09C89332" w:rsidR="00793B13" w:rsidRPr="00EA2538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5304D6" w:rsidRPr="00EA2538" w14:paraId="481ADE2C" w14:textId="77777777" w:rsidTr="008B5326">
        <w:tc>
          <w:tcPr>
            <w:tcW w:w="6210" w:type="dxa"/>
            <w:vAlign w:val="bottom"/>
          </w:tcPr>
          <w:p w14:paraId="7216CF1C" w14:textId="77777777" w:rsidR="005304D6" w:rsidRPr="00EA2538" w:rsidRDefault="005304D6" w:rsidP="008B532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</w:tcPr>
          <w:p w14:paraId="701458C9" w14:textId="427F8BB1" w:rsidR="005304D6" w:rsidRPr="00EA2538" w:rsidRDefault="00B55546" w:rsidP="001F7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</w:t>
            </w:r>
            <w:r w:rsidR="001F7737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270" w:type="dxa"/>
          </w:tcPr>
          <w:p w14:paraId="579EFB59" w14:textId="77777777" w:rsidR="005304D6" w:rsidRPr="00EA2538" w:rsidRDefault="005304D6" w:rsidP="005304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1D6791" w14:textId="77777777" w:rsidR="005304D6" w:rsidRPr="00EA2538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 xml:space="preserve"> 57,863</w:t>
            </w:r>
          </w:p>
        </w:tc>
      </w:tr>
      <w:tr w:rsidR="005304D6" w:rsidRPr="00EA2538" w14:paraId="47F524D7" w14:textId="77777777" w:rsidTr="008B5326">
        <w:tc>
          <w:tcPr>
            <w:tcW w:w="6210" w:type="dxa"/>
            <w:vAlign w:val="bottom"/>
          </w:tcPr>
          <w:p w14:paraId="49CA162D" w14:textId="77777777" w:rsidR="005304D6" w:rsidRPr="00EA2538" w:rsidRDefault="000A0092" w:rsidP="008B532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ค้างรับไม่เกินระยะเวลา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304D6" w:rsidRPr="00EA253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304D6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  </w:t>
            </w:r>
          </w:p>
        </w:tc>
        <w:tc>
          <w:tcPr>
            <w:tcW w:w="1530" w:type="dxa"/>
          </w:tcPr>
          <w:p w14:paraId="68C18E2B" w14:textId="73D5E7F5" w:rsidR="005304D6" w:rsidRPr="00EA2538" w:rsidRDefault="001F7737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37,358</w:t>
            </w:r>
          </w:p>
        </w:tc>
        <w:tc>
          <w:tcPr>
            <w:tcW w:w="270" w:type="dxa"/>
          </w:tcPr>
          <w:p w14:paraId="6477EEF2" w14:textId="77777777" w:rsidR="005304D6" w:rsidRPr="00EA2538" w:rsidRDefault="005304D6" w:rsidP="005304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16A642" w14:textId="77777777" w:rsidR="005304D6" w:rsidRPr="00EA2538" w:rsidRDefault="0050582C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 xml:space="preserve"> 128,003</w:t>
            </w:r>
            <w:r w:rsidR="005304D6" w:rsidRPr="00EA25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304D6" w:rsidRPr="00EA2538" w14:paraId="7E5EAC3E" w14:textId="77777777" w:rsidTr="008B5326">
        <w:tc>
          <w:tcPr>
            <w:tcW w:w="6210" w:type="dxa"/>
            <w:vAlign w:val="bottom"/>
          </w:tcPr>
          <w:p w14:paraId="22933768" w14:textId="77777777" w:rsidR="005304D6" w:rsidRPr="00EA2538" w:rsidRDefault="005304D6" w:rsidP="008B532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ค้างรับเป็นระยะเวลา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  <w:tc>
          <w:tcPr>
            <w:tcW w:w="1530" w:type="dxa"/>
          </w:tcPr>
          <w:p w14:paraId="04C14875" w14:textId="53EB0358" w:rsidR="005304D6" w:rsidRPr="00EA2538" w:rsidRDefault="001F7737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6,405</w:t>
            </w:r>
          </w:p>
        </w:tc>
        <w:tc>
          <w:tcPr>
            <w:tcW w:w="270" w:type="dxa"/>
          </w:tcPr>
          <w:p w14:paraId="06056269" w14:textId="77777777" w:rsidR="005304D6" w:rsidRPr="00EA2538" w:rsidRDefault="005304D6" w:rsidP="005304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9D0893" w14:textId="77777777" w:rsidR="005304D6" w:rsidRPr="00EA2538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 xml:space="preserve"> 73,794 </w:t>
            </w:r>
          </w:p>
        </w:tc>
      </w:tr>
      <w:tr w:rsidR="005304D6" w:rsidRPr="00EA2538" w14:paraId="0DBEF6D1" w14:textId="77777777" w:rsidTr="008B5326">
        <w:tc>
          <w:tcPr>
            <w:tcW w:w="6210" w:type="dxa"/>
            <w:vAlign w:val="bottom"/>
          </w:tcPr>
          <w:p w14:paraId="1102B33F" w14:textId="77777777" w:rsidR="005304D6" w:rsidRPr="00EA2538" w:rsidRDefault="005304D6" w:rsidP="008B532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FA340F1" w14:textId="1B3719A5" w:rsidR="005304D6" w:rsidRPr="00EA2538" w:rsidRDefault="001F7737" w:rsidP="001F7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113,340</w:t>
            </w:r>
          </w:p>
        </w:tc>
        <w:tc>
          <w:tcPr>
            <w:tcW w:w="270" w:type="dxa"/>
          </w:tcPr>
          <w:p w14:paraId="24FF3B37" w14:textId="77777777" w:rsidR="005304D6" w:rsidRPr="00EA2538" w:rsidRDefault="005304D6" w:rsidP="005304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8F6267" w14:textId="77777777" w:rsidR="005304D6" w:rsidRPr="00EA2538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 xml:space="preserve"> 47,347</w:t>
            </w:r>
          </w:p>
        </w:tc>
      </w:tr>
      <w:tr w:rsidR="005304D6" w:rsidRPr="00EA2538" w14:paraId="2BA3DB79" w14:textId="77777777" w:rsidTr="008B5326">
        <w:tc>
          <w:tcPr>
            <w:tcW w:w="6210" w:type="dxa"/>
            <w:vAlign w:val="bottom"/>
          </w:tcPr>
          <w:p w14:paraId="720F6AE4" w14:textId="77777777" w:rsidR="005304D6" w:rsidRPr="00EA2538" w:rsidRDefault="005304D6" w:rsidP="008B532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484AB28" w14:textId="273E584D" w:rsidR="005304D6" w:rsidRPr="00EA2538" w:rsidRDefault="00B5554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198,073</w:t>
            </w:r>
          </w:p>
        </w:tc>
        <w:tc>
          <w:tcPr>
            <w:tcW w:w="270" w:type="dxa"/>
          </w:tcPr>
          <w:p w14:paraId="00A700F7" w14:textId="77777777" w:rsidR="005304D6" w:rsidRPr="00EA2538" w:rsidRDefault="005304D6" w:rsidP="005304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DCB8A2" w14:textId="77777777" w:rsidR="005304D6" w:rsidRPr="00EA2538" w:rsidRDefault="0050582C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>307,007</w:t>
            </w:r>
          </w:p>
        </w:tc>
      </w:tr>
      <w:tr w:rsidR="005304D6" w:rsidRPr="00EA2538" w14:paraId="0CE39772" w14:textId="77777777" w:rsidTr="008B5326">
        <w:tc>
          <w:tcPr>
            <w:tcW w:w="6210" w:type="dxa"/>
            <w:vAlign w:val="bottom"/>
          </w:tcPr>
          <w:p w14:paraId="48276DE9" w14:textId="77777777" w:rsidR="005304D6" w:rsidRPr="00EA2538" w:rsidRDefault="005304D6" w:rsidP="008B532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5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BB067A3" w14:textId="466F803F" w:rsidR="005304D6" w:rsidRPr="00EA2538" w:rsidRDefault="00B5554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(94,831)</w:t>
            </w:r>
          </w:p>
        </w:tc>
        <w:tc>
          <w:tcPr>
            <w:tcW w:w="270" w:type="dxa"/>
          </w:tcPr>
          <w:p w14:paraId="2984AE3C" w14:textId="77777777" w:rsidR="005304D6" w:rsidRPr="00EA2538" w:rsidRDefault="005304D6" w:rsidP="005304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1CFB5A" w14:textId="77777777" w:rsidR="005304D6" w:rsidRPr="00EA2538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>(34,320)</w:t>
            </w:r>
          </w:p>
        </w:tc>
      </w:tr>
      <w:tr w:rsidR="005304D6" w:rsidRPr="005067F3" w14:paraId="05A5A77B" w14:textId="77777777" w:rsidTr="008B5326">
        <w:tc>
          <w:tcPr>
            <w:tcW w:w="6210" w:type="dxa"/>
            <w:vAlign w:val="bottom"/>
          </w:tcPr>
          <w:p w14:paraId="1235AB89" w14:textId="77777777" w:rsidR="005304D6" w:rsidRPr="00EA2538" w:rsidRDefault="005304D6" w:rsidP="008B532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25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002664F" w14:textId="1F3CFCBE" w:rsidR="005304D6" w:rsidRPr="00EA2538" w:rsidRDefault="00B5554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103,242</w:t>
            </w:r>
          </w:p>
        </w:tc>
        <w:tc>
          <w:tcPr>
            <w:tcW w:w="270" w:type="dxa"/>
          </w:tcPr>
          <w:p w14:paraId="671BBFBC" w14:textId="77777777" w:rsidR="005304D6" w:rsidRPr="00EA2538" w:rsidRDefault="005304D6" w:rsidP="005304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9783BD" w14:textId="77777777" w:rsidR="005304D6" w:rsidRPr="00673CB1" w:rsidRDefault="0050582C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272,687</w:t>
            </w:r>
          </w:p>
        </w:tc>
      </w:tr>
    </w:tbl>
    <w:p w14:paraId="3F16C78A" w14:textId="77777777" w:rsidR="00966180" w:rsidRPr="007500FD" w:rsidRDefault="001B598E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5067F3">
        <w:rPr>
          <w:rFonts w:asciiTheme="majorBidi" w:hAnsiTheme="majorBidi"/>
          <w:b/>
          <w:bCs/>
          <w:cs/>
        </w:rPr>
        <w:br w:type="page"/>
      </w:r>
      <w:r w:rsidR="00966180" w:rsidRPr="00E739B7">
        <w:rPr>
          <w:b/>
          <w:bCs/>
          <w:u w:val="none"/>
          <w:cs/>
        </w:rPr>
        <w:t>เงินลงทุนในหลักทรัพย์</w:t>
      </w:r>
      <w:r w:rsidR="00966180" w:rsidRPr="007500FD">
        <w:rPr>
          <w:b/>
          <w:bCs/>
          <w:u w:val="none"/>
          <w:cs/>
        </w:rPr>
        <w:t xml:space="preserve"> </w:t>
      </w:r>
    </w:p>
    <w:tbl>
      <w:tblPr>
        <w:tblW w:w="9450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2"/>
        <w:gridCol w:w="1368"/>
        <w:gridCol w:w="270"/>
        <w:gridCol w:w="1440"/>
        <w:gridCol w:w="270"/>
        <w:gridCol w:w="1350"/>
        <w:gridCol w:w="270"/>
        <w:gridCol w:w="1350"/>
      </w:tblGrid>
      <w:tr w:rsidR="003F2EAF" w:rsidRPr="007500FD" w14:paraId="6F56C631" w14:textId="77777777" w:rsidTr="006347FD">
        <w:trPr>
          <w:tblHeader/>
        </w:trPr>
        <w:tc>
          <w:tcPr>
            <w:tcW w:w="3132" w:type="dxa"/>
          </w:tcPr>
          <w:p w14:paraId="67F1D944" w14:textId="77777777" w:rsidR="003F2EAF" w:rsidRPr="007500FD" w:rsidRDefault="003F2EAF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8" w:type="dxa"/>
            <w:gridSpan w:val="7"/>
            <w:tcBorders>
              <w:top w:val="nil"/>
              <w:bottom w:val="single" w:sz="4" w:space="0" w:color="auto"/>
            </w:tcBorders>
          </w:tcPr>
          <w:p w14:paraId="4428E144" w14:textId="77777777" w:rsidR="003F2EAF" w:rsidRPr="007500FD" w:rsidRDefault="003F2EAF" w:rsidP="0063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46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500FD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93B13" w:rsidRPr="007500FD" w14:paraId="6DCC7A43" w14:textId="77777777" w:rsidTr="006347FD">
        <w:trPr>
          <w:tblHeader/>
        </w:trPr>
        <w:tc>
          <w:tcPr>
            <w:tcW w:w="3132" w:type="dxa"/>
          </w:tcPr>
          <w:p w14:paraId="6EFE337E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0A65FB" w14:textId="33A5E8C8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F715BE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09DF68" w14:textId="7EE02296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793B13" w:rsidRPr="007500FD" w14:paraId="4A4A042C" w14:textId="77777777" w:rsidTr="006347FD">
        <w:trPr>
          <w:tblHeader/>
        </w:trPr>
        <w:tc>
          <w:tcPr>
            <w:tcW w:w="3132" w:type="dxa"/>
          </w:tcPr>
          <w:p w14:paraId="587B423E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BA91F91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/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22CA563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5D1AB25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79F7EB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CCDD96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/</w:t>
            </w:r>
          </w:p>
        </w:tc>
        <w:tc>
          <w:tcPr>
            <w:tcW w:w="270" w:type="dxa"/>
            <w:tcBorders>
              <w:bottom w:val="nil"/>
            </w:tcBorders>
          </w:tcPr>
          <w:p w14:paraId="1019F58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EEBE20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3B13" w:rsidRPr="007500FD" w14:paraId="3BD3E987" w14:textId="77777777" w:rsidTr="006347FD">
        <w:trPr>
          <w:tblHeader/>
        </w:trPr>
        <w:tc>
          <w:tcPr>
            <w:tcW w:w="3132" w:type="dxa"/>
          </w:tcPr>
          <w:p w14:paraId="148EF49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4B49E7D9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  <w:p w14:paraId="6D50430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2748AB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D1B90B9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  <w:tcBorders>
              <w:bottom w:val="nil"/>
            </w:tcBorders>
          </w:tcPr>
          <w:p w14:paraId="558C09C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60322B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  <w:p w14:paraId="1D7186C5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bottom w:val="nil"/>
            </w:tcBorders>
          </w:tcPr>
          <w:p w14:paraId="274C03D1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3B3102" w14:textId="77777777" w:rsidR="00793B13" w:rsidRPr="007500FD" w:rsidRDefault="00793B13" w:rsidP="0063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93B13" w:rsidRPr="007500FD" w14:paraId="652852C5" w14:textId="77777777" w:rsidTr="006347FD">
        <w:tc>
          <w:tcPr>
            <w:tcW w:w="3132" w:type="dxa"/>
          </w:tcPr>
          <w:p w14:paraId="4BB2A4AD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F64696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2B4A42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9CCC3A2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79E8C7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2E40CB5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C8639A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FA201B4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3B13" w:rsidRPr="007500FD" w14:paraId="674B3097" w14:textId="77777777" w:rsidTr="006347FD">
        <w:trPr>
          <w:trHeight w:val="279"/>
        </w:trPr>
        <w:tc>
          <w:tcPr>
            <w:tcW w:w="3132" w:type="dxa"/>
          </w:tcPr>
          <w:p w14:paraId="56FC3D7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5CFA9CC" w14:textId="6FA95CAE" w:rsidR="00793B13" w:rsidRPr="007500FD" w:rsidRDefault="008C2DBA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B1B23B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E0F40F8" w14:textId="4F556843" w:rsidR="00793B13" w:rsidRPr="007500FD" w:rsidRDefault="008C2DBA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3C6B7F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AF4B549" w14:textId="77777777" w:rsidR="00793B13" w:rsidRPr="007500FD" w:rsidRDefault="00793B13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3,426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DB9CAB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C161C5F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3,035</w:t>
            </w:r>
          </w:p>
        </w:tc>
      </w:tr>
      <w:tr w:rsidR="00793B13" w:rsidRPr="007500FD" w14:paraId="3DF5F8A4" w14:textId="77777777" w:rsidTr="006347FD">
        <w:tc>
          <w:tcPr>
            <w:tcW w:w="3132" w:type="dxa"/>
          </w:tcPr>
          <w:p w14:paraId="4A940704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BDE0F74" w14:textId="1A8D9F4B" w:rsidR="00793B13" w:rsidRPr="007500FD" w:rsidRDefault="008C2DBA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03974E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1D04DBA" w14:textId="0C318DCD" w:rsidR="00793B13" w:rsidRPr="007500FD" w:rsidRDefault="008C2DBA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42898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6A1C9EE" w14:textId="77777777" w:rsidR="00793B13" w:rsidRPr="007500FD" w:rsidRDefault="00793B13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46,427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CC7329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96AB6D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46,899</w:t>
            </w:r>
          </w:p>
        </w:tc>
      </w:tr>
      <w:tr w:rsidR="00793B13" w:rsidRPr="007500FD" w:rsidDel="00753ADD" w14:paraId="3EA62E66" w14:textId="77777777" w:rsidTr="006347FD">
        <w:tc>
          <w:tcPr>
            <w:tcW w:w="3132" w:type="dxa"/>
          </w:tcPr>
          <w:p w14:paraId="20507E27" w14:textId="21935765" w:rsidR="00793B13" w:rsidRPr="007500FD" w:rsidRDefault="00793B13" w:rsidP="00AF5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9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B045816" w14:textId="77777777" w:rsidR="00793B13" w:rsidRPr="007500FD" w:rsidRDefault="00793B13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B42D7F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B420B06" w14:textId="77777777" w:rsidR="00793B13" w:rsidRPr="007500FD" w:rsidRDefault="00793B13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ADAD43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4DCBEA4" w14:textId="77777777" w:rsidR="00793B13" w:rsidRPr="007500FD" w:rsidRDefault="00793B13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8A6CE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0808CCB" w14:textId="77777777" w:rsidR="00793B13" w:rsidRPr="007500FD" w:rsidDel="00753AD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64F44015" w14:textId="77777777" w:rsidTr="006347FD">
        <w:tc>
          <w:tcPr>
            <w:tcW w:w="3132" w:type="dxa"/>
          </w:tcPr>
          <w:p w14:paraId="084ED30E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จากการปรับมูลค่าเงินลงทุน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530364F3" w14:textId="4624C8A0" w:rsidR="00793B13" w:rsidRPr="007500FD" w:rsidRDefault="008C2DBA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44A634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59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8A8F042" w14:textId="6419A59F" w:rsidR="00793B13" w:rsidRPr="007500FD" w:rsidRDefault="008C2DBA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15E5E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7208A4E" w14:textId="77777777" w:rsidR="00793B13" w:rsidRPr="007500FD" w:rsidRDefault="00793B13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66BA9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E0FF344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93B13" w:rsidRPr="007500FD" w14:paraId="030092C8" w14:textId="77777777" w:rsidTr="006347FD">
        <w:tc>
          <w:tcPr>
            <w:tcW w:w="3132" w:type="dxa"/>
            <w:tcBorders>
              <w:bottom w:val="nil"/>
            </w:tcBorders>
          </w:tcPr>
          <w:p w14:paraId="094B514E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รวมเงินลงทุนเพื่อค้า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7AD17D" w14:textId="0D852FB0" w:rsidR="00793B13" w:rsidRPr="007500FD" w:rsidRDefault="008C2DBA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C36C11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F15C934" w14:textId="46F3AEC9" w:rsidR="00793B13" w:rsidRPr="007500FD" w:rsidRDefault="008C2DBA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D4A17E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440AD5" w14:textId="77777777" w:rsidR="00793B13" w:rsidRPr="007500FD" w:rsidRDefault="00793B13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49,934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605FBA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452DF4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49,934</w:t>
            </w:r>
          </w:p>
        </w:tc>
      </w:tr>
      <w:tr w:rsidR="00793B13" w:rsidRPr="007500FD" w14:paraId="1E230CE6" w14:textId="77777777" w:rsidTr="006347FD">
        <w:tc>
          <w:tcPr>
            <w:tcW w:w="3132" w:type="dxa"/>
            <w:tcBorders>
              <w:bottom w:val="nil"/>
            </w:tcBorders>
          </w:tcPr>
          <w:p w14:paraId="480BAB6B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2BBFA8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86983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14:paraId="468A0591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04741F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DE797F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8BCA163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57882C94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3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6CBB2A4F" w14:textId="77777777" w:rsidTr="006347FD">
        <w:tc>
          <w:tcPr>
            <w:tcW w:w="3132" w:type="dxa"/>
          </w:tcPr>
          <w:p w14:paraId="41B292F2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ABC1B03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653EC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025EEFF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4E87E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1C0658A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041097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FFD1FD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4857D768" w14:textId="77777777" w:rsidTr="006347FD">
        <w:tc>
          <w:tcPr>
            <w:tcW w:w="3132" w:type="dxa"/>
            <w:tcBorders>
              <w:bottom w:val="nil"/>
            </w:tcBorders>
          </w:tcPr>
          <w:p w14:paraId="6353032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368" w:type="dxa"/>
            <w:tcBorders>
              <w:bottom w:val="nil"/>
            </w:tcBorders>
          </w:tcPr>
          <w:p w14:paraId="02AD8D2C" w14:textId="27F1D49D" w:rsidR="00793B13" w:rsidRPr="007500FD" w:rsidRDefault="008C2DBA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  <w:tcBorders>
              <w:bottom w:val="nil"/>
            </w:tcBorders>
          </w:tcPr>
          <w:p w14:paraId="570D90D2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E79BF34" w14:textId="7EC75F57" w:rsidR="00793B13" w:rsidRPr="007500FD" w:rsidRDefault="008C2DBA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FA9027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1D12BA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  <w:tcBorders>
              <w:bottom w:val="nil"/>
            </w:tcBorders>
          </w:tcPr>
          <w:p w14:paraId="0084B95B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EC78C21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93B13" w:rsidRPr="007500FD" w14:paraId="65EFF632" w14:textId="77777777" w:rsidTr="006347FD">
        <w:tc>
          <w:tcPr>
            <w:tcW w:w="3132" w:type="dxa"/>
          </w:tcPr>
          <w:p w14:paraId="6CEF9B1A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F1E2AFB" w14:textId="287B38E4" w:rsidR="00793B13" w:rsidRPr="007500FD" w:rsidRDefault="008C2DBA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102,198</w:t>
            </w:r>
          </w:p>
        </w:tc>
        <w:tc>
          <w:tcPr>
            <w:tcW w:w="270" w:type="dxa"/>
            <w:tcBorders>
              <w:top w:val="nil"/>
            </w:tcBorders>
          </w:tcPr>
          <w:p w14:paraId="0363C6D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5CED50F" w14:textId="41A19773" w:rsidR="00793B13" w:rsidRPr="007500FD" w:rsidRDefault="008C2DBA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101,797</w:t>
            </w:r>
          </w:p>
        </w:tc>
        <w:tc>
          <w:tcPr>
            <w:tcW w:w="270" w:type="dxa"/>
            <w:tcBorders>
              <w:top w:val="nil"/>
            </w:tcBorders>
          </w:tcPr>
          <w:p w14:paraId="0AD05C7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6782E0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25,999</w:t>
            </w:r>
          </w:p>
        </w:tc>
        <w:tc>
          <w:tcPr>
            <w:tcW w:w="270" w:type="dxa"/>
            <w:tcBorders>
              <w:top w:val="nil"/>
            </w:tcBorders>
          </w:tcPr>
          <w:p w14:paraId="7B8A927D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E22BE6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52,072</w:t>
            </w:r>
          </w:p>
        </w:tc>
      </w:tr>
      <w:tr w:rsidR="00793B13" w:rsidRPr="007500FD" w14:paraId="2B4CCB1E" w14:textId="77777777" w:rsidTr="006347FD">
        <w:tc>
          <w:tcPr>
            <w:tcW w:w="3132" w:type="dxa"/>
          </w:tcPr>
          <w:p w14:paraId="1A843CF5" w14:textId="77777777" w:rsidR="002664C8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9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="002664C8" w:rsidRPr="00FD592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="002664C8" w:rsidRPr="00FD592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(หัก)</w:t>
            </w: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AF59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</w:p>
          <w:p w14:paraId="41C4C883" w14:textId="169EA460" w:rsidR="00793B13" w:rsidRPr="007500FD" w:rsidRDefault="002664C8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="00793B13"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54D1618" w14:textId="77777777" w:rsidR="00793B13" w:rsidRPr="002664C8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9555BA7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AA9F3B5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4F718A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679BDD3" w14:textId="77777777" w:rsidR="00793B13" w:rsidRPr="007500FD" w:rsidDel="00753AD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774047F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8DD4280" w14:textId="77777777" w:rsidR="00793B13" w:rsidRPr="007500FD" w:rsidDel="00753AD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0D9DC6FC" w14:textId="77777777" w:rsidTr="006347FD">
        <w:tc>
          <w:tcPr>
            <w:tcW w:w="3132" w:type="dxa"/>
            <w:tcBorders>
              <w:bottom w:val="nil"/>
            </w:tcBorders>
          </w:tcPr>
          <w:p w14:paraId="3C191497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จากการปรับมูลค่าเงินลงทุน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2937C4C4" w14:textId="1A425BC5" w:rsidR="00793B13" w:rsidRPr="007500FD" w:rsidRDefault="008C2DBA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(461)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459D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F7831C6" w14:textId="6F3BE094" w:rsidR="00793B13" w:rsidRPr="007500FD" w:rsidRDefault="008C2DBA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1A658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2CB4C0F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26,013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5C431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7867E0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93B13" w:rsidRPr="007500FD" w14:paraId="2FFB1D2C" w14:textId="77777777" w:rsidTr="006347FD">
        <w:tc>
          <w:tcPr>
            <w:tcW w:w="3132" w:type="dxa"/>
            <w:tcBorders>
              <w:bottom w:val="nil"/>
            </w:tcBorders>
          </w:tcPr>
          <w:p w14:paraId="78E76F5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A81701" w14:textId="57F5BAE5" w:rsidR="00793B13" w:rsidRPr="007500FD" w:rsidRDefault="00AF59B7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101,7</w:t>
            </w:r>
            <w:r w:rsidR="008C2DBA">
              <w:rPr>
                <w:rFonts w:asciiTheme="majorBidi" w:eastAsia="Cordia New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270" w:type="dxa"/>
            <w:tcBorders>
              <w:bottom w:val="nil"/>
            </w:tcBorders>
          </w:tcPr>
          <w:p w14:paraId="0887618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CB420B3" w14:textId="05CEFF6D" w:rsidR="00793B13" w:rsidRPr="007500FD" w:rsidRDefault="008C2DBA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</w:t>
            </w:r>
            <w:r w:rsidR="002664C8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270" w:type="dxa"/>
            <w:tcBorders>
              <w:bottom w:val="nil"/>
            </w:tcBorders>
          </w:tcPr>
          <w:p w14:paraId="35574B85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0F8F4A5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52,072</w:t>
            </w:r>
          </w:p>
        </w:tc>
        <w:tc>
          <w:tcPr>
            <w:tcW w:w="270" w:type="dxa"/>
            <w:tcBorders>
              <w:bottom w:val="nil"/>
            </w:tcBorders>
          </w:tcPr>
          <w:p w14:paraId="19CE5B2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8B885D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52,072</w:t>
            </w:r>
          </w:p>
        </w:tc>
      </w:tr>
      <w:tr w:rsidR="00793B13" w:rsidRPr="007500FD" w14:paraId="709F881C" w14:textId="77777777" w:rsidTr="006347FD">
        <w:trPr>
          <w:trHeight w:val="213"/>
        </w:trPr>
        <w:tc>
          <w:tcPr>
            <w:tcW w:w="3132" w:type="dxa"/>
          </w:tcPr>
          <w:p w14:paraId="4F9ADC1A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2FAB75A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58AC5E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14:paraId="4FD98697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70D23A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7E1E6EFF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9533F4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26F719A5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5AA998E6" w14:textId="77777777" w:rsidTr="006347FD">
        <w:tc>
          <w:tcPr>
            <w:tcW w:w="3132" w:type="dxa"/>
            <w:tcBorders>
              <w:top w:val="nil"/>
            </w:tcBorders>
          </w:tcPr>
          <w:p w14:paraId="33358AB7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81761BA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0CEED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F3398E1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7CC35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25F6F2B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38C12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656CAA9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59B2823C" w14:textId="77777777" w:rsidTr="006347FD">
        <w:tc>
          <w:tcPr>
            <w:tcW w:w="3132" w:type="dxa"/>
          </w:tcPr>
          <w:p w14:paraId="375BA8CA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267232D" w14:textId="4EC3534B" w:rsidR="00793B13" w:rsidRPr="007500FD" w:rsidRDefault="008C2DBA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BD4E5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E74178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B79CC3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D05D54E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20,016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D503D4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E00A47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567D15AB" w14:textId="77777777" w:rsidTr="006347FD">
        <w:tc>
          <w:tcPr>
            <w:tcW w:w="3132" w:type="dxa"/>
          </w:tcPr>
          <w:p w14:paraId="303B0E31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49C31D5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30B5E2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2BE827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9F96C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268F737" w14:textId="77777777" w:rsidR="00793B13" w:rsidRPr="007500FD" w:rsidDel="00753AD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E0C11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C5B529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79751BB0" w14:textId="77777777" w:rsidTr="006347FD">
        <w:tc>
          <w:tcPr>
            <w:tcW w:w="3132" w:type="dxa"/>
            <w:tcBorders>
              <w:bottom w:val="nil"/>
            </w:tcBorders>
          </w:tcPr>
          <w:p w14:paraId="17B529A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8" w:firstLine="4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เกินกว่าสามเดือน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1C0B87B2" w14:textId="3E9F6D60" w:rsidR="00793B13" w:rsidRPr="007500FD" w:rsidRDefault="008C2DBA" w:rsidP="00AF5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</w:t>
            </w:r>
            <w:r w:rsidR="00AF59B7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616899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0F65A2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ED2FDB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751D7EA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109,277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D4E4A7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754C0C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6F760C7D" w14:textId="77777777" w:rsidTr="006347FD">
        <w:tc>
          <w:tcPr>
            <w:tcW w:w="3132" w:type="dxa"/>
            <w:tcBorders>
              <w:bottom w:val="nil"/>
            </w:tcBorders>
          </w:tcPr>
          <w:p w14:paraId="1CB41704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E3B378" w14:textId="31FC2F3F" w:rsidR="00793B13" w:rsidRPr="007500FD" w:rsidRDefault="008C2DBA" w:rsidP="00AF5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</w:t>
            </w:r>
            <w:r w:rsidR="00AF59B7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68D33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D7BCFE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E3B27A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742B8FA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129,293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BF33AD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32E3A0F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4B678D14" w14:textId="77777777" w:rsidTr="006347FD">
        <w:tc>
          <w:tcPr>
            <w:tcW w:w="3132" w:type="dxa"/>
          </w:tcPr>
          <w:p w14:paraId="1ECA1CB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4ABC2AFD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CA0095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385115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2F7462B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734BBA5B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B3933FD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C8C3F5D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18A55AA8" w14:textId="77777777" w:rsidTr="006347FD">
        <w:tc>
          <w:tcPr>
            <w:tcW w:w="3132" w:type="dxa"/>
            <w:tcBorders>
              <w:top w:val="nil"/>
              <w:bottom w:val="nil"/>
            </w:tcBorders>
          </w:tcPr>
          <w:p w14:paraId="5E9C1E3E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641128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70B55D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3EA6EF9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B03D85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B34E2D9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F55E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6BF6C2A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4D10F629" w14:textId="77777777" w:rsidTr="006347FD">
        <w:tc>
          <w:tcPr>
            <w:tcW w:w="3132" w:type="dxa"/>
          </w:tcPr>
          <w:p w14:paraId="1A9398E1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</w:t>
            </w:r>
          </w:p>
          <w:p w14:paraId="2B5CABE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4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1D3BB7A7" w14:textId="3EA6E91D" w:rsidR="00793B13" w:rsidRPr="007500FD" w:rsidRDefault="008C2DBA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1,55</w:t>
            </w:r>
            <w:r w:rsidR="00AF59B7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014961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768BB32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E24667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3EB3C412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  <w:p w14:paraId="1175BAB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1,551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87A4BD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AC7C65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5412142E" w14:textId="77777777" w:rsidTr="00127CA5">
        <w:trPr>
          <w:trHeight w:val="161"/>
        </w:trPr>
        <w:tc>
          <w:tcPr>
            <w:tcW w:w="3132" w:type="dxa"/>
          </w:tcPr>
          <w:p w14:paraId="1EC054B8" w14:textId="77777777" w:rsidR="00793B13" w:rsidRPr="00127CA5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537ED7CE" w14:textId="77777777" w:rsidR="00793B13" w:rsidRPr="00127CA5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29E62F" w14:textId="77777777" w:rsidR="00793B13" w:rsidRPr="00127CA5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6706594" w14:textId="77777777" w:rsidR="00793B13" w:rsidRPr="00127CA5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F5A3B2" w14:textId="77777777" w:rsidR="00793B13" w:rsidRPr="00127CA5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A95E811" w14:textId="77777777" w:rsidR="00793B13" w:rsidRPr="00127CA5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F48628" w14:textId="77777777" w:rsidR="00793B13" w:rsidRPr="00127CA5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6CB65ED" w14:textId="77777777" w:rsidR="00793B13" w:rsidRPr="00127CA5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</w:tr>
      <w:tr w:rsidR="00793B13" w:rsidRPr="005067F3" w14:paraId="0A380925" w14:textId="77777777" w:rsidTr="006347FD">
        <w:trPr>
          <w:trHeight w:val="225"/>
        </w:trPr>
        <w:tc>
          <w:tcPr>
            <w:tcW w:w="3132" w:type="dxa"/>
            <w:tcBorders>
              <w:bottom w:val="nil"/>
            </w:tcBorders>
          </w:tcPr>
          <w:p w14:paraId="549D15CE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vAlign w:val="bottom"/>
          </w:tcPr>
          <w:p w14:paraId="295A6BA9" w14:textId="57011ED3" w:rsidR="00793B13" w:rsidRPr="007500FD" w:rsidRDefault="008C2DBA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299,185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CE0F47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D0FF477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82254A4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vAlign w:val="bottom"/>
          </w:tcPr>
          <w:p w14:paraId="3816087F" w14:textId="77777777"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232,850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50BFB6" w14:textId="77777777"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4D77F35" w14:textId="77777777"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</w:tbl>
    <w:p w14:paraId="22C391B5" w14:textId="53727DFD" w:rsidR="00281184" w:rsidRPr="007500FD" w:rsidRDefault="00957DDA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067F3">
        <w:rPr>
          <w:rFonts w:asciiTheme="majorBidi" w:hAnsiTheme="majorBidi" w:cstheme="majorBidi"/>
          <w:sz w:val="28"/>
          <w:szCs w:val="28"/>
        </w:rPr>
        <w:br w:type="page"/>
      </w:r>
      <w:r w:rsidR="005D252E" w:rsidRPr="007500FD">
        <w:rPr>
          <w:rFonts w:ascii="Angsana New" w:hAnsi="Angsana New"/>
          <w:sz w:val="28"/>
          <w:szCs w:val="28"/>
          <w:cs/>
        </w:rPr>
        <w:t>เงินลงทุนที่จะถือจนครบกำหนด ณ วันที่</w:t>
      </w:r>
      <w:r w:rsidR="00254A11" w:rsidRPr="007500FD">
        <w:rPr>
          <w:rFonts w:ascii="Angsana New" w:hAnsi="Angsana New"/>
          <w:sz w:val="28"/>
          <w:szCs w:val="28"/>
        </w:rPr>
        <w:t xml:space="preserve"> </w:t>
      </w:r>
      <w:r w:rsidR="005D252E" w:rsidRPr="007500FD">
        <w:rPr>
          <w:rFonts w:ascii="Angsana New" w:hAnsi="Angsana New"/>
          <w:sz w:val="28"/>
          <w:szCs w:val="28"/>
        </w:rPr>
        <w:t xml:space="preserve">31 </w:t>
      </w:r>
      <w:r w:rsidR="005D252E" w:rsidRPr="007500FD">
        <w:rPr>
          <w:rFonts w:ascii="Angsana New" w:hAnsi="Angsana New"/>
          <w:sz w:val="28"/>
          <w:szCs w:val="28"/>
          <w:cs/>
        </w:rPr>
        <w:t xml:space="preserve">ธันวาคม </w:t>
      </w:r>
      <w:r w:rsidR="00A00285">
        <w:rPr>
          <w:rFonts w:ascii="Angsana New" w:hAnsi="Angsana New"/>
          <w:sz w:val="28"/>
          <w:szCs w:val="28"/>
        </w:rPr>
        <w:t xml:space="preserve">2562 </w:t>
      </w:r>
      <w:r w:rsidR="00A00285">
        <w:rPr>
          <w:rFonts w:ascii="Angsana New" w:hAnsi="Angsana New" w:hint="cs"/>
          <w:sz w:val="28"/>
          <w:szCs w:val="28"/>
          <w:cs/>
        </w:rPr>
        <w:t xml:space="preserve">และ </w:t>
      </w:r>
      <w:r w:rsidR="005D252E" w:rsidRPr="007500FD">
        <w:rPr>
          <w:rFonts w:ascii="Angsana New" w:hAnsi="Angsana New"/>
          <w:sz w:val="28"/>
          <w:szCs w:val="28"/>
        </w:rPr>
        <w:t>256</w:t>
      </w:r>
      <w:r w:rsidR="00526427" w:rsidRPr="007500FD">
        <w:rPr>
          <w:rFonts w:ascii="Angsana New" w:hAnsi="Angsana New"/>
          <w:sz w:val="28"/>
          <w:szCs w:val="28"/>
        </w:rPr>
        <w:t>1</w:t>
      </w:r>
      <w:r w:rsidR="005D252E" w:rsidRPr="007500FD">
        <w:rPr>
          <w:rFonts w:ascii="Angsana New" w:hAnsi="Angsana New"/>
          <w:sz w:val="28"/>
          <w:szCs w:val="28"/>
          <w:cs/>
        </w:rPr>
        <w:t xml:space="preserve"> มีระยะเวลาครบกำหนด ดังต่อไปนี้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270"/>
        <w:gridCol w:w="1170"/>
        <w:gridCol w:w="270"/>
        <w:gridCol w:w="1260"/>
        <w:gridCol w:w="270"/>
        <w:gridCol w:w="1170"/>
      </w:tblGrid>
      <w:tr w:rsidR="00717871" w:rsidRPr="007500FD" w14:paraId="60990C7F" w14:textId="77777777" w:rsidTr="00D76183">
        <w:trPr>
          <w:cantSplit/>
        </w:trPr>
        <w:tc>
          <w:tcPr>
            <w:tcW w:w="3672" w:type="dxa"/>
          </w:tcPr>
          <w:p w14:paraId="43B9883F" w14:textId="77777777" w:rsidR="00281184" w:rsidRPr="007500FD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3FACBB45" w14:textId="77777777" w:rsidR="00281184" w:rsidRPr="007500FD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535FC2" w:rsidRPr="007500FD" w14:paraId="301AF69E" w14:textId="77777777" w:rsidTr="00D76183">
        <w:trPr>
          <w:cantSplit/>
        </w:trPr>
        <w:tc>
          <w:tcPr>
            <w:tcW w:w="3672" w:type="dxa"/>
          </w:tcPr>
          <w:p w14:paraId="6A815A72" w14:textId="77777777" w:rsidR="00535FC2" w:rsidRPr="007500FD" w:rsidRDefault="00535FC2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7F77C058" w14:textId="77777777" w:rsidR="00535FC2" w:rsidRPr="007500FD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0F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17871" w:rsidRPr="007500FD" w14:paraId="6083A7C9" w14:textId="77777777" w:rsidTr="00D76183">
        <w:trPr>
          <w:cantSplit/>
        </w:trPr>
        <w:tc>
          <w:tcPr>
            <w:tcW w:w="3672" w:type="dxa"/>
          </w:tcPr>
          <w:p w14:paraId="1573CE9D" w14:textId="77777777" w:rsidR="00281184" w:rsidRPr="007500FD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16CA0DE4" w14:textId="770896C6" w:rsidR="00281184" w:rsidRPr="007500FD" w:rsidRDefault="005D252E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6427" w:rsidRPr="007500F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17871" w:rsidRPr="007500FD" w14:paraId="3731CFA2" w14:textId="77777777" w:rsidTr="00D76183">
        <w:trPr>
          <w:cantSplit/>
        </w:trPr>
        <w:tc>
          <w:tcPr>
            <w:tcW w:w="3672" w:type="dxa"/>
          </w:tcPr>
          <w:p w14:paraId="35C8C08F" w14:textId="77777777" w:rsidR="00281184" w:rsidRPr="007500FD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18FEF0F" w14:textId="77777777" w:rsidR="00281184" w:rsidRPr="007500FD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ครบกำหนดภายใน</w:t>
            </w:r>
          </w:p>
        </w:tc>
        <w:tc>
          <w:tcPr>
            <w:tcW w:w="270" w:type="dxa"/>
          </w:tcPr>
          <w:p w14:paraId="39D30CBC" w14:textId="77777777" w:rsidR="00281184" w:rsidRPr="007500FD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9C4C8E" w14:textId="77777777" w:rsidR="00281184" w:rsidRPr="007500FD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7871" w:rsidRPr="007500FD" w14:paraId="18EE8525" w14:textId="77777777" w:rsidTr="00D76183">
        <w:trPr>
          <w:cantSplit/>
        </w:trPr>
        <w:tc>
          <w:tcPr>
            <w:tcW w:w="3672" w:type="dxa"/>
          </w:tcPr>
          <w:p w14:paraId="0CF750FF" w14:textId="77777777" w:rsidR="00281184" w:rsidRPr="007500FD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6EB03A2" w14:textId="77777777" w:rsidR="00281184" w:rsidRPr="007500FD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F70BC9" w14:textId="77777777" w:rsidR="00281184" w:rsidRPr="007500FD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8BDEC3" w14:textId="77777777" w:rsidR="00281184" w:rsidRPr="007500FD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ED8FEC" w14:textId="77777777" w:rsidR="00281184" w:rsidRPr="007500FD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B70EBD" w14:textId="77777777" w:rsidR="00281184" w:rsidRPr="007500FD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เกิน</w:t>
            </w: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1DBD3B1F" w14:textId="77777777" w:rsidR="00281184" w:rsidRPr="007500FD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91D6E8" w14:textId="77777777" w:rsidR="00281184" w:rsidRPr="007500FD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E5678" w:rsidRPr="007500FD" w14:paraId="69EABEBD" w14:textId="77777777" w:rsidTr="00D76183">
        <w:trPr>
          <w:cantSplit/>
        </w:trPr>
        <w:tc>
          <w:tcPr>
            <w:tcW w:w="3672" w:type="dxa"/>
          </w:tcPr>
          <w:p w14:paraId="1176AC3E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260" w:type="dxa"/>
          </w:tcPr>
          <w:p w14:paraId="10BA8B29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9660E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4D0FD6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655C08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889032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10C094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B8D5B1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5678" w:rsidRPr="007500FD" w14:paraId="73933431" w14:textId="77777777" w:rsidTr="00D76183">
        <w:trPr>
          <w:cantSplit/>
        </w:trPr>
        <w:tc>
          <w:tcPr>
            <w:tcW w:w="3672" w:type="dxa"/>
          </w:tcPr>
          <w:p w14:paraId="6DA457E3" w14:textId="77777777" w:rsidR="009E5678" w:rsidRPr="007500FD" w:rsidRDefault="009E5678" w:rsidP="009E5678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เกินกว่าสามเดือน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CC89A3" w14:textId="41CF58EA" w:rsidR="009E5678" w:rsidRPr="007500FD" w:rsidRDefault="008C2DBA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</w:t>
            </w:r>
            <w:r w:rsidR="00AF59B7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5C91AE4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196D27" w14:textId="5497D799" w:rsidR="009E5678" w:rsidRPr="007500FD" w:rsidRDefault="008C2DBA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7D4038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157005" w14:textId="6036E950" w:rsidR="009E5678" w:rsidRPr="007500FD" w:rsidRDefault="008C2DBA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775B30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F22571" w14:textId="6092E286" w:rsidR="009E5678" w:rsidRPr="007500FD" w:rsidRDefault="00DF160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</w:tr>
      <w:tr w:rsidR="009E5678" w:rsidRPr="0087751B" w14:paraId="1F205EE0" w14:textId="77777777" w:rsidTr="00D76183">
        <w:trPr>
          <w:cantSplit/>
        </w:trPr>
        <w:tc>
          <w:tcPr>
            <w:tcW w:w="3672" w:type="dxa"/>
          </w:tcPr>
          <w:p w14:paraId="71463B53" w14:textId="77777777" w:rsidR="009E5678" w:rsidRPr="007500FD" w:rsidRDefault="009E5678" w:rsidP="009E5678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EE55A" w14:textId="012C43F7" w:rsidR="009E5678" w:rsidRPr="007500FD" w:rsidRDefault="008C2DBA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195,83</w:t>
            </w:r>
            <w:r w:rsidR="00AF59B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09916D77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11173" w14:textId="11F81D9D" w:rsidR="009E5678" w:rsidRPr="007500FD" w:rsidRDefault="008C2DBA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A72A7E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5E2B6" w14:textId="7694DA5C" w:rsidR="009E5678" w:rsidRPr="007500FD" w:rsidRDefault="008C2DBA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A75024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A1766" w14:textId="73048B3F" w:rsidR="009E5678" w:rsidRPr="007500FD" w:rsidRDefault="00DF160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195,837</w:t>
            </w:r>
          </w:p>
        </w:tc>
      </w:tr>
    </w:tbl>
    <w:p w14:paraId="37E48168" w14:textId="77777777" w:rsidR="00957DDA" w:rsidRPr="0087751B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green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270"/>
        <w:gridCol w:w="1170"/>
        <w:gridCol w:w="270"/>
        <w:gridCol w:w="1260"/>
        <w:gridCol w:w="270"/>
        <w:gridCol w:w="1170"/>
      </w:tblGrid>
      <w:tr w:rsidR="00717871" w:rsidRPr="007500FD" w14:paraId="0B85EEE5" w14:textId="77777777" w:rsidTr="00D76183">
        <w:trPr>
          <w:cantSplit/>
        </w:trPr>
        <w:tc>
          <w:tcPr>
            <w:tcW w:w="3672" w:type="dxa"/>
          </w:tcPr>
          <w:p w14:paraId="544537F0" w14:textId="77777777" w:rsidR="00957DDA" w:rsidRPr="007500FD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7E7FE520" w14:textId="77777777" w:rsidR="00957DDA" w:rsidRPr="007500FD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535FC2" w:rsidRPr="007500FD" w14:paraId="18E0EFEB" w14:textId="77777777" w:rsidTr="00D76183">
        <w:trPr>
          <w:cantSplit/>
        </w:trPr>
        <w:tc>
          <w:tcPr>
            <w:tcW w:w="3672" w:type="dxa"/>
          </w:tcPr>
          <w:p w14:paraId="2C2A7AD2" w14:textId="77777777" w:rsidR="00535FC2" w:rsidRPr="007500FD" w:rsidRDefault="00535FC2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74B68388" w14:textId="77777777" w:rsidR="00535FC2" w:rsidRPr="007500FD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0F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17871" w:rsidRPr="007500FD" w14:paraId="3D120904" w14:textId="77777777" w:rsidTr="00D76183">
        <w:trPr>
          <w:cantSplit/>
        </w:trPr>
        <w:tc>
          <w:tcPr>
            <w:tcW w:w="3672" w:type="dxa"/>
          </w:tcPr>
          <w:p w14:paraId="0860D96D" w14:textId="77777777" w:rsidR="00957DDA" w:rsidRPr="007500FD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0681CFEA" w14:textId="1F8D2C3B" w:rsidR="00957DDA" w:rsidRPr="007500FD" w:rsidRDefault="005D252E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6427" w:rsidRPr="007500F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17871" w:rsidRPr="007500FD" w14:paraId="66C4B4CC" w14:textId="77777777" w:rsidTr="00D76183">
        <w:trPr>
          <w:cantSplit/>
        </w:trPr>
        <w:tc>
          <w:tcPr>
            <w:tcW w:w="3672" w:type="dxa"/>
          </w:tcPr>
          <w:p w14:paraId="77F0C374" w14:textId="77777777" w:rsidR="00957DDA" w:rsidRPr="007500FD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A8733A5" w14:textId="77777777" w:rsidR="00957DDA" w:rsidRPr="007500FD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ครบกำหนดภายใน</w:t>
            </w:r>
          </w:p>
        </w:tc>
        <w:tc>
          <w:tcPr>
            <w:tcW w:w="270" w:type="dxa"/>
          </w:tcPr>
          <w:p w14:paraId="5FD5408B" w14:textId="77777777" w:rsidR="00957DDA" w:rsidRPr="007500FD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19FB27" w14:textId="77777777" w:rsidR="00957DDA" w:rsidRPr="007500FD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7871" w:rsidRPr="007500FD" w14:paraId="7BDE2FCB" w14:textId="77777777" w:rsidTr="00D76183">
        <w:trPr>
          <w:cantSplit/>
        </w:trPr>
        <w:tc>
          <w:tcPr>
            <w:tcW w:w="3672" w:type="dxa"/>
          </w:tcPr>
          <w:p w14:paraId="2358E7B4" w14:textId="77777777" w:rsidR="00957DDA" w:rsidRPr="007500FD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BDA5F4" w14:textId="77777777" w:rsidR="00957DDA" w:rsidRPr="007500FD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945902" w14:textId="77777777" w:rsidR="00957DDA" w:rsidRPr="007500FD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827739F" w14:textId="77777777" w:rsidR="00957DDA" w:rsidRPr="007500FD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8B890F" w14:textId="77777777" w:rsidR="00957DDA" w:rsidRPr="007500FD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015C651" w14:textId="77777777" w:rsidR="00957DDA" w:rsidRPr="007500FD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เกิน</w:t>
            </w: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5E65B7F0" w14:textId="77777777" w:rsidR="00957DDA" w:rsidRPr="007500FD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4E59F6" w14:textId="77777777" w:rsidR="00957DDA" w:rsidRPr="007500FD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6427" w:rsidRPr="007500FD" w14:paraId="006EA0E6" w14:textId="77777777" w:rsidTr="00D76183">
        <w:trPr>
          <w:cantSplit/>
        </w:trPr>
        <w:tc>
          <w:tcPr>
            <w:tcW w:w="3672" w:type="dxa"/>
          </w:tcPr>
          <w:p w14:paraId="15DC81A6" w14:textId="77777777" w:rsidR="00526427" w:rsidRPr="007500FD" w:rsidRDefault="00526427" w:rsidP="0052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</w:tcPr>
          <w:p w14:paraId="47667D5E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20,016</w:t>
            </w:r>
          </w:p>
        </w:tc>
        <w:tc>
          <w:tcPr>
            <w:tcW w:w="270" w:type="dxa"/>
          </w:tcPr>
          <w:p w14:paraId="41E4649A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249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F43F89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365192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278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E42FF9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112672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26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FCA5BA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20,016</w:t>
            </w:r>
          </w:p>
        </w:tc>
      </w:tr>
      <w:tr w:rsidR="00526427" w:rsidRPr="007500FD" w14:paraId="42B2CABB" w14:textId="77777777" w:rsidTr="00D76183">
        <w:trPr>
          <w:cantSplit/>
        </w:trPr>
        <w:tc>
          <w:tcPr>
            <w:tcW w:w="3672" w:type="dxa"/>
          </w:tcPr>
          <w:p w14:paraId="2F1F403E" w14:textId="77777777" w:rsidR="00526427" w:rsidRPr="007500FD" w:rsidRDefault="00526427" w:rsidP="0052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260" w:type="dxa"/>
          </w:tcPr>
          <w:p w14:paraId="5CF05633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27D968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CC11BF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D1913F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495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BDF4F4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6B1108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7911F5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26427" w:rsidRPr="007500FD" w14:paraId="1A12A8FE" w14:textId="77777777" w:rsidTr="00D76183">
        <w:trPr>
          <w:cantSplit/>
        </w:trPr>
        <w:tc>
          <w:tcPr>
            <w:tcW w:w="3672" w:type="dxa"/>
          </w:tcPr>
          <w:p w14:paraId="601842E5" w14:textId="77777777" w:rsidR="00526427" w:rsidRPr="007500FD" w:rsidRDefault="00526427" w:rsidP="00526427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เกินกว่าสามเดือน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CB38AA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109,27</w:t>
            </w:r>
            <w:r w:rsidR="00244DFE"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84993B3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B3E782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C549E1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495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B02CE8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B796E5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24CE7F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109,27</w:t>
            </w:r>
            <w:r w:rsidR="005E40F7"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</w:p>
        </w:tc>
      </w:tr>
      <w:tr w:rsidR="00526427" w:rsidRPr="005067F3" w14:paraId="1004DAAB" w14:textId="77777777" w:rsidTr="00D76183">
        <w:trPr>
          <w:cantSplit/>
          <w:trHeight w:val="431"/>
        </w:trPr>
        <w:tc>
          <w:tcPr>
            <w:tcW w:w="3672" w:type="dxa"/>
          </w:tcPr>
          <w:p w14:paraId="58E9DD5B" w14:textId="77777777" w:rsidR="00526427" w:rsidRPr="007500FD" w:rsidRDefault="00526427" w:rsidP="00526427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DD808" w14:textId="77777777" w:rsidR="00526427" w:rsidRPr="007500FD" w:rsidRDefault="00113ADE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129,293</w:t>
            </w:r>
          </w:p>
        </w:tc>
        <w:tc>
          <w:tcPr>
            <w:tcW w:w="270" w:type="dxa"/>
            <w:vAlign w:val="bottom"/>
          </w:tcPr>
          <w:p w14:paraId="3FB57AEE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9D600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5D39A2A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495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E00C5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700524B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1E116" w14:textId="77777777" w:rsidR="00526427" w:rsidRPr="007817D5" w:rsidRDefault="00113ADE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129,293</w:t>
            </w:r>
          </w:p>
        </w:tc>
      </w:tr>
    </w:tbl>
    <w:p w14:paraId="25458526" w14:textId="77777777" w:rsidR="00D16021" w:rsidRPr="00D16021" w:rsidRDefault="00D16021" w:rsidP="000763B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4"/>
          <w:sz w:val="12"/>
          <w:szCs w:val="12"/>
        </w:rPr>
      </w:pPr>
    </w:p>
    <w:p w14:paraId="7711D107" w14:textId="32C119FC" w:rsidR="000763B1" w:rsidRPr="007500FD" w:rsidRDefault="000763B1" w:rsidP="000763B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7500FD">
        <w:rPr>
          <w:rFonts w:ascii="Angsana New" w:hAnsi="Angsana New"/>
          <w:spacing w:val="-6"/>
          <w:sz w:val="28"/>
          <w:szCs w:val="28"/>
          <w:cs/>
        </w:rPr>
        <w:t xml:space="preserve">ณ </w:t>
      </w:r>
      <w:r w:rsidR="00A00285">
        <w:rPr>
          <w:rFonts w:ascii="Angsana New" w:hAnsi="Angsana New"/>
          <w:spacing w:val="-6"/>
          <w:sz w:val="28"/>
          <w:szCs w:val="28"/>
        </w:rPr>
        <w:t xml:space="preserve"> </w:t>
      </w:r>
      <w:r w:rsidRPr="007500FD">
        <w:rPr>
          <w:rFonts w:ascii="Angsana New" w:hAnsi="Angsana New"/>
          <w:spacing w:val="-6"/>
          <w:sz w:val="28"/>
          <w:szCs w:val="28"/>
          <w:cs/>
        </w:rPr>
        <w:t xml:space="preserve">วันที่ </w:t>
      </w:r>
      <w:r w:rsidRPr="007500FD">
        <w:rPr>
          <w:rFonts w:ascii="Angsana New" w:hAnsi="Angsana New"/>
          <w:spacing w:val="-6"/>
          <w:sz w:val="28"/>
          <w:szCs w:val="28"/>
        </w:rPr>
        <w:t xml:space="preserve">31 </w:t>
      </w:r>
      <w:r w:rsidRPr="007500FD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="00A00285" w:rsidRPr="007500FD">
        <w:rPr>
          <w:rFonts w:ascii="Angsana New" w:hAnsi="Angsana New"/>
          <w:spacing w:val="-6"/>
          <w:sz w:val="28"/>
          <w:szCs w:val="28"/>
        </w:rPr>
        <w:t xml:space="preserve">2562 </w:t>
      </w:r>
      <w:r w:rsidR="00A00285" w:rsidRPr="007500FD">
        <w:rPr>
          <w:rFonts w:ascii="Angsana New" w:hAnsi="Angsana New"/>
          <w:spacing w:val="-6"/>
          <w:sz w:val="28"/>
          <w:szCs w:val="28"/>
          <w:cs/>
        </w:rPr>
        <w:t>และ</w:t>
      </w:r>
      <w:r w:rsidR="00D53C2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500FD">
        <w:rPr>
          <w:rFonts w:ascii="Angsana New" w:hAnsi="Angsana New"/>
          <w:spacing w:val="-6"/>
          <w:sz w:val="28"/>
          <w:szCs w:val="28"/>
        </w:rPr>
        <w:t xml:space="preserve">2561 </w:t>
      </w:r>
      <w:r w:rsidRPr="007500FD">
        <w:rPr>
          <w:rFonts w:ascii="Angsana New" w:hAnsi="Angsana New"/>
          <w:spacing w:val="-6"/>
          <w:sz w:val="28"/>
          <w:szCs w:val="28"/>
          <w:cs/>
        </w:rPr>
        <w:t>เงินลงทุนที่จะถือจนครบกำหนด</w:t>
      </w:r>
      <w:r w:rsidR="00B57AF2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500FD">
        <w:rPr>
          <w:rFonts w:ascii="Angsana New" w:hAnsi="Angsana New"/>
          <w:spacing w:val="-6"/>
          <w:sz w:val="28"/>
          <w:szCs w:val="28"/>
          <w:cs/>
        </w:rPr>
        <w:t>จำนวน</w:t>
      </w:r>
      <w:r w:rsidRPr="008C2DBA">
        <w:rPr>
          <w:rFonts w:ascii="Angsana New" w:hAnsi="Angsana New"/>
          <w:spacing w:val="-6"/>
          <w:sz w:val="28"/>
          <w:szCs w:val="28"/>
          <w:cs/>
        </w:rPr>
        <w:t>เงิน</w:t>
      </w:r>
      <w:r w:rsidR="002D0C97" w:rsidRPr="008C2DBA">
        <w:rPr>
          <w:rFonts w:ascii="Angsana New" w:hAnsi="Angsana New"/>
          <w:spacing w:val="-6"/>
          <w:sz w:val="28"/>
          <w:szCs w:val="28"/>
        </w:rPr>
        <w:t xml:space="preserve"> </w:t>
      </w:r>
      <w:bookmarkStart w:id="4" w:name="_Hlk23501312"/>
      <w:r w:rsidR="002D0C97" w:rsidRPr="008C2DBA">
        <w:rPr>
          <w:rFonts w:ascii="Angsana New" w:hAnsi="Angsana New"/>
          <w:spacing w:val="-6"/>
          <w:sz w:val="28"/>
          <w:szCs w:val="28"/>
        </w:rPr>
        <w:t>95.1</w:t>
      </w:r>
      <w:r w:rsidR="002D0C97" w:rsidRPr="007500FD">
        <w:rPr>
          <w:rFonts w:ascii="Angsana New" w:hAnsi="Angsana New"/>
          <w:spacing w:val="-6"/>
          <w:sz w:val="28"/>
          <w:szCs w:val="28"/>
        </w:rPr>
        <w:t xml:space="preserve"> </w:t>
      </w:r>
      <w:bookmarkEnd w:id="4"/>
      <w:r w:rsidR="004E1F3D" w:rsidRPr="007500FD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 และ </w:t>
      </w:r>
      <w:r w:rsidR="009D63DC" w:rsidRPr="007500FD">
        <w:rPr>
          <w:rFonts w:ascii="Angsana New" w:hAnsi="Angsana New"/>
          <w:spacing w:val="-6"/>
          <w:sz w:val="28"/>
          <w:szCs w:val="28"/>
        </w:rPr>
        <w:t>114.4</w:t>
      </w:r>
      <w:r w:rsidRPr="007500FD">
        <w:rPr>
          <w:rFonts w:ascii="Angsana New" w:hAnsi="Angsana New"/>
          <w:spacing w:val="-6"/>
          <w:sz w:val="28"/>
          <w:szCs w:val="28"/>
        </w:rPr>
        <w:t xml:space="preserve"> </w:t>
      </w:r>
      <w:r w:rsidR="003E0657" w:rsidRPr="007500FD">
        <w:rPr>
          <w:rFonts w:ascii="Angsana New" w:hAnsi="Angsana New"/>
          <w:spacing w:val="-6"/>
          <w:sz w:val="28"/>
          <w:szCs w:val="28"/>
          <w:cs/>
        </w:rPr>
        <w:t>ล้าน</w:t>
      </w:r>
      <w:r w:rsidR="00FF408B" w:rsidRPr="007500FD">
        <w:rPr>
          <w:rFonts w:ascii="Angsana New" w:hAnsi="Angsana New" w:hint="cs"/>
          <w:spacing w:val="-6"/>
          <w:sz w:val="28"/>
          <w:szCs w:val="28"/>
          <w:cs/>
        </w:rPr>
        <w:t>บาท</w:t>
      </w:r>
      <w:r w:rsidR="004E1F3D" w:rsidRPr="007500FD">
        <w:rPr>
          <w:rFonts w:ascii="Angsana New" w:hAnsi="Angsana New" w:hint="cs"/>
          <w:sz w:val="28"/>
          <w:szCs w:val="28"/>
          <w:cs/>
        </w:rPr>
        <w:t xml:space="preserve"> ตามลำดับ</w:t>
      </w:r>
      <w:r w:rsidR="00013B78" w:rsidRPr="007500FD">
        <w:rPr>
          <w:rFonts w:ascii="Angsana New" w:hAnsi="Angsana New"/>
          <w:sz w:val="28"/>
          <w:szCs w:val="28"/>
        </w:rPr>
        <w:t xml:space="preserve"> </w:t>
      </w:r>
      <w:r w:rsidRPr="007500FD">
        <w:rPr>
          <w:rFonts w:ascii="Angsana New" w:hAnsi="Angsana New"/>
          <w:sz w:val="28"/>
          <w:szCs w:val="28"/>
          <w:cs/>
        </w:rPr>
        <w:t>ได้วางไว้เป็นเงินสำรองประกันภัยกับนายทะเบียนตามที่กล่าวไว้ใ</w:t>
      </w:r>
      <w:r w:rsidRPr="00634295">
        <w:rPr>
          <w:rFonts w:ascii="Angsana New" w:hAnsi="Angsana New"/>
          <w:sz w:val="28"/>
          <w:szCs w:val="28"/>
          <w:cs/>
        </w:rPr>
        <w:t xml:space="preserve">นหมายเหตุ </w:t>
      </w:r>
      <w:r w:rsidR="00CA28FA" w:rsidRPr="00634295">
        <w:rPr>
          <w:rFonts w:ascii="Angsana New" w:hAnsi="Angsana New"/>
          <w:sz w:val="28"/>
          <w:szCs w:val="28"/>
        </w:rPr>
        <w:t>2</w:t>
      </w:r>
      <w:r w:rsidR="00634295" w:rsidRPr="00634295">
        <w:rPr>
          <w:rFonts w:ascii="Angsana New" w:hAnsi="Angsana New"/>
          <w:sz w:val="28"/>
          <w:szCs w:val="28"/>
        </w:rPr>
        <w:t xml:space="preserve">8 </w:t>
      </w:r>
      <w:r w:rsidRPr="00634295">
        <w:rPr>
          <w:rFonts w:ascii="Angsana New" w:hAnsi="Angsana New" w:hint="cs"/>
          <w:sz w:val="28"/>
          <w:szCs w:val="28"/>
          <w:cs/>
        </w:rPr>
        <w:t xml:space="preserve">และ </w:t>
      </w:r>
      <w:r w:rsidR="00CA28FA" w:rsidRPr="00634295">
        <w:rPr>
          <w:rFonts w:ascii="Angsana New" w:hAnsi="Angsana New"/>
          <w:sz w:val="28"/>
          <w:szCs w:val="28"/>
        </w:rPr>
        <w:t>2</w:t>
      </w:r>
      <w:r w:rsidR="00634295" w:rsidRPr="00634295">
        <w:rPr>
          <w:rFonts w:ascii="Angsana New" w:hAnsi="Angsana New"/>
          <w:sz w:val="28"/>
          <w:szCs w:val="28"/>
        </w:rPr>
        <w:t>9</w:t>
      </w:r>
      <w:r w:rsidRPr="007500FD">
        <w:rPr>
          <w:rFonts w:ascii="Angsana New" w:hAnsi="Angsana New" w:hint="cs"/>
          <w:sz w:val="28"/>
          <w:szCs w:val="28"/>
          <w:cs/>
        </w:rPr>
        <w:t xml:space="preserve"> </w:t>
      </w:r>
    </w:p>
    <w:p w14:paraId="1C7EEC6F" w14:textId="2D9BBAE7" w:rsidR="009946E2" w:rsidRPr="009946E2" w:rsidRDefault="009946E2" w:rsidP="009946E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9946E2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Pr="009946E2">
        <w:rPr>
          <w:rFonts w:ascii="Angsana New" w:hAnsi="Angsana New"/>
          <w:spacing w:val="-6"/>
          <w:sz w:val="28"/>
          <w:szCs w:val="28"/>
        </w:rPr>
        <w:t xml:space="preserve">31 </w:t>
      </w:r>
      <w:r w:rsidRPr="009946E2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Pr="009946E2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9946E2">
        <w:rPr>
          <w:rFonts w:ascii="Angsana New" w:hAnsi="Angsana New"/>
          <w:spacing w:val="-6"/>
          <w:sz w:val="28"/>
          <w:szCs w:val="28"/>
        </w:rPr>
        <w:t>2562</w:t>
      </w:r>
      <w:r w:rsidR="00550657">
        <w:rPr>
          <w:rFonts w:ascii="Angsana New" w:hAnsi="Angsana New" w:hint="cs"/>
          <w:spacing w:val="-6"/>
          <w:sz w:val="28"/>
          <w:szCs w:val="28"/>
          <w:cs/>
        </w:rPr>
        <w:t xml:space="preserve"> และ </w:t>
      </w:r>
      <w:r w:rsidR="00550657">
        <w:rPr>
          <w:rFonts w:ascii="Angsana New" w:hAnsi="Angsana New"/>
          <w:spacing w:val="-6"/>
          <w:sz w:val="28"/>
          <w:szCs w:val="28"/>
        </w:rPr>
        <w:t>2561</w:t>
      </w:r>
      <w:r w:rsidRPr="009946E2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9946E2">
        <w:rPr>
          <w:rFonts w:ascii="Angsana New" w:hAnsi="Angsana New"/>
          <w:spacing w:val="-6"/>
          <w:sz w:val="28"/>
          <w:szCs w:val="28"/>
          <w:cs/>
        </w:rPr>
        <w:t>เงินฝากประจำ</w:t>
      </w:r>
      <w:r w:rsidR="00550657">
        <w:rPr>
          <w:rFonts w:ascii="Angsana New" w:hAnsi="Angsana New" w:hint="cs"/>
          <w:spacing w:val="-6"/>
          <w:sz w:val="28"/>
          <w:szCs w:val="28"/>
          <w:cs/>
        </w:rPr>
        <w:t xml:space="preserve">จำนวนเงิน </w:t>
      </w:r>
      <w:r w:rsidR="00550657">
        <w:rPr>
          <w:rFonts w:ascii="Angsana New" w:hAnsi="Angsana New"/>
          <w:spacing w:val="-6"/>
          <w:sz w:val="28"/>
          <w:szCs w:val="28"/>
        </w:rPr>
        <w:t xml:space="preserve">0.1 </w:t>
      </w:r>
      <w:r w:rsidR="00550657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 และ </w:t>
      </w:r>
      <w:r w:rsidR="00550657">
        <w:rPr>
          <w:rFonts w:ascii="Angsana New" w:hAnsi="Angsana New"/>
          <w:spacing w:val="-6"/>
          <w:sz w:val="28"/>
          <w:szCs w:val="28"/>
        </w:rPr>
        <w:t xml:space="preserve">2.0 </w:t>
      </w:r>
      <w:r w:rsidR="00550657">
        <w:rPr>
          <w:rFonts w:ascii="Angsana New" w:hAnsi="Angsana New" w:hint="cs"/>
          <w:spacing w:val="-6"/>
          <w:sz w:val="28"/>
          <w:szCs w:val="28"/>
          <w:cs/>
        </w:rPr>
        <w:t>ล้านบาท ตามลำดับ ได้ถูก</w:t>
      </w:r>
      <w:r w:rsidRPr="009946E2">
        <w:rPr>
          <w:rFonts w:ascii="Angsana New" w:hAnsi="Angsana New"/>
          <w:spacing w:val="-6"/>
          <w:sz w:val="28"/>
          <w:szCs w:val="28"/>
          <w:cs/>
        </w:rPr>
        <w:t>จำนำเป็นหลักทรัพย์ค้ำประกันวงเงินสินเชื่อกับธนาคาร</w:t>
      </w:r>
      <w:r w:rsidR="00550657">
        <w:rPr>
          <w:rFonts w:ascii="Angsana New" w:hAnsi="Angsana New" w:hint="cs"/>
          <w:spacing w:val="-6"/>
          <w:sz w:val="28"/>
          <w:szCs w:val="28"/>
          <w:cs/>
        </w:rPr>
        <w:t>ในประเทศ</w:t>
      </w:r>
      <w:r w:rsidRPr="009946E2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7256A4" w:rsidRPr="009946E2">
        <w:rPr>
          <w:rFonts w:ascii="Angsana New" w:hAnsi="Angsana New"/>
          <w:spacing w:val="-6"/>
          <w:sz w:val="28"/>
          <w:szCs w:val="28"/>
          <w:cs/>
        </w:rPr>
        <w:t xml:space="preserve">ตามที่กล่าวไว้ในหมายเหตุ </w:t>
      </w:r>
      <w:r w:rsidR="007256A4">
        <w:rPr>
          <w:rFonts w:ascii="Angsana New" w:hAnsi="Angsana New"/>
          <w:spacing w:val="-6"/>
          <w:sz w:val="28"/>
          <w:szCs w:val="28"/>
        </w:rPr>
        <w:t>32</w:t>
      </w:r>
      <w:r w:rsidR="007256A4" w:rsidRPr="009946E2">
        <w:rPr>
          <w:rFonts w:ascii="Angsana New" w:hAnsi="Angsana New"/>
          <w:spacing w:val="-6"/>
          <w:sz w:val="28"/>
          <w:szCs w:val="28"/>
        </w:rPr>
        <w:t xml:space="preserve"> </w:t>
      </w:r>
      <w:r w:rsidR="007256A4" w:rsidRPr="009946E2">
        <w:rPr>
          <w:rFonts w:ascii="Angsana New" w:hAnsi="Angsana New" w:hint="cs"/>
          <w:spacing w:val="-6"/>
          <w:sz w:val="28"/>
          <w:szCs w:val="28"/>
          <w:cs/>
        </w:rPr>
        <w:t>ง</w:t>
      </w:r>
      <w:r w:rsidRPr="009946E2">
        <w:rPr>
          <w:rFonts w:ascii="Angsana New" w:hAnsi="Angsana New" w:hint="cs"/>
          <w:spacing w:val="-6"/>
          <w:sz w:val="28"/>
          <w:szCs w:val="28"/>
          <w:cs/>
        </w:rPr>
        <w:t>)</w:t>
      </w:r>
    </w:p>
    <w:p w14:paraId="16397E73" w14:textId="77777777" w:rsidR="000218DE" w:rsidRPr="00824832" w:rsidRDefault="004B00B0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5067F3">
        <w:rPr>
          <w:rFonts w:asciiTheme="majorBidi" w:hAnsiTheme="majorBidi"/>
          <w:cs/>
        </w:rPr>
        <w:br w:type="page"/>
      </w:r>
      <w:r w:rsidR="00AF3B4A" w:rsidRPr="00A45626">
        <w:rPr>
          <w:b/>
          <w:bCs/>
          <w:u w:val="none"/>
          <w:cs/>
        </w:rPr>
        <w:t>ที่ดิน อาคารและอุปกรณ์</w:t>
      </w:r>
      <w:r w:rsidR="00AF3B4A" w:rsidRPr="00824832">
        <w:rPr>
          <w:b/>
          <w:bCs/>
          <w:u w:val="none"/>
          <w:cs/>
        </w:rPr>
        <w:t xml:space="preserve"> </w:t>
      </w:r>
    </w:p>
    <w:tbl>
      <w:tblPr>
        <w:tblpPr w:leftFromText="180" w:rightFromText="180" w:vertAnchor="text" w:tblpX="-90" w:tblpY="1"/>
        <w:tblOverlap w:val="never"/>
        <w:tblW w:w="103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900"/>
      </w:tblGrid>
      <w:tr w:rsidR="005064DD" w:rsidRPr="00CC4B19" w14:paraId="628FBD7E" w14:textId="77777777" w:rsidTr="00742B71">
        <w:trPr>
          <w:cantSplit/>
          <w:tblHeader/>
        </w:trPr>
        <w:tc>
          <w:tcPr>
            <w:tcW w:w="2070" w:type="dxa"/>
          </w:tcPr>
          <w:p w14:paraId="0B72D396" w14:textId="77777777" w:rsidR="005064DD" w:rsidRPr="00CC4B19" w:rsidRDefault="005064DD" w:rsidP="00D269E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0" w:type="dxa"/>
            <w:gridSpan w:val="15"/>
          </w:tcPr>
          <w:p w14:paraId="4F2BE8D3" w14:textId="6EF0A7EF" w:rsidR="005064DD" w:rsidRPr="00CC4B19" w:rsidRDefault="005064DD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56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พัน</w:t>
            </w: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742B71" w:rsidRPr="00CC4B19" w14:paraId="4711B88A" w14:textId="77777777" w:rsidTr="00742B71">
        <w:trPr>
          <w:cantSplit/>
          <w:tblHeader/>
        </w:trPr>
        <w:tc>
          <w:tcPr>
            <w:tcW w:w="2070" w:type="dxa"/>
          </w:tcPr>
          <w:p w14:paraId="3F65789E" w14:textId="77777777" w:rsidR="00D269EA" w:rsidRPr="00CC4B19" w:rsidRDefault="00D269EA" w:rsidP="00D269E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2D12A2E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1D4BE5F4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03C180CF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31773D66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467B2E5F" w14:textId="77777777" w:rsidR="00D269EA" w:rsidRPr="00CC4B19" w:rsidRDefault="00D269EA" w:rsidP="00D269E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7EAED4D0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14273BC2" w14:textId="77777777" w:rsidR="00D269EA" w:rsidRPr="00CC4B19" w:rsidRDefault="00D269EA" w:rsidP="00D269E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402C2F42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7A1DD023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64C6D4C2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3ADD1508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68EAED50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79F13A5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4E7CA5BA" w14:textId="12B29AD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1EEEB7E6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42B71" w:rsidRPr="00CC4B19" w14:paraId="6B1240AA" w14:textId="77777777" w:rsidTr="00742B71">
        <w:trPr>
          <w:cantSplit/>
          <w:tblHeader/>
        </w:trPr>
        <w:tc>
          <w:tcPr>
            <w:tcW w:w="2070" w:type="dxa"/>
          </w:tcPr>
          <w:p w14:paraId="0DE152A3" w14:textId="77777777" w:rsidR="00D269EA" w:rsidRPr="00CC4B19" w:rsidRDefault="00D269EA" w:rsidP="00D269E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82BFC27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751BD6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9B9DF5F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ABB184D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6A0252D" w14:textId="77777777" w:rsidR="00D269EA" w:rsidRPr="00CC4B19" w:rsidRDefault="00D269EA" w:rsidP="00D269E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8BF1C11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6A4A785" w14:textId="77777777" w:rsidR="00D269EA" w:rsidRPr="00CC4B19" w:rsidRDefault="00D269EA" w:rsidP="00D269E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ติดตั้งและ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5BB7002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62C4DCA2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5511FE0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044092DF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48C218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C4AD3D5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C4F14DB" w14:textId="4CC164E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0DFF6F7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42B71" w:rsidRPr="00CC4B19" w14:paraId="0AAB0D6B" w14:textId="77777777" w:rsidTr="00742B71">
        <w:trPr>
          <w:cantSplit/>
          <w:tblHeader/>
        </w:trPr>
        <w:tc>
          <w:tcPr>
            <w:tcW w:w="2070" w:type="dxa"/>
          </w:tcPr>
          <w:p w14:paraId="364798EB" w14:textId="77777777" w:rsidR="00D269EA" w:rsidRPr="00CC4B19" w:rsidRDefault="00D269EA" w:rsidP="00D269E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3C23D38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B382FA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6AB4B7EA" w14:textId="77777777" w:rsidR="00D269EA" w:rsidRPr="00CC4B19" w:rsidRDefault="00D269EA" w:rsidP="00D269E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2007908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72FE665" w14:textId="77777777" w:rsidR="00D269EA" w:rsidRPr="00CC4B19" w:rsidRDefault="00D269EA" w:rsidP="00D269EA">
            <w:pPr>
              <w:pStyle w:val="acctcolumnheading"/>
              <w:tabs>
                <w:tab w:val="left" w:pos="936"/>
              </w:tabs>
              <w:autoSpaceDE w:val="0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3A69D43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9EBF4C0" w14:textId="77777777" w:rsidR="00D269EA" w:rsidRPr="00CC4B19" w:rsidRDefault="00D269EA" w:rsidP="00D269E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เครื่องใช้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C192252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B4682F3" w14:textId="77777777" w:rsidR="00D269EA" w:rsidRPr="00CC4B19" w:rsidRDefault="00D269EA" w:rsidP="00D269E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B1A71FA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50936B85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3A5C3C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9F12F7B" w14:textId="5CD3298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90B624" w14:textId="4DAD664C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4A86157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42B71" w:rsidRPr="00CC4B19" w14:paraId="1C9376D1" w14:textId="77777777" w:rsidTr="00742B71">
        <w:trPr>
          <w:cantSplit/>
          <w:tblHeader/>
        </w:trPr>
        <w:tc>
          <w:tcPr>
            <w:tcW w:w="2070" w:type="dxa"/>
          </w:tcPr>
          <w:p w14:paraId="5F2E67EF" w14:textId="77777777" w:rsidR="00D269EA" w:rsidRPr="00CC4B19" w:rsidRDefault="00D269EA" w:rsidP="00D269E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12562028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1C5A54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13C1FA0C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3A25450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55892C25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A6F724B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70805B78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741FB97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095D800A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305AB3D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6B87386C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D1BA45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0E39F3E" w14:textId="2BED1874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8C6B57" w14:textId="24B758AD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4EFEB5DB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42B71" w:rsidRPr="00CC4B19" w14:paraId="7187773F" w14:textId="77777777" w:rsidTr="00742B71">
        <w:trPr>
          <w:cantSplit/>
        </w:trPr>
        <w:tc>
          <w:tcPr>
            <w:tcW w:w="2070" w:type="dxa"/>
          </w:tcPr>
          <w:p w14:paraId="6041E4C0" w14:textId="77777777" w:rsidR="00D269EA" w:rsidRPr="00CC4B19" w:rsidRDefault="00D269EA" w:rsidP="00D269E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AF175C3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7C3F95C6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E61C843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784C8B94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B93936B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578B4404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4BD269F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377F5B15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BD60CBF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4DB3C63D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4C8FD9C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27B8F914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E38299C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DB60F48" w14:textId="0760CD84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3C750D2E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42B71" w:rsidRPr="00CC4B19" w14:paraId="50788C96" w14:textId="77777777" w:rsidTr="00742B71">
        <w:trPr>
          <w:cantSplit/>
        </w:trPr>
        <w:tc>
          <w:tcPr>
            <w:tcW w:w="2070" w:type="dxa"/>
            <w:vAlign w:val="bottom"/>
          </w:tcPr>
          <w:p w14:paraId="74F6AE69" w14:textId="77777777" w:rsidR="00D269EA" w:rsidRPr="00CC4B19" w:rsidRDefault="00D269EA" w:rsidP="00D269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</w:tcPr>
          <w:p w14:paraId="368DDC2B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B44385B" w14:textId="77777777" w:rsidR="00D269EA" w:rsidRPr="00CC4B19" w:rsidRDefault="00D269EA" w:rsidP="00D269E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32F9FE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AD2D5C" w14:textId="77777777" w:rsidR="00D269EA" w:rsidRPr="00CC4B19" w:rsidRDefault="00D269EA" w:rsidP="00D269E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B20314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2D1340" w14:textId="77777777" w:rsidR="00D269EA" w:rsidRPr="00CC4B19" w:rsidRDefault="00D269EA" w:rsidP="00D269E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4830D4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B85FFCC" w14:textId="77777777" w:rsidR="00D269EA" w:rsidRPr="00CC4B19" w:rsidRDefault="00D269EA" w:rsidP="00D269E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B2F33A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229C1CD" w14:textId="77777777" w:rsidR="00D269EA" w:rsidRPr="00CC4B19" w:rsidRDefault="00D269EA" w:rsidP="00D269E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FCA51F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E55E66" w14:textId="77777777" w:rsidR="00D269EA" w:rsidRPr="00CC4B19" w:rsidRDefault="00D269EA" w:rsidP="00D269E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632741" w14:textId="77777777" w:rsidR="00D269EA" w:rsidRPr="00CC4B19" w:rsidRDefault="00D269EA" w:rsidP="00D269E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577353" w14:textId="4BA15276" w:rsidR="00D269EA" w:rsidRPr="00CC4B19" w:rsidRDefault="00D269EA" w:rsidP="00D269E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6F0018E" w14:textId="77777777" w:rsidR="00D269EA" w:rsidRPr="00CC4B19" w:rsidRDefault="00D269EA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0447" w:rsidRPr="00CC4B19" w14:paraId="143621A5" w14:textId="77777777" w:rsidTr="00742B71">
        <w:trPr>
          <w:cantSplit/>
        </w:trPr>
        <w:tc>
          <w:tcPr>
            <w:tcW w:w="2070" w:type="dxa"/>
          </w:tcPr>
          <w:p w14:paraId="3BB634D4" w14:textId="42ED7CC2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C4B1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576CA" w14:textId="6DE49CBD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45,101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B120D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0616C" w14:textId="0BA5FD0A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3,300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6713B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2CE28" w14:textId="7D1C4488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66,959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BB9AF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F50A8" w14:textId="41184785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38,129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60DF5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22A13" w14:textId="56CCC431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28,076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4EBFA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D9DD3" w14:textId="015D6931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</w:tcPr>
          <w:p w14:paraId="4AF520C4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8F6E508" w14:textId="4BA9FC49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D1C96D9" w14:textId="7EE5A4ED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3CB96" w14:textId="644F6F56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181,565 </w:t>
            </w:r>
          </w:p>
        </w:tc>
      </w:tr>
      <w:tr w:rsidR="00620447" w:rsidRPr="008C51ED" w14:paraId="266C86A9" w14:textId="77777777" w:rsidTr="00742B71">
        <w:trPr>
          <w:cantSplit/>
        </w:trPr>
        <w:tc>
          <w:tcPr>
            <w:tcW w:w="2070" w:type="dxa"/>
          </w:tcPr>
          <w:p w14:paraId="7BB57CFF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93C77" w14:textId="0074E88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1AEEC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059CA" w14:textId="192A8446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19437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FE928" w14:textId="060EB455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148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08205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C8AF2B" w14:textId="2157D4F4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51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4C4B1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A5E87" w14:textId="01374E28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173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794748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07C68" w14:textId="30DBD6B2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0194404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4533155" w14:textId="28F3464E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A18750" w14:textId="72BD37F9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0C043" w14:textId="11D0B78B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372 </w:t>
            </w:r>
          </w:p>
        </w:tc>
      </w:tr>
      <w:tr w:rsidR="00620447" w:rsidRPr="00CC4B19" w14:paraId="083C7B07" w14:textId="77777777" w:rsidTr="00742B71">
        <w:trPr>
          <w:cantSplit/>
        </w:trPr>
        <w:tc>
          <w:tcPr>
            <w:tcW w:w="2070" w:type="dxa"/>
          </w:tcPr>
          <w:p w14:paraId="2C76BD57" w14:textId="359FE225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4A7211" w14:textId="0CB2A42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6F09B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4962DE" w14:textId="66D565E4" w:rsidR="00620447" w:rsidRPr="00CC4B19" w:rsidDel="009C7892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2C275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CAB3E2" w14:textId="1BCD5D54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3B379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E92902" w14:textId="0A05619A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(60)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71BE7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562F28" w14:textId="7EC11AC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(352)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BDAE3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E909A2" w14:textId="5252FABE" w:rsidR="00620447" w:rsidRPr="00CC4B19" w:rsidDel="009C7892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bottom w:val="nil"/>
            </w:tcBorders>
          </w:tcPr>
          <w:p w14:paraId="5FF1331C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342933C" w14:textId="08A491FC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237D84" w14:textId="4698689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931FEC" w14:textId="71A32819" w:rsidR="00620447" w:rsidRPr="00CC4B19" w:rsidDel="009C7892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(412)</w:t>
            </w:r>
          </w:p>
        </w:tc>
      </w:tr>
      <w:tr w:rsidR="00620447" w:rsidRPr="00CC4B19" w14:paraId="4D240296" w14:textId="77777777" w:rsidTr="00742B71">
        <w:trPr>
          <w:cantSplit/>
        </w:trPr>
        <w:tc>
          <w:tcPr>
            <w:tcW w:w="2070" w:type="dxa"/>
            <w:tcBorders>
              <w:top w:val="nil"/>
              <w:bottom w:val="nil"/>
            </w:tcBorders>
          </w:tcPr>
          <w:p w14:paraId="13486A4D" w14:textId="147B4E56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2CCA2" w14:textId="716EB5BF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45,101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159B0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A91ED" w14:textId="79951EC6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3,300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CF489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DF187" w14:textId="3E3B1556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67,107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7A601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845AA" w14:textId="6D30A838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38,120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5414E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7302A" w14:textId="1AFE6B02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27,897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FAB80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32B3B" w14:textId="3CD8AE29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4B36EE6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2B26345" w14:textId="5314E512" w:rsidR="00620447" w:rsidRPr="008C51ED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10E7F8E" w14:textId="6C174B5F" w:rsidR="00620447" w:rsidRPr="008C51ED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02DA6" w14:textId="45439E68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181,525 </w:t>
            </w:r>
          </w:p>
        </w:tc>
      </w:tr>
      <w:tr w:rsidR="00620447" w:rsidRPr="00CC4B19" w14:paraId="6E063FC9" w14:textId="77777777" w:rsidTr="00742B71">
        <w:trPr>
          <w:cantSplit/>
        </w:trPr>
        <w:tc>
          <w:tcPr>
            <w:tcW w:w="2070" w:type="dxa"/>
          </w:tcPr>
          <w:p w14:paraId="79840C31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  <w:tcBorders>
              <w:bottom w:val="nil"/>
            </w:tcBorders>
          </w:tcPr>
          <w:p w14:paraId="59D4B846" w14:textId="5BBE914C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50AE34AA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627326D" w14:textId="74B84EAC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68C6632D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DD79E8D" w14:textId="1E268924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73EA3B98" w14:textId="77777777" w:rsidR="00620447" w:rsidRPr="008C51ED" w:rsidRDefault="00620447" w:rsidP="00620447">
            <w:pPr>
              <w:tabs>
                <w:tab w:val="clear" w:pos="2807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BFD3525" w14:textId="782F70CC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4,425</w:t>
            </w:r>
          </w:p>
        </w:tc>
        <w:tc>
          <w:tcPr>
            <w:tcW w:w="180" w:type="dxa"/>
            <w:tcBorders>
              <w:bottom w:val="nil"/>
            </w:tcBorders>
          </w:tcPr>
          <w:p w14:paraId="3BECC141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4BEBB5A" w14:textId="6193CABF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1,749</w:t>
            </w:r>
          </w:p>
        </w:tc>
        <w:tc>
          <w:tcPr>
            <w:tcW w:w="180" w:type="dxa"/>
            <w:tcBorders>
              <w:bottom w:val="nil"/>
            </w:tcBorders>
          </w:tcPr>
          <w:p w14:paraId="24260BEB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2A3EDE4" w14:textId="11A9A1D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3,650</w:t>
            </w:r>
          </w:p>
        </w:tc>
        <w:tc>
          <w:tcPr>
            <w:tcW w:w="180" w:type="dxa"/>
            <w:tcBorders>
              <w:bottom w:val="nil"/>
            </w:tcBorders>
          </w:tcPr>
          <w:p w14:paraId="0E310B82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A932B02" w14:textId="096B6382" w:rsidR="00620447" w:rsidRPr="001D670A" w:rsidRDefault="00620447" w:rsidP="0080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D670A">
              <w:rPr>
                <w:rFonts w:asciiTheme="majorBidi" w:eastAsia="Cordia New" w:hAnsiTheme="majorBidi" w:cstheme="majorBidi"/>
                <w:sz w:val="24"/>
                <w:szCs w:val="24"/>
              </w:rPr>
              <w:t>4,46</w:t>
            </w:r>
            <w:r w:rsidR="008066A7"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5EA3485" w14:textId="10970F42" w:rsidR="00620447" w:rsidRPr="008C51ED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4EDB359" w14:textId="47FFF175" w:rsidR="00620447" w:rsidRPr="008C51ED" w:rsidRDefault="00620447" w:rsidP="0080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14,29</w:t>
            </w:r>
            <w:r w:rsidR="008066A7">
              <w:rPr>
                <w:rFonts w:asciiTheme="majorBidi" w:eastAsia="Cordia New" w:hAnsiTheme="majorBidi" w:cstheme="majorBidi"/>
                <w:sz w:val="24"/>
                <w:szCs w:val="24"/>
              </w:rPr>
              <w:t>0</w:t>
            </w:r>
          </w:p>
        </w:tc>
      </w:tr>
      <w:tr w:rsidR="00620447" w:rsidRPr="00CC4B19" w14:paraId="27F749E0" w14:textId="77777777" w:rsidTr="00742B71">
        <w:trPr>
          <w:cantSplit/>
        </w:trPr>
        <w:tc>
          <w:tcPr>
            <w:tcW w:w="2070" w:type="dxa"/>
          </w:tcPr>
          <w:p w14:paraId="00C9F5CA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  <w:tcBorders>
              <w:top w:val="nil"/>
            </w:tcBorders>
          </w:tcPr>
          <w:p w14:paraId="5EE6EBEC" w14:textId="6B16276D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(15,837)</w:t>
            </w:r>
          </w:p>
        </w:tc>
        <w:tc>
          <w:tcPr>
            <w:tcW w:w="180" w:type="dxa"/>
            <w:tcBorders>
              <w:top w:val="nil"/>
            </w:tcBorders>
          </w:tcPr>
          <w:p w14:paraId="5BF596A6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7A14268" w14:textId="553FA5A3" w:rsidR="00620447" w:rsidRPr="00CC4B19" w:rsidDel="009C7892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(3,249)</w:t>
            </w:r>
          </w:p>
        </w:tc>
        <w:tc>
          <w:tcPr>
            <w:tcW w:w="180" w:type="dxa"/>
            <w:tcBorders>
              <w:top w:val="nil"/>
            </w:tcBorders>
          </w:tcPr>
          <w:p w14:paraId="007D8366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A269E05" w14:textId="0699E683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(33,088)</w:t>
            </w:r>
          </w:p>
        </w:tc>
        <w:tc>
          <w:tcPr>
            <w:tcW w:w="180" w:type="dxa"/>
            <w:tcBorders>
              <w:top w:val="nil"/>
            </w:tcBorders>
          </w:tcPr>
          <w:p w14:paraId="668907F9" w14:textId="77777777" w:rsidR="00620447" w:rsidRPr="008C51ED" w:rsidRDefault="00620447" w:rsidP="00620447">
            <w:pPr>
              <w:tabs>
                <w:tab w:val="clear" w:pos="2807"/>
                <w:tab w:val="left" w:pos="284"/>
                <w:tab w:val="left" w:pos="2803"/>
              </w:tabs>
              <w:spacing w:line="240" w:lineRule="auto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203BED0" w14:textId="2AA82DFF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54BC05DB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C3989A9" w14:textId="47428DAE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5662EFD6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C97BD9C" w14:textId="066481CA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67866F23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B6278D1" w14:textId="506FD9B9" w:rsidR="00620447" w:rsidRPr="001D670A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1D670A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451CD7B" w14:textId="4AE5A8B8" w:rsidR="00620447" w:rsidRPr="008C51ED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144D048" w14:textId="23D7A12D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(52,174)</w:t>
            </w:r>
          </w:p>
        </w:tc>
      </w:tr>
      <w:tr w:rsidR="00620447" w:rsidRPr="00CC4B19" w14:paraId="0A789F7D" w14:textId="77777777" w:rsidTr="00742B71">
        <w:trPr>
          <w:cantSplit/>
        </w:trPr>
        <w:tc>
          <w:tcPr>
            <w:tcW w:w="2070" w:type="dxa"/>
          </w:tcPr>
          <w:p w14:paraId="54D9E98B" w14:textId="18B79E5C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6E16B2A" w14:textId="4B54CD7E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29</w:t>
            </w: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,264</w:t>
            </w:r>
            <w:r w:rsidRPr="008C51ED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80" w:type="dxa"/>
          </w:tcPr>
          <w:p w14:paraId="50D8F2CA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DE702A1" w14:textId="6171E4A7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180" w:type="dxa"/>
          </w:tcPr>
          <w:p w14:paraId="125CACC3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85C7941" w14:textId="4AEE3061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34,019</w:t>
            </w:r>
          </w:p>
        </w:tc>
        <w:tc>
          <w:tcPr>
            <w:tcW w:w="180" w:type="dxa"/>
          </w:tcPr>
          <w:p w14:paraId="5EA45FDE" w14:textId="77777777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2FEBCC2" w14:textId="065E92F4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42,545</w:t>
            </w:r>
          </w:p>
        </w:tc>
        <w:tc>
          <w:tcPr>
            <w:tcW w:w="180" w:type="dxa"/>
          </w:tcPr>
          <w:p w14:paraId="619C5B01" w14:textId="77777777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65C3138" w14:textId="0DA094FC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29,646</w:t>
            </w:r>
          </w:p>
        </w:tc>
        <w:tc>
          <w:tcPr>
            <w:tcW w:w="180" w:type="dxa"/>
          </w:tcPr>
          <w:p w14:paraId="59D914D9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801AB0F" w14:textId="28988D81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3,650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3240C03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8EDB96A" w14:textId="5A797AF9" w:rsidR="00620447" w:rsidRPr="008C51ED" w:rsidRDefault="00620447" w:rsidP="0080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4,46</w:t>
            </w:r>
            <w:r w:rsidR="008066A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30C63AB" w14:textId="7BC1C15D" w:rsidR="00620447" w:rsidRPr="008C51ED" w:rsidRDefault="00620447" w:rsidP="0062044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D5895D3" w14:textId="449948BE" w:rsidR="00620447" w:rsidRPr="008C51ED" w:rsidRDefault="00620447" w:rsidP="0080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143,64</w:t>
            </w:r>
            <w:r w:rsidR="008066A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620447" w:rsidRPr="00CC4B19" w14:paraId="2455C99F" w14:textId="77777777" w:rsidTr="00742B71">
        <w:trPr>
          <w:cantSplit/>
        </w:trPr>
        <w:tc>
          <w:tcPr>
            <w:tcW w:w="2070" w:type="dxa"/>
            <w:tcBorders>
              <w:bottom w:val="nil"/>
            </w:tcBorders>
          </w:tcPr>
          <w:p w14:paraId="508B3E19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8DA2E0F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525BB49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38E9E17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1537F2C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B4271E8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F18B097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7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13B6C7F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FBDFD3B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7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6A8AA03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F8EF168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9D00517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3AE5AF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88A64DC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6002D3" w14:textId="42EEE7AE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A59065B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0447" w:rsidRPr="00CC4B19" w14:paraId="227A1DF9" w14:textId="77777777" w:rsidTr="00742B71">
        <w:trPr>
          <w:cantSplit/>
        </w:trPr>
        <w:tc>
          <w:tcPr>
            <w:tcW w:w="2070" w:type="dxa"/>
            <w:vAlign w:val="bottom"/>
          </w:tcPr>
          <w:p w14:paraId="0A249635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8A320A2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27B53A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F604BC3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473B93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3C5580A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CF1ED2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8DE380D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193BCA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31791E5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A44CC0A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C549145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15A0C2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C50977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55E4CD" w14:textId="404C102F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137530E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0447" w:rsidRPr="00CC4B19" w14:paraId="310C843B" w14:textId="77777777" w:rsidTr="00742B71">
        <w:trPr>
          <w:cantSplit/>
        </w:trPr>
        <w:tc>
          <w:tcPr>
            <w:tcW w:w="2070" w:type="dxa"/>
          </w:tcPr>
          <w:p w14:paraId="41DCA3C9" w14:textId="6F4F5DB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C4B1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4370D" w14:textId="09F2ADB8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0D02E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F421D" w14:textId="02721B29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3,205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181E5E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1A8BC" w14:textId="09986F90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56,863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2EAB3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2838E" w14:textId="71C7FDAC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37,761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DD712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0AA5F" w14:textId="75C3A376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27,735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500BC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A20CF" w14:textId="049D03AD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</w:tcBorders>
          </w:tcPr>
          <w:p w14:paraId="2E9E4DA1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0A14D97B" w14:textId="78745E72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39906C" w14:textId="23091604" w:rsidR="00620447" w:rsidRPr="00CC4B19" w:rsidRDefault="00620447" w:rsidP="0062044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65660" w14:textId="0A7B3395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125,564 </w:t>
            </w:r>
          </w:p>
        </w:tc>
      </w:tr>
      <w:tr w:rsidR="00620447" w:rsidRPr="00CC4B19" w14:paraId="4878681E" w14:textId="77777777" w:rsidTr="00742B71">
        <w:trPr>
          <w:cantSplit/>
        </w:trPr>
        <w:tc>
          <w:tcPr>
            <w:tcW w:w="2070" w:type="dxa"/>
          </w:tcPr>
          <w:p w14:paraId="48399FBA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189AB" w14:textId="6475170F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B62EC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EF6F6" w14:textId="2B110B94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29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5258B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E07BC" w14:textId="4218149F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265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B80A7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359D7" w14:textId="017CEADD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171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A5868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E7CAC" w14:textId="3F0A0FC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242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1CC19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F8711" w14:textId="68C4A325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</w:tcPr>
          <w:p w14:paraId="4AB3E98C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3138649" w14:textId="3B9B6622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CD628E" w14:textId="5CE7FBCE" w:rsidR="00620447" w:rsidRPr="008C51ED" w:rsidRDefault="00620447" w:rsidP="0062044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AB116" w14:textId="3A497B52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707 </w:t>
            </w:r>
          </w:p>
        </w:tc>
      </w:tr>
      <w:tr w:rsidR="00620447" w:rsidRPr="00CC4B19" w14:paraId="5FDA851E" w14:textId="77777777" w:rsidTr="00742B71">
        <w:trPr>
          <w:cantSplit/>
        </w:trPr>
        <w:tc>
          <w:tcPr>
            <w:tcW w:w="2070" w:type="dxa"/>
          </w:tcPr>
          <w:p w14:paraId="4E3F198B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3D0BF" w14:textId="75E54893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C14C4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573D3" w14:textId="35100D5B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95094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4F8F6" w14:textId="164762CD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FBBE1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7574B" w14:textId="3D897291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(60)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CA6B3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3DB52" w14:textId="712A1AB5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(354)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1BEC4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04749" w14:textId="42153BF5" w:rsidR="00620447" w:rsidRPr="00CC4B19" w:rsidDel="009C7892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</w:tcPr>
          <w:p w14:paraId="3ABABF33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945D5E7" w14:textId="6DABBD69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4CB8C72" w14:textId="4F1383F9" w:rsidR="00620447" w:rsidRPr="008C51ED" w:rsidRDefault="00620447" w:rsidP="0062044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7AB7D" w14:textId="217C9CF6" w:rsidR="00620447" w:rsidRPr="00CC4B19" w:rsidDel="009C7892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(414)</w:t>
            </w:r>
          </w:p>
        </w:tc>
      </w:tr>
      <w:tr w:rsidR="00620447" w:rsidRPr="00CC4B19" w14:paraId="332B314D" w14:textId="77777777" w:rsidTr="00742B71">
        <w:trPr>
          <w:cantSplit/>
        </w:trPr>
        <w:tc>
          <w:tcPr>
            <w:tcW w:w="2070" w:type="dxa"/>
          </w:tcPr>
          <w:p w14:paraId="1CAFCA8A" w14:textId="57D9DC3F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F9C389" w14:textId="07D5A205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CF2978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76E478" w14:textId="2D0C74C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79D72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CFEDB0" w14:textId="6C09B412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E5985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1D2254" w14:textId="0E1045AB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(290)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AB047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0983BC" w14:textId="34800C12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(209)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FAB86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3400A2" w14:textId="70B5A806" w:rsidR="00620447" w:rsidRPr="00CC4B19" w:rsidDel="009C7892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</w:tcPr>
          <w:p w14:paraId="11090F3C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39A361C" w14:textId="71E9A373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1A8452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5327D1" w14:textId="78EF2496" w:rsidR="00620447" w:rsidRPr="00CC4B19" w:rsidDel="009C7892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(499)</w:t>
            </w:r>
          </w:p>
        </w:tc>
      </w:tr>
      <w:tr w:rsidR="00620447" w:rsidRPr="00CC4B19" w14:paraId="1E942ED2" w14:textId="77777777" w:rsidTr="00742B71">
        <w:trPr>
          <w:cantSplit/>
        </w:trPr>
        <w:tc>
          <w:tcPr>
            <w:tcW w:w="2070" w:type="dxa"/>
          </w:tcPr>
          <w:p w14:paraId="5D31BE44" w14:textId="748391A8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D25E5" w14:textId="15EBD21B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3B150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60BDA" w14:textId="6A712A6C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3,234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1701B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68157" w14:textId="3CAD9CF5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57,128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CD607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B81EA" w14:textId="0B9FA0EE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37,582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3D0C3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CB21E" w14:textId="02D17431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27,414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9E43F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5F2F8" w14:textId="4FA68DA4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8219C68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C7A2369" w14:textId="3817902D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9D6E2C4" w14:textId="772BD89B" w:rsidR="00620447" w:rsidRPr="00CC4B19" w:rsidRDefault="00620447" w:rsidP="0062044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66EC3" w14:textId="35B297BA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125,358 </w:t>
            </w:r>
          </w:p>
        </w:tc>
      </w:tr>
      <w:tr w:rsidR="00620447" w:rsidRPr="00CC4B19" w14:paraId="3CF664A5" w14:textId="77777777" w:rsidTr="00742B71">
        <w:trPr>
          <w:cantSplit/>
        </w:trPr>
        <w:tc>
          <w:tcPr>
            <w:tcW w:w="2070" w:type="dxa"/>
          </w:tcPr>
          <w:p w14:paraId="35D4EB0F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</w:tcBorders>
          </w:tcPr>
          <w:p w14:paraId="444A5DD7" w14:textId="305C0E75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3FECE34" w14:textId="77777777" w:rsidR="00620447" w:rsidRPr="008C51ED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1399D93" w14:textId="53AC4EEC" w:rsidR="00620447" w:rsidRPr="00343152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43152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24</w:t>
            </w:r>
          </w:p>
        </w:tc>
        <w:tc>
          <w:tcPr>
            <w:tcW w:w="180" w:type="dxa"/>
          </w:tcPr>
          <w:p w14:paraId="6A5ECD77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1FD4FDB" w14:textId="3F1A41C8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sz w:val="24"/>
                <w:szCs w:val="24"/>
              </w:rPr>
              <w:t>1,160</w:t>
            </w:r>
          </w:p>
        </w:tc>
        <w:tc>
          <w:tcPr>
            <w:tcW w:w="180" w:type="dxa"/>
          </w:tcPr>
          <w:p w14:paraId="7DED6789" w14:textId="77777777" w:rsidR="00620447" w:rsidRPr="008C51ED" w:rsidRDefault="00620447" w:rsidP="00620447">
            <w:pPr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7A9F0F4" w14:textId="3E4F5105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sz w:val="24"/>
                <w:szCs w:val="24"/>
              </w:rPr>
              <w:t>483</w:t>
            </w:r>
          </w:p>
        </w:tc>
        <w:tc>
          <w:tcPr>
            <w:tcW w:w="180" w:type="dxa"/>
          </w:tcPr>
          <w:p w14:paraId="6D8D6F9E" w14:textId="77777777" w:rsidR="00620447" w:rsidRPr="008C51ED" w:rsidRDefault="00620447" w:rsidP="00620447">
            <w:pPr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5FFFC54" w14:textId="5E47A80C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180" w:type="dxa"/>
          </w:tcPr>
          <w:p w14:paraId="28800D24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5384E3C3" w14:textId="6207E42E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642</w:t>
            </w:r>
          </w:p>
        </w:tc>
        <w:tc>
          <w:tcPr>
            <w:tcW w:w="180" w:type="dxa"/>
            <w:tcBorders>
              <w:top w:val="nil"/>
            </w:tcBorders>
          </w:tcPr>
          <w:p w14:paraId="2B54A47E" w14:textId="77777777" w:rsidR="00620447" w:rsidRPr="008C51ED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69375288" w14:textId="48EAE72B" w:rsidR="00620447" w:rsidRPr="00343152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43152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2286D5" w14:textId="24AD66FC" w:rsidR="00620447" w:rsidRPr="008C51ED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39B6ECC" w14:textId="53E6E26B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2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,607</w:t>
            </w:r>
          </w:p>
        </w:tc>
      </w:tr>
      <w:tr w:rsidR="00620447" w:rsidRPr="00CC4B19" w14:paraId="6C908182" w14:textId="77777777" w:rsidTr="00742B71">
        <w:trPr>
          <w:cantSplit/>
        </w:trPr>
        <w:tc>
          <w:tcPr>
            <w:tcW w:w="2070" w:type="dxa"/>
          </w:tcPr>
          <w:p w14:paraId="537FF44B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ECBBFBA" w14:textId="328A15D3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98744A6" w14:textId="77777777" w:rsidR="00620447" w:rsidRPr="008C51ED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561545E" w14:textId="5B7C310D" w:rsidR="00620447" w:rsidRPr="00343152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43152">
              <w:rPr>
                <w:rFonts w:asciiTheme="majorBidi" w:eastAsia="Cordia New" w:hAnsiTheme="majorBidi" w:cstheme="majorBidi"/>
                <w:sz w:val="24"/>
                <w:szCs w:val="24"/>
              </w:rPr>
              <w:t>(3,212)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1EE7F9A" w14:textId="77777777" w:rsidR="00620447" w:rsidRPr="008C51ED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5A20EB0" w14:textId="399BCB65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(31,319)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51A4450" w14:textId="77777777" w:rsidR="00620447" w:rsidRPr="008C51ED" w:rsidRDefault="00620447" w:rsidP="00620447">
            <w:pPr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BBB8AC0" w14:textId="4DC60608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C6D1DA" w14:textId="77777777" w:rsidR="00620447" w:rsidRPr="008C51ED" w:rsidRDefault="00620447" w:rsidP="00620447">
            <w:pPr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A6D5377" w14:textId="411A0CE3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F27C9B5" w14:textId="77777777" w:rsidR="00620447" w:rsidRPr="008C51ED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71F78C" w14:textId="3D42C9EC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E619E2" w14:textId="77777777" w:rsidR="00620447" w:rsidRPr="008C51ED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57BA994" w14:textId="0066BEF2" w:rsidR="00620447" w:rsidRPr="00343152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43152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332AB0C" w14:textId="0A6626AB" w:rsidR="00620447" w:rsidRPr="008C51ED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9D8C87E" w14:textId="2A7899EC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(34,531)</w:t>
            </w:r>
          </w:p>
        </w:tc>
      </w:tr>
      <w:tr w:rsidR="00620447" w:rsidRPr="00CC4B19" w14:paraId="1FF3F0C9" w14:textId="77777777" w:rsidTr="00742B71">
        <w:trPr>
          <w:cantSplit/>
        </w:trPr>
        <w:tc>
          <w:tcPr>
            <w:tcW w:w="2070" w:type="dxa"/>
          </w:tcPr>
          <w:p w14:paraId="7DDBF924" w14:textId="059BE924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AF1CE97" w14:textId="28D22080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8F6214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CB27067" w14:textId="40DC1914" w:rsidR="00620447" w:rsidRPr="00343152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43152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8F2922" w14:textId="77777777" w:rsidR="00620447" w:rsidRPr="008C51ED" w:rsidRDefault="00620447" w:rsidP="00620447">
            <w:pPr>
              <w:tabs>
                <w:tab w:val="clear" w:pos="2807"/>
                <w:tab w:val="left" w:pos="2803"/>
              </w:tabs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329F828" w14:textId="5A7028F2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26,969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220B91" w14:textId="77777777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122AF3E" w14:textId="729DF877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38,065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A990C6" w14:textId="77777777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623DF0F" w14:textId="2E50D59C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43152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27,71</w:t>
            </w: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9312835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DE01FFE" w14:textId="495C534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642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BBC5048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2609306" w14:textId="1D4AC02F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382997" w14:textId="6FEE8048" w:rsidR="00620447" w:rsidRPr="00CC4B19" w:rsidRDefault="00620447" w:rsidP="0062044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7A06949" w14:textId="50CA23AF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93,</w:t>
            </w: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434</w:t>
            </w:r>
          </w:p>
        </w:tc>
      </w:tr>
      <w:tr w:rsidR="00620447" w:rsidRPr="00CC4B19" w14:paraId="5E3F9722" w14:textId="77777777" w:rsidTr="00742B71">
        <w:trPr>
          <w:cantSplit/>
        </w:trPr>
        <w:tc>
          <w:tcPr>
            <w:tcW w:w="2070" w:type="dxa"/>
            <w:tcBorders>
              <w:bottom w:val="nil"/>
            </w:tcBorders>
          </w:tcPr>
          <w:p w14:paraId="6C690BA2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4F04409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06EBC3F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338B8D2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02171467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A766B2A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BFA097F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24B1273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50F79EE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DC56320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8788DED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3E9ABFD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5E02359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2B8DE2E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6780284" w14:textId="7DF54835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5057AAA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620447" w:rsidRPr="00CC4B19" w14:paraId="2D8293E1" w14:textId="77777777" w:rsidTr="00742B7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070" w:type="dxa"/>
            <w:tcBorders>
              <w:top w:val="nil"/>
              <w:bottom w:val="nil"/>
            </w:tcBorders>
          </w:tcPr>
          <w:p w14:paraId="4895E937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A20B21B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5D8875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648B165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DCA2EB5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06EA661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F19BCC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2F2C2AB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22E0C7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161726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182D303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2E5FB80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7FE78A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5E28721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BEE1612" w14:textId="4930642D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7D18FB3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620447" w:rsidRPr="00CC4B19" w14:paraId="6201432D" w14:textId="77777777" w:rsidTr="00742B7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070" w:type="dxa"/>
            <w:tcBorders>
              <w:top w:val="nil"/>
              <w:bottom w:val="nil"/>
            </w:tcBorders>
          </w:tcPr>
          <w:p w14:paraId="056FEE04" w14:textId="0A81B0D5" w:rsidR="00620447" w:rsidRPr="00160F1F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0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60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60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160F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20AC9AC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E7AA7E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C8489E6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3AB2C80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8D6EC5D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3678A9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CBFD32B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615087D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FF38485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2FA561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AE84385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46EBF7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3D74928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B731184" w14:textId="7E66C956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873EABE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620447" w:rsidRPr="00CC4B19" w14:paraId="6E8F22C5" w14:textId="77777777" w:rsidTr="00742B7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070" w:type="dxa"/>
            <w:tcBorders>
              <w:top w:val="nil"/>
              <w:bottom w:val="nil"/>
            </w:tcBorders>
          </w:tcPr>
          <w:p w14:paraId="657B127A" w14:textId="2A2CF841" w:rsidR="00620447" w:rsidRPr="00160F1F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0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60F1F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  <w:r w:rsidR="008066A7" w:rsidRPr="00160F1F">
              <w:rPr>
                <w:rFonts w:asciiTheme="majorBidi" w:hAnsiTheme="majorBidi"/>
                <w:sz w:val="24"/>
                <w:szCs w:val="24"/>
                <w:cs/>
              </w:rPr>
              <w:t>วันที่</w:t>
            </w:r>
            <w:r w:rsidR="008066A7" w:rsidRPr="00160F1F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160F1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160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160F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2561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0B933" w14:textId="0ECF3D9C" w:rsidR="00620447" w:rsidRPr="00160F1F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2,269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D9C11" w14:textId="77777777" w:rsidR="00620447" w:rsidRPr="00160F1F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8F70A" w14:textId="79388631" w:rsidR="00620447" w:rsidRPr="00160F1F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                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A23AF" w14:textId="77777777" w:rsidR="00620447" w:rsidRPr="00160F1F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7BD61" w14:textId="59E9D96F" w:rsidR="00620447" w:rsidRPr="00160F1F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    4,010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8ECAE" w14:textId="77777777" w:rsidR="00620447" w:rsidRPr="00160F1F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CC31F" w14:textId="7DB33F61" w:rsidR="00620447" w:rsidRPr="00160F1F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         290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67C77" w14:textId="77777777" w:rsidR="00620447" w:rsidRPr="00160F1F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1B2FB" w14:textId="10AE9414" w:rsidR="00620447" w:rsidRPr="00160F1F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       205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C012E" w14:textId="77777777" w:rsidR="00620447" w:rsidRPr="00160F1F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60BD0" w14:textId="2F87A734" w:rsidR="00620447" w:rsidRPr="00160F1F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E6324" w14:textId="77777777" w:rsidR="00620447" w:rsidRPr="00160F1F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E1C84" w14:textId="0E0221D5" w:rsidR="00620447" w:rsidRPr="00160F1F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01D0E" w14:textId="551E68FC" w:rsidR="00620447" w:rsidRPr="00160F1F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76A8B" w14:textId="4A0E32AD" w:rsidR="00620447" w:rsidRPr="00160F1F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6,774 </w:t>
            </w:r>
          </w:p>
        </w:tc>
      </w:tr>
      <w:tr w:rsidR="00620447" w:rsidRPr="00CC4B19" w14:paraId="7CEB4A38" w14:textId="77777777" w:rsidTr="00742B7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070" w:type="dxa"/>
            <w:tcBorders>
              <w:top w:val="nil"/>
              <w:bottom w:val="nil"/>
            </w:tcBorders>
          </w:tcPr>
          <w:p w14:paraId="05DFAA99" w14:textId="7321C5AC" w:rsidR="00620447" w:rsidRPr="009D49C8" w:rsidRDefault="00620447" w:rsidP="0080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D49C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กลับรายการ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</w:t>
            </w:r>
            <w:r w:rsidR="008066A7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9D49C8"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ด้อยค่า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70A055F1" w14:textId="255A9384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D49C8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20DFEC1" w14:textId="77777777" w:rsidR="00620447" w:rsidRPr="009D49C8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7DF303DB" w14:textId="285D414C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EE7EF47" w14:textId="77777777" w:rsidR="00620447" w:rsidRPr="009D49C8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52D36769" w14:textId="1399F1B0" w:rsidR="00620447" w:rsidRPr="009D49C8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D49C8">
              <w:rPr>
                <w:rFonts w:asciiTheme="majorBidi" w:eastAsia="Cordia New" w:hAnsiTheme="majorBidi"/>
                <w:sz w:val="24"/>
                <w:szCs w:val="24"/>
                <w:cs/>
              </w:rPr>
              <w:t>(215)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3330149" w14:textId="77777777" w:rsidR="00620447" w:rsidRPr="009D49C8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26C514B4" w14:textId="1FB22B42" w:rsidR="00620447" w:rsidRPr="009D49C8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D49C8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1B8064B" w14:textId="77777777" w:rsidR="00620447" w:rsidRPr="009D49C8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3BD66155" w14:textId="51AFCBA9" w:rsidR="00620447" w:rsidRPr="009D49C8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D49C8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60DDE9" w14:textId="77777777" w:rsidR="00620447" w:rsidRPr="009D49C8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612DF9ED" w14:textId="053F57B0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D49C8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BD9E179" w14:textId="77777777" w:rsidR="00620447" w:rsidRPr="009D49C8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30ABB9C5" w14:textId="0D84A7CC" w:rsidR="00620447" w:rsidRPr="009D49C8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9D49C8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7029A1A" w14:textId="77777777" w:rsidR="00620447" w:rsidRPr="009D49C8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49DEA1A0" w14:textId="0EECB53E" w:rsidR="00620447" w:rsidRPr="009D49C8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(215)</w:t>
            </w:r>
          </w:p>
        </w:tc>
      </w:tr>
      <w:tr w:rsidR="00620447" w:rsidRPr="00CC4B19" w14:paraId="72EC2C53" w14:textId="77777777" w:rsidTr="00742B7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070" w:type="dxa"/>
            <w:tcBorders>
              <w:top w:val="nil"/>
              <w:bottom w:val="nil"/>
            </w:tcBorders>
          </w:tcPr>
          <w:p w14:paraId="0435DC53" w14:textId="5F484718" w:rsidR="00620447" w:rsidRPr="00CC4B19" w:rsidRDefault="008066A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66A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ณ</w:t>
            </w:r>
            <w:r w:rsidR="00620447"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20447"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20447"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20447"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620447"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 w:rsidR="00620447"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22044" w14:textId="383C6B90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2,269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C8873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B8304" w14:textId="2A5A82B6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DDEC2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79C0E" w14:textId="7DB99110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,795</w:t>
            </w: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EAAE49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D0142" w14:textId="1E1C171E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290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6198B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5EB7CC" w14:textId="09423CDE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205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BDDFD6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0B63C" w14:textId="3DA268A2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C722874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286AC73" w14:textId="5C7C0DCF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9BFD0E" w14:textId="2138D5E3" w:rsidR="00620447" w:rsidRPr="008C51ED" w:rsidRDefault="00620447" w:rsidP="0062044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547EA16" w14:textId="65DD895C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6,559</w:t>
            </w:r>
          </w:p>
        </w:tc>
      </w:tr>
      <w:tr w:rsidR="00620447" w:rsidRPr="00CC4B19" w14:paraId="0F9AD99C" w14:textId="77777777" w:rsidTr="00742B7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070" w:type="dxa"/>
            <w:tcBorders>
              <w:bottom w:val="nil"/>
            </w:tcBorders>
          </w:tcPr>
          <w:p w14:paraId="696D604A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413E5B4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A5FF6AB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E86D484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5938FFD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907B40E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7933A14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627E58F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039E860E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3897829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BD3BC1F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4E4DB97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3BDA49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C31C7D5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C8D9BD" w14:textId="6392AE76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656161A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0447" w:rsidRPr="00CC4B19" w14:paraId="46A6C4EE" w14:textId="77777777" w:rsidTr="00742B7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070" w:type="dxa"/>
            <w:tcBorders>
              <w:bottom w:val="nil"/>
            </w:tcBorders>
          </w:tcPr>
          <w:p w14:paraId="429AFA4E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มูลค่าทุนสุทธิ 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E816ADC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5ED62AC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EEF37C7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3B983A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B4B8EC3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B09055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C9DB6E9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7F0506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8F0A51A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FA9BE7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33BD55E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E37A7C1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82B6B42" w14:textId="77777777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97558ED" w14:textId="2CCC21C1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5E17DDF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0447" w:rsidRPr="00CC4B19" w14:paraId="3EE2CEFB" w14:textId="77777777" w:rsidTr="00742B7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070" w:type="dxa"/>
            <w:tcBorders>
              <w:bottom w:val="nil"/>
            </w:tcBorders>
          </w:tcPr>
          <w:p w14:paraId="06DDAE0A" w14:textId="03D06959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6A655E" w14:textId="2AA965E1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42,832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F6F4F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1E1153" w14:textId="4DEB7C06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66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B8A79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4C1E66" w14:textId="06C5E470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5,969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6EBC0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FEDD2D" w14:textId="5E970DE4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248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7B235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FC7133" w14:textId="733B8CD3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278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F721D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19B268" w14:textId="7A6D5DE9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F78F0C3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DB940F5" w14:textId="5845C419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7DDFA99" w14:textId="24BE9C25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9E3AFF9" w14:textId="75F14C7F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49,393</w:t>
            </w:r>
          </w:p>
        </w:tc>
      </w:tr>
      <w:tr w:rsidR="00620447" w:rsidRPr="00CC4B19" w14:paraId="5186B671" w14:textId="77777777" w:rsidTr="00742B7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1E2B3FC3" w14:textId="3447914B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9E7BD" w14:textId="268C7CAC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26,995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547C3DF0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0F8D4" w14:textId="31F77221" w:rsidR="00620447" w:rsidRPr="00A325FB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A325FB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4C36B249" w14:textId="77777777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2691E" w14:textId="0C632143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3,</w:t>
            </w:r>
            <w:r w:rsidRPr="00A325FB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255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F67927D" w14:textId="77777777" w:rsidR="00620447" w:rsidRPr="008C51ED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BC982" w14:textId="5A52B9BC" w:rsidR="00620447" w:rsidRPr="00A325FB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4,190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191E630F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B0054" w14:textId="16D82332" w:rsidR="00620447" w:rsidRPr="00A325FB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1,729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2FD8741A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ADE44" w14:textId="1293077D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,008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002DA02" w14:textId="77777777" w:rsidR="00620447" w:rsidRPr="008C51ED" w:rsidRDefault="00620447" w:rsidP="0062044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290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8724455" w14:textId="2E1434DE" w:rsidR="00620447" w:rsidRPr="008C51ED" w:rsidRDefault="00620447" w:rsidP="0080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4,46</w:t>
            </w:r>
            <w:r w:rsidR="008066A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65DA1DB" w14:textId="66FDC1DB" w:rsidR="00620447" w:rsidRPr="00CC4B19" w:rsidRDefault="00620447" w:rsidP="0062044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72F84" w14:textId="35B8280D" w:rsidR="00620447" w:rsidRPr="008C51ED" w:rsidRDefault="00620447" w:rsidP="0080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C51E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43,64</w:t>
            </w:r>
            <w:r w:rsidR="008066A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8</w:t>
            </w:r>
          </w:p>
        </w:tc>
      </w:tr>
    </w:tbl>
    <w:p w14:paraId="145BE6DB" w14:textId="77777777" w:rsidR="00683BDE" w:rsidRDefault="00683BDE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796FD8E" w14:textId="77777777" w:rsidR="00D269EA" w:rsidRDefault="00D269EA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689FA77" w14:textId="77777777" w:rsidR="00D269EA" w:rsidRDefault="00D269EA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tblpX="-99" w:tblpY="1"/>
        <w:tblOverlap w:val="never"/>
        <w:tblW w:w="103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81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810"/>
        <w:gridCol w:w="180"/>
        <w:gridCol w:w="810"/>
        <w:gridCol w:w="180"/>
        <w:gridCol w:w="900"/>
      </w:tblGrid>
      <w:tr w:rsidR="00CC4B19" w:rsidRPr="00CC4B19" w14:paraId="3623BBFE" w14:textId="77777777" w:rsidTr="009D25C3">
        <w:trPr>
          <w:cantSplit/>
          <w:tblHeader/>
        </w:trPr>
        <w:tc>
          <w:tcPr>
            <w:tcW w:w="1890" w:type="dxa"/>
          </w:tcPr>
          <w:p w14:paraId="19857B18" w14:textId="77777777" w:rsidR="00CC4B19" w:rsidRPr="00CC4B19" w:rsidRDefault="00CC4B19" w:rsidP="00D269E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0" w:type="dxa"/>
            <w:gridSpan w:val="15"/>
          </w:tcPr>
          <w:p w14:paraId="30CFFCD8" w14:textId="5601250A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56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พัน</w:t>
            </w: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CC4B19" w:rsidRPr="00CC4B19" w14:paraId="75D30DD1" w14:textId="77777777" w:rsidTr="009D25C3">
        <w:trPr>
          <w:cantSplit/>
          <w:tblHeader/>
        </w:trPr>
        <w:tc>
          <w:tcPr>
            <w:tcW w:w="1890" w:type="dxa"/>
          </w:tcPr>
          <w:p w14:paraId="13EFCABB" w14:textId="77777777" w:rsidR="00CC4B19" w:rsidRPr="00CC4B19" w:rsidRDefault="00CC4B19" w:rsidP="00D269E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1411809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694402A2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7125FA4F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59009365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06237CB6" w14:textId="77777777" w:rsidR="00CC4B19" w:rsidRPr="00CC4B19" w:rsidRDefault="00CC4B19" w:rsidP="00D269E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1A73FEA1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6EFC15EA" w14:textId="77777777" w:rsidR="00CC4B19" w:rsidRPr="00CC4B19" w:rsidRDefault="00CC4B19" w:rsidP="00D269E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57E1B163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085EF4B7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3DDECA7A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270A746D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572145B9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7234F8A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00AF43D1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327CB907" w14:textId="6B73DE48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4B19" w:rsidRPr="00CC4B19" w14:paraId="63B08D54" w14:textId="77777777" w:rsidTr="009D25C3">
        <w:trPr>
          <w:cantSplit/>
          <w:tblHeader/>
        </w:trPr>
        <w:tc>
          <w:tcPr>
            <w:tcW w:w="1890" w:type="dxa"/>
          </w:tcPr>
          <w:p w14:paraId="3CC607AF" w14:textId="77777777" w:rsidR="00CC4B19" w:rsidRPr="00CC4B19" w:rsidRDefault="00CC4B19" w:rsidP="00D269E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2188B0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857FAF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D803BCF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B8348DE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68F503B" w14:textId="77777777" w:rsidR="00CC4B19" w:rsidRPr="00CC4B19" w:rsidRDefault="00CC4B19" w:rsidP="00D269E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305AA45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B61F3CE" w14:textId="77777777" w:rsidR="00CC4B19" w:rsidRPr="00CC4B19" w:rsidRDefault="00CC4B19" w:rsidP="00D269E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ติดตั้งและ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7D2FE68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47683B8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1A7FC91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74910E87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BE758A9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2F7E79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13EDDB" w14:textId="77777777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54142E7" w14:textId="5EC964DE" w:rsidR="00CC4B19" w:rsidRPr="00CC4B19" w:rsidRDefault="00CC4B19" w:rsidP="00D2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C4B19" w:rsidRPr="00CC4B19" w14:paraId="459800A0" w14:textId="77777777" w:rsidTr="009D25C3">
        <w:trPr>
          <w:cantSplit/>
          <w:tblHeader/>
        </w:trPr>
        <w:tc>
          <w:tcPr>
            <w:tcW w:w="1890" w:type="dxa"/>
          </w:tcPr>
          <w:p w14:paraId="072AC1A3" w14:textId="77777777" w:rsidR="00CC4B19" w:rsidRPr="00CC4B19" w:rsidRDefault="00CC4B19" w:rsidP="00CC4B19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532FD5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5EB8E6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4E82413" w14:textId="77777777" w:rsidR="00CC4B19" w:rsidRPr="00CC4B19" w:rsidRDefault="00CC4B19" w:rsidP="00CC4B19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8BCC28B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C803FF0" w14:textId="77777777" w:rsidR="00CC4B19" w:rsidRPr="00CC4B19" w:rsidRDefault="00CC4B19" w:rsidP="00CC4B19">
            <w:pPr>
              <w:pStyle w:val="acctcolumnheading"/>
              <w:tabs>
                <w:tab w:val="left" w:pos="936"/>
              </w:tabs>
              <w:autoSpaceDE w:val="0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F21B42D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B0A01F4" w14:textId="77777777" w:rsidR="00CC4B19" w:rsidRPr="00CC4B19" w:rsidRDefault="00CC4B19" w:rsidP="00CC4B19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เครื่องใช้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9F9E527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2D8D824" w14:textId="77777777" w:rsidR="00CC4B19" w:rsidRPr="00CC4B19" w:rsidRDefault="00CC4B19" w:rsidP="00CC4B19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3E8C828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14534960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32AD1C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45D69A0" w14:textId="31D54506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AA05DA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6527DEB7" w14:textId="7398B4CF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C4B19" w:rsidRPr="00CC4B19" w14:paraId="54F97C88" w14:textId="77777777" w:rsidTr="009D25C3">
        <w:trPr>
          <w:cantSplit/>
          <w:tblHeader/>
        </w:trPr>
        <w:tc>
          <w:tcPr>
            <w:tcW w:w="1890" w:type="dxa"/>
          </w:tcPr>
          <w:p w14:paraId="735CD469" w14:textId="77777777" w:rsidR="00CC4B19" w:rsidRPr="00CC4B19" w:rsidRDefault="00CC4B19" w:rsidP="00CC4B19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4B4DBBA0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23D028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8F538A3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28AC890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513D3492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416B369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65ED8BF9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51FBE93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0DDEF58E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D7F0E7F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4E5BE3AB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3A068A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0AF8700" w14:textId="5DC5D2AA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DAF360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6B19B9CA" w14:textId="6BAF5728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C4B19" w:rsidRPr="00CC4B19" w14:paraId="3D2D8BE3" w14:textId="77777777" w:rsidTr="009D25C3">
        <w:trPr>
          <w:cantSplit/>
        </w:trPr>
        <w:tc>
          <w:tcPr>
            <w:tcW w:w="1890" w:type="dxa"/>
          </w:tcPr>
          <w:p w14:paraId="022B5AE1" w14:textId="77777777" w:rsidR="00CC4B19" w:rsidRPr="00CC4B19" w:rsidRDefault="00CC4B19" w:rsidP="00CC4B19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44A2BAD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3C7A5FB2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B603F5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0AC2B51C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AAA43F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2F6C041E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E6B6B5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76FC265A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2583A6A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4DC5C7C1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78D0963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8ADDF60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56A337A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457336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015F3980" w14:textId="72B784AF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C4B19" w:rsidRPr="00CC4B19" w14:paraId="7DA6FC18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  <w:vAlign w:val="bottom"/>
          </w:tcPr>
          <w:p w14:paraId="175C59A3" w14:textId="77777777" w:rsidR="00CC4B19" w:rsidRPr="00CC4B19" w:rsidRDefault="00CC4B19" w:rsidP="00CC4B1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มูลค่าที่ตีเพิ่ม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CE77CCF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7ABECAF" w14:textId="77777777" w:rsidR="00CC4B19" w:rsidRPr="00CC4B19" w:rsidRDefault="00CC4B19" w:rsidP="00CC4B19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9A3ED76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0D99352" w14:textId="77777777" w:rsidR="00CC4B19" w:rsidRPr="00CC4B19" w:rsidRDefault="00CC4B19" w:rsidP="00CC4B19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F58742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752B9FB" w14:textId="77777777" w:rsidR="00CC4B19" w:rsidRPr="00CC4B19" w:rsidRDefault="00CC4B19" w:rsidP="00CC4B19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BB5A535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28F9F9F" w14:textId="77777777" w:rsidR="00CC4B19" w:rsidRPr="00CC4B19" w:rsidRDefault="00CC4B19" w:rsidP="00CC4B19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AEB6788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3EFC544" w14:textId="77777777" w:rsidR="00CC4B19" w:rsidRPr="00CC4B19" w:rsidRDefault="00CC4B19" w:rsidP="00CC4B19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06F9B19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49DB5F2" w14:textId="77777777" w:rsidR="00CC4B19" w:rsidRPr="00CC4B19" w:rsidRDefault="00CC4B19" w:rsidP="00CC4B19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CF6D1C9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DAFF6A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159D0AA" w14:textId="4161B8AE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CC4B19" w:rsidRPr="00CC4B19" w14:paraId="125BBDFE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0A222BF8" w14:textId="580707AD" w:rsidR="00CC4B19" w:rsidRPr="00160F1F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0F1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</w:t>
            </w:r>
            <w:r w:rsidRPr="00160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160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60F1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มกราคม </w:t>
            </w:r>
            <w:r w:rsidRPr="00160F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FD7753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5D787C4" w14:textId="77777777" w:rsidR="00CC4B19" w:rsidRPr="00CC4B19" w:rsidRDefault="00CC4B19" w:rsidP="00CC4B19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8803129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EACC42" w14:textId="77777777" w:rsidR="00CC4B19" w:rsidRPr="00CC4B19" w:rsidRDefault="00CC4B19" w:rsidP="00CC4B19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2AADC10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C934B8" w14:textId="77777777" w:rsidR="00CC4B19" w:rsidRPr="00CC4B19" w:rsidRDefault="00CC4B19" w:rsidP="00CC4B19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4F847B2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3E32AC4" w14:textId="77777777" w:rsidR="00CC4B19" w:rsidRPr="00CC4B19" w:rsidRDefault="00CC4B19" w:rsidP="00CC4B19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CEC7665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86EEB0" w14:textId="77777777" w:rsidR="00CC4B19" w:rsidRPr="00CC4B19" w:rsidRDefault="00CC4B19" w:rsidP="00CC4B19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17FA24A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81CE3F" w14:textId="77777777" w:rsidR="00CC4B19" w:rsidRPr="00CC4B19" w:rsidRDefault="00CC4B19" w:rsidP="00CC4B19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7557F53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026E0B" w14:textId="77777777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D206CE" w14:textId="03852E7F" w:rsidR="00CC4B19" w:rsidRPr="00CC4B19" w:rsidRDefault="00CC4B19" w:rsidP="00CC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620447" w:rsidRPr="00CC4B19" w14:paraId="5E666549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649472BE" w14:textId="1A3CA03F" w:rsidR="00620447" w:rsidRPr="00160F1F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0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60F1F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  <w:r w:rsidR="00160F1F" w:rsidRPr="00160F1F">
              <w:rPr>
                <w:rFonts w:asciiTheme="majorBidi" w:hAnsiTheme="majorBidi"/>
                <w:sz w:val="24"/>
                <w:szCs w:val="24"/>
                <w:cs/>
              </w:rPr>
              <w:t>วันที่</w:t>
            </w:r>
            <w:r w:rsidR="00160F1F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160F1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160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160F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2561 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2E02C914" w14:textId="571C6DA2" w:rsidR="00620447" w:rsidRPr="00160F1F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66,699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3BE8C6E1" w14:textId="77777777" w:rsidR="00620447" w:rsidRPr="00160F1F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6C226B92" w14:textId="328A064E" w:rsidR="00620447" w:rsidRPr="00160F1F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7F85A4F7" w14:textId="77777777" w:rsidR="00620447" w:rsidRPr="00160F1F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45168B58" w14:textId="2588B08F" w:rsidR="00620447" w:rsidRPr="00160F1F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36,912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0CEC934D" w14:textId="77777777" w:rsidR="00620447" w:rsidRPr="00160F1F" w:rsidRDefault="00620447" w:rsidP="0062044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6ADBACC3" w14:textId="3A1E4F19" w:rsidR="00620447" w:rsidRPr="00160F1F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5,241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087FB319" w14:textId="77777777" w:rsidR="00620447" w:rsidRPr="00160F1F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26067C1B" w14:textId="582042D7" w:rsidR="00620447" w:rsidRPr="00160F1F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690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61D3F039" w14:textId="77777777" w:rsidR="00620447" w:rsidRPr="00160F1F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1AB3A170" w14:textId="6AEA972C" w:rsidR="00620447" w:rsidRPr="00160F1F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44FA49" w14:textId="77777777" w:rsidR="00620447" w:rsidRPr="00160F1F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378F70C6" w14:textId="21774359" w:rsidR="00620447" w:rsidRPr="00160F1F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E62F7A" w14:textId="77777777" w:rsidR="00620447" w:rsidRPr="00160F1F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42AFFE" w14:textId="24CEEBCF" w:rsidR="00620447" w:rsidRPr="00160F1F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>109,542</w:t>
            </w:r>
          </w:p>
        </w:tc>
      </w:tr>
      <w:tr w:rsidR="00620447" w:rsidRPr="00CC4B19" w14:paraId="76137596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0535F6E0" w14:textId="1789DC1A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024CAC98" w14:textId="77900B08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5,266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5286060E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7AA321D3" w14:textId="77C3F0C3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5F558B38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6FCACF03" w14:textId="6AE91140" w:rsidR="00620447" w:rsidRPr="00CC4B19" w:rsidRDefault="00C95E6A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2,894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5274A6F7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60363BC1" w14:textId="5C7CBA72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1B9F35C7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45DEE4E4" w14:textId="6281EBD3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12FFD141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7B0B5698" w14:textId="2BBD2CC4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173D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05F6F5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7C2776BB" w14:textId="1085F3B3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173D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02DF6B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8E00B04" w14:textId="2D37D92A" w:rsidR="00620447" w:rsidRPr="00CC4B19" w:rsidRDefault="00620447" w:rsidP="00C9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8,</w:t>
            </w:r>
            <w:r w:rsidR="00C95E6A">
              <w:rPr>
                <w:rFonts w:asciiTheme="majorBidi" w:eastAsia="Cordia New" w:hAnsiTheme="majorBidi" w:cstheme="majorBidi"/>
                <w:sz w:val="24"/>
                <w:szCs w:val="24"/>
              </w:rPr>
              <w:t>160</w:t>
            </w:r>
          </w:p>
        </w:tc>
      </w:tr>
      <w:tr w:rsidR="00620447" w:rsidRPr="00CC4B19" w14:paraId="02CEA13F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115C89BF" w14:textId="09F95218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center"/>
          </w:tcPr>
          <w:p w14:paraId="261D2DBE" w14:textId="4F90649D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(31,323)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4870A532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</w:tcPr>
          <w:p w14:paraId="247E3A78" w14:textId="0B1A0F96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1995D621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</w:tcPr>
          <w:p w14:paraId="24445CDF" w14:textId="55A3169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(24,518)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6DABA948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</w:tcPr>
          <w:p w14:paraId="6D8A19ED" w14:textId="4D6ABF8F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66119327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14:paraId="4B473B53" w14:textId="24696B2A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06BBB82C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center"/>
          </w:tcPr>
          <w:p w14:paraId="6A951B5E" w14:textId="02AF852A" w:rsidR="00620447" w:rsidRPr="00C173DC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173D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47C581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center"/>
          </w:tcPr>
          <w:p w14:paraId="5D70D654" w14:textId="2BCCD31D" w:rsidR="00620447" w:rsidRPr="00C173DC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173D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CDB4715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342C00E" w14:textId="06116D0B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(55,841)</w:t>
            </w:r>
          </w:p>
        </w:tc>
      </w:tr>
      <w:tr w:rsidR="00620447" w:rsidRPr="00CC4B19" w14:paraId="17FAA53B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19487C56" w14:textId="2E529C7F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5E6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</w:t>
            </w:r>
            <w:r w:rsidRPr="00CC4B1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  <w:r w:rsidRPr="00CC4B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D6A86A" w14:textId="0411E4E0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40,642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7B4B0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AB9709" w14:textId="5C79F49B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DF89A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71EF5" w14:textId="7A0D5AF6" w:rsidR="00620447" w:rsidRPr="00CC4B19" w:rsidRDefault="00620447" w:rsidP="00C9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15,</w:t>
            </w:r>
            <w:r w:rsidR="00C95E6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B9650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C257D4" w14:textId="1BB994A4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5,241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00E8C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AE2FB" w14:textId="34BAD723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29406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055FAD" w14:textId="5DEF8012" w:rsidR="00620447" w:rsidRPr="00C173DC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173D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346436" w14:textId="77777777" w:rsidR="00620447" w:rsidRPr="00C173DC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743F" w14:textId="53761B7E" w:rsidR="00620447" w:rsidRPr="00C173DC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173D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884B82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7F548E6" w14:textId="1D3A27A4" w:rsidR="00620447" w:rsidRPr="00CC4B19" w:rsidRDefault="00C95E6A" w:rsidP="00C9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61,861</w:t>
            </w:r>
          </w:p>
        </w:tc>
      </w:tr>
      <w:tr w:rsidR="00620447" w:rsidRPr="00CC4B19" w14:paraId="58AACFB3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vAlign w:val="bottom"/>
          </w:tcPr>
          <w:p w14:paraId="05A17DB6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F606837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08AC931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77553404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AB967C7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5CF0D8A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475595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2AADE90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0292550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589473A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E7E5BC2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092D33B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BBE494A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E32664D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8B75EF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E0E60F8" w14:textId="69C5A406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620447" w:rsidRPr="00CC4B19" w14:paraId="1A61230E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vAlign w:val="bottom"/>
          </w:tcPr>
          <w:p w14:paraId="2BEEFC6A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A56480D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B16D086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4A6831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8BEC87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CFDD0E2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0433FC5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EF26851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98E018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7D9A513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9EB820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B0A5E84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7D8E550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FA8392D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A62FD1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6E2158A" w14:textId="5738231F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620447" w:rsidRPr="00CC4B19" w14:paraId="4CCC7D07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vAlign w:val="bottom"/>
          </w:tcPr>
          <w:p w14:paraId="1B8A9459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ของมูลค่าที่ตีเพิ่ม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E69E004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EC3D072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9207AD6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1519EA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A900C5C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33703E8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09DB6FE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D8214B4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260FC7B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C2D245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609AE3B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6DEF5E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61726C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6F6E0D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084AC23" w14:textId="69852ECE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620447" w:rsidRPr="00CC4B19" w14:paraId="572C0B91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5BE545DD" w14:textId="139B4EF4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C4B1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B624B4" w14:textId="19D90EF9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AB2B5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68EC4" w14:textId="68A3540F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FB3D7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3399D" w14:textId="19BB4CD4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7,386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61546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B0515" w14:textId="460517A2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5,241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ECAA1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30275B" w14:textId="5CDA23F1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690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28F9E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C9E20" w14:textId="50F6C0A3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B2A0A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A3730" w14:textId="7EBFE8D2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7F43542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87136" w14:textId="6076A339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13,317 </w:t>
            </w:r>
          </w:p>
        </w:tc>
      </w:tr>
      <w:tr w:rsidR="00620447" w:rsidRPr="00CC4B19" w14:paraId="7302552A" w14:textId="77777777" w:rsidTr="008C51ED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4FC4A98B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A91A9A" w14:textId="12E25181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E6F5E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B358CC" w14:textId="0FDB773D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22FF4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D64CB3" w14:textId="7201B634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1,158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95D8C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969AB4" w14:textId="18C68BD9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9B2E0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0FF9CA" w14:textId="6F46B8A2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E9FFD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7C6C14" w14:textId="5CEC88F9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AF376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83FECE" w14:textId="7CC05E5F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D315E7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6AD88C" w14:textId="1AC38874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1,158 </w:t>
            </w:r>
          </w:p>
        </w:tc>
      </w:tr>
      <w:tr w:rsidR="00620447" w:rsidRPr="00CC4B19" w14:paraId="2129027F" w14:textId="77777777" w:rsidTr="008C51ED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3B8A1216" w14:textId="70110276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4AA23" w14:textId="437FA3AC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FD9E0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66C6D" w14:textId="0D5DC695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A436E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97E6C" w14:textId="20A72B19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8,544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3B632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18883" w14:textId="08E134C2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5,241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ED618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81BA7" w14:textId="326AA2FD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690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9B3B3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9FD8A7" w14:textId="32BD21FA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77DD2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DE55AE" w14:textId="07018DEC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189E5BB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2C47E" w14:textId="74DADCE0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14,475 </w:t>
            </w:r>
          </w:p>
        </w:tc>
      </w:tr>
      <w:tr w:rsidR="00620447" w:rsidRPr="00CC4B19" w14:paraId="62FCAF8F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</w:tcBorders>
          </w:tcPr>
          <w:p w14:paraId="3D518B31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C55B475" w14:textId="5A86432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F8EEA7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EE86A24" w14:textId="68DD2F9C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53CA918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32FB22C" w14:textId="710B9237" w:rsidR="00620447" w:rsidRPr="00CC4B19" w:rsidRDefault="00620447" w:rsidP="00C9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1,21</w:t>
            </w:r>
            <w:r w:rsidR="00C95E6A"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D2FB27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F9F7B5" w14:textId="2CB710BF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7A0D45D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FFFC621" w14:textId="512424B6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260D1BB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75AC26E" w14:textId="2D9DCC51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E1EB72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C4A387" w14:textId="2899CCA9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9C26A00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9126D6C" w14:textId="39D05C37" w:rsidR="00620447" w:rsidRPr="00CC4B19" w:rsidRDefault="00620447" w:rsidP="00C9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1,21</w:t>
            </w:r>
            <w:r w:rsidR="00C95E6A"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</w:p>
        </w:tc>
      </w:tr>
      <w:tr w:rsidR="00620447" w:rsidRPr="00CC4B19" w14:paraId="0917C10B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</w:tcBorders>
          </w:tcPr>
          <w:p w14:paraId="638FE8BE" w14:textId="3CCF0E0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2E0A295" w14:textId="57499B81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EC9F4A4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4BAE822" w14:textId="4247EFAA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1682ECD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4D84F22" w14:textId="213DF703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(5,095)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9608AF8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7C007BD" w14:textId="07806778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F5A79E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72C1697" w14:textId="0B25008F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16B6F8F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11A3661E" w14:textId="1BCEBDBC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173D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9143F9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13E979D8" w14:textId="03D66728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173D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F40F1C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3F4957D" w14:textId="5F3DD508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(5,095)</w:t>
            </w:r>
          </w:p>
        </w:tc>
      </w:tr>
      <w:tr w:rsidR="00620447" w:rsidRPr="00CC4B19" w14:paraId="632A16AF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12E7ED4C" w14:textId="4F3DC08E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687491C" w14:textId="6211D96E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0CA277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2C1B3A1" w14:textId="67196492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14FFD4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7CA747C5" w14:textId="58066BA4" w:rsidR="00620447" w:rsidRPr="00CC4B19" w:rsidRDefault="00620447" w:rsidP="00C9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4,66</w:t>
            </w:r>
            <w:r w:rsidR="00C95E6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879562A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1EB5E01" w14:textId="3C271A3C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5,241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82108C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1C1AFF0" w14:textId="30A70F95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87654C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B461005" w14:textId="6A9A339E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9E14984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39B233C" w14:textId="7C62DD3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A3A26B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2CDFB2E" w14:textId="526395E4" w:rsidR="00620447" w:rsidRPr="00CC4B19" w:rsidRDefault="00620447" w:rsidP="00C9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10,59</w:t>
            </w:r>
            <w:r w:rsidR="00C95E6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620447" w:rsidRPr="00CC4B19" w14:paraId="7B83AB2D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60B524E5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0553F8F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17406AD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B30D763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BC3E82C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5AEEB47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84D00B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7C2E1A3F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FB1E471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69578C6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4726D6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7A9B098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E86A53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2CAF4DC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F207C34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643A0FB" w14:textId="1D9AB2D2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620447" w:rsidRPr="00CC4B19" w14:paraId="347C4372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054AD011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มูลค่าที่ตีเพิ่มสุทธิ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21CD340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6E10522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18EBCBF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EBCB99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FEE68C0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835621F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0206F7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D22B6A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CD85AC0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1E380B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958ABA1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9BD0AB9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4668C94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2BD1DA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4510D6A" w14:textId="2C49C064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620447" w:rsidRPr="00CC4B19" w14:paraId="6BF770C7" w14:textId="77777777" w:rsidTr="008C51ED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1E343F23" w14:textId="25279326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66E992" w14:textId="3D262B8F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66,699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B674B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569F9A" w14:textId="50A67EA9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5E4B5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93E712" w14:textId="63DC8565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28,368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465EC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96D40C" w14:textId="11AF368A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18482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555940" w14:textId="7510B333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DC6EB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D4D09B" w14:textId="4B21CF40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39CBA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8A87C" w14:textId="2EB1919E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F48593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B092AB" w14:textId="545B5424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95,067 </w:t>
            </w:r>
          </w:p>
        </w:tc>
      </w:tr>
      <w:tr w:rsidR="00620447" w:rsidRPr="00CC4B19" w14:paraId="0A04FF1D" w14:textId="77777777" w:rsidTr="008C51ED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0EAE6726" w14:textId="2EE00EB9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3B7E329" w14:textId="7C447174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40,642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0928B3D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479DB" w14:textId="5C473DD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F3801A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865277" w14:textId="394AA43C" w:rsidR="00620447" w:rsidRPr="00CC4B19" w:rsidRDefault="00620447" w:rsidP="00C9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10,</w:t>
            </w:r>
            <w:r w:rsidR="00C95E6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623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168415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60633" w14:textId="039E6499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00B8B403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E96B4" w14:textId="24C66A3C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1E485966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A7379" w14:textId="1ECDB923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84CC57F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1D18EAC" w14:textId="3238D921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5B4DC6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441591F" w14:textId="23D53091" w:rsidR="00620447" w:rsidRPr="00CC4B19" w:rsidRDefault="00620447" w:rsidP="00C9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51,</w:t>
            </w:r>
            <w:r w:rsidR="00C95E6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265</w:t>
            </w:r>
          </w:p>
        </w:tc>
      </w:tr>
      <w:tr w:rsidR="00620447" w:rsidRPr="00CC4B19" w14:paraId="44E18331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7CBBB0F5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7809466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C9EE63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FCB23EF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F2E44BE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3D0FFA5A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04138E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C6F05A8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38B40D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C605581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BCF63A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A3EEA09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A52261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691F2E6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20128E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C24A52D" w14:textId="1CC39759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620447" w:rsidRPr="00CC4B19" w14:paraId="13F56DAD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1A72D275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มูลค่าตามบัญชีสุทธิ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2009C4F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795951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664515E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924DEE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4C46194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E0347E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4ABBC8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12EB27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6D42EFB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51B17BF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B6AB594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7C4DBA3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87051D6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006DF1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62AD334" w14:textId="0174C9DA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620447" w:rsidRPr="00CC4B19" w14:paraId="243E4147" w14:textId="77777777" w:rsidTr="00C95E6A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497D3C05" w14:textId="2B621486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474722B" w14:textId="4028D0BD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109,531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CBA1B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48C7986" w14:textId="43EB3232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66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EC9BF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42E637B" w14:textId="399CCE7D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34,337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B16E9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9ACF73" w14:textId="55B3A103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248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52A59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5065B51" w14:textId="6E368C83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278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A1B1A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31E84C6" w14:textId="0CE58B7C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8489E" w14:textId="77777777" w:rsidR="00620447" w:rsidRPr="00CC4B19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5C9A9C9" w14:textId="66691876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4835B76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866A113" w14:textId="69D29610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144,460 </w:t>
            </w:r>
          </w:p>
        </w:tc>
      </w:tr>
      <w:tr w:rsidR="00620447" w:rsidRPr="00CC4B19" w14:paraId="315860D5" w14:textId="77777777" w:rsidTr="009D25C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035AFF70" w14:textId="512FD960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061978" w14:textId="300AB435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67,637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60BE9C2" w14:textId="77777777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2139728" w14:textId="7028BEA0" w:rsidR="00620447" w:rsidRPr="004E2B26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4E2B2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49AD802" w14:textId="77777777" w:rsidR="00620447" w:rsidRPr="004E2B26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5DB5F1" w14:textId="6F0DD289" w:rsidR="00620447" w:rsidRPr="004E2B26" w:rsidRDefault="00C95E6A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13,878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D19CA12" w14:textId="77777777" w:rsidR="00620447" w:rsidRPr="004E2B26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16A078F" w14:textId="0FB40345" w:rsidR="00620447" w:rsidRPr="004E2B26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4E2B2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4,190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2BB0A588" w14:textId="77777777" w:rsidR="00620447" w:rsidRPr="004E2B26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2CB2F2B" w14:textId="592FD923" w:rsidR="00620447" w:rsidRPr="004E2B26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4E2B2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1,729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37DD5984" w14:textId="77777777" w:rsidR="00620447" w:rsidRPr="004E2B26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BFEF13" w14:textId="617B4D36" w:rsidR="00620447" w:rsidRPr="00CC4B19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3,</w:t>
            </w:r>
            <w:r w:rsidRPr="004E2B2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008</w:t>
            </w: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B4388BC" w14:textId="77777777" w:rsidR="00620447" w:rsidRPr="004E2B26" w:rsidRDefault="00620447" w:rsidP="006204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279B6E1C" w14:textId="04B58A8D" w:rsidR="00620447" w:rsidRPr="004E2B26" w:rsidRDefault="00620447" w:rsidP="00C9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4E2B2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4,46</w:t>
            </w:r>
            <w:r w:rsidR="00C95E6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DBEA7D" w14:textId="77777777" w:rsidR="00620447" w:rsidRPr="004E2B26" w:rsidRDefault="00620447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E19685" w14:textId="2D129D07" w:rsidR="00620447" w:rsidRPr="004E2B26" w:rsidRDefault="00C95E6A" w:rsidP="00620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94,913</w:t>
            </w:r>
          </w:p>
        </w:tc>
      </w:tr>
    </w:tbl>
    <w:p w14:paraId="2C601E9C" w14:textId="78A7D312" w:rsidR="00780510" w:rsidRPr="00ED6F8F" w:rsidRDefault="00780510" w:rsidP="0078051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9946E2">
        <w:rPr>
          <w:rFonts w:ascii="Angsana New" w:hAnsi="Angsana New"/>
          <w:spacing w:val="-8"/>
          <w:sz w:val="28"/>
          <w:szCs w:val="28"/>
          <w:cs/>
        </w:rPr>
        <w:t xml:space="preserve">เมื่อวันที่ </w:t>
      </w:r>
      <w:r w:rsidR="008420FD" w:rsidRPr="009946E2">
        <w:rPr>
          <w:rFonts w:ascii="Angsana New" w:hAnsi="Angsana New"/>
          <w:spacing w:val="-8"/>
          <w:sz w:val="28"/>
          <w:szCs w:val="28"/>
        </w:rPr>
        <w:t xml:space="preserve">27 </w:t>
      </w:r>
      <w:r w:rsidRPr="009946E2">
        <w:rPr>
          <w:rFonts w:ascii="Angsana New" w:hAnsi="Angsana New"/>
          <w:spacing w:val="-8"/>
          <w:sz w:val="28"/>
          <w:szCs w:val="28"/>
          <w:cs/>
        </w:rPr>
        <w:t xml:space="preserve">ธันวาคม </w:t>
      </w:r>
      <w:r w:rsidR="008420FD" w:rsidRPr="009946E2">
        <w:rPr>
          <w:rFonts w:ascii="Angsana New" w:hAnsi="Angsana New"/>
          <w:spacing w:val="-8"/>
          <w:sz w:val="28"/>
          <w:szCs w:val="28"/>
        </w:rPr>
        <w:t>2562</w:t>
      </w:r>
      <w:r w:rsidRPr="009946E2">
        <w:rPr>
          <w:rFonts w:ascii="Angsana New" w:hAnsi="Angsana New"/>
          <w:spacing w:val="-8"/>
          <w:sz w:val="28"/>
          <w:szCs w:val="28"/>
        </w:rPr>
        <w:t xml:space="preserve"> </w:t>
      </w:r>
      <w:r w:rsidRPr="009946E2">
        <w:rPr>
          <w:rFonts w:ascii="Angsana New" w:hAnsi="Angsana New"/>
          <w:spacing w:val="-8"/>
          <w:sz w:val="28"/>
          <w:szCs w:val="28"/>
          <w:cs/>
        </w:rPr>
        <w:t>บริษัทได้ทำสัญญาขาย</w:t>
      </w:r>
      <w:r w:rsidR="00BD42E7" w:rsidRPr="009946E2">
        <w:rPr>
          <w:rFonts w:ascii="Angsana New" w:hAnsi="Angsana New" w:hint="cs"/>
          <w:spacing w:val="-8"/>
          <w:sz w:val="28"/>
          <w:szCs w:val="28"/>
          <w:cs/>
        </w:rPr>
        <w:t>ที่ดินและ</w:t>
      </w:r>
      <w:r w:rsidRPr="009946E2">
        <w:rPr>
          <w:rFonts w:ascii="Angsana New" w:hAnsi="Angsana New"/>
          <w:spacing w:val="-8"/>
          <w:sz w:val="28"/>
          <w:szCs w:val="28"/>
          <w:cs/>
        </w:rPr>
        <w:t xml:space="preserve">อาคารให้กับบริษัทแห่งหนึ่งในราคา </w:t>
      </w:r>
      <w:r w:rsidR="008420FD" w:rsidRPr="009946E2">
        <w:rPr>
          <w:rFonts w:ascii="Angsana New" w:hAnsi="Angsana New"/>
          <w:spacing w:val="-8"/>
          <w:sz w:val="28"/>
          <w:szCs w:val="28"/>
        </w:rPr>
        <w:t>110</w:t>
      </w:r>
      <w:r w:rsidR="009946E2" w:rsidRPr="009946E2">
        <w:rPr>
          <w:rFonts w:ascii="Angsana New" w:hAnsi="Angsana New"/>
          <w:spacing w:val="-8"/>
          <w:sz w:val="28"/>
          <w:szCs w:val="28"/>
        </w:rPr>
        <w:t>.0</w:t>
      </w:r>
      <w:r w:rsidR="008420FD" w:rsidRPr="009946E2">
        <w:rPr>
          <w:rFonts w:ascii="Angsana New" w:hAnsi="Angsana New"/>
          <w:spacing w:val="-8"/>
          <w:sz w:val="28"/>
          <w:szCs w:val="28"/>
        </w:rPr>
        <w:t xml:space="preserve"> </w:t>
      </w:r>
      <w:r w:rsidRPr="009946E2">
        <w:rPr>
          <w:rFonts w:ascii="Angsana New" w:hAnsi="Angsana New"/>
          <w:spacing w:val="-8"/>
          <w:sz w:val="28"/>
          <w:szCs w:val="28"/>
          <w:cs/>
        </w:rPr>
        <w:t xml:space="preserve">ล้านบาท </w:t>
      </w:r>
      <w:r w:rsidR="00871B7D" w:rsidRPr="009946E2">
        <w:rPr>
          <w:rFonts w:ascii="Angsana New" w:hAnsi="Angsana New" w:hint="cs"/>
          <w:spacing w:val="-8"/>
          <w:sz w:val="28"/>
          <w:szCs w:val="28"/>
          <w:cs/>
        </w:rPr>
        <w:t>โดยมีกำไรจากการ</w:t>
      </w:r>
      <w:r w:rsidR="00871B7D">
        <w:rPr>
          <w:rFonts w:ascii="Angsana New" w:hAnsi="Angsana New" w:hint="cs"/>
          <w:spacing w:val="-4"/>
          <w:sz w:val="28"/>
          <w:szCs w:val="28"/>
          <w:cs/>
        </w:rPr>
        <w:t xml:space="preserve">ขายจำนวน </w:t>
      </w:r>
      <w:r w:rsidR="00871B7D">
        <w:rPr>
          <w:rFonts w:ascii="Angsana New" w:hAnsi="Angsana New"/>
          <w:spacing w:val="-4"/>
          <w:sz w:val="28"/>
          <w:szCs w:val="28"/>
        </w:rPr>
        <w:t>41.</w:t>
      </w:r>
      <w:r w:rsidR="00B70271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871B7D">
        <w:rPr>
          <w:rFonts w:ascii="Angsana New" w:hAnsi="Angsana New"/>
          <w:spacing w:val="-4"/>
          <w:sz w:val="28"/>
          <w:szCs w:val="28"/>
        </w:rPr>
        <w:t xml:space="preserve"> </w:t>
      </w:r>
      <w:r w:rsidR="00871B7D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433C6D">
        <w:rPr>
          <w:rFonts w:ascii="Angsana New" w:hAnsi="Angsana New"/>
          <w:spacing w:val="-4"/>
          <w:sz w:val="28"/>
          <w:szCs w:val="28"/>
          <w:cs/>
        </w:rPr>
        <w:t>บริษัทได้รับเงินค่าขาย</w:t>
      </w:r>
      <w:r w:rsidR="007256A4">
        <w:rPr>
          <w:rFonts w:ascii="Angsana New" w:hAnsi="Angsana New" w:hint="cs"/>
          <w:spacing w:val="-4"/>
          <w:sz w:val="28"/>
          <w:szCs w:val="28"/>
          <w:cs/>
        </w:rPr>
        <w:t>ที่ดินและ</w:t>
      </w:r>
      <w:r w:rsidRPr="00433C6D">
        <w:rPr>
          <w:rFonts w:ascii="Angsana New" w:hAnsi="Angsana New"/>
          <w:spacing w:val="-4"/>
          <w:sz w:val="28"/>
          <w:szCs w:val="28"/>
          <w:cs/>
        </w:rPr>
        <w:t xml:space="preserve">อาคารแล้วจำนวน </w:t>
      </w:r>
      <w:r w:rsidR="008420FD">
        <w:rPr>
          <w:rFonts w:ascii="Angsana New" w:hAnsi="Angsana New"/>
          <w:spacing w:val="-4"/>
          <w:sz w:val="28"/>
          <w:szCs w:val="28"/>
        </w:rPr>
        <w:t>20</w:t>
      </w:r>
      <w:r w:rsidR="009946E2">
        <w:rPr>
          <w:rFonts w:ascii="Angsana New" w:hAnsi="Angsana New"/>
          <w:spacing w:val="-4"/>
          <w:sz w:val="28"/>
          <w:szCs w:val="28"/>
        </w:rPr>
        <w:t>.0</w:t>
      </w:r>
      <w:r w:rsidRPr="00433C6D">
        <w:rPr>
          <w:rFonts w:ascii="Angsana New" w:hAnsi="Angsana New"/>
          <w:spacing w:val="-4"/>
          <w:sz w:val="28"/>
          <w:szCs w:val="28"/>
        </w:rPr>
        <w:t xml:space="preserve"> </w:t>
      </w:r>
      <w:r w:rsidRPr="00433C6D">
        <w:rPr>
          <w:rFonts w:ascii="Angsana New" w:hAnsi="Angsana New"/>
          <w:spacing w:val="-4"/>
          <w:sz w:val="28"/>
          <w:szCs w:val="28"/>
          <w:cs/>
        </w:rPr>
        <w:t>ล้านบาท และได้โอนกรรมสิทธิ</w:t>
      </w:r>
      <w:r w:rsidR="00873D6B">
        <w:rPr>
          <w:rFonts w:ascii="Angsana New" w:hAnsi="Angsana New" w:hint="cs"/>
          <w:spacing w:val="-4"/>
          <w:sz w:val="28"/>
          <w:szCs w:val="28"/>
          <w:cs/>
        </w:rPr>
        <w:t>์</w:t>
      </w:r>
      <w:r w:rsidRPr="00433C6D">
        <w:rPr>
          <w:rFonts w:ascii="Angsana New" w:hAnsi="Angsana New"/>
          <w:spacing w:val="-4"/>
          <w:sz w:val="28"/>
          <w:szCs w:val="28"/>
          <w:cs/>
        </w:rPr>
        <w:t xml:space="preserve">ในที่ดินและอาคารดังกล่าวให้กับผู้ซื้อเมื่อวันที่ </w:t>
      </w:r>
      <w:r w:rsidR="008420FD">
        <w:rPr>
          <w:rFonts w:ascii="Angsana New" w:hAnsi="Angsana New"/>
          <w:spacing w:val="-4"/>
          <w:sz w:val="28"/>
          <w:szCs w:val="28"/>
        </w:rPr>
        <w:t>27</w:t>
      </w:r>
      <w:r w:rsidRPr="00433C6D">
        <w:rPr>
          <w:rFonts w:ascii="Angsana New" w:hAnsi="Angsana New"/>
          <w:spacing w:val="-4"/>
          <w:sz w:val="28"/>
          <w:szCs w:val="28"/>
        </w:rPr>
        <w:t xml:space="preserve"> </w:t>
      </w:r>
      <w:r w:rsidRPr="00433C6D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="008420FD">
        <w:rPr>
          <w:rFonts w:ascii="Angsana New" w:hAnsi="Angsana New"/>
          <w:spacing w:val="-4"/>
          <w:sz w:val="28"/>
          <w:szCs w:val="28"/>
        </w:rPr>
        <w:t>2562</w:t>
      </w:r>
      <w:r w:rsidR="00386AB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AE0FC7">
        <w:rPr>
          <w:rFonts w:ascii="Angsana New" w:hAnsi="Angsana New" w:hint="cs"/>
          <w:spacing w:val="-4"/>
          <w:sz w:val="28"/>
          <w:szCs w:val="28"/>
          <w:cs/>
        </w:rPr>
        <w:t>สำหรับยอดหนี้</w:t>
      </w:r>
      <w:r w:rsidRPr="00433C6D">
        <w:rPr>
          <w:rFonts w:ascii="Angsana New" w:hAnsi="Angsana New"/>
          <w:spacing w:val="2"/>
          <w:sz w:val="28"/>
          <w:szCs w:val="28"/>
          <w:cs/>
        </w:rPr>
        <w:t>ค่าซื้ออาคารส่วนที่เหลือ</w:t>
      </w:r>
      <w:r w:rsidR="00AE0FC7">
        <w:rPr>
          <w:rFonts w:ascii="Angsana New" w:hAnsi="Angsana New" w:hint="cs"/>
          <w:spacing w:val="2"/>
          <w:sz w:val="28"/>
          <w:szCs w:val="28"/>
          <w:cs/>
        </w:rPr>
        <w:t>อีกจำนวน</w:t>
      </w:r>
      <w:r w:rsidR="00ED6F8F">
        <w:rPr>
          <w:rFonts w:ascii="Angsana New" w:hAnsi="Angsana New"/>
          <w:spacing w:val="2"/>
          <w:sz w:val="28"/>
          <w:szCs w:val="28"/>
        </w:rPr>
        <w:t xml:space="preserve"> 90</w:t>
      </w:r>
      <w:r w:rsidR="009946E2">
        <w:rPr>
          <w:rFonts w:ascii="Angsana New" w:hAnsi="Angsana New"/>
          <w:spacing w:val="2"/>
          <w:sz w:val="28"/>
          <w:szCs w:val="28"/>
        </w:rPr>
        <w:t>.0</w:t>
      </w:r>
      <w:r w:rsidR="00ED6F8F">
        <w:rPr>
          <w:rFonts w:ascii="Angsana New" w:hAnsi="Angsana New"/>
          <w:spacing w:val="2"/>
          <w:sz w:val="28"/>
          <w:szCs w:val="28"/>
        </w:rPr>
        <w:t xml:space="preserve"> </w:t>
      </w:r>
      <w:r w:rsidR="00ED6F8F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AE0FC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433C6D">
        <w:rPr>
          <w:rFonts w:ascii="Angsana New" w:hAnsi="Angsana New"/>
          <w:spacing w:val="2"/>
          <w:sz w:val="28"/>
          <w:szCs w:val="28"/>
          <w:cs/>
        </w:rPr>
        <w:t xml:space="preserve">ผู้ซื้อจะแบ่งชำระเป็นรายงวดภายในระยะเวลา </w:t>
      </w:r>
      <w:r w:rsidRPr="00433C6D">
        <w:rPr>
          <w:rFonts w:ascii="Angsana New" w:hAnsi="Angsana New"/>
          <w:spacing w:val="2"/>
          <w:sz w:val="28"/>
          <w:szCs w:val="28"/>
        </w:rPr>
        <w:t>1</w:t>
      </w:r>
      <w:r w:rsidR="006327E6">
        <w:rPr>
          <w:rFonts w:ascii="Angsana New" w:hAnsi="Angsana New"/>
          <w:spacing w:val="2"/>
          <w:sz w:val="28"/>
          <w:szCs w:val="28"/>
        </w:rPr>
        <w:t xml:space="preserve"> </w:t>
      </w:r>
      <w:r w:rsidRPr="00433C6D">
        <w:rPr>
          <w:rFonts w:ascii="Angsana New" w:hAnsi="Angsana New"/>
          <w:spacing w:val="2"/>
          <w:sz w:val="28"/>
          <w:szCs w:val="28"/>
          <w:cs/>
        </w:rPr>
        <w:t xml:space="preserve">ปี </w:t>
      </w:r>
      <w:r w:rsidR="00ED6F8F">
        <w:rPr>
          <w:rFonts w:ascii="Angsana New" w:hAnsi="Angsana New" w:hint="cs"/>
          <w:spacing w:val="2"/>
          <w:sz w:val="28"/>
          <w:szCs w:val="28"/>
          <w:cs/>
        </w:rPr>
        <w:t>และทางบริษัทบันทึกรายการดังกล่าวอยู่ในบัญชีลูกหนี้ค่า</w:t>
      </w:r>
      <w:r w:rsidR="00F3487B">
        <w:rPr>
          <w:rFonts w:ascii="Angsana New" w:hAnsi="Angsana New" w:hint="cs"/>
          <w:spacing w:val="2"/>
          <w:sz w:val="28"/>
          <w:szCs w:val="28"/>
          <w:cs/>
        </w:rPr>
        <w:t>ซื้อสินทรัพย์ถาวร</w:t>
      </w:r>
      <w:r w:rsidR="00ED6F8F">
        <w:rPr>
          <w:rFonts w:ascii="Angsana New" w:hAnsi="Angsana New" w:hint="cs"/>
          <w:spacing w:val="2"/>
          <w:sz w:val="28"/>
          <w:szCs w:val="28"/>
          <w:cs/>
        </w:rPr>
        <w:t xml:space="preserve">ซึ่งได้จัดอยู่ภายใต้สินทรัพย์อื่น (หมายเหตุ </w:t>
      </w:r>
      <w:r w:rsidR="00ED6F8F">
        <w:rPr>
          <w:rFonts w:ascii="Angsana New" w:hAnsi="Angsana New"/>
          <w:spacing w:val="2"/>
          <w:sz w:val="28"/>
          <w:szCs w:val="28"/>
        </w:rPr>
        <w:t>13</w:t>
      </w:r>
      <w:r w:rsidR="00ED6F8F">
        <w:rPr>
          <w:rFonts w:ascii="Angsana New" w:hAnsi="Angsana New" w:hint="cs"/>
          <w:spacing w:val="2"/>
          <w:sz w:val="28"/>
          <w:szCs w:val="28"/>
          <w:cs/>
        </w:rPr>
        <w:t>)</w:t>
      </w:r>
    </w:p>
    <w:p w14:paraId="2DCC62A2" w14:textId="77777777" w:rsidR="00ED6F8F" w:rsidRDefault="00ED6F8F" w:rsidP="0078051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</w:p>
    <w:p w14:paraId="01CF951F" w14:textId="77777777" w:rsidR="00780510" w:rsidRDefault="00780510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3988308" w14:textId="77777777" w:rsidR="00780510" w:rsidRDefault="00780510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1ABDCE0" w14:textId="77777777" w:rsidR="00C9244B" w:rsidRDefault="00C9244B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9608C97" w14:textId="26AD3565" w:rsidR="009B35CC" w:rsidRPr="00824832" w:rsidRDefault="009B35CC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24832">
        <w:rPr>
          <w:rFonts w:ascii="Angsana New" w:hAnsi="Angsana New"/>
          <w:sz w:val="28"/>
          <w:szCs w:val="28"/>
        </w:rPr>
        <w:t xml:space="preserve">31 </w:t>
      </w:r>
      <w:r w:rsidRPr="00824832">
        <w:rPr>
          <w:rFonts w:ascii="Angsana New" w:hAnsi="Angsana New"/>
          <w:sz w:val="28"/>
          <w:szCs w:val="28"/>
          <w:cs/>
        </w:rPr>
        <w:t xml:space="preserve">ธันวาคม </w:t>
      </w:r>
      <w:r w:rsidR="0037290C" w:rsidRPr="00824832">
        <w:rPr>
          <w:rFonts w:ascii="Angsana New" w:hAnsi="Angsana New"/>
          <w:sz w:val="28"/>
          <w:szCs w:val="28"/>
        </w:rPr>
        <w:t xml:space="preserve">2562 </w:t>
      </w:r>
      <w:r w:rsidR="0037290C" w:rsidRPr="00824832">
        <w:rPr>
          <w:rFonts w:ascii="Angsana New" w:hAnsi="Angsana New"/>
          <w:sz w:val="28"/>
          <w:szCs w:val="28"/>
          <w:cs/>
        </w:rPr>
        <w:t>และ</w:t>
      </w:r>
      <w:r w:rsidR="0037290C">
        <w:rPr>
          <w:rFonts w:ascii="Angsana New" w:hAnsi="Angsana New"/>
          <w:sz w:val="28"/>
          <w:szCs w:val="28"/>
        </w:rPr>
        <w:t xml:space="preserve"> </w:t>
      </w:r>
      <w:r w:rsidR="00AF629A" w:rsidRPr="00824832">
        <w:rPr>
          <w:rFonts w:ascii="Angsana New" w:hAnsi="Angsana New"/>
          <w:sz w:val="28"/>
          <w:szCs w:val="28"/>
        </w:rPr>
        <w:t>2561</w:t>
      </w:r>
      <w:r w:rsidRPr="00824832">
        <w:rPr>
          <w:rFonts w:ascii="Angsana New" w:hAnsi="Angsana New"/>
          <w:sz w:val="28"/>
          <w:szCs w:val="28"/>
        </w:rPr>
        <w:t xml:space="preserve"> </w:t>
      </w:r>
      <w:r w:rsidRPr="00824832">
        <w:rPr>
          <w:rFonts w:ascii="Angsana New" w:hAnsi="Angsana New"/>
          <w:sz w:val="28"/>
          <w:szCs w:val="28"/>
          <w:cs/>
        </w:rPr>
        <w:t>สินทรัพย์ถาวรบางรายการซึ่งมี</w:t>
      </w:r>
      <w:r w:rsidR="00486409" w:rsidRPr="00824832">
        <w:rPr>
          <w:rFonts w:ascii="Angsana New" w:hAnsi="Angsana New" w:hint="cs"/>
          <w:sz w:val="28"/>
          <w:szCs w:val="28"/>
          <w:cs/>
        </w:rPr>
        <w:t>รายละเอียดดังต่อไปนี้</w:t>
      </w:r>
      <w:r w:rsidRPr="00824832">
        <w:rPr>
          <w:rFonts w:ascii="Angsana New" w:hAnsi="Angsana New"/>
          <w:sz w:val="28"/>
          <w:szCs w:val="28"/>
          <w:cs/>
        </w:rPr>
        <w:t xml:space="preserve"> </w:t>
      </w:r>
    </w:p>
    <w:p w14:paraId="17FE4A7C" w14:textId="056AC90D" w:rsidR="003755DB" w:rsidRPr="009D25C3" w:rsidRDefault="00486409" w:rsidP="00206E7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824832">
        <w:rPr>
          <w:rFonts w:asciiTheme="majorBidi" w:hAnsiTheme="majorBidi" w:cstheme="majorBidi" w:hint="cs"/>
          <w:sz w:val="28"/>
          <w:szCs w:val="28"/>
          <w:cs/>
        </w:rPr>
        <w:t>สินทรัพย์ถาวร</w:t>
      </w:r>
      <w:r w:rsidR="00113ADE" w:rsidRPr="00824832">
        <w:rPr>
          <w:rFonts w:asciiTheme="majorBidi" w:hAnsiTheme="majorBidi" w:cstheme="majorBidi"/>
          <w:sz w:val="28"/>
          <w:szCs w:val="28"/>
          <w:cs/>
        </w:rPr>
        <w:t>มูลค่าต้นทุน</w:t>
      </w:r>
      <w:r w:rsidR="00815AA5" w:rsidRPr="00824832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="00113ADE" w:rsidRPr="00824832">
        <w:rPr>
          <w:rFonts w:asciiTheme="majorBidi" w:hAnsiTheme="majorBidi" w:cstheme="majorBidi"/>
          <w:sz w:val="28"/>
          <w:szCs w:val="28"/>
          <w:cs/>
        </w:rPr>
        <w:t>จำนวน</w:t>
      </w:r>
      <w:r w:rsidR="00113ADE" w:rsidRPr="00D06B01">
        <w:rPr>
          <w:rFonts w:asciiTheme="majorBidi" w:hAnsiTheme="majorBidi" w:cstheme="majorBidi"/>
          <w:sz w:val="28"/>
          <w:szCs w:val="28"/>
          <w:cs/>
        </w:rPr>
        <w:t>เงินรวม</w:t>
      </w:r>
      <w:r w:rsidR="000B67BB" w:rsidRPr="00D06B0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E6D23" w:rsidRPr="00D06B01">
        <w:rPr>
          <w:rFonts w:asciiTheme="majorBidi" w:hAnsiTheme="majorBidi" w:cstheme="majorBidi"/>
          <w:sz w:val="28"/>
          <w:szCs w:val="28"/>
        </w:rPr>
        <w:t>75.8</w:t>
      </w:r>
      <w:r w:rsidR="00113ADE" w:rsidRPr="00D06B01">
        <w:rPr>
          <w:rFonts w:asciiTheme="majorBidi" w:hAnsiTheme="majorBidi" w:cstheme="majorBidi"/>
          <w:sz w:val="28"/>
          <w:szCs w:val="28"/>
        </w:rPr>
        <w:t xml:space="preserve"> </w:t>
      </w:r>
      <w:r w:rsidR="00113ADE" w:rsidRPr="00D06B0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113ADE" w:rsidRPr="00D06B01">
        <w:rPr>
          <w:rFonts w:asciiTheme="majorBidi" w:hAnsiTheme="majorBidi" w:cstheme="majorBidi"/>
          <w:sz w:val="28"/>
          <w:szCs w:val="28"/>
        </w:rPr>
        <w:t xml:space="preserve"> </w:t>
      </w:r>
      <w:r w:rsidR="00113ADE" w:rsidRPr="00D06B01">
        <w:rPr>
          <w:rFonts w:asciiTheme="majorBidi" w:hAnsiTheme="majorBidi" w:cstheme="majorBidi"/>
          <w:sz w:val="28"/>
          <w:szCs w:val="28"/>
          <w:cs/>
        </w:rPr>
        <w:t>และ</w:t>
      </w:r>
      <w:r w:rsidR="009B41EA" w:rsidRPr="00D06B01">
        <w:rPr>
          <w:rFonts w:asciiTheme="majorBidi" w:hAnsiTheme="majorBidi" w:cstheme="majorBidi" w:hint="cs"/>
          <w:sz w:val="28"/>
          <w:szCs w:val="28"/>
          <w:cs/>
        </w:rPr>
        <w:t>จำนวนเงินรวม</w:t>
      </w:r>
      <w:r w:rsidR="00113ADE" w:rsidRPr="009D25C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B4C11" w:rsidRPr="009D25C3">
        <w:rPr>
          <w:rFonts w:asciiTheme="majorBidi" w:hAnsiTheme="majorBidi" w:cstheme="majorBidi"/>
          <w:sz w:val="28"/>
          <w:szCs w:val="28"/>
        </w:rPr>
        <w:t>86</w:t>
      </w:r>
      <w:r w:rsidR="00B34823" w:rsidRPr="009D25C3">
        <w:rPr>
          <w:rFonts w:asciiTheme="majorBidi" w:hAnsiTheme="majorBidi" w:cstheme="majorBidi"/>
          <w:sz w:val="28"/>
          <w:szCs w:val="28"/>
        </w:rPr>
        <w:t>.1</w:t>
      </w:r>
      <w:r w:rsidR="00113ADE" w:rsidRPr="009D25C3">
        <w:rPr>
          <w:rFonts w:asciiTheme="majorBidi" w:hAnsiTheme="majorBidi" w:cstheme="majorBidi"/>
          <w:sz w:val="28"/>
          <w:szCs w:val="28"/>
        </w:rPr>
        <w:t xml:space="preserve"> </w:t>
      </w:r>
      <w:r w:rsidR="00113ADE" w:rsidRPr="009D25C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113ADE" w:rsidRPr="009D25C3">
        <w:rPr>
          <w:rFonts w:asciiTheme="majorBidi" w:hAnsiTheme="majorBidi" w:cstheme="majorBidi"/>
          <w:sz w:val="28"/>
          <w:szCs w:val="28"/>
        </w:rPr>
        <w:t xml:space="preserve"> </w:t>
      </w:r>
      <w:r w:rsidR="00113ADE" w:rsidRPr="009D25C3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="00957DDA" w:rsidRPr="009D25C3">
        <w:rPr>
          <w:rFonts w:asciiTheme="majorBidi" w:hAnsiTheme="majorBidi" w:cstheme="majorBidi"/>
          <w:sz w:val="28"/>
          <w:szCs w:val="28"/>
          <w:cs/>
        </w:rPr>
        <w:t>ได้ตัดค่าเสื่อมราคาเต็มจำนวนแล้วแต่บริษัทยังสามารถใช้ประโยชน์จากสินทรัพย์เหล่านั้น</w:t>
      </w:r>
      <w:r w:rsidR="00957DDA" w:rsidRPr="009D25C3">
        <w:rPr>
          <w:rFonts w:asciiTheme="majorBidi" w:hAnsiTheme="majorBidi" w:cstheme="majorBidi"/>
          <w:sz w:val="28"/>
          <w:szCs w:val="28"/>
          <w:cs/>
          <w:lang w:val="th-TH"/>
        </w:rPr>
        <w:t>ได้</w:t>
      </w:r>
      <w:r w:rsidR="005236D2" w:rsidRPr="009D25C3">
        <w:rPr>
          <w:rFonts w:asciiTheme="majorBidi" w:hAnsiTheme="majorBidi" w:cstheme="majorBidi"/>
          <w:sz w:val="28"/>
          <w:szCs w:val="28"/>
          <w:cs/>
          <w:lang w:val="th-TH"/>
        </w:rPr>
        <w:tab/>
      </w:r>
    </w:p>
    <w:p w14:paraId="117C316B" w14:textId="2F3F7F70" w:rsidR="00833FD3" w:rsidRDefault="00486409" w:rsidP="00206E7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9D25C3">
        <w:rPr>
          <w:rFonts w:asciiTheme="majorBidi" w:hAnsiTheme="majorBidi" w:cstheme="majorBidi" w:hint="cs"/>
          <w:sz w:val="28"/>
          <w:szCs w:val="28"/>
          <w:cs/>
        </w:rPr>
        <w:t>สินทรัพย์ถาวร</w:t>
      </w:r>
      <w:r w:rsidR="00113ADE" w:rsidRPr="009D25C3">
        <w:rPr>
          <w:rFonts w:asciiTheme="majorBidi" w:hAnsiTheme="majorBidi" w:cstheme="majorBidi"/>
          <w:sz w:val="28"/>
          <w:szCs w:val="28"/>
          <w:cs/>
        </w:rPr>
        <w:t>มูลค่าสุทธิตามบัญชีจำนวนเงินรวม</w:t>
      </w:r>
      <w:r w:rsidR="00110DFA" w:rsidRPr="009D25C3">
        <w:rPr>
          <w:rFonts w:asciiTheme="majorBidi" w:hAnsiTheme="majorBidi" w:cstheme="majorBidi"/>
          <w:sz w:val="28"/>
          <w:szCs w:val="28"/>
        </w:rPr>
        <w:t xml:space="preserve"> </w:t>
      </w:r>
      <w:bookmarkStart w:id="5" w:name="_Hlk23501405"/>
      <w:r w:rsidR="00AF629A" w:rsidRPr="009D25C3">
        <w:rPr>
          <w:rFonts w:asciiTheme="majorBidi" w:hAnsiTheme="majorBidi" w:cstheme="majorBidi"/>
          <w:sz w:val="28"/>
          <w:szCs w:val="28"/>
        </w:rPr>
        <w:t>3</w:t>
      </w:r>
      <w:r w:rsidR="00A60B3A" w:rsidRPr="009D25C3">
        <w:rPr>
          <w:rFonts w:asciiTheme="majorBidi" w:hAnsiTheme="majorBidi" w:cstheme="majorBidi"/>
          <w:sz w:val="28"/>
          <w:szCs w:val="28"/>
        </w:rPr>
        <w:t>4</w:t>
      </w:r>
      <w:r w:rsidR="00DB1348" w:rsidRPr="009D25C3">
        <w:rPr>
          <w:rFonts w:asciiTheme="majorBidi" w:hAnsiTheme="majorBidi" w:cstheme="majorBidi"/>
          <w:sz w:val="28"/>
          <w:szCs w:val="28"/>
        </w:rPr>
        <w:t>.</w:t>
      </w:r>
      <w:r w:rsidR="00AE6D23" w:rsidRPr="009D25C3">
        <w:rPr>
          <w:rFonts w:asciiTheme="majorBidi" w:hAnsiTheme="majorBidi" w:cstheme="majorBidi"/>
          <w:sz w:val="28"/>
          <w:szCs w:val="28"/>
        </w:rPr>
        <w:t>7</w:t>
      </w:r>
      <w:r w:rsidR="00113ADE" w:rsidRPr="009D25C3">
        <w:rPr>
          <w:rFonts w:asciiTheme="majorBidi" w:hAnsiTheme="majorBidi" w:cstheme="majorBidi"/>
          <w:sz w:val="28"/>
          <w:szCs w:val="28"/>
        </w:rPr>
        <w:t xml:space="preserve"> </w:t>
      </w:r>
      <w:bookmarkEnd w:id="5"/>
      <w:r w:rsidR="00113ADE" w:rsidRPr="009D25C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113ADE" w:rsidRPr="00824832">
        <w:rPr>
          <w:rFonts w:asciiTheme="majorBidi" w:hAnsiTheme="majorBidi" w:cstheme="majorBidi"/>
          <w:sz w:val="28"/>
          <w:szCs w:val="28"/>
        </w:rPr>
        <w:t xml:space="preserve"> </w:t>
      </w:r>
      <w:r w:rsidR="000B67BB" w:rsidRPr="00824832">
        <w:rPr>
          <w:rFonts w:asciiTheme="majorBidi" w:hAnsiTheme="majorBidi" w:cstheme="majorBidi" w:hint="cs"/>
          <w:sz w:val="28"/>
          <w:szCs w:val="28"/>
          <w:cs/>
        </w:rPr>
        <w:t xml:space="preserve">และจำนวนเงินรวม </w:t>
      </w:r>
      <w:r w:rsidR="008B4C11" w:rsidRPr="00824832">
        <w:rPr>
          <w:rFonts w:asciiTheme="majorBidi" w:hAnsiTheme="majorBidi" w:cstheme="majorBidi"/>
          <w:sz w:val="28"/>
          <w:szCs w:val="28"/>
        </w:rPr>
        <w:t>35.3</w:t>
      </w:r>
      <w:r w:rsidR="000B67BB" w:rsidRPr="00824832">
        <w:rPr>
          <w:rFonts w:asciiTheme="majorBidi" w:hAnsiTheme="majorBidi" w:cstheme="majorBidi" w:hint="cs"/>
          <w:sz w:val="28"/>
          <w:szCs w:val="28"/>
          <w:cs/>
        </w:rPr>
        <w:t xml:space="preserve"> ล้านบาท</w:t>
      </w:r>
      <w:r w:rsidR="005678B1" w:rsidRPr="004507CD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  <w:r w:rsidR="005678B1" w:rsidRPr="004507CD">
        <w:rPr>
          <w:rFonts w:asciiTheme="majorBidi" w:hAnsiTheme="majorBidi" w:cstheme="majorBidi"/>
          <w:sz w:val="28"/>
          <w:szCs w:val="28"/>
        </w:rPr>
        <w:t xml:space="preserve"> </w:t>
      </w:r>
      <w:r w:rsidR="00957DDA" w:rsidRPr="00824832">
        <w:rPr>
          <w:rFonts w:asciiTheme="majorBidi" w:hAnsiTheme="majorBidi" w:cstheme="majorBidi"/>
          <w:sz w:val="28"/>
          <w:szCs w:val="28"/>
          <w:cs/>
        </w:rPr>
        <w:t>ได้ถูก</w:t>
      </w:r>
      <w:r w:rsidR="00FB5340" w:rsidRPr="00824832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="00957DDA" w:rsidRPr="00824832">
        <w:rPr>
          <w:rFonts w:asciiTheme="majorBidi" w:hAnsiTheme="majorBidi" w:cstheme="majorBidi"/>
          <w:sz w:val="28"/>
          <w:szCs w:val="28"/>
          <w:cs/>
        </w:rPr>
        <w:t>จดจำนอง/จำนำเป็นหลักทรัพย์ค้ำประกันวงเงินสินเชื่อกับธนาคารในประเทศ ตามที่กล่าวไว้ใ</w:t>
      </w:r>
      <w:r w:rsidR="00957DDA" w:rsidRPr="00946CDF">
        <w:rPr>
          <w:rFonts w:asciiTheme="majorBidi" w:hAnsiTheme="majorBidi" w:cstheme="majorBidi"/>
          <w:sz w:val="28"/>
          <w:szCs w:val="28"/>
          <w:cs/>
        </w:rPr>
        <w:t xml:space="preserve">นหมายเหตุ </w:t>
      </w:r>
      <w:r w:rsidR="00811377" w:rsidRPr="00946CDF">
        <w:rPr>
          <w:rFonts w:asciiTheme="majorBidi" w:hAnsiTheme="majorBidi" w:cstheme="majorBidi"/>
          <w:sz w:val="28"/>
          <w:szCs w:val="28"/>
        </w:rPr>
        <w:t>3</w:t>
      </w:r>
      <w:r w:rsidR="00946CDF" w:rsidRPr="00946CDF">
        <w:rPr>
          <w:rFonts w:asciiTheme="majorBidi" w:hAnsiTheme="majorBidi" w:cstheme="majorBidi"/>
          <w:sz w:val="28"/>
          <w:szCs w:val="28"/>
        </w:rPr>
        <w:t>2</w:t>
      </w:r>
      <w:r w:rsidR="00E564FB" w:rsidRPr="00946C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35A0A" w:rsidRPr="00946CDF">
        <w:rPr>
          <w:rFonts w:asciiTheme="majorBidi" w:hAnsiTheme="majorBidi" w:cstheme="majorBidi" w:hint="cs"/>
          <w:sz w:val="28"/>
          <w:szCs w:val="28"/>
          <w:cs/>
        </w:rPr>
        <w:t>ง</w:t>
      </w:r>
      <w:r w:rsidR="00E564FB" w:rsidRPr="00946CDF">
        <w:rPr>
          <w:rFonts w:asciiTheme="majorBidi" w:hAnsiTheme="majorBidi" w:cstheme="majorBidi" w:hint="cs"/>
          <w:sz w:val="28"/>
          <w:szCs w:val="28"/>
          <w:cs/>
        </w:rPr>
        <w:t>)</w:t>
      </w:r>
    </w:p>
    <w:p w14:paraId="64809C74" w14:textId="36F5CA47" w:rsidR="00FB5340" w:rsidRPr="00B31737" w:rsidRDefault="000E3D8D" w:rsidP="00B3173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31737">
        <w:rPr>
          <w:rFonts w:ascii="Angsana New" w:hAnsi="Angsana New"/>
          <w:sz w:val="28"/>
          <w:szCs w:val="28"/>
          <w:cs/>
        </w:rPr>
        <w:t>บริษัท</w:t>
      </w:r>
      <w:r w:rsidR="00EC4E0A" w:rsidRPr="00B31737">
        <w:rPr>
          <w:rFonts w:ascii="Angsana New" w:hAnsi="Angsana New"/>
          <w:sz w:val="28"/>
          <w:szCs w:val="28"/>
          <w:cs/>
        </w:rPr>
        <w:t>ได้จัดให้มีการประเมินราคาที่ดิน</w:t>
      </w:r>
      <w:r w:rsidR="00EC4E0A" w:rsidRPr="00B31737">
        <w:rPr>
          <w:rFonts w:ascii="Angsana New" w:hAnsi="Angsana New" w:hint="cs"/>
          <w:sz w:val="28"/>
          <w:szCs w:val="28"/>
          <w:cs/>
        </w:rPr>
        <w:t>และ</w:t>
      </w:r>
      <w:r w:rsidRPr="00B31737">
        <w:rPr>
          <w:rFonts w:ascii="Angsana New" w:hAnsi="Angsana New"/>
          <w:sz w:val="28"/>
          <w:szCs w:val="28"/>
          <w:cs/>
        </w:rPr>
        <w:t xml:space="preserve">อาคารตามรายงานของผู้ประเมินราคาอิสระในปี </w:t>
      </w:r>
      <w:r w:rsidR="002D5C09" w:rsidRPr="00B31737">
        <w:rPr>
          <w:rFonts w:ascii="Angsana New" w:hAnsi="Angsana New"/>
          <w:sz w:val="28"/>
          <w:szCs w:val="28"/>
        </w:rPr>
        <w:t>2562</w:t>
      </w:r>
      <w:r w:rsidRPr="00B31737">
        <w:rPr>
          <w:rFonts w:ascii="Angsana New" w:hAnsi="Angsana New"/>
          <w:sz w:val="28"/>
          <w:szCs w:val="28"/>
        </w:rPr>
        <w:t xml:space="preserve"> </w:t>
      </w:r>
      <w:r w:rsidR="00535FC2" w:rsidRPr="00B31737">
        <w:rPr>
          <w:rFonts w:ascii="Angsana New" w:hAnsi="Angsana New"/>
          <w:sz w:val="28"/>
          <w:szCs w:val="28"/>
          <w:cs/>
        </w:rPr>
        <w:t>ซึ</w:t>
      </w:r>
      <w:r w:rsidR="00535FC2" w:rsidRPr="00B31737">
        <w:rPr>
          <w:rFonts w:ascii="Angsana New" w:hAnsi="Angsana New" w:hint="cs"/>
          <w:sz w:val="28"/>
          <w:szCs w:val="28"/>
          <w:cs/>
        </w:rPr>
        <w:t>่</w:t>
      </w:r>
      <w:r w:rsidRPr="00B31737">
        <w:rPr>
          <w:rFonts w:ascii="Angsana New" w:hAnsi="Angsana New"/>
          <w:sz w:val="28"/>
          <w:szCs w:val="28"/>
          <w:cs/>
        </w:rPr>
        <w:t>งใช้</w:t>
      </w:r>
      <w:r w:rsidR="00386AB2">
        <w:rPr>
          <w:rFonts w:ascii="Angsana New" w:hAnsi="Angsana New" w:hint="cs"/>
          <w:sz w:val="28"/>
          <w:szCs w:val="28"/>
          <w:cs/>
        </w:rPr>
        <w:t>วิธีต้นทุนและ</w:t>
      </w:r>
      <w:r w:rsidRPr="00B31737">
        <w:rPr>
          <w:rFonts w:ascii="Angsana New" w:hAnsi="Angsana New"/>
          <w:sz w:val="28"/>
          <w:szCs w:val="28"/>
          <w:cs/>
        </w:rPr>
        <w:t>วิธีพิจารณา</w:t>
      </w:r>
      <w:r w:rsidR="00EC4E0A" w:rsidRPr="00B31737">
        <w:rPr>
          <w:rFonts w:ascii="Angsana New" w:hAnsi="Angsana New" w:hint="cs"/>
          <w:sz w:val="28"/>
          <w:szCs w:val="28"/>
          <w:cs/>
        </w:rPr>
        <w:t>จากมูลค่าตลาดของทรัพย์สินเปรียบเทียบกับราคาตามบัญชีของสินทรัพย์ ณ วันที่</w:t>
      </w:r>
      <w:r w:rsidR="00EC4E0A" w:rsidRPr="00B31737">
        <w:rPr>
          <w:rFonts w:ascii="Angsana New" w:hAnsi="Angsana New"/>
          <w:sz w:val="28"/>
          <w:szCs w:val="28"/>
        </w:rPr>
        <w:t xml:space="preserve"> 30 </w:t>
      </w:r>
      <w:r w:rsidR="000C203B" w:rsidRPr="00B31737">
        <w:rPr>
          <w:rFonts w:ascii="Angsana New" w:hAnsi="Angsana New" w:hint="cs"/>
          <w:sz w:val="28"/>
          <w:szCs w:val="28"/>
          <w:cs/>
        </w:rPr>
        <w:t>มิถุนายน</w:t>
      </w:r>
      <w:r w:rsidR="00EC4E0A" w:rsidRPr="00B31737">
        <w:rPr>
          <w:rFonts w:ascii="Angsana New" w:hAnsi="Angsana New" w:hint="cs"/>
          <w:sz w:val="28"/>
          <w:szCs w:val="28"/>
          <w:cs/>
        </w:rPr>
        <w:t xml:space="preserve"> </w:t>
      </w:r>
      <w:r w:rsidR="00EC4E0A" w:rsidRPr="00B31737">
        <w:rPr>
          <w:rFonts w:ascii="Angsana New" w:hAnsi="Angsana New"/>
          <w:sz w:val="28"/>
          <w:szCs w:val="28"/>
        </w:rPr>
        <w:t>2562</w:t>
      </w:r>
    </w:p>
    <w:p w14:paraId="3D9847ED" w14:textId="380B69CC" w:rsidR="00DD0EBF" w:rsidRPr="00DD0898" w:rsidRDefault="00E04485" w:rsidP="00DD0EB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DD0898">
        <w:rPr>
          <w:rFonts w:ascii="Angsana New" w:hAnsi="Angsana New"/>
          <w:spacing w:val="-2"/>
          <w:sz w:val="28"/>
          <w:szCs w:val="28"/>
          <w:cs/>
        </w:rPr>
        <w:t>ค่าเสื่อมราคาของส่วนเกินทุนจากการตีราคาสินทรัพย์สำหรับ</w:t>
      </w:r>
      <w:r w:rsidR="0037290C" w:rsidRPr="00DD0898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="00A56620" w:rsidRPr="00DD0898">
        <w:rPr>
          <w:rFonts w:ascii="Angsana New" w:hAnsi="Angsana New"/>
          <w:spacing w:val="-2"/>
          <w:sz w:val="28"/>
          <w:szCs w:val="28"/>
          <w:cs/>
        </w:rPr>
        <w:t>สิ้นสุด</w:t>
      </w:r>
      <w:r w:rsidR="0037290C" w:rsidRPr="00DD0898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37290C" w:rsidRPr="00DD0898">
        <w:rPr>
          <w:rFonts w:ascii="Angsana New" w:hAnsi="Angsana New"/>
          <w:spacing w:val="-2"/>
          <w:sz w:val="28"/>
          <w:szCs w:val="28"/>
        </w:rPr>
        <w:t>31</w:t>
      </w:r>
      <w:r w:rsidR="0037290C" w:rsidRPr="00DD0898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37290C" w:rsidRPr="00DD0898">
        <w:rPr>
          <w:rFonts w:ascii="Angsana New" w:hAnsi="Angsana New"/>
          <w:spacing w:val="-2"/>
          <w:sz w:val="28"/>
          <w:szCs w:val="28"/>
        </w:rPr>
        <w:t>2562</w:t>
      </w:r>
      <w:r w:rsidR="0037290C" w:rsidRPr="00DD0898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="0037290C" w:rsidRPr="00DD0898">
        <w:rPr>
          <w:rFonts w:ascii="Angsana New" w:hAnsi="Angsana New"/>
          <w:spacing w:val="-2"/>
          <w:sz w:val="28"/>
          <w:szCs w:val="28"/>
        </w:rPr>
        <w:t xml:space="preserve">2561 </w:t>
      </w:r>
      <w:r w:rsidR="00020726" w:rsidRPr="00DD0898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="00B46D44" w:rsidRPr="00DD0898">
        <w:rPr>
          <w:rFonts w:ascii="Angsana New" w:hAnsi="Angsana New"/>
          <w:spacing w:val="-2"/>
          <w:sz w:val="28"/>
          <w:szCs w:val="28"/>
          <w:cs/>
        </w:rPr>
        <w:t>เงิน</w:t>
      </w:r>
      <w:r w:rsidR="00BF467C" w:rsidRPr="00DD089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05058E" w:rsidRPr="00DD0898">
        <w:rPr>
          <w:rFonts w:ascii="Angsana New" w:hAnsi="Angsana New"/>
          <w:spacing w:val="-2"/>
          <w:sz w:val="28"/>
          <w:szCs w:val="28"/>
        </w:rPr>
        <w:t>1</w:t>
      </w:r>
      <w:r w:rsidR="005678B1" w:rsidRPr="00DD0898">
        <w:rPr>
          <w:rFonts w:ascii="Angsana New" w:hAnsi="Angsana New"/>
          <w:spacing w:val="-2"/>
          <w:sz w:val="28"/>
          <w:szCs w:val="28"/>
        </w:rPr>
        <w:t>.</w:t>
      </w:r>
      <w:r w:rsidR="00095909" w:rsidRPr="00DD0898">
        <w:rPr>
          <w:rFonts w:ascii="Angsana New" w:hAnsi="Angsana New"/>
          <w:spacing w:val="-2"/>
          <w:sz w:val="28"/>
          <w:szCs w:val="28"/>
        </w:rPr>
        <w:t>2</w:t>
      </w:r>
      <w:r w:rsidR="00AF629A" w:rsidRPr="00DD0898">
        <w:rPr>
          <w:rFonts w:ascii="Angsana New" w:hAnsi="Angsana New"/>
          <w:spacing w:val="-2"/>
          <w:sz w:val="28"/>
          <w:szCs w:val="28"/>
        </w:rPr>
        <w:t xml:space="preserve"> </w:t>
      </w:r>
      <w:r w:rsidR="00D34C37" w:rsidRPr="00DD0898">
        <w:rPr>
          <w:rFonts w:ascii="Angsana New" w:hAnsi="Angsana New"/>
          <w:spacing w:val="-2"/>
          <w:sz w:val="28"/>
          <w:szCs w:val="28"/>
          <w:cs/>
        </w:rPr>
        <w:t>ล้าน</w:t>
      </w:r>
      <w:r w:rsidR="00DD0898" w:rsidRPr="00DD0898">
        <w:rPr>
          <w:rFonts w:ascii="Angsana New" w:hAnsi="Angsana New"/>
          <w:spacing w:val="-2"/>
          <w:sz w:val="28"/>
          <w:szCs w:val="28"/>
          <w:cs/>
        </w:rPr>
        <w:t>บาท</w:t>
      </w:r>
      <w:r w:rsidR="006403CB">
        <w:rPr>
          <w:rFonts w:ascii="Angsana New" w:hAnsi="Angsana New" w:hint="cs"/>
          <w:spacing w:val="-2"/>
          <w:sz w:val="28"/>
          <w:szCs w:val="28"/>
          <w:cs/>
        </w:rPr>
        <w:t>ได้โอนไปยังขาดทุนสะสม</w:t>
      </w:r>
    </w:p>
    <w:p w14:paraId="32B192DF" w14:textId="77777777" w:rsidR="000B3B28" w:rsidRPr="00C51457" w:rsidRDefault="000B3B28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51457">
        <w:rPr>
          <w:rFonts w:hint="cs"/>
          <w:b/>
          <w:bCs/>
          <w:u w:val="none"/>
          <w:cs/>
        </w:rPr>
        <w:t>ที่ดิน</w:t>
      </w:r>
      <w:r w:rsidRPr="00C51457">
        <w:rPr>
          <w:b/>
          <w:bCs/>
          <w:u w:val="none"/>
          <w:cs/>
        </w:rPr>
        <w:t xml:space="preserve">ที่ไม่ได้ใช้ในการดำเนินงาน </w:t>
      </w:r>
    </w:p>
    <w:tbl>
      <w:tblPr>
        <w:tblW w:w="9648" w:type="dxa"/>
        <w:tblInd w:w="450" w:type="dxa"/>
        <w:tblLook w:val="00A0" w:firstRow="1" w:lastRow="0" w:firstColumn="1" w:lastColumn="0" w:noHBand="0" w:noVBand="0"/>
      </w:tblPr>
      <w:tblGrid>
        <w:gridCol w:w="8118"/>
        <w:gridCol w:w="1530"/>
      </w:tblGrid>
      <w:tr w:rsidR="009F4333" w:rsidRPr="00714839" w14:paraId="5E931D8A" w14:textId="77777777" w:rsidTr="00D06B01">
        <w:tc>
          <w:tcPr>
            <w:tcW w:w="8118" w:type="dxa"/>
          </w:tcPr>
          <w:p w14:paraId="615C560B" w14:textId="77777777" w:rsidR="009F4333" w:rsidRPr="007500FD" w:rsidRDefault="009F4333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E5DC674" w14:textId="77777777" w:rsidR="009F4333" w:rsidRPr="007500FD" w:rsidRDefault="009F4333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22"/>
              </w:tabs>
              <w:ind w:left="-36"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00F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500F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F4333" w:rsidRPr="00714839" w14:paraId="623E23D7" w14:textId="77777777" w:rsidTr="00D06B01">
        <w:tc>
          <w:tcPr>
            <w:tcW w:w="8118" w:type="dxa"/>
          </w:tcPr>
          <w:p w14:paraId="4CE12953" w14:textId="77777777" w:rsidR="009F4333" w:rsidRPr="007500FD" w:rsidRDefault="009F4333" w:rsidP="000B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500F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500F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7500FD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530" w:type="dxa"/>
          </w:tcPr>
          <w:p w14:paraId="74FB2818" w14:textId="77777777" w:rsidR="009F4333" w:rsidRPr="007500FD" w:rsidRDefault="009F4333" w:rsidP="000B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>2,252</w:t>
            </w:r>
          </w:p>
        </w:tc>
      </w:tr>
      <w:tr w:rsidR="007D5328" w:rsidRPr="00714839" w14:paraId="65B36872" w14:textId="77777777" w:rsidTr="00D06B01">
        <w:tc>
          <w:tcPr>
            <w:tcW w:w="8118" w:type="dxa"/>
          </w:tcPr>
          <w:p w14:paraId="275AADA3" w14:textId="32348FAA" w:rsidR="007D5328" w:rsidRPr="007500FD" w:rsidRDefault="007D5328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C3FC50" w14:textId="1FF09527" w:rsidR="007D5328" w:rsidRPr="007500FD" w:rsidRDefault="005D53DB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00FD">
              <w:rPr>
                <w:rFonts w:asciiTheme="majorBidi" w:hAnsiTheme="majorBidi" w:cstheme="majorBidi"/>
                <w:sz w:val="28"/>
                <w:szCs w:val="28"/>
              </w:rPr>
              <w:t>2,252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F4333" w:rsidRPr="000B3B28" w14:paraId="3A35CB21" w14:textId="77777777" w:rsidTr="00D06B01">
        <w:tc>
          <w:tcPr>
            <w:tcW w:w="8118" w:type="dxa"/>
          </w:tcPr>
          <w:p w14:paraId="10E5932B" w14:textId="23C47244" w:rsidR="009F4333" w:rsidRPr="007500FD" w:rsidRDefault="009F4333" w:rsidP="00DA6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578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D0A8F" w:rsidRPr="007500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A660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500F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24B9F94" w14:textId="6B96C36B" w:rsidR="009F4333" w:rsidRPr="005D53DB" w:rsidRDefault="005D53DB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3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CBE8D13" w14:textId="74CEF211" w:rsidR="006342B5" w:rsidRPr="00EF6FDE" w:rsidRDefault="00EF6FDE" w:rsidP="006342B5">
      <w:pPr>
        <w:pStyle w:val="FSNoteNumbered"/>
        <w:numPr>
          <w:ilvl w:val="0"/>
          <w:numId w:val="0"/>
        </w:numPr>
        <w:spacing w:after="120"/>
        <w:ind w:left="540"/>
        <w:rPr>
          <w:u w:val="none"/>
          <w:cs/>
        </w:rPr>
      </w:pPr>
      <w:r w:rsidRPr="002C32A1">
        <w:rPr>
          <w:u w:val="none"/>
          <w:cs/>
        </w:rPr>
        <w:t>เมื่อวันที่</w:t>
      </w:r>
      <w:r w:rsidR="006C1A96">
        <w:rPr>
          <w:u w:val="none"/>
          <w:lang w:val="en-US"/>
        </w:rPr>
        <w:t xml:space="preserve"> 28 </w:t>
      </w:r>
      <w:r w:rsidRPr="002C32A1">
        <w:rPr>
          <w:u w:val="none"/>
          <w:cs/>
        </w:rPr>
        <w:t>ตุลาคม</w:t>
      </w:r>
      <w:r w:rsidR="006C1A96">
        <w:rPr>
          <w:rFonts w:hint="cs"/>
          <w:u w:val="none"/>
          <w:cs/>
        </w:rPr>
        <w:t xml:space="preserve"> </w:t>
      </w:r>
      <w:r w:rsidR="006C1A96">
        <w:rPr>
          <w:u w:val="none"/>
          <w:lang w:val="en-US"/>
        </w:rPr>
        <w:t xml:space="preserve">2562 </w:t>
      </w:r>
      <w:r w:rsidRPr="002C32A1">
        <w:rPr>
          <w:u w:val="none"/>
          <w:cs/>
        </w:rPr>
        <w:t>ที่ประชุมคณะกรรมการบริหารของบริษัทได้มีมติให้ขายที่ดินที่ไม่ได้ใช้ในการดำเนินงานดังกล่าว</w:t>
      </w:r>
      <w:r w:rsidRPr="002C32A1">
        <w:rPr>
          <w:spacing w:val="-2"/>
          <w:u w:val="none"/>
          <w:cs/>
        </w:rPr>
        <w:t xml:space="preserve">ให้กับผู้ซื้อรายหนึ่งในราคา </w:t>
      </w:r>
      <w:r w:rsidR="006C1A96">
        <w:rPr>
          <w:spacing w:val="-2"/>
          <w:u w:val="none"/>
          <w:lang w:val="en-US"/>
        </w:rPr>
        <w:t xml:space="preserve">1.7 </w:t>
      </w:r>
      <w:r w:rsidRPr="002C32A1">
        <w:rPr>
          <w:spacing w:val="-2"/>
          <w:u w:val="none"/>
          <w:cs/>
        </w:rPr>
        <w:t xml:space="preserve">ล้านบาท ซึ่งผู้ซื้อได้โอนชำระเงินค่าซื้อที่ดินทั้งจำนวนให้แก่บริษัทแล้วในวันที่ </w:t>
      </w:r>
      <w:r w:rsidR="006C1A96">
        <w:rPr>
          <w:spacing w:val="-2"/>
          <w:u w:val="none"/>
          <w:lang w:val="en-US"/>
        </w:rPr>
        <w:t xml:space="preserve">31 </w:t>
      </w:r>
      <w:r w:rsidRPr="002C32A1">
        <w:rPr>
          <w:spacing w:val="-2"/>
          <w:u w:val="none"/>
          <w:cs/>
        </w:rPr>
        <w:t xml:space="preserve">ตุลาคม </w:t>
      </w:r>
      <w:r w:rsidR="006C1A96">
        <w:rPr>
          <w:spacing w:val="-2"/>
          <w:u w:val="none"/>
          <w:lang w:val="en-US"/>
        </w:rPr>
        <w:t>2562</w:t>
      </w:r>
    </w:p>
    <w:p w14:paraId="4D1B0EB7" w14:textId="77777777" w:rsidR="000940E7" w:rsidRPr="000E1724" w:rsidRDefault="000940E7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0E1724">
        <w:rPr>
          <w:b/>
          <w:bCs/>
          <w:u w:val="none"/>
          <w:cs/>
        </w:rPr>
        <w:t>ค่าสินไหมทดแทน</w:t>
      </w:r>
      <w:r w:rsidR="00E04C01" w:rsidRPr="000E1724">
        <w:rPr>
          <w:b/>
          <w:bCs/>
          <w:u w:val="none"/>
          <w:cs/>
        </w:rPr>
        <w:t xml:space="preserve">ค้างรับจากคู่กรณี </w:t>
      </w:r>
    </w:p>
    <w:tbl>
      <w:tblPr>
        <w:tblW w:w="95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2"/>
        <w:gridCol w:w="1620"/>
        <w:gridCol w:w="270"/>
        <w:gridCol w:w="1548"/>
      </w:tblGrid>
      <w:tr w:rsidR="00717871" w:rsidRPr="00C32556" w14:paraId="52E017DC" w14:textId="77777777" w:rsidTr="006347FD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22106C5B" w14:textId="77777777" w:rsidR="000940E7" w:rsidRPr="00C32556" w:rsidRDefault="000940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9ABC8" w14:textId="77777777" w:rsidR="000940E7" w:rsidRPr="00C32556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C32556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0940E7" w:rsidRPr="00C3255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C32556" w14:paraId="1F1026C6" w14:textId="77777777" w:rsidTr="006347FD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7A0024AA" w14:textId="77777777" w:rsidR="004D4623" w:rsidRPr="00C32556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8B947A" w14:textId="6B588FD8" w:rsidR="004D4623" w:rsidRPr="00C32556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55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BFCEF" w14:textId="77777777" w:rsidR="004D4623" w:rsidRPr="00C32556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B35D53" w14:textId="3F93465B" w:rsidR="004D4623" w:rsidRPr="00C32556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3255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3255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3C11C7" w:rsidRPr="00C32556" w14:paraId="03ECC8B2" w14:textId="77777777" w:rsidTr="006347FD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C49E1" w14:textId="77777777" w:rsidR="003C11C7" w:rsidRPr="00C32556" w:rsidRDefault="003C11C7" w:rsidP="003C1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556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ค่าสินไหมทดแทนค้างรับจากคู่กรณี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19B0F4E" w14:textId="16A5E13C" w:rsidR="003C11C7" w:rsidRPr="00C32556" w:rsidRDefault="0091554B" w:rsidP="0088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82,818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A729FB" w14:textId="77777777" w:rsidR="003C11C7" w:rsidRPr="00C32556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C026BC1" w14:textId="77777777" w:rsidR="003C11C7" w:rsidRPr="00C32556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556">
              <w:rPr>
                <w:rFonts w:asciiTheme="majorBidi" w:hAnsiTheme="majorBidi" w:cstheme="majorBidi"/>
                <w:sz w:val="28"/>
                <w:szCs w:val="28"/>
              </w:rPr>
              <w:t>82,818</w:t>
            </w:r>
          </w:p>
        </w:tc>
      </w:tr>
      <w:tr w:rsidR="003C11C7" w:rsidRPr="00C32556" w14:paraId="40F96523" w14:textId="77777777" w:rsidTr="006347FD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C18A0" w14:textId="77777777" w:rsidR="003C11C7" w:rsidRPr="00C32556" w:rsidRDefault="003C11C7" w:rsidP="003C1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55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325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9824C" w14:textId="74BE673A" w:rsidR="003C11C7" w:rsidRPr="00C32556" w:rsidRDefault="0091554B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(82,818)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88516" w14:textId="77777777" w:rsidR="003C11C7" w:rsidRPr="00C32556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670FC" w14:textId="77777777" w:rsidR="003C11C7" w:rsidRPr="00C32556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556">
              <w:rPr>
                <w:rFonts w:asciiTheme="majorBidi" w:hAnsiTheme="majorBidi" w:cstheme="majorBidi"/>
                <w:sz w:val="28"/>
                <w:szCs w:val="28"/>
              </w:rPr>
              <w:t>(82,818)</w:t>
            </w:r>
          </w:p>
        </w:tc>
      </w:tr>
      <w:tr w:rsidR="003C11C7" w:rsidRPr="00C32556" w14:paraId="7BE826FF" w14:textId="77777777" w:rsidTr="006347FD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9D7A4" w14:textId="77777777" w:rsidR="003C11C7" w:rsidRPr="00C32556" w:rsidRDefault="003C11C7" w:rsidP="003C1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5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C285F2" w14:textId="478B1142" w:rsidR="003C11C7" w:rsidRPr="00C32556" w:rsidRDefault="0091554B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9966CF" w14:textId="77777777" w:rsidR="003C11C7" w:rsidRPr="00C32556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A017E" w14:textId="77777777" w:rsidR="003C11C7" w:rsidRPr="00C32556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5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C11C7" w:rsidRPr="00C32556" w14:paraId="704ED8CB" w14:textId="77777777" w:rsidTr="006347FD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142CF7E1" w14:textId="77777777" w:rsidR="003C11C7" w:rsidRPr="00C32556" w:rsidRDefault="003C11C7" w:rsidP="003C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2E344E" w14:textId="77777777" w:rsidR="003C11C7" w:rsidRPr="00C32556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994557" w14:textId="77777777" w:rsidR="003C11C7" w:rsidRPr="00C32556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05EC81" w14:textId="77777777" w:rsidR="003C11C7" w:rsidRPr="00C32556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11C7" w:rsidRPr="005067F3" w14:paraId="70F90706" w14:textId="77777777" w:rsidTr="006347FD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FCBF9" w14:textId="77777777" w:rsidR="003C11C7" w:rsidRPr="00C32556" w:rsidRDefault="003C11C7" w:rsidP="00E077C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556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A0DC68" w14:textId="3D21EE1D" w:rsidR="003C11C7" w:rsidRPr="00C32556" w:rsidRDefault="0091554B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347086" w14:textId="77777777" w:rsidR="003C11C7" w:rsidRPr="00C32556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CDB080" w14:textId="77777777" w:rsidR="003C11C7" w:rsidRPr="005067F3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556">
              <w:rPr>
                <w:rFonts w:asciiTheme="majorBidi" w:hAnsiTheme="majorBidi" w:cstheme="majorBidi"/>
                <w:sz w:val="28"/>
                <w:szCs w:val="28"/>
              </w:rPr>
              <w:t>(2,820)</w:t>
            </w:r>
          </w:p>
        </w:tc>
      </w:tr>
    </w:tbl>
    <w:p w14:paraId="432F4884" w14:textId="77777777" w:rsidR="008420FD" w:rsidRDefault="008420FD" w:rsidP="008420FD">
      <w:pPr>
        <w:pStyle w:val="FSNoteNumbered"/>
        <w:numPr>
          <w:ilvl w:val="0"/>
          <w:numId w:val="0"/>
        </w:numPr>
        <w:spacing w:after="0"/>
        <w:ind w:left="1209" w:hanging="360"/>
        <w:rPr>
          <w:b/>
          <w:bCs/>
          <w:u w:val="none"/>
          <w:cs/>
        </w:rPr>
      </w:pPr>
    </w:p>
    <w:p w14:paraId="394532A7" w14:textId="77777777" w:rsidR="00C9244B" w:rsidRPr="00C9244B" w:rsidRDefault="00C9244B" w:rsidP="00C9244B">
      <w:pPr>
        <w:rPr>
          <w:cs/>
          <w:lang w:val="th-TH"/>
        </w:rPr>
      </w:pPr>
    </w:p>
    <w:p w14:paraId="07FDD928" w14:textId="77777777" w:rsidR="008420FD" w:rsidRDefault="008420FD" w:rsidP="008420FD">
      <w:pPr>
        <w:rPr>
          <w:rFonts w:cs="Arial"/>
          <w:cs/>
          <w:lang w:val="th-TH"/>
        </w:rPr>
      </w:pPr>
    </w:p>
    <w:p w14:paraId="308087E8" w14:textId="77777777" w:rsidR="008420FD" w:rsidRDefault="008420FD" w:rsidP="008420FD">
      <w:pPr>
        <w:rPr>
          <w:rFonts w:cs="Arial"/>
          <w:cs/>
          <w:lang w:val="th-TH"/>
        </w:rPr>
      </w:pPr>
    </w:p>
    <w:p w14:paraId="4DEAA7D9" w14:textId="77777777" w:rsidR="008420FD" w:rsidRDefault="008420FD" w:rsidP="008420FD">
      <w:pPr>
        <w:rPr>
          <w:rFonts w:cs="Arial"/>
          <w:cs/>
          <w:lang w:val="th-TH"/>
        </w:rPr>
      </w:pPr>
    </w:p>
    <w:p w14:paraId="3E35FE22" w14:textId="77777777" w:rsidR="008420FD" w:rsidRDefault="008420FD" w:rsidP="008420FD">
      <w:pPr>
        <w:rPr>
          <w:rFonts w:cs="Arial"/>
          <w:cs/>
          <w:lang w:val="th-TH"/>
        </w:rPr>
      </w:pPr>
    </w:p>
    <w:p w14:paraId="38633113" w14:textId="77777777" w:rsidR="008420FD" w:rsidRDefault="008420FD" w:rsidP="008420FD">
      <w:pPr>
        <w:rPr>
          <w:rFonts w:cs="Arial"/>
          <w:cs/>
          <w:lang w:val="th-TH"/>
        </w:rPr>
      </w:pPr>
    </w:p>
    <w:p w14:paraId="505E6DC2" w14:textId="77777777" w:rsidR="008420FD" w:rsidRDefault="008420FD" w:rsidP="008420FD">
      <w:pPr>
        <w:rPr>
          <w:rFonts w:cs="Arial"/>
          <w:cs/>
          <w:lang w:val="th-TH"/>
        </w:rPr>
      </w:pPr>
    </w:p>
    <w:p w14:paraId="51A58CBC" w14:textId="77777777" w:rsidR="008420FD" w:rsidRDefault="008420FD" w:rsidP="008420FD">
      <w:pPr>
        <w:rPr>
          <w:rFonts w:cs="Arial"/>
          <w:cs/>
          <w:lang w:val="th-TH"/>
        </w:rPr>
      </w:pPr>
    </w:p>
    <w:p w14:paraId="5714D94B" w14:textId="77777777" w:rsidR="008420FD" w:rsidRPr="008420FD" w:rsidRDefault="008420FD" w:rsidP="008420FD">
      <w:pPr>
        <w:rPr>
          <w:cs/>
          <w:lang w:val="th-TH"/>
        </w:rPr>
      </w:pPr>
    </w:p>
    <w:p w14:paraId="1C8F59EF" w14:textId="77777777" w:rsidR="009964D9" w:rsidRPr="000E1724" w:rsidRDefault="007D0B63" w:rsidP="00206E70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0E1724">
        <w:rPr>
          <w:b/>
          <w:bCs/>
          <w:u w:val="none"/>
          <w:cs/>
        </w:rPr>
        <w:t>สินทรัพย์อื่น</w:t>
      </w:r>
    </w:p>
    <w:tbl>
      <w:tblPr>
        <w:tblW w:w="952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2"/>
        <w:gridCol w:w="1620"/>
        <w:gridCol w:w="270"/>
        <w:gridCol w:w="1530"/>
      </w:tblGrid>
      <w:tr w:rsidR="00717871" w:rsidRPr="00317F1C" w14:paraId="5593C6D4" w14:textId="77777777" w:rsidTr="00D76183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4279D6E7" w14:textId="77777777" w:rsidR="009964D9" w:rsidRPr="00317F1C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634C8" w14:textId="77777777" w:rsidR="009964D9" w:rsidRPr="00317F1C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9964D9" w:rsidRPr="00317F1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317F1C" w14:paraId="01882630" w14:textId="77777777" w:rsidTr="00D76183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213F9B9E" w14:textId="77777777" w:rsidR="004D4623" w:rsidRPr="00317F1C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1C5C1" w14:textId="22FAF521" w:rsidR="004D4623" w:rsidRPr="00317F1C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C5049" w14:textId="77777777" w:rsidR="004D4623" w:rsidRPr="00317F1C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0CBD3" w14:textId="109AB634" w:rsidR="004D4623" w:rsidRPr="00317F1C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110DFA" w:rsidRPr="00317F1C" w14:paraId="1AB0865B" w14:textId="77777777" w:rsidTr="00DD0898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5F2DAC51" w14:textId="77777777" w:rsidR="00110DFA" w:rsidRPr="00317F1C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8980F" w14:textId="409D5684" w:rsidR="00110DFA" w:rsidRPr="00317F1C" w:rsidRDefault="008C2DBA" w:rsidP="00F9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37,788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E6DAF" w14:textId="77777777" w:rsidR="00110DFA" w:rsidRPr="00317F1C" w:rsidRDefault="00110DFA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2C4B1" w14:textId="77777777" w:rsidR="00110DFA" w:rsidRPr="00317F1C" w:rsidRDefault="00110DFA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</w:rPr>
              <w:t>36,948</w:t>
            </w:r>
          </w:p>
        </w:tc>
      </w:tr>
      <w:tr w:rsidR="00DD0898" w:rsidRPr="00317F1C" w14:paraId="31DEE928" w14:textId="77777777" w:rsidTr="00DD0898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2AF6349E" w14:textId="015FE623" w:rsidR="00DD0898" w:rsidRPr="00317F1C" w:rsidRDefault="00F3487B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ลูกหนี้ค่าซื้อสินทรัพย์ถาวร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24D6A43" w14:textId="569A3867" w:rsidR="00DD0898" w:rsidRDefault="00DD0898" w:rsidP="00F9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F27684" w14:textId="77777777" w:rsidR="00DD0898" w:rsidRPr="00317F1C" w:rsidRDefault="00DD0898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B96831" w14:textId="6D52096A" w:rsidR="00DD0898" w:rsidRPr="00317F1C" w:rsidRDefault="00DD0898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0898" w:rsidRPr="00317F1C" w14:paraId="1182DF6A" w14:textId="77777777" w:rsidTr="00D76183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9E377" w14:textId="64C18E6B" w:rsidR="00DD0898" w:rsidRPr="00317F1C" w:rsidRDefault="00DD0898" w:rsidP="00535FC2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3B833EE" w14:textId="4D55C7F8" w:rsidR="00DD0898" w:rsidRDefault="00DD0898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19,401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AD1A48" w14:textId="77777777" w:rsidR="00DD0898" w:rsidRPr="00317F1C" w:rsidRDefault="00DD0898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D640DB" w14:textId="7F4008B0" w:rsidR="00DD0898" w:rsidRPr="00317F1C" w:rsidRDefault="00DD0898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992</w:t>
            </w:r>
          </w:p>
        </w:tc>
      </w:tr>
      <w:tr w:rsidR="00DD0898" w:rsidRPr="00317F1C" w14:paraId="3D4DDDC0" w14:textId="77777777" w:rsidTr="00D76183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8748" w14:textId="70817F73" w:rsidR="00DD0898" w:rsidRPr="00317F1C" w:rsidRDefault="00DD0898" w:rsidP="00535FC2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4CBA8C6" w14:textId="712B54CD" w:rsidR="00DD0898" w:rsidRDefault="00DD0898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23,994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16A90B" w14:textId="77777777" w:rsidR="00DD0898" w:rsidRPr="00317F1C" w:rsidRDefault="00DD0898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5FE12B" w14:textId="33036427" w:rsidR="00DD0898" w:rsidRPr="00317F1C" w:rsidRDefault="00DD0898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3,350</w:t>
            </w:r>
          </w:p>
        </w:tc>
      </w:tr>
      <w:tr w:rsidR="006403CB" w:rsidRPr="00317F1C" w14:paraId="310BB448" w14:textId="77777777" w:rsidTr="00D76183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A2EB" w14:textId="46A5E329" w:rsidR="006403CB" w:rsidRDefault="006403CB" w:rsidP="006403C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ลูกหนี้อื่น </w:t>
            </w: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D4F15B" w14:textId="65086672" w:rsidR="006403CB" w:rsidRDefault="006403CB" w:rsidP="0064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6,301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3BFDAF" w14:textId="77777777" w:rsidR="006403CB" w:rsidRPr="00317F1C" w:rsidRDefault="006403CB" w:rsidP="0064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80034F" w14:textId="0E4F195B" w:rsidR="006403CB" w:rsidRDefault="006403CB" w:rsidP="0064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7F1C">
              <w:rPr>
                <w:rFonts w:asciiTheme="majorBidi" w:eastAsia="Cordia New" w:hAnsiTheme="majorBidi" w:cstheme="majorBidi"/>
                <w:sz w:val="28"/>
                <w:szCs w:val="28"/>
              </w:rPr>
              <w:t>2,091</w:t>
            </w:r>
          </w:p>
        </w:tc>
      </w:tr>
      <w:tr w:rsidR="006403CB" w:rsidRPr="00317F1C" w14:paraId="614A99A2" w14:textId="77777777" w:rsidTr="00D76183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917F" w14:textId="77777777" w:rsidR="006403CB" w:rsidRPr="00317F1C" w:rsidRDefault="006403CB" w:rsidP="006403C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447294" w14:textId="10E70355" w:rsidR="006403CB" w:rsidRPr="00317F1C" w:rsidRDefault="006403CB" w:rsidP="0064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21,445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C6F82" w14:textId="77777777" w:rsidR="006403CB" w:rsidRPr="00317F1C" w:rsidRDefault="006403CB" w:rsidP="0064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E9C9A" w14:textId="67E4CC7E" w:rsidR="006403CB" w:rsidRPr="00317F1C" w:rsidRDefault="006403CB" w:rsidP="0064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9,137</w:t>
            </w:r>
          </w:p>
        </w:tc>
      </w:tr>
      <w:tr w:rsidR="006403CB" w:rsidRPr="005067F3" w14:paraId="372D6A46" w14:textId="77777777" w:rsidTr="00D76183">
        <w:trPr>
          <w:trHeight w:val="395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C5F4" w14:textId="44BBED2E" w:rsidR="006403CB" w:rsidRPr="00317F1C" w:rsidRDefault="006403CB" w:rsidP="006403C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5ADCE9" w14:textId="20A6DDA4" w:rsidR="006403CB" w:rsidRPr="00317F1C" w:rsidRDefault="006403CB" w:rsidP="0064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198,929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D9A41F" w14:textId="77777777" w:rsidR="006403CB" w:rsidRPr="00317F1C" w:rsidRDefault="006403CB" w:rsidP="0064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7A0C0E" w14:textId="77777777" w:rsidR="006403CB" w:rsidRPr="006342B5" w:rsidRDefault="006403CB" w:rsidP="0064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52,518</w:t>
            </w:r>
          </w:p>
        </w:tc>
      </w:tr>
    </w:tbl>
    <w:p w14:paraId="7BD97020" w14:textId="55BF43B0" w:rsidR="008420FD" w:rsidRPr="008420FD" w:rsidRDefault="008420FD" w:rsidP="008420F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8420FD">
        <w:rPr>
          <w:rFonts w:ascii="Angsana New" w:hAnsi="Angsana New"/>
          <w:sz w:val="28"/>
          <w:szCs w:val="28"/>
          <w:cs/>
        </w:rPr>
        <w:t>ณ วันที่</w:t>
      </w:r>
      <w:r w:rsidR="00910CB4">
        <w:rPr>
          <w:rFonts w:ascii="Angsana New" w:hAnsi="Angsana New" w:hint="cs"/>
          <w:sz w:val="28"/>
          <w:szCs w:val="28"/>
          <w:cs/>
        </w:rPr>
        <w:t xml:space="preserve"> </w:t>
      </w:r>
      <w:r w:rsidR="00910CB4">
        <w:rPr>
          <w:rFonts w:ascii="Angsana New" w:hAnsi="Angsana New"/>
          <w:sz w:val="28"/>
          <w:szCs w:val="28"/>
        </w:rPr>
        <w:t xml:space="preserve">31 </w:t>
      </w:r>
      <w:r w:rsidRPr="008420FD">
        <w:rPr>
          <w:rFonts w:ascii="Angsana New" w:hAnsi="Angsana New"/>
          <w:sz w:val="28"/>
          <w:szCs w:val="28"/>
          <w:cs/>
        </w:rPr>
        <w:t xml:space="preserve">ธันวาคม </w:t>
      </w:r>
      <w:r w:rsidR="00910CB4">
        <w:rPr>
          <w:rFonts w:ascii="Angsana New" w:hAnsi="Angsana New"/>
          <w:sz w:val="28"/>
          <w:szCs w:val="28"/>
        </w:rPr>
        <w:t xml:space="preserve">2562 </w:t>
      </w:r>
      <w:r w:rsidR="00910CB4">
        <w:rPr>
          <w:rFonts w:ascii="Angsana New" w:hAnsi="Angsana New" w:hint="cs"/>
          <w:sz w:val="28"/>
          <w:szCs w:val="28"/>
          <w:cs/>
        </w:rPr>
        <w:t>ลูกหนี้ค่าที่ดิน</w:t>
      </w:r>
      <w:r w:rsidRPr="008420FD">
        <w:rPr>
          <w:rFonts w:ascii="Angsana New" w:hAnsi="Angsana New"/>
          <w:sz w:val="28"/>
          <w:szCs w:val="28"/>
          <w:cs/>
        </w:rPr>
        <w:t xml:space="preserve">จำนวน </w:t>
      </w:r>
      <w:r w:rsidR="00FA0B27">
        <w:rPr>
          <w:rFonts w:ascii="Angsana New" w:hAnsi="Angsana New"/>
          <w:sz w:val="28"/>
          <w:szCs w:val="28"/>
        </w:rPr>
        <w:t>90</w:t>
      </w:r>
      <w:r w:rsidR="00192A8A">
        <w:rPr>
          <w:rFonts w:ascii="Angsana New" w:hAnsi="Angsana New"/>
          <w:sz w:val="28"/>
          <w:szCs w:val="28"/>
        </w:rPr>
        <w:t>.0</w:t>
      </w:r>
      <w:r w:rsidRPr="008420FD">
        <w:rPr>
          <w:rFonts w:ascii="Angsana New" w:hAnsi="Angsana New"/>
          <w:sz w:val="28"/>
          <w:szCs w:val="28"/>
          <w:cs/>
        </w:rPr>
        <w:t xml:space="preserve"> ล้านบาท เป็นลูกหนี้ค้างชำระจากการขาย</w:t>
      </w:r>
      <w:r w:rsidR="00910CB4">
        <w:rPr>
          <w:rFonts w:ascii="Angsana New" w:hAnsi="Angsana New" w:hint="cs"/>
          <w:sz w:val="28"/>
          <w:szCs w:val="28"/>
          <w:cs/>
        </w:rPr>
        <w:t>ที่ดินและ</w:t>
      </w:r>
      <w:r w:rsidRPr="008420FD">
        <w:rPr>
          <w:rFonts w:ascii="Angsana New" w:hAnsi="Angsana New"/>
          <w:sz w:val="28"/>
          <w:szCs w:val="28"/>
          <w:cs/>
        </w:rPr>
        <w:t xml:space="preserve">อาคารสำนักงาน ซึ่งจะครบกำหนดชำระเป็นงวดรายไตรมาส ภายในปี </w:t>
      </w:r>
      <w:r w:rsidR="00910CB4">
        <w:rPr>
          <w:rFonts w:ascii="Angsana New" w:hAnsi="Angsana New"/>
          <w:sz w:val="28"/>
          <w:szCs w:val="28"/>
        </w:rPr>
        <w:t>2563</w:t>
      </w:r>
    </w:p>
    <w:p w14:paraId="472CC072" w14:textId="3B4D3C6C" w:rsidR="00976D25" w:rsidRPr="008420FD" w:rsidRDefault="00910CB4" w:rsidP="008420F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420FD">
        <w:rPr>
          <w:rFonts w:ascii="Angsana New" w:hAnsi="Angsana New"/>
          <w:sz w:val="28"/>
          <w:szCs w:val="28"/>
          <w:cs/>
        </w:rPr>
        <w:t>ณ 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31 </w:t>
      </w:r>
      <w:r w:rsidRPr="008420FD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2562 </w:t>
      </w:r>
      <w:r w:rsidR="00B70271">
        <w:rPr>
          <w:rFonts w:ascii="Angsana New" w:hAnsi="Angsana New" w:hint="cs"/>
          <w:sz w:val="28"/>
          <w:szCs w:val="28"/>
          <w:cs/>
        </w:rPr>
        <w:t>เงินทดรองจ่าย</w:t>
      </w:r>
      <w:r w:rsidR="008420FD" w:rsidRPr="008420FD">
        <w:rPr>
          <w:rFonts w:ascii="Angsana New" w:hAnsi="Angsana New"/>
          <w:sz w:val="28"/>
          <w:szCs w:val="28"/>
          <w:cs/>
        </w:rPr>
        <w:t xml:space="preserve">ส่วนหนึ่งจำนวน </w:t>
      </w:r>
      <w:r>
        <w:rPr>
          <w:rFonts w:ascii="Angsana New" w:hAnsi="Angsana New"/>
          <w:sz w:val="28"/>
          <w:szCs w:val="28"/>
        </w:rPr>
        <w:t>20</w:t>
      </w:r>
      <w:r w:rsidR="00192A8A">
        <w:rPr>
          <w:rFonts w:ascii="Angsana New" w:hAnsi="Angsana New"/>
          <w:sz w:val="28"/>
          <w:szCs w:val="28"/>
        </w:rPr>
        <w:t>.0</w:t>
      </w:r>
      <w:r>
        <w:rPr>
          <w:rFonts w:ascii="Angsana New" w:hAnsi="Angsana New"/>
          <w:sz w:val="28"/>
          <w:szCs w:val="28"/>
        </w:rPr>
        <w:t xml:space="preserve"> </w:t>
      </w:r>
      <w:r w:rsidR="008420FD" w:rsidRPr="008420FD">
        <w:rPr>
          <w:rFonts w:ascii="Angsana New" w:hAnsi="Angsana New"/>
          <w:sz w:val="28"/>
          <w:szCs w:val="28"/>
          <w:cs/>
        </w:rPr>
        <w:t>ล้านบาท เป็นเงินทดรองจ่ายให้แก่บุคคลหน</w:t>
      </w:r>
      <w:r w:rsidR="00E64F7F">
        <w:rPr>
          <w:rFonts w:ascii="Angsana New" w:hAnsi="Angsana New" w:hint="cs"/>
          <w:sz w:val="28"/>
          <w:szCs w:val="28"/>
          <w:cs/>
        </w:rPr>
        <w:t>ึ่</w:t>
      </w:r>
      <w:r w:rsidR="008420FD" w:rsidRPr="008420FD">
        <w:rPr>
          <w:rFonts w:ascii="Angsana New" w:hAnsi="Angsana New"/>
          <w:sz w:val="28"/>
          <w:szCs w:val="28"/>
          <w:cs/>
        </w:rPr>
        <w:t xml:space="preserve">ง เพื่อใช้ในการศึกษา โครงการขยาย พัฒนารูปแบบ และการปฏิบัติงานของสาขาทั่วประเทศ โดยโครงการดังกล่าวได้เริ่มดำเนินการในเดือนธันวาคม </w:t>
      </w:r>
      <w:r>
        <w:rPr>
          <w:rFonts w:ascii="Angsana New" w:hAnsi="Angsana New"/>
          <w:sz w:val="28"/>
          <w:szCs w:val="28"/>
        </w:rPr>
        <w:t>2562</w:t>
      </w:r>
      <w:r w:rsidR="008420FD" w:rsidRPr="008420FD">
        <w:rPr>
          <w:rFonts w:ascii="Angsana New" w:hAnsi="Angsana New" w:hint="cs"/>
          <w:sz w:val="28"/>
          <w:szCs w:val="28"/>
          <w:cs/>
        </w:rPr>
        <w:t xml:space="preserve"> </w:t>
      </w:r>
      <w:r w:rsidR="008420FD" w:rsidRPr="008420FD">
        <w:rPr>
          <w:rFonts w:ascii="Angsana New" w:hAnsi="Angsana New"/>
          <w:sz w:val="28"/>
          <w:szCs w:val="28"/>
          <w:cs/>
        </w:rPr>
        <w:t xml:space="preserve">และคาดว่าจะใช้เวลาดำเนินการตามโครงการประมาณ </w:t>
      </w:r>
      <w:r>
        <w:rPr>
          <w:rFonts w:ascii="Angsana New" w:hAnsi="Angsana New"/>
          <w:sz w:val="28"/>
          <w:szCs w:val="28"/>
        </w:rPr>
        <w:t>4</w:t>
      </w:r>
      <w:r w:rsidR="008420FD" w:rsidRPr="008420FD">
        <w:rPr>
          <w:rFonts w:ascii="Angsana New" w:hAnsi="Angsana New" w:hint="cs"/>
          <w:sz w:val="28"/>
          <w:szCs w:val="28"/>
          <w:cs/>
        </w:rPr>
        <w:t xml:space="preserve"> </w:t>
      </w:r>
      <w:r w:rsidR="008420FD" w:rsidRPr="008420FD">
        <w:rPr>
          <w:rFonts w:ascii="Angsana New" w:hAnsi="Angsana New"/>
          <w:sz w:val="28"/>
          <w:szCs w:val="28"/>
          <w:cs/>
        </w:rPr>
        <w:t>เดือน</w:t>
      </w:r>
    </w:p>
    <w:p w14:paraId="2CDE483E" w14:textId="77777777" w:rsidR="00E253F0" w:rsidRPr="00642E15" w:rsidRDefault="00E253F0" w:rsidP="00206E70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642E15">
        <w:rPr>
          <w:b/>
          <w:bCs/>
          <w:u w:val="none"/>
          <w:cs/>
        </w:rPr>
        <w:t>หนี้สินจากสัญญาประกันภัย</w:t>
      </w:r>
    </w:p>
    <w:tbl>
      <w:tblPr>
        <w:tblW w:w="952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0"/>
        <w:gridCol w:w="1530"/>
        <w:gridCol w:w="270"/>
        <w:gridCol w:w="1440"/>
        <w:gridCol w:w="270"/>
        <w:gridCol w:w="1242"/>
      </w:tblGrid>
      <w:tr w:rsidR="00717871" w:rsidRPr="00680864" w14:paraId="391745C5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6862ADE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5"/>
            <w:tcBorders>
              <w:top w:val="nil"/>
              <w:left w:val="nil"/>
              <w:right w:val="nil"/>
            </w:tcBorders>
          </w:tcPr>
          <w:p w14:paraId="44277744" w14:textId="77777777" w:rsidR="002558B8" w:rsidRPr="00680864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DD01C7"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35FC2" w:rsidRPr="00680864" w14:paraId="016C1FED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CDC56C8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5"/>
            <w:tcBorders>
              <w:top w:val="nil"/>
              <w:left w:val="nil"/>
              <w:right w:val="nil"/>
            </w:tcBorders>
          </w:tcPr>
          <w:p w14:paraId="3BFA03AF" w14:textId="0E8C579A" w:rsidR="00535FC2" w:rsidRPr="00680864" w:rsidRDefault="00535FC2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342B5" w:rsidRPr="00680864" w14:paraId="0FAB9BB1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C118849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63369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0EC8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09B1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B88AA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D8E4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2B5" w:rsidRPr="00680864" w14:paraId="30EC7301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5808841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7ECDE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F6E3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2E38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E653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B8AB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2B5" w:rsidRPr="00680864" w14:paraId="06E0626A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A04C301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3B9EECF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2EFA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B15F400" w14:textId="77777777" w:rsidR="002558B8" w:rsidRPr="005578BD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946CD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E9344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1FA48DCB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535FC2" w:rsidRPr="00680864" w14:paraId="4364F5A0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42CA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0B27C2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1184A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0DAE6C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E9090C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40D0AD2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74FD" w:rsidRPr="00680864" w14:paraId="3F4DA551" w14:textId="77777777" w:rsidTr="001F74F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32FE514" w14:textId="789FE872" w:rsidR="001F74FD" w:rsidRPr="00680864" w:rsidRDefault="001F74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 w:rsidR="00920F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F73DD99" w14:textId="74C9E4CB" w:rsidR="001F74FD" w:rsidRPr="00680864" w:rsidRDefault="0091554B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165,830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90C4E" w14:textId="77777777" w:rsidR="001F74FD" w:rsidRPr="00680864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29B804" w14:textId="1E079ABD" w:rsidR="001F74FD" w:rsidRPr="00680864" w:rsidRDefault="0091554B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1554B">
              <w:rPr>
                <w:rFonts w:asciiTheme="majorBidi" w:hAnsiTheme="majorBidi" w:cstheme="majorBidi"/>
                <w:sz w:val="28"/>
                <w:szCs w:val="28"/>
              </w:rPr>
              <w:t>84,198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56DAF" w14:textId="77777777" w:rsidR="001F74FD" w:rsidRPr="00680864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DB2B6" w14:textId="66CE0DAB" w:rsidR="001F74FD" w:rsidRPr="00680864" w:rsidRDefault="0091554B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81,63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F74FD" w:rsidRPr="00680864" w14:paraId="3FBFDDE3" w14:textId="77777777" w:rsidTr="001F74F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0CBECEB" w14:textId="77777777" w:rsidR="001F74FD" w:rsidRPr="00680864" w:rsidRDefault="001F74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A4CBAB4" w14:textId="2F39BCCB" w:rsidR="001F74FD" w:rsidRPr="00680864" w:rsidRDefault="0091554B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58,822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3623B" w14:textId="77777777" w:rsidR="001F74FD" w:rsidRPr="00680864" w:rsidRDefault="001F74FD" w:rsidP="001F74FD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2FC5F48" w14:textId="4C45BE3E" w:rsidR="001F74FD" w:rsidRPr="00680864" w:rsidRDefault="0091554B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1554B">
              <w:rPr>
                <w:rFonts w:asciiTheme="majorBidi" w:hAnsiTheme="majorBidi" w:cstheme="majorBidi"/>
                <w:sz w:val="28"/>
                <w:szCs w:val="28"/>
              </w:rPr>
              <w:t>19,303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0BB9" w14:textId="77777777" w:rsidR="001F74FD" w:rsidRPr="00680864" w:rsidRDefault="001F74FD" w:rsidP="001F74FD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E8563" w14:textId="13095130" w:rsidR="001F74FD" w:rsidRPr="00680864" w:rsidRDefault="0091554B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39,519</w:t>
            </w:r>
          </w:p>
        </w:tc>
      </w:tr>
      <w:tr w:rsidR="001F74FD" w:rsidRPr="00680864" w14:paraId="17670A37" w14:textId="77777777" w:rsidTr="001F74F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2CC6" w14:textId="77777777" w:rsidR="001F74FD" w:rsidRPr="00680864" w:rsidRDefault="001F74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B28392" w14:textId="48A51FFA" w:rsidR="001F74FD" w:rsidRPr="00680864" w:rsidRDefault="0091554B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224,652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6E3122" w14:textId="77777777" w:rsidR="001F74FD" w:rsidRPr="00680864" w:rsidRDefault="001F74FD" w:rsidP="001F74FD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FCEED" w14:textId="264EC27F" w:rsidR="001F74FD" w:rsidRPr="00680864" w:rsidRDefault="0091554B" w:rsidP="0097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1554B">
              <w:rPr>
                <w:rFonts w:asciiTheme="majorBidi" w:hAnsiTheme="majorBidi" w:cstheme="majorBidi"/>
                <w:sz w:val="28"/>
                <w:szCs w:val="28"/>
              </w:rPr>
              <w:t>103,501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23150" w14:textId="77777777" w:rsidR="001F74FD" w:rsidRPr="00680864" w:rsidRDefault="001F74FD" w:rsidP="001F74FD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B462" w14:textId="4F8A559E" w:rsidR="001F74FD" w:rsidRPr="00680864" w:rsidRDefault="0091554B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121,15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F74FD" w:rsidRPr="00680864" w14:paraId="700BF980" w14:textId="77777777" w:rsidTr="001F74F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6FFA822" w14:textId="77777777" w:rsidR="001F74FD" w:rsidRPr="00680864" w:rsidRDefault="001F74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8E21D7B" w14:textId="6E4FCDC8" w:rsidR="001F74FD" w:rsidRPr="00680864" w:rsidRDefault="0091554B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320,681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1DE90" w14:textId="77777777" w:rsidR="001F74FD" w:rsidRPr="00680864" w:rsidRDefault="001F74FD" w:rsidP="001F74FD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13FCED" w14:textId="30702EFC" w:rsidR="001F74FD" w:rsidRPr="00680864" w:rsidRDefault="0091554B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51457">
              <w:rPr>
                <w:rFonts w:asciiTheme="majorBidi" w:hAnsiTheme="majorBidi" w:cstheme="majorBidi"/>
                <w:sz w:val="28"/>
                <w:szCs w:val="28"/>
              </w:rPr>
              <w:t>106,063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AD5EE" w14:textId="77777777" w:rsidR="001F74FD" w:rsidRPr="00680864" w:rsidRDefault="001F74FD" w:rsidP="001F74FD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F063" w14:textId="22B26B9D" w:rsidR="001F74FD" w:rsidRPr="00680864" w:rsidRDefault="0091554B" w:rsidP="00C5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214,61</w:t>
            </w:r>
            <w:r w:rsidR="00C5145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F74FD" w:rsidRPr="001E5DF6" w14:paraId="74610ED5" w14:textId="77777777" w:rsidTr="00976D2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727" w14:textId="77777777" w:rsidR="001F74FD" w:rsidRPr="00680864" w:rsidRDefault="001F74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546C3C30" w14:textId="0E4AB884" w:rsidR="001F74FD" w:rsidRPr="00680864" w:rsidRDefault="0091554B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545,333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DE00B" w14:textId="77777777" w:rsidR="001F74FD" w:rsidRPr="00680864" w:rsidRDefault="001F74FD" w:rsidP="001F74FD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6198E155" w14:textId="2B585454" w:rsidR="001F74FD" w:rsidRPr="00680864" w:rsidRDefault="0091554B" w:rsidP="00C5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(209,56</w:t>
            </w:r>
            <w:r w:rsidR="00C5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0963D4" w14:textId="77777777" w:rsidR="001F74FD" w:rsidRPr="00680864" w:rsidRDefault="001F74FD" w:rsidP="001F74FD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78FB6" w14:textId="27D75BC6" w:rsidR="001F74FD" w:rsidRPr="00680864" w:rsidRDefault="0091554B" w:rsidP="00C5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335,76</w:t>
            </w:r>
            <w:r w:rsidR="00C5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976D25" w:rsidRPr="001E5DF6" w14:paraId="26E062F0" w14:textId="77777777" w:rsidTr="00976D2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9CF60" w14:textId="77777777" w:rsidR="00976D25" w:rsidRDefault="00976D25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E1571D0" w14:textId="77777777" w:rsidR="008420FD" w:rsidRDefault="008420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7BC0D88" w14:textId="77777777" w:rsidR="008420FD" w:rsidRDefault="008420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45FF37F" w14:textId="77777777" w:rsidR="008420FD" w:rsidRDefault="008420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00D27DA" w14:textId="77777777" w:rsidR="008420FD" w:rsidRDefault="008420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3BEB270" w14:textId="77777777" w:rsidR="008420FD" w:rsidRDefault="008420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73B393E" w14:textId="77777777" w:rsidR="008420FD" w:rsidRPr="00680864" w:rsidRDefault="008420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0FBCAB" w14:textId="77777777" w:rsidR="00976D25" w:rsidRPr="00680864" w:rsidRDefault="00976D25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C5A7FE" w14:textId="77777777" w:rsidR="00976D25" w:rsidRPr="00680864" w:rsidRDefault="00976D25" w:rsidP="001F74FD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CA73C5" w14:textId="77777777" w:rsidR="00976D25" w:rsidRPr="00680864" w:rsidRDefault="00976D25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C824C1" w14:textId="77777777" w:rsidR="00976D25" w:rsidRPr="00680864" w:rsidRDefault="00976D25" w:rsidP="001F74FD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6F84D" w14:textId="77777777" w:rsidR="00976D25" w:rsidRPr="00680864" w:rsidRDefault="00976D25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F74FD" w:rsidRPr="005067F3" w14:paraId="54A0056B" w14:textId="77777777" w:rsidTr="00976D2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ACD87A0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752" w:type="dxa"/>
            <w:gridSpan w:val="5"/>
            <w:tcBorders>
              <w:top w:val="nil"/>
              <w:left w:val="nil"/>
              <w:right w:val="nil"/>
            </w:tcBorders>
          </w:tcPr>
          <w:p w14:paraId="39D8FE49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F74FD" w:rsidRPr="005067F3" w14:paraId="7463AFCA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9FCBDFA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5"/>
            <w:tcBorders>
              <w:top w:val="nil"/>
              <w:left w:val="nil"/>
              <w:right w:val="nil"/>
            </w:tcBorders>
          </w:tcPr>
          <w:p w14:paraId="1010ED13" w14:textId="58514732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1F74FD" w:rsidRPr="005067F3" w14:paraId="698ED494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F5BD9EF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81E9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8AA8D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3B412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F001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72B8F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74FD" w:rsidRPr="005067F3" w14:paraId="1B004DD1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77E247C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A600C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36C47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90F2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E73BF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B4C71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74FD" w:rsidRPr="005067F3" w14:paraId="5DDF9B4F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5B5F854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104B190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CD5AE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3E2B0F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946CD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6B6C9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299F4325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1F74FD" w:rsidRPr="005067F3" w14:paraId="4173A126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620BB" w14:textId="77777777" w:rsidR="001F74FD" w:rsidRPr="005067F3" w:rsidRDefault="001F74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328984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D24FCA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4BD31F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EF24D3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564A751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74FD" w:rsidRPr="005067F3" w14:paraId="1488CB4B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BF9F6AA" w14:textId="50C64638" w:rsidR="001F74FD" w:rsidRPr="005067F3" w:rsidRDefault="001F74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 w:rsidR="00920F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7892A8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264,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EE1AB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441E29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(143,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089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45D7D9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7766836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121,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541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F74FD" w:rsidRPr="005067F3" w14:paraId="758CE2B9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EEBB078" w14:textId="77777777" w:rsidR="001F74FD" w:rsidRPr="005067F3" w:rsidRDefault="001F74FD" w:rsidP="001F74FD">
            <w:pPr>
              <w:tabs>
                <w:tab w:val="clear" w:pos="4451"/>
                <w:tab w:val="left" w:pos="437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2DDDC97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88,638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43D08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86543D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(23,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A9D6C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0F561C6B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65,625 </w:t>
            </w:r>
          </w:p>
        </w:tc>
      </w:tr>
      <w:tr w:rsidR="001F74FD" w:rsidRPr="005067F3" w14:paraId="276057D4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8E2D9B4" w14:textId="77777777" w:rsidR="001F74FD" w:rsidRPr="005067F3" w:rsidRDefault="001F74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71C6AA06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353,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75AE00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6A11FB9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(166,10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AE16F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19B74860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187,166 </w:t>
            </w:r>
          </w:p>
        </w:tc>
      </w:tr>
      <w:tr w:rsidR="001F74FD" w:rsidRPr="005067F3" w14:paraId="0FE4BAA6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6162866" w14:textId="77777777" w:rsidR="001F74FD" w:rsidRPr="005067F3" w:rsidRDefault="001F74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B18965E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192,949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D484C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DB75A2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(87,719)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3CA283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B33738D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105,230 </w:t>
            </w:r>
          </w:p>
        </w:tc>
      </w:tr>
      <w:tr w:rsidR="001F74FD" w:rsidRPr="005067F3" w14:paraId="50872955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91E49" w14:textId="77777777" w:rsidR="001F74FD" w:rsidRPr="00287A7B" w:rsidRDefault="001F74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7A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286BC843" w14:textId="77777777" w:rsidR="001F74FD" w:rsidRPr="006342B5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546,217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EE81D7" w14:textId="77777777" w:rsidR="001F74FD" w:rsidRPr="006342B5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DF7E43A" w14:textId="77777777" w:rsidR="001F74FD" w:rsidRPr="006342B5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(253,821)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FB7E15" w14:textId="77777777" w:rsidR="001F74FD" w:rsidRPr="006342B5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</w:tcPr>
          <w:p w14:paraId="1020AC85" w14:textId="77777777" w:rsidR="001F74FD" w:rsidRPr="006342B5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292,396 </w:t>
            </w:r>
          </w:p>
        </w:tc>
      </w:tr>
    </w:tbl>
    <w:p w14:paraId="6C497280" w14:textId="1F65EA18" w:rsidR="009B41EA" w:rsidRPr="00B276C7" w:rsidRDefault="00F26ADA" w:rsidP="00FA0B27">
      <w:pPr>
        <w:pStyle w:val="ListParagraph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left="540" w:right="403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276C7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58BA836C" w14:textId="77777777" w:rsidR="00F26ADA" w:rsidRPr="00B276C7" w:rsidRDefault="00F26ADA" w:rsidP="00206E70">
      <w:pPr>
        <w:pStyle w:val="ListParagraph"/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72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276C7">
        <w:rPr>
          <w:rFonts w:asciiTheme="majorBidi" w:hAnsiTheme="majorBidi" w:cstheme="majorBidi"/>
          <w:b/>
          <w:bCs/>
          <w:sz w:val="28"/>
          <w:szCs w:val="28"/>
          <w:cs/>
        </w:rPr>
        <w:t>สำรองค่าสินไหมทดแทน</w:t>
      </w:r>
    </w:p>
    <w:tbl>
      <w:tblPr>
        <w:tblW w:w="952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2"/>
        <w:gridCol w:w="1530"/>
        <w:gridCol w:w="270"/>
        <w:gridCol w:w="1530"/>
      </w:tblGrid>
      <w:tr w:rsidR="00717871" w:rsidRPr="00824832" w14:paraId="6B18476B" w14:textId="77777777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650A7DF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5F44BD1F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824832" w14:paraId="52D16C0B" w14:textId="77777777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1D78C910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DC62196" w14:textId="4125300A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50348DD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A0F2A2B" w14:textId="3510B200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546DA" w:rsidRPr="00824832" w14:paraId="674A02F9" w14:textId="77777777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472AB338" w14:textId="07F52995" w:rsidR="000546DA" w:rsidRPr="00824832" w:rsidRDefault="000546DA" w:rsidP="000546D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2A4149" w14:textId="045F5A92" w:rsidR="000546DA" w:rsidRPr="005578BD" w:rsidRDefault="005578BD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8BD">
              <w:rPr>
                <w:rFonts w:asciiTheme="majorBidi" w:hAnsiTheme="majorBidi" w:cstheme="majorBidi"/>
                <w:sz w:val="28"/>
                <w:szCs w:val="28"/>
              </w:rPr>
              <w:t>353,268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77479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DC0F75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463,785</w:t>
            </w:r>
          </w:p>
        </w:tc>
      </w:tr>
      <w:tr w:rsidR="000546DA" w:rsidRPr="00824832" w14:paraId="4A78417F" w14:textId="77777777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1D60F3E2" w14:textId="2763A416" w:rsidR="000546DA" w:rsidRPr="00824832" w:rsidRDefault="000546DA" w:rsidP="000546D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78EE62" w14:textId="7ABED200" w:rsidR="000546DA" w:rsidRPr="00824832" w:rsidRDefault="00CB6C87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6C87">
              <w:rPr>
                <w:rFonts w:asciiTheme="majorBidi" w:hAnsiTheme="majorBidi" w:cstheme="majorBidi"/>
                <w:sz w:val="28"/>
                <w:szCs w:val="28"/>
              </w:rPr>
              <w:t>234,705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5DF1CD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123B44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340,954</w:t>
            </w:r>
          </w:p>
        </w:tc>
      </w:tr>
      <w:tr w:rsidR="000546DA" w:rsidRPr="00824832" w14:paraId="284A68EA" w14:textId="77777777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2757BE8" w14:textId="7A25CE74" w:rsidR="000546DA" w:rsidRPr="00824832" w:rsidRDefault="000546DA" w:rsidP="000546D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การเปลี่ยนแปลงประมาณการสินไหมทดแทนที่เกิดขึ้นในปีและ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1F33CB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2DBA5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814540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6DA" w:rsidRPr="00824832" w14:paraId="1E4977BC" w14:textId="77777777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49A7A97B" w14:textId="77777777" w:rsidR="000546DA" w:rsidRPr="00824832" w:rsidRDefault="000546DA" w:rsidP="000546D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ข้อสมมติในการคำนวณสำรองค่าสินไหมทดแทน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1DB0AC" w14:textId="160B4BEA" w:rsidR="000546DA" w:rsidRPr="00824832" w:rsidRDefault="00CB6C87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6C87">
              <w:rPr>
                <w:rFonts w:asciiTheme="majorBidi" w:hAnsiTheme="majorBidi" w:cstheme="majorBidi"/>
                <w:sz w:val="28"/>
                <w:szCs w:val="28"/>
              </w:rPr>
              <w:t>29,816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F79EB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5187E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(18,178)</w:t>
            </w:r>
          </w:p>
        </w:tc>
      </w:tr>
      <w:tr w:rsidR="000546DA" w:rsidRPr="00824832" w14:paraId="57F1A935" w14:textId="77777777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3833899" w14:textId="1F04433B" w:rsidR="000546DA" w:rsidRPr="00824832" w:rsidRDefault="000546DA" w:rsidP="000546D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ค่าสินไหมทดแทนจ่ายระหว่างปี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1EFC21" w14:textId="0365D33F" w:rsidR="000546DA" w:rsidRPr="00824832" w:rsidRDefault="00CB6C87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6C87">
              <w:rPr>
                <w:rFonts w:asciiTheme="majorBidi" w:hAnsiTheme="majorBidi" w:cstheme="majorBidi"/>
                <w:sz w:val="28"/>
                <w:szCs w:val="28"/>
              </w:rPr>
              <w:t>333,505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B60D2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7E222B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(433,293)</w:t>
            </w:r>
          </w:p>
        </w:tc>
      </w:tr>
      <w:tr w:rsidR="000546DA" w:rsidRPr="00824832" w14:paraId="3C084676" w14:textId="77777777" w:rsidTr="00D76183">
        <w:trPr>
          <w:trHeight w:val="395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6CF52B12" w14:textId="5B8EE653" w:rsidR="000546DA" w:rsidRPr="00824832" w:rsidRDefault="000546DA" w:rsidP="000546D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82430F" w14:textId="1F77845E" w:rsidR="000546DA" w:rsidRPr="00824832" w:rsidRDefault="00CB6C87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C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224,652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3511E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5BCE5A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353,268</w:t>
            </w:r>
          </w:p>
        </w:tc>
      </w:tr>
    </w:tbl>
    <w:p w14:paraId="2483E8C6" w14:textId="77777777" w:rsidR="00F26ADA" w:rsidRPr="00B276C7" w:rsidRDefault="00F26ADA" w:rsidP="00206E70">
      <w:pPr>
        <w:pStyle w:val="ListParagraph"/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before="240" w:line="240" w:lineRule="auto"/>
        <w:ind w:left="900" w:right="404" w:hanging="90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276C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สำรองเบี้ยประกันภัยที่ยังไม่ถือเป็นรายได้ </w:t>
      </w:r>
    </w:p>
    <w:tbl>
      <w:tblPr>
        <w:tblW w:w="945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270"/>
        <w:gridCol w:w="1530"/>
      </w:tblGrid>
      <w:tr w:rsidR="00717871" w:rsidRPr="00824832" w14:paraId="133B2F80" w14:textId="77777777" w:rsidTr="00941E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385A77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6976F252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824832" w14:paraId="0205F0D8" w14:textId="77777777" w:rsidTr="00941E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099F0B4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CB413DE" w14:textId="5C898483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6AE364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6A278EC" w14:textId="22AD7F9E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D21F3" w:rsidRPr="00824832" w14:paraId="39E41AFD" w14:textId="77777777" w:rsidTr="00941E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8F552A7" w14:textId="3D1C4E89" w:rsidR="000D21F3" w:rsidRPr="00824832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70B5C0" w14:textId="74A6DDB4" w:rsidR="000D21F3" w:rsidRPr="001C2919" w:rsidRDefault="001C2919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919">
              <w:rPr>
                <w:rFonts w:ascii="Angsana New" w:hAnsi="Angsana New"/>
                <w:sz w:val="28"/>
                <w:szCs w:val="28"/>
              </w:rPr>
              <w:t>192,949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95281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DEEAD8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387,491</w:t>
            </w:r>
          </w:p>
        </w:tc>
      </w:tr>
      <w:tr w:rsidR="000D21F3" w:rsidRPr="00824832" w14:paraId="78771F23" w14:textId="77777777" w:rsidTr="00941E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EEC306D" w14:textId="0E5B2DFB" w:rsidR="000D21F3" w:rsidRPr="00824832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0AC19B" w14:textId="4BCB2DEF" w:rsidR="000D21F3" w:rsidRPr="00824832" w:rsidRDefault="00E85901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507,287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22277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E0E9D3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479,248</w:t>
            </w:r>
          </w:p>
        </w:tc>
      </w:tr>
      <w:tr w:rsidR="000D21F3" w:rsidRPr="00824832" w14:paraId="1FB88A99" w14:textId="77777777" w:rsidTr="00941E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CF2799B" w14:textId="0375A0AB" w:rsidR="000D21F3" w:rsidRPr="00824832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D2FD466" w14:textId="4A902546" w:rsidR="000D21F3" w:rsidRPr="00824832" w:rsidRDefault="00E85901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(379,555)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42386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70396AF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(673,790)</w:t>
            </w:r>
          </w:p>
        </w:tc>
      </w:tr>
      <w:tr w:rsidR="000D21F3" w:rsidRPr="00824832" w14:paraId="49B6A3A7" w14:textId="77777777" w:rsidTr="00941E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5A9CCF4" w14:textId="1195B922" w:rsidR="000D21F3" w:rsidRPr="00824832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5E28570C" w14:textId="16F2D5C2" w:rsidR="000D21F3" w:rsidRPr="00824832" w:rsidRDefault="00E85901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320,681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A06038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3F981DA9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</w:rPr>
              <w:t>192,949</w:t>
            </w:r>
          </w:p>
        </w:tc>
      </w:tr>
    </w:tbl>
    <w:p w14:paraId="7EB10D8A" w14:textId="77777777" w:rsidR="00E249B0" w:rsidRPr="00824832" w:rsidRDefault="00E249B0" w:rsidP="00E249B0">
      <w:pPr>
        <w:pStyle w:val="FSNoteNumbered"/>
        <w:numPr>
          <w:ilvl w:val="0"/>
          <w:numId w:val="0"/>
        </w:numPr>
        <w:spacing w:before="0" w:after="0"/>
        <w:ind w:left="540"/>
        <w:rPr>
          <w:rFonts w:asciiTheme="majorBidi" w:hAnsiTheme="majorBidi"/>
          <w:sz w:val="20"/>
          <w:szCs w:val="20"/>
          <w:u w:val="none"/>
          <w:cs/>
        </w:rPr>
      </w:pPr>
    </w:p>
    <w:p w14:paraId="69615919" w14:textId="77B81639" w:rsidR="00D50EA7" w:rsidRDefault="00012898" w:rsidP="00E249B0">
      <w:pPr>
        <w:pStyle w:val="FSNoteNumbered"/>
        <w:numPr>
          <w:ilvl w:val="0"/>
          <w:numId w:val="0"/>
        </w:numPr>
        <w:spacing w:before="0" w:after="120"/>
        <w:ind w:left="540"/>
        <w:rPr>
          <w:rFonts w:asciiTheme="majorBidi" w:hAnsiTheme="majorBidi"/>
          <w:u w:val="none"/>
          <w:lang w:val="en-US"/>
        </w:rPr>
      </w:pPr>
      <w:r w:rsidRPr="001C2919">
        <w:rPr>
          <w:rFonts w:asciiTheme="majorBidi" w:hAnsiTheme="majorBidi" w:hint="cs"/>
          <w:spacing w:val="-8"/>
          <w:u w:val="none"/>
          <w:cs/>
        </w:rPr>
        <w:t>ในระหว่างงวด</w:t>
      </w:r>
      <w:r w:rsidR="0012539B" w:rsidRPr="001C2919">
        <w:rPr>
          <w:rFonts w:hint="cs"/>
          <w:spacing w:val="-8"/>
          <w:u w:val="none"/>
          <w:cs/>
        </w:rPr>
        <w:t xml:space="preserve">ไตรมาส </w:t>
      </w:r>
      <w:r w:rsidR="0012539B" w:rsidRPr="001C2919">
        <w:rPr>
          <w:spacing w:val="-8"/>
          <w:u w:val="none"/>
          <w:lang w:val="en-US"/>
        </w:rPr>
        <w:t xml:space="preserve">2 </w:t>
      </w:r>
      <w:r w:rsidR="0012539B" w:rsidRPr="001C2919">
        <w:rPr>
          <w:rFonts w:hint="cs"/>
          <w:spacing w:val="-8"/>
          <w:u w:val="none"/>
          <w:cs/>
          <w:lang w:val="en-US"/>
        </w:rPr>
        <w:t xml:space="preserve">ของปี </w:t>
      </w:r>
      <w:r w:rsidR="0012539B" w:rsidRPr="001C2919">
        <w:rPr>
          <w:spacing w:val="-8"/>
          <w:u w:val="none"/>
          <w:lang w:val="en-US"/>
        </w:rPr>
        <w:t>2562</w:t>
      </w:r>
      <w:r w:rsidR="0012539B" w:rsidRPr="001C2919">
        <w:rPr>
          <w:rFonts w:hint="cs"/>
          <w:spacing w:val="-8"/>
          <w:u w:val="none"/>
          <w:cs/>
        </w:rPr>
        <w:t xml:space="preserve"> </w:t>
      </w:r>
      <w:r w:rsidR="00A1274C" w:rsidRPr="001C2919">
        <w:rPr>
          <w:rFonts w:asciiTheme="majorBidi" w:hAnsiTheme="majorBidi" w:hint="cs"/>
          <w:spacing w:val="-8"/>
          <w:u w:val="none"/>
          <w:cs/>
        </w:rPr>
        <w:t>บริษัทได้</w:t>
      </w:r>
      <w:r w:rsidR="00D50EA7" w:rsidRPr="001C2919">
        <w:rPr>
          <w:rFonts w:asciiTheme="majorBidi" w:hAnsiTheme="majorBidi" w:hint="cs"/>
          <w:spacing w:val="-8"/>
          <w:u w:val="none"/>
          <w:cs/>
        </w:rPr>
        <w:t>เปลี่ยน</w:t>
      </w:r>
      <w:r w:rsidR="00A1274C" w:rsidRPr="001C2919">
        <w:rPr>
          <w:rFonts w:asciiTheme="majorBidi" w:hAnsiTheme="majorBidi" w:hint="cs"/>
          <w:spacing w:val="-8"/>
          <w:u w:val="none"/>
          <w:cs/>
        </w:rPr>
        <w:t>วิธีการคำนวณสำรองเบี้ยประกันภัยที่ยังไม่ถือเป็นรายได้จากวิธี</w:t>
      </w:r>
      <w:r w:rsidR="00680BB4" w:rsidRPr="001C2919">
        <w:rPr>
          <w:rFonts w:asciiTheme="majorBidi" w:hAnsiTheme="majorBidi" w:hint="cs"/>
          <w:spacing w:val="-8"/>
          <w:u w:val="none"/>
          <w:cs/>
        </w:rPr>
        <w:t>เฉลี่ยราย</w:t>
      </w:r>
      <w:r w:rsidR="00680BB4" w:rsidRPr="00824832">
        <w:rPr>
          <w:rFonts w:asciiTheme="majorBidi" w:hAnsiTheme="majorBidi" w:hint="cs"/>
          <w:u w:val="none"/>
          <w:cs/>
        </w:rPr>
        <w:t xml:space="preserve">เดือน (วิธีเศษหนึ่งส่วนยี่สิบสี่) </w:t>
      </w:r>
      <w:r w:rsidR="00A1274C" w:rsidRPr="00824832">
        <w:rPr>
          <w:rFonts w:asciiTheme="majorBidi" w:hAnsiTheme="majorBidi" w:hint="cs"/>
          <w:u w:val="none"/>
          <w:cs/>
        </w:rPr>
        <w:t>เป็นวิธี</w:t>
      </w:r>
      <w:r w:rsidR="00680BB4" w:rsidRPr="00824832">
        <w:rPr>
          <w:rFonts w:asciiTheme="majorBidi" w:hAnsiTheme="majorBidi" w:hint="cs"/>
          <w:u w:val="none"/>
          <w:cs/>
        </w:rPr>
        <w:t>เฉลี่ยรายวัน (เศษหนึ่งส่วนสามร้อย</w:t>
      </w:r>
      <w:r w:rsidR="001D1273" w:rsidRPr="00824832">
        <w:rPr>
          <w:rFonts w:asciiTheme="majorBidi" w:hAnsiTheme="majorBidi" w:hint="cs"/>
          <w:u w:val="none"/>
          <w:cs/>
        </w:rPr>
        <w:t>หก</w:t>
      </w:r>
      <w:r w:rsidR="00680BB4" w:rsidRPr="00824832">
        <w:rPr>
          <w:rFonts w:asciiTheme="majorBidi" w:hAnsiTheme="majorBidi" w:hint="cs"/>
          <w:u w:val="none"/>
          <w:cs/>
        </w:rPr>
        <w:t xml:space="preserve">สิบห้า) </w:t>
      </w:r>
      <w:r w:rsidR="000B1835" w:rsidRPr="00824832">
        <w:rPr>
          <w:rFonts w:asciiTheme="majorBidi" w:hAnsiTheme="majorBidi" w:hint="cs"/>
          <w:u w:val="none"/>
          <w:cs/>
        </w:rPr>
        <w:t>การเปลี่ยนแปลงดังกล่าวส่งผลให้หนี้สินเพิ่มขึ้น รายได้และกำไรสำหรับ</w:t>
      </w:r>
      <w:r w:rsidR="00FA2175">
        <w:rPr>
          <w:rFonts w:asciiTheme="majorBidi" w:hAnsiTheme="majorBidi" w:hint="cs"/>
          <w:u w:val="none"/>
          <w:cs/>
        </w:rPr>
        <w:t>ปี</w:t>
      </w:r>
      <w:r w:rsidR="000B1835" w:rsidRPr="00824832">
        <w:rPr>
          <w:rFonts w:asciiTheme="majorBidi" w:hAnsiTheme="majorBidi" w:hint="cs"/>
          <w:u w:val="none"/>
          <w:cs/>
        </w:rPr>
        <w:t>ลดลงจำนวน</w:t>
      </w:r>
      <w:r w:rsidR="00906C27">
        <w:rPr>
          <w:rFonts w:asciiTheme="majorBidi" w:hAnsiTheme="majorBidi"/>
          <w:u w:val="none"/>
          <w:lang w:val="en-US"/>
        </w:rPr>
        <w:t xml:space="preserve"> 2.4 </w:t>
      </w:r>
      <w:r w:rsidR="000B1835" w:rsidRPr="00824832">
        <w:rPr>
          <w:rFonts w:asciiTheme="majorBidi" w:hAnsiTheme="majorBidi" w:hint="cs"/>
          <w:u w:val="none"/>
          <w:cs/>
          <w:lang w:val="en-US"/>
        </w:rPr>
        <w:t>ล้านบาท</w:t>
      </w:r>
    </w:p>
    <w:p w14:paraId="45D016CE" w14:textId="77777777" w:rsidR="008420FD" w:rsidRPr="008420FD" w:rsidRDefault="008420FD" w:rsidP="008420FD"/>
    <w:p w14:paraId="0516A366" w14:textId="2276A475" w:rsidR="00FA0D75" w:rsidRPr="00FA0D75" w:rsidRDefault="00FA0D75" w:rsidP="008420FD">
      <w:pPr>
        <w:pStyle w:val="ListParagraph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left="547" w:right="403" w:hanging="547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A0D75">
        <w:rPr>
          <w:rFonts w:asciiTheme="majorBidi" w:hAnsiTheme="majorBidi" w:cstheme="majorBidi"/>
          <w:b/>
          <w:bCs/>
          <w:sz w:val="28"/>
          <w:szCs w:val="28"/>
          <w:cs/>
        </w:rPr>
        <w:t>ตารางพัฒนาการค่าสินไหมทดแทน</w:t>
      </w:r>
    </w:p>
    <w:p w14:paraId="7281D84E" w14:textId="77777777" w:rsidR="00FA0D75" w:rsidRPr="00FA0D75" w:rsidRDefault="00FA0D75" w:rsidP="00206E70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4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0872571" w14:textId="3B1011A6" w:rsidR="00FA0D75" w:rsidRPr="005B1E7F" w:rsidRDefault="00FA0D75" w:rsidP="008420FD">
      <w:pPr>
        <w:pStyle w:val="ListParagraph"/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B1E7F">
        <w:rPr>
          <w:rFonts w:asciiTheme="majorBidi" w:hAnsiTheme="majorBidi" w:cstheme="majorBidi"/>
          <w:b/>
          <w:bCs/>
          <w:sz w:val="28"/>
          <w:szCs w:val="28"/>
          <w:cs/>
        </w:rPr>
        <w:t>ตารางค่าสินไหมทดแทนก่อนการประกันภัยต่อ</w:t>
      </w:r>
    </w:p>
    <w:tbl>
      <w:tblPr>
        <w:tblW w:w="98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86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900"/>
      </w:tblGrid>
      <w:tr w:rsidR="005B04F0" w:rsidRPr="00BF63C1" w14:paraId="5FFBF68D" w14:textId="77777777" w:rsidTr="00BF63C1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11524C00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D3A4AC2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13"/>
            <w:tcBorders>
              <w:top w:val="nil"/>
              <w:left w:val="nil"/>
              <w:right w:val="nil"/>
            </w:tcBorders>
          </w:tcPr>
          <w:p w14:paraId="6052B523" w14:textId="0F065478" w:rsidR="005B04F0" w:rsidRPr="00BF63C1" w:rsidRDefault="001C2919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="005B04F0"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B04F0" w:rsidRPr="00BF63C1" w14:paraId="6086B4C8" w14:textId="77777777" w:rsidTr="00BF63C1"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E5C35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D94470D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6C76A9D8" w14:textId="4F662E8A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ก่อนปี </w:t>
            </w: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F5EA182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0C66AA35" w14:textId="3C0DE98F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99C6CA6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6100FB63" w14:textId="7CC5E9CA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DB8F20F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3B2B1546" w14:textId="059FE32E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EDBE096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5443E99B" w14:textId="2C66B029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C65B6C0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7520BC9D" w14:textId="3F9870DE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3F0BD36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59782EE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B2C54" w:rsidRPr="00BF63C1" w14:paraId="7665FF22" w14:textId="77777777" w:rsidTr="00BF63C1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6EAE2E5B" w14:textId="77777777" w:rsidR="008B2C54" w:rsidRPr="00BF63C1" w:rsidRDefault="008B2C54" w:rsidP="008B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B354508" w14:textId="77777777" w:rsidR="008B2C54" w:rsidRPr="00BF63C1" w:rsidRDefault="008B2C54" w:rsidP="008B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5A61401" w14:textId="77777777" w:rsidR="008B2C54" w:rsidRPr="00BF63C1" w:rsidRDefault="008B2C54" w:rsidP="008B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F5A4ADF" w14:textId="77777777" w:rsidR="008B2C54" w:rsidRPr="00BF63C1" w:rsidRDefault="008B2C54" w:rsidP="008B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5F7250E" w14:textId="77777777" w:rsidR="008B2C54" w:rsidRPr="00BF63C1" w:rsidRDefault="008B2C54" w:rsidP="008B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5554DF8" w14:textId="77777777" w:rsidR="008B2C54" w:rsidRPr="00BF63C1" w:rsidRDefault="008B2C54" w:rsidP="008B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49D12A9" w14:textId="77777777" w:rsidR="008B2C54" w:rsidRPr="00BF63C1" w:rsidRDefault="008B2C54" w:rsidP="008B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8E1C910" w14:textId="77777777" w:rsidR="008B2C54" w:rsidRPr="00BF63C1" w:rsidRDefault="008B2C54" w:rsidP="008B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8EB6BB1" w14:textId="36995594" w:rsidR="008B2C54" w:rsidRPr="00BF63C1" w:rsidRDefault="008B2C54" w:rsidP="008B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A8F28F6" w14:textId="77777777" w:rsidR="008B2C54" w:rsidRPr="00BF63C1" w:rsidRDefault="008B2C54" w:rsidP="008B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1234007" w14:textId="1FB9D126" w:rsidR="008B2C54" w:rsidRPr="00BF63C1" w:rsidRDefault="008B2C54" w:rsidP="008B2C5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05C4480" w14:textId="77777777" w:rsidR="008B2C54" w:rsidRPr="00BF63C1" w:rsidRDefault="008B2C54" w:rsidP="008B2C5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EBCDB5D" w14:textId="74A60279" w:rsidR="008B2C54" w:rsidRPr="00BF63C1" w:rsidRDefault="008B2C54" w:rsidP="008B2C5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E3831D0" w14:textId="77777777" w:rsidR="008B2C54" w:rsidRPr="00BF63C1" w:rsidRDefault="008B2C54" w:rsidP="008B2C5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DBC6C9" w14:textId="77777777" w:rsidR="008B2C54" w:rsidRPr="00BF63C1" w:rsidRDefault="008B2C54" w:rsidP="008B2C54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635A7" w:rsidRPr="00BF63C1" w14:paraId="1EA843CD" w14:textId="77777777" w:rsidTr="00BF63C1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1F9ADB1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2894056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675DF57" w14:textId="505EE196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5,397,460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305B3A4" w14:textId="77777777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CC98CC5" w14:textId="63012602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273,973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B2A3484" w14:textId="77777777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D2D625A" w14:textId="3E1C17DB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438,577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122EB98" w14:textId="77777777" w:rsidR="00D635A7" w:rsidRPr="00BF63C1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3B4D1FB" w14:textId="6E127239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628,309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AE840A8" w14:textId="77777777" w:rsidR="00D635A7" w:rsidRPr="00BF63C1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B0548E5" w14:textId="39198EF3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433,968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4CA4732" w14:textId="77777777" w:rsidR="00D635A7" w:rsidRPr="00BF63C1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F1A0002" w14:textId="700CAD0B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267,091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37F4B6F" w14:textId="77777777" w:rsidR="00D635A7" w:rsidRPr="00BF63C1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7D9ACB" w14:textId="66ECE07E" w:rsidR="00D635A7" w:rsidRPr="00BF63C1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635A7" w:rsidRPr="00BF63C1" w14:paraId="3C1774BF" w14:textId="77777777" w:rsidTr="00BF63C1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383DD216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6B15BD4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D1C9295" w14:textId="31577349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6,758,137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C302B4E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A2C9F" w14:textId="02EE8DC4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400,346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E8EAF13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2DF212D" w14:textId="56E5BF5C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563,951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5089ACF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627BA69" w14:textId="405F1565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545,818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D27255C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1D124BE" w14:textId="00A62112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403,266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F7B838E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072EC93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3EAA556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D5973B" w14:textId="286D41C1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635A7" w:rsidRPr="00BF63C1" w14:paraId="14C8877A" w14:textId="77777777" w:rsidTr="00BF63C1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6AE693B5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ABD7C2B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2514960" w14:textId="004F57EE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6,860,028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378B3DA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8989315" w14:textId="638A12B2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423,408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04F3AC8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A8F06A9" w14:textId="5BB2EF4B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526,714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BFF72D6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1E555BB" w14:textId="7102E179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482,483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616C68A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2CB93A6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6EBEFEB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45FCF15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A9821C3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53F41B" w14:textId="028045E2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635A7" w:rsidRPr="00BF63C1" w14:paraId="19FC35D0" w14:textId="77777777" w:rsidTr="00BF63C1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6C021ABA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7C82F62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5CE85F6" w14:textId="4BE29B44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6,942,364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EF61386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157B765" w14:textId="64E99492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419,247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D2394F9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9171B40" w14:textId="3AFF8DA8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509,843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67D5DC2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282D0D0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F91A6A3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1B2846C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88EE878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D791724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97987DB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5DDD36" w14:textId="0E05AE7F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635A7" w:rsidRPr="00BF63C1" w14:paraId="584E3EF4" w14:textId="77777777" w:rsidTr="00BF63C1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BA93431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5442E85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3B95B64" w14:textId="4D5C22C9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6,933,239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8F3D236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CD43502" w14:textId="7E51EDD4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419,678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402944B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2000A24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691DB85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F725A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3F2DC69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6FE6956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91BBCC5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82591B4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45392D0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34091C" w14:textId="0B03E4E1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635A7" w:rsidRPr="00BF63C1" w14:paraId="67ED754E" w14:textId="77777777" w:rsidTr="00BF63C1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CD1F0EE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D14AF95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0A7CC" w14:textId="1AB5352F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6,042,367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751E738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02C54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9517C51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AF530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33CEA09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B2C90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3199396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FC453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45B6E07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9067D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39AE4AA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34652" w14:textId="2F7052B2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635A7" w:rsidRPr="00BF63C1" w14:paraId="230275AA" w14:textId="77777777" w:rsidTr="00BF63C1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25D39DF6" w14:textId="1AC9DF70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25FB81D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710E4" w14:textId="77D57F4C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6,042,367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FEB4D" w14:textId="77777777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28ECF" w14:textId="6A16B7E3" w:rsidR="00D635A7" w:rsidRPr="00BF63C1" w:rsidRDefault="00D635A7" w:rsidP="00D635A7">
            <w:pPr>
              <w:tabs>
                <w:tab w:val="clear" w:pos="680"/>
                <w:tab w:val="left" w:pos="72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419,678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D90FD" w14:textId="77777777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00212" w14:textId="5610ED4E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509,843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C1CF2" w14:textId="77777777" w:rsidR="00D635A7" w:rsidRPr="00BF63C1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F306D" w14:textId="4911241C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482,483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1AE80" w14:textId="77777777" w:rsidR="00D635A7" w:rsidRPr="00BF63C1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0235E" w14:textId="7CDC7CDB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403,266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98FD6" w14:textId="77777777" w:rsidR="00D635A7" w:rsidRPr="00BF63C1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FD18B" w14:textId="45898B37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267,091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6B94E" w14:textId="77777777" w:rsidR="00D635A7" w:rsidRPr="00BF63C1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FD030" w14:textId="2EAE36FC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8,124,728</w:t>
            </w:r>
          </w:p>
        </w:tc>
      </w:tr>
      <w:tr w:rsidR="00D635A7" w:rsidRPr="00BF63C1" w14:paraId="1AE7C6EA" w14:textId="77777777" w:rsidTr="00BF63C1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3068C563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E693D82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66697632" w14:textId="56FBD7C0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61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(6,033,819)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6E8516C" w14:textId="57C3C26D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4988A6B4" w14:textId="30E30060" w:rsidR="00D635A7" w:rsidRPr="00BF63C1" w:rsidRDefault="00D635A7" w:rsidP="00D635A7">
            <w:pPr>
              <w:tabs>
                <w:tab w:val="clear" w:pos="907"/>
                <w:tab w:val="clear" w:pos="1644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(416,517)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A7014A5" w14:textId="0C06C28B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58D4BBD5" w14:textId="7447B728" w:rsidR="00D635A7" w:rsidRPr="00BF63C1" w:rsidRDefault="00D635A7" w:rsidP="00D635A7">
            <w:pPr>
              <w:tabs>
                <w:tab w:val="clear" w:pos="907"/>
                <w:tab w:val="clear" w:pos="1644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(507,185)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436B590" w14:textId="7A61F408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1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71E057AF" w14:textId="068F5CB1" w:rsidR="00D635A7" w:rsidRPr="00BF63C1" w:rsidRDefault="00D635A7" w:rsidP="00D635A7">
            <w:pPr>
              <w:tabs>
                <w:tab w:val="clear" w:pos="907"/>
                <w:tab w:val="clear" w:pos="1644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(476,222)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690D6E0" w14:textId="1ADBD730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3D90246B" w14:textId="6AFCE4BE" w:rsidR="00D635A7" w:rsidRPr="00BF63C1" w:rsidRDefault="00D635A7" w:rsidP="00D635A7">
            <w:pPr>
              <w:tabs>
                <w:tab w:val="clear" w:pos="907"/>
                <w:tab w:val="clear" w:pos="1644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(341,016)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DD1FCED" w14:textId="7EDAFEB6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5BE10B0E" w14:textId="6CC9B7D2" w:rsidR="00D635A7" w:rsidRPr="00BF63C1" w:rsidRDefault="00D635A7" w:rsidP="00D635A7">
            <w:pPr>
              <w:tabs>
                <w:tab w:val="clear" w:pos="907"/>
                <w:tab w:val="clear" w:pos="1644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(137,880)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371F4B2" w14:textId="326A87C0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5C53DFD" w14:textId="2F15682F" w:rsidR="00D635A7" w:rsidRPr="00BF63C1" w:rsidRDefault="00D635A7" w:rsidP="00D635A7">
            <w:pPr>
              <w:tabs>
                <w:tab w:val="clear" w:pos="907"/>
                <w:tab w:val="clear" w:pos="1644"/>
              </w:tabs>
              <w:spacing w:line="240" w:lineRule="auto"/>
              <w:ind w:left="-70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(7,912,639)</w:t>
            </w:r>
          </w:p>
        </w:tc>
      </w:tr>
      <w:tr w:rsidR="00D635A7" w:rsidRPr="00BF63C1" w14:paraId="014CC879" w14:textId="77777777" w:rsidTr="00BF63C1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8C6B4BB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A104CD8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2E60A4F4" w14:textId="712504CD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8,548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4FE1B" w14:textId="77777777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70B52700" w14:textId="1D5CBA99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3,161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18FE" w14:textId="77777777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2F19BAFD" w14:textId="0B00ACE0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2,658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75959" w14:textId="77777777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459B7237" w14:textId="4D893489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6,261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97B5F" w14:textId="77777777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0A7EF216" w14:textId="60BFFAC0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62,250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9F229" w14:textId="77777777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556BE343" w14:textId="61A4C2F2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129,211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6FA6F69" w14:textId="77777777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090E276" w14:textId="5352A85C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212,089</w:t>
            </w:r>
          </w:p>
        </w:tc>
      </w:tr>
      <w:tr w:rsidR="00D635A7" w:rsidRPr="00BF63C1" w14:paraId="30E82327" w14:textId="77777777" w:rsidTr="00BF63C1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9B38A51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7CE46C0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F7D2CC2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02AF5CE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B24A5D2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7FA35CA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4EE71AE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A8BFE3F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7A58F27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571A3F6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3ABD136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185CAFA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4C8A1CC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FF40C2A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83873D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5A7" w:rsidRPr="00BF63C1" w14:paraId="692A1CB3" w14:textId="77777777" w:rsidTr="00BF63C1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54994989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7A6F9B8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BC6BF5D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2A8437B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C31805A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215DF26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C1EA892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F35B4F1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A6B5B77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3A0BCDE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87A8C48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06474C3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8DFFEB6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43B437E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9038D" w14:textId="33E0C41F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12,563</w:t>
            </w:r>
          </w:p>
        </w:tc>
      </w:tr>
      <w:tr w:rsidR="00D635A7" w:rsidRPr="00BF63C1" w14:paraId="01FAE4D6" w14:textId="77777777" w:rsidTr="00BF63C1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0F9BEF20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C3147E8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9A092B5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028F44E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E314A47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3FB3585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7412435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916C684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9CA97CF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C2EC294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8EB9490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0AF2843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AA864EA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9341EED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35398" w14:textId="77777777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635A7" w:rsidRPr="00BF63C1" w14:paraId="3EE92950" w14:textId="77777777" w:rsidTr="00BF63C1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1129878A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F63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BF63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141698B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57AAAA6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DF18224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51A6A3C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16A3A64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34EE9D1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56CC873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952AF3A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41940E6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7DBA913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0F1F893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DD9DB7F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9C6648A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0BCDF5" w14:textId="714E5FCC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BF63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224,652</w:t>
            </w:r>
          </w:p>
        </w:tc>
      </w:tr>
    </w:tbl>
    <w:p w14:paraId="61A4AF40" w14:textId="77777777" w:rsidR="005B04F0" w:rsidRPr="005B04F0" w:rsidRDefault="005B04F0" w:rsidP="005B04F0"/>
    <w:tbl>
      <w:tblPr>
        <w:tblW w:w="98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86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900"/>
      </w:tblGrid>
      <w:tr w:rsidR="005B04F0" w:rsidRPr="00BF63C1" w14:paraId="47E6C47A" w14:textId="77777777" w:rsidTr="0069606B">
        <w:trPr>
          <w:tblHeader/>
        </w:trPr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3C625394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32D25C4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13"/>
            <w:tcBorders>
              <w:top w:val="nil"/>
              <w:left w:val="nil"/>
              <w:right w:val="nil"/>
            </w:tcBorders>
          </w:tcPr>
          <w:p w14:paraId="160E913E" w14:textId="539F2AB5" w:rsidR="005B04F0" w:rsidRPr="00BF63C1" w:rsidRDefault="009C40E8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="005B04F0"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B04F0" w:rsidRPr="00BF63C1" w14:paraId="29E137BE" w14:textId="77777777" w:rsidTr="0069606B">
        <w:trPr>
          <w:tblHeader/>
        </w:trPr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C44B3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0B472B4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45A1179E" w14:textId="1915E5AA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ก่อนปี </w:t>
            </w: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013D307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23938A16" w14:textId="5E1CC4D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E253FF6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2613B5A2" w14:textId="0BD57EC2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D2BC5AA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734B0556" w14:textId="4BACE4EB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2018BABE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6FC0C04B" w14:textId="4A57AC73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09E0311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58E88CE6" w14:textId="5BD96B59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C7238B5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4F659D5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B04F0" w:rsidRPr="00BF63C1" w14:paraId="19E9123E" w14:textId="77777777" w:rsidTr="0069606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05A2EFC0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6D43E96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771F648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A01F050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76D03D5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C38C2E4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8998DBA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5DEFDCC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6BB642A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DFE45D8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ECA5E36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48D294A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675D679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1B1AA97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EA1308" w14:textId="77777777" w:rsidR="005B04F0" w:rsidRPr="00BF63C1" w:rsidRDefault="005B04F0" w:rsidP="005B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5A7" w:rsidRPr="00BF63C1" w14:paraId="55254D61" w14:textId="77777777" w:rsidTr="0069606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1D6DA36D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2234A57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E7B8DB" w14:textId="3E84166B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4,991,783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B8DD0" w14:textId="77777777" w:rsidR="00D635A7" w:rsidRPr="00BF63C1" w:rsidRDefault="00D635A7" w:rsidP="00D635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C3FE7" w14:textId="6C5CE98D" w:rsidR="00D635A7" w:rsidRPr="00BF63C1" w:rsidRDefault="00D635A7" w:rsidP="00D635A7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405,677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C4480" w14:textId="77777777" w:rsidR="00D635A7" w:rsidRPr="00BF63C1" w:rsidRDefault="00D635A7" w:rsidP="00D635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CDC90" w14:textId="4378A887" w:rsidR="00D635A7" w:rsidRPr="00BF63C1" w:rsidRDefault="00D635A7" w:rsidP="00D635A7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273,973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62FBD" w14:textId="77777777" w:rsidR="00D635A7" w:rsidRPr="00BF63C1" w:rsidRDefault="00D635A7" w:rsidP="00D635A7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2650B" w14:textId="06E628E0" w:rsidR="00D635A7" w:rsidRPr="00BF63C1" w:rsidRDefault="00D635A7" w:rsidP="00D635A7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438,577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B0261" w14:textId="77777777" w:rsidR="00D635A7" w:rsidRPr="00BF63C1" w:rsidRDefault="00D635A7" w:rsidP="00D635A7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872399" w14:textId="067442D4" w:rsidR="00D635A7" w:rsidRPr="00BF63C1" w:rsidRDefault="00D635A7" w:rsidP="00D635A7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628,309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D6EAF" w14:textId="77777777" w:rsidR="00D635A7" w:rsidRPr="00BF63C1" w:rsidRDefault="00D635A7" w:rsidP="00D635A7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C2210" w14:textId="39976C3F" w:rsidR="00D635A7" w:rsidRPr="00BF63C1" w:rsidRDefault="00D635A7" w:rsidP="00D635A7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433,968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3AEA2" w14:textId="77777777" w:rsidR="00D635A7" w:rsidRPr="00BF63C1" w:rsidRDefault="00D635A7" w:rsidP="00D635A7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F4921" w14:textId="77777777" w:rsidR="00D635A7" w:rsidRPr="00BF63C1" w:rsidRDefault="00D635A7" w:rsidP="00D635A7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5A7" w:rsidRPr="00BF63C1" w14:paraId="2BD50612" w14:textId="77777777" w:rsidTr="0069606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13166CA4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E52805B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3066A" w14:textId="01207B44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6,171,822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9E4CD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B7393" w14:textId="5625930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586,315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DA5D9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02856" w14:textId="7A865DA4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400,346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82F0D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1EE53" w14:textId="51EE374E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563,951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0AF82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9E166" w14:textId="554E67CD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545,818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8D15C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47EF4" w14:textId="15ABC73B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729E3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EBBBC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5A7" w:rsidRPr="00BF63C1" w14:paraId="05E07059" w14:textId="77777777" w:rsidTr="0069606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2656B43C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74D3783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79501" w14:textId="3BF0FEE3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6,276,606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BF6DD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A82A2" w14:textId="276F1505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583,422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24E8E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C5EED" w14:textId="15FB426C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423,408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26C8F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B8835" w14:textId="424394F9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526,714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5466C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B901A" w14:textId="356278FD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3FA62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93947" w14:textId="7A06EDE2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70AB2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22775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5A7" w:rsidRPr="00BF63C1" w14:paraId="43C23B89" w14:textId="77777777" w:rsidTr="0069606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0E42CCB1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3B36B48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77FDA" w14:textId="35B6F231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6,319,715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087BD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44AAF" w14:textId="3D6544DC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588,263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1DA11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78462" w14:textId="7CB92DEE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419,247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E8503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17CA9" w14:textId="049200F6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83E8D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49B49" w14:textId="4C5F717F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6274B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E581E" w14:textId="6D78BFB5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731B8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B29DF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5A7" w:rsidRPr="00BF63C1" w14:paraId="204067B5" w14:textId="77777777" w:rsidTr="0069606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0D72C35A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6BCF93D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24CB7" w14:textId="6A03F5A4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6,354,101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5BAC2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A79BF" w14:textId="000429CE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585,490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D62FC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B4C24" w14:textId="2EFAE2FB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4DED0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4B451" w14:textId="37536739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670B3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E64BC" w14:textId="3A6106EC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B54BE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ECBB3" w14:textId="703B9F74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9613B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3C7B0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5A7" w:rsidRPr="00BF63C1" w14:paraId="0BA0598D" w14:textId="77777777" w:rsidTr="0069606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61D74A24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B443A8C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86BCD1" w14:textId="1F725A9B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6,347,749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65AFF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DD9D8A" w14:textId="5462CDA9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173C1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F27B91" w14:textId="7DB6442F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7B5C50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9165D2" w14:textId="587AE529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BED65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CF402A" w14:textId="4BBE2414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D6A7D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4B3871" w14:textId="16DD882F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12AA2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8D4BC4" w14:textId="05227B36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5A7" w:rsidRPr="00BF63C1" w14:paraId="42BFA865" w14:textId="77777777" w:rsidTr="0069606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152BF4D0" w14:textId="085DF970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25B89EE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75C69" w14:textId="7BE9ED59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6,347,749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0DFAB" w14:textId="77777777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16D74" w14:textId="58436B43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585,490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0B5CF" w14:textId="77777777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BA8A7" w14:textId="2D76D3F7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419,247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2026E" w14:textId="77777777" w:rsidR="00D635A7" w:rsidRPr="00BF63C1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42839" w14:textId="42AE706A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526,714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812FB" w14:textId="77777777" w:rsidR="00D635A7" w:rsidRPr="00BF63C1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D2630" w14:textId="391B6980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545,818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ED4C9" w14:textId="77777777" w:rsidR="00D635A7" w:rsidRPr="00BF63C1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75D239" w14:textId="6BAB28EA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433,968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EBF2E" w14:textId="77777777" w:rsidR="00D635A7" w:rsidRPr="00BF63C1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925E5" w14:textId="204D9BE9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8,858,986</w:t>
            </w:r>
          </w:p>
        </w:tc>
      </w:tr>
      <w:tr w:rsidR="00D635A7" w:rsidRPr="00BF63C1" w14:paraId="7FF37F1E" w14:textId="77777777" w:rsidTr="0069606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DABFB3D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9D2371D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993936" w14:textId="6B9041D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(6,</w:t>
            </w:r>
            <w:r w:rsidRPr="00BF63C1">
              <w:rPr>
                <w:rFonts w:asciiTheme="majorBidi" w:hAnsiTheme="majorBidi" w:cstheme="majorBidi"/>
                <w:sz w:val="26"/>
                <w:szCs w:val="26"/>
              </w:rPr>
              <w:t>340</w:t>
            </w: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,186)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34B91D" w14:textId="77777777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AE67FA" w14:textId="1F602FAA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(578</w:t>
            </w: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,498)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79E84" w14:textId="77777777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E8E660" w14:textId="4A7190B9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(415,</w:t>
            </w:r>
            <w:r w:rsidRPr="00BF63C1">
              <w:rPr>
                <w:rFonts w:asciiTheme="majorBidi" w:hAnsiTheme="majorBidi" w:cstheme="majorBidi"/>
                <w:sz w:val="26"/>
                <w:szCs w:val="26"/>
              </w:rPr>
              <w:t>941)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AC218" w14:textId="77777777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550F07" w14:textId="37A545B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(504,197)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E4035" w14:textId="77777777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6201B9" w14:textId="21EFB7AF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452</w:t>
            </w: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,501)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9198F" w14:textId="77777777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864676" w14:textId="69113C9D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(230,167)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9E998" w14:textId="77777777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93460E" w14:textId="5E8CA49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(8,521,490)</w:t>
            </w:r>
          </w:p>
        </w:tc>
      </w:tr>
      <w:tr w:rsidR="00D635A7" w:rsidRPr="00BF63C1" w14:paraId="6BB83AAA" w14:textId="77777777" w:rsidTr="0069606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3B60A1CD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52C11B7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B03D9A" w14:textId="5D6E430C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7,563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37DF30" w14:textId="77777777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7A0EA7" w14:textId="1D41A0E7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6,992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0EAD1" w14:textId="77777777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8D3F13" w14:textId="79C67549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3,306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98C27" w14:textId="77777777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427C40" w14:textId="4D8E7AA3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22,517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5730C" w14:textId="77777777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3B7E5B" w14:textId="6E03A8A3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93,317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B5196" w14:textId="77777777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25A9E0" w14:textId="1D6964DC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203,801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2F408" w14:textId="77777777" w:rsidR="00D635A7" w:rsidRPr="00BF63C1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8A1E9" w14:textId="6F4F1845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337,496</w:t>
            </w:r>
          </w:p>
        </w:tc>
      </w:tr>
      <w:tr w:rsidR="00D635A7" w:rsidRPr="00BF63C1" w14:paraId="3049B379" w14:textId="77777777" w:rsidTr="0069606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15AF6F7E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654DF43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5C072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4843E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22C85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2C223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E67B2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CED3D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5F1E9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E4CB1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0DBFF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49A3B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DA60C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7E152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BBAC9" w14:textId="7B8BC83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5A7" w:rsidRPr="00BF63C1" w14:paraId="38C17399" w14:textId="77777777" w:rsidTr="0069606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1676E594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A521037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509AF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17A82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59157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56E59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751EF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EEC35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87171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4BAC4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DCC51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41478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21FA7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51E43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16CCF3" w14:textId="486312CA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15,772</w:t>
            </w:r>
          </w:p>
        </w:tc>
      </w:tr>
      <w:tr w:rsidR="00D635A7" w:rsidRPr="00BF63C1" w14:paraId="1EE47502" w14:textId="77777777" w:rsidTr="0069606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07C8EF1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584B5FF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700FA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D7513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1364A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C8D4D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58356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C5534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D995C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146BA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2FB0D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60560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92432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E505B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D83C1" w14:textId="15F26C39" w:rsidR="00D635A7" w:rsidRPr="00BF63C1" w:rsidRDefault="00D635A7" w:rsidP="00D635A7">
            <w:pPr>
              <w:spacing w:line="240" w:lineRule="auto"/>
              <w:ind w:right="58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635A7" w:rsidRPr="00BF63C1" w14:paraId="7D4F17C5" w14:textId="77777777" w:rsidTr="0069606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3D6984CD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F63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BF63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418735C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90E3D75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2586B5A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51B17DE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B6F4DA8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80304BF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6D9B746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958F8DC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54FD04A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1F65B7B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3206B27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DBB9F78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1E19271" w14:textId="77777777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BBB658" w14:textId="1BD4B5D0" w:rsidR="00D635A7" w:rsidRPr="00BF63C1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F63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353,268</w:t>
            </w:r>
          </w:p>
        </w:tc>
      </w:tr>
    </w:tbl>
    <w:p w14:paraId="21854F3E" w14:textId="77777777" w:rsidR="00BF63C1" w:rsidRDefault="00BF63C1" w:rsidP="00BF63C1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8FE3131" w14:textId="53885BCB" w:rsidR="00EA4652" w:rsidRPr="005B1E7F" w:rsidRDefault="00EA4652" w:rsidP="008B5A70">
      <w:pPr>
        <w:pStyle w:val="ListParagraph"/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B1E7F">
        <w:rPr>
          <w:rFonts w:asciiTheme="majorBidi" w:hAnsiTheme="majorBidi" w:cstheme="majorBidi"/>
          <w:b/>
          <w:bCs/>
          <w:sz w:val="28"/>
          <w:szCs w:val="28"/>
          <w:cs/>
        </w:rPr>
        <w:t>ตารางค่าสินไหมทดแทน</w:t>
      </w:r>
      <w:r w:rsidRPr="005B1E7F">
        <w:rPr>
          <w:rFonts w:asciiTheme="majorBidi" w:hAnsiTheme="majorBidi" w:cstheme="majorBidi" w:hint="cs"/>
          <w:b/>
          <w:bCs/>
          <w:sz w:val="28"/>
          <w:szCs w:val="28"/>
          <w:cs/>
        </w:rPr>
        <w:t>สุทธิ</w:t>
      </w:r>
    </w:p>
    <w:tbl>
      <w:tblPr>
        <w:tblW w:w="9826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86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916"/>
      </w:tblGrid>
      <w:tr w:rsidR="00EA4652" w:rsidRPr="00C71ADB" w14:paraId="28091472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1A8CEDC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4149F39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56" w:type="dxa"/>
            <w:gridSpan w:val="13"/>
            <w:tcBorders>
              <w:top w:val="nil"/>
              <w:left w:val="nil"/>
              <w:right w:val="nil"/>
            </w:tcBorders>
          </w:tcPr>
          <w:p w14:paraId="262D0442" w14:textId="416B93D9" w:rsidR="00EA4652" w:rsidRPr="00C71ADB" w:rsidRDefault="009C40E8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="00EA4652"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EA4652" w:rsidRPr="00C71ADB" w14:paraId="3D4A0B20" w14:textId="77777777" w:rsidTr="00C71ADB"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2234A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2F0D1D4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1BAEAD46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ก่อนปี </w:t>
            </w:r>
            <w:r w:rsidRPr="00C71ADB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73A28A1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2D3565EE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4943333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747D2043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F4BAA8A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14DA683F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9DDF2F5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72BE7213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F2B3146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070E1357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20899F7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5F077CC2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A4652" w:rsidRPr="00C71ADB" w14:paraId="71EDEB96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3E94C4E9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C52FACE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66CB1B6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2EA7D24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8CFA8BF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189529F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C33702F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C638D6C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235339D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E09DD88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B849FE6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9F6E6D6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00286FF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C01A3CD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75F5CE07" w14:textId="77777777" w:rsidR="00EA4652" w:rsidRPr="00C71ADB" w:rsidRDefault="00EA4652" w:rsidP="00C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5A7" w:rsidRPr="00C71ADB" w14:paraId="4CE24D9E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F73BBDF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5FB46E2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3DB2305" w14:textId="65B32D3D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4,184,246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8DB4543" w14:textId="305A96C8" w:rsidR="00D635A7" w:rsidRPr="00C71ADB" w:rsidRDefault="00D635A7" w:rsidP="00D635A7">
            <w:pPr>
              <w:tabs>
                <w:tab w:val="clear" w:pos="227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D225D" w14:textId="25DB61B8" w:rsidR="00D635A7" w:rsidRPr="00C71ADB" w:rsidRDefault="00D635A7" w:rsidP="00D635A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140,172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01C098D" w14:textId="45CA4B3A" w:rsidR="00D635A7" w:rsidRPr="00C71ADB" w:rsidRDefault="00D635A7" w:rsidP="00D635A7">
            <w:pPr>
              <w:tabs>
                <w:tab w:val="clear" w:pos="227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EA72FCD" w14:textId="6C40912E" w:rsidR="00D635A7" w:rsidRPr="00C71ADB" w:rsidRDefault="00D635A7" w:rsidP="00D635A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217,695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EE1B38D" w14:textId="2435CCEE" w:rsidR="00D635A7" w:rsidRPr="00C71ADB" w:rsidRDefault="00D635A7" w:rsidP="00D635A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3B1E73D" w14:textId="3A7FB81B" w:rsidR="00D635A7" w:rsidRPr="00C71ADB" w:rsidRDefault="00D635A7" w:rsidP="00D635A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329,736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B00DFC8" w14:textId="02794C8B" w:rsidR="00D635A7" w:rsidRPr="00C71ADB" w:rsidRDefault="00D635A7" w:rsidP="00D635A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B95E695" w14:textId="71978FCC" w:rsidR="00D635A7" w:rsidRPr="00C71ADB" w:rsidRDefault="00D635A7" w:rsidP="00D635A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248,829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0BB9D65" w14:textId="73AA7F48" w:rsidR="00D635A7" w:rsidRPr="00C71ADB" w:rsidRDefault="00D635A7" w:rsidP="00D635A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8921F89" w14:textId="330C2F33" w:rsidR="00D635A7" w:rsidRPr="00C71ADB" w:rsidRDefault="00D635A7" w:rsidP="00D635A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147,897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8D07734" w14:textId="77777777" w:rsidR="00D635A7" w:rsidRPr="00C71ADB" w:rsidRDefault="00D635A7" w:rsidP="00D635A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3079D4B7" w14:textId="77777777" w:rsidR="00D635A7" w:rsidRPr="00C71ADB" w:rsidRDefault="00D635A7" w:rsidP="00D635A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635A7" w:rsidRPr="00C71ADB" w14:paraId="2845E8C3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20C877C6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5A7A472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B5C8820" w14:textId="757B7ACF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5,082,773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7DEFDE1" w14:textId="1E574BED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0BE7ACE" w14:textId="1D235BC0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208,226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679F10D" w14:textId="7CB4C483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F214CC0" w14:textId="02EB154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290,569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B8A3C9A" w14:textId="3F03937D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143AFC7" w14:textId="6E763664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296,608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CBB66F5" w14:textId="027A173D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C699866" w14:textId="665985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230,551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A086144" w14:textId="6EE1E32A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E8829DE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8BB2461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4E6F8B75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635A7" w:rsidRPr="00C71ADB" w14:paraId="6CBB5F18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1CFF51D7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9F36626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9A26664" w14:textId="13620BFC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5,191,770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63EF912" w14:textId="160891B3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8E61335" w14:textId="4CFDA99F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212,823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D7BD922" w14:textId="3DE3CAA1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345B104" w14:textId="3A835F10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282,155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3A49AC1" w14:textId="073DF1C3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CD1AFB6" w14:textId="03B10291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264,385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34EC28B" w14:textId="20DA2F1E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F8A17DA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FC1D95D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ABCB673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4B048BF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39E3A19A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635A7" w:rsidRPr="00C71ADB" w14:paraId="5F0B5E2F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6B3C06DD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8E042E5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E7339B6" w14:textId="24B0B99A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5,246,956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579D1F6" w14:textId="61CA4842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D7891DA" w14:textId="177AB033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212,134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580169D" w14:textId="66E151D6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DF04447" w14:textId="4A9416B9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276,448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57816F5" w14:textId="6E708706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5938F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5CADDFF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2B33BA7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1046277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0423F2D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87E9A48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5BF19C70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635A7" w:rsidRPr="00C71ADB" w14:paraId="792699F1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522927AF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FE45306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551B69D" w14:textId="4C96FA38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5,243,789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AD79008" w14:textId="2842E9B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ABD6B6E" w14:textId="383E2B32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212,276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FCF43C8" w14:textId="6D0D664A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D685447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676151D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B14D3E5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911FAA5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1C9488F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1F16DC5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60CCD8C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436496E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41ABDC13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635A7" w:rsidRPr="00C71ADB" w14:paraId="112DB442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58ECB8F9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C80FD34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7E7813" w14:textId="185506F4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4,667,231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DD155FB" w14:textId="2A0CCDE0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DC594B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A5A8DA8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91FCD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645D709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74CC4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0289C2C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C1AD4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29E0CE3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11A17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C328B9F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32420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635A7" w:rsidRPr="00C71ADB" w14:paraId="08A3AAF3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5C4ED956" w14:textId="3FA4CFC5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7F4A496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B015B" w14:textId="0020F2D1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4,667,231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FEB5B" w14:textId="77777777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4E018" w14:textId="0B0FE60A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212,276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5D0FD" w14:textId="77777777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F2C56" w14:textId="7BF8C441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276,448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4C273" w14:textId="77777777" w:rsidR="00D635A7" w:rsidRPr="00C71ADB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489C5" w14:textId="118DE9CB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264,385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63C28" w14:textId="77777777" w:rsidR="00D635A7" w:rsidRPr="00C71ADB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EB275" w14:textId="0C4EC294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230,551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109F3" w14:textId="77777777" w:rsidR="00D635A7" w:rsidRPr="00C71ADB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761C7" w14:textId="448B5339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147,897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EF977" w14:textId="77777777" w:rsidR="00D635A7" w:rsidRPr="00C71ADB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53E4C" w14:textId="30049909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5,798,788</w:t>
            </w:r>
          </w:p>
        </w:tc>
      </w:tr>
      <w:tr w:rsidR="00D635A7" w:rsidRPr="00C71ADB" w14:paraId="6AC6FCE6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09E1EEBE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B90A6EC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center"/>
          </w:tcPr>
          <w:p w14:paraId="3760728B" w14:textId="123E669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61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(4,666,370)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70AED" w14:textId="4842CD49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center"/>
          </w:tcPr>
          <w:p w14:paraId="310AE411" w14:textId="331DAF47" w:rsidR="00D635A7" w:rsidRPr="00C71ADB" w:rsidRDefault="00D635A7" w:rsidP="00D635A7">
            <w:pPr>
              <w:tabs>
                <w:tab w:val="clear" w:pos="907"/>
                <w:tab w:val="clear" w:pos="1644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(211,798)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C1BF9" w14:textId="361A2623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center"/>
          </w:tcPr>
          <w:p w14:paraId="5C29D0FC" w14:textId="0A500476" w:rsidR="00D635A7" w:rsidRPr="00C71ADB" w:rsidRDefault="00D635A7" w:rsidP="00D635A7">
            <w:pPr>
              <w:tabs>
                <w:tab w:val="clear" w:pos="907"/>
                <w:tab w:val="clear" w:pos="1644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(275,720)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32FDC" w14:textId="6DF8F26E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center"/>
          </w:tcPr>
          <w:p w14:paraId="6B8FDC5E" w14:textId="209072F8" w:rsidR="00D635A7" w:rsidRPr="00C71ADB" w:rsidRDefault="00D635A7" w:rsidP="00D635A7">
            <w:pPr>
              <w:tabs>
                <w:tab w:val="clear" w:pos="907"/>
                <w:tab w:val="clear" w:pos="1644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(261,528)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5ED00" w14:textId="6D4E65F6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center"/>
          </w:tcPr>
          <w:p w14:paraId="4361CD60" w14:textId="2947DF31" w:rsidR="00D635A7" w:rsidRPr="00C71ADB" w:rsidRDefault="00D635A7" w:rsidP="00D635A7">
            <w:pPr>
              <w:tabs>
                <w:tab w:val="clear" w:pos="907"/>
                <w:tab w:val="clear" w:pos="1644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(197,921)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0B471" w14:textId="6AD4C5C1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center"/>
          </w:tcPr>
          <w:p w14:paraId="0DE7215B" w14:textId="48BBA14E" w:rsidR="00D635A7" w:rsidRPr="00C71ADB" w:rsidRDefault="00D635A7" w:rsidP="00D635A7">
            <w:pPr>
              <w:tabs>
                <w:tab w:val="clear" w:pos="907"/>
                <w:tab w:val="clear" w:pos="1644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(76,863)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74C6A" w14:textId="7FB374EC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center"/>
          </w:tcPr>
          <w:p w14:paraId="083B6CBB" w14:textId="577A1D16" w:rsidR="00D635A7" w:rsidRPr="00C71ADB" w:rsidRDefault="00D635A7" w:rsidP="00D635A7">
            <w:pPr>
              <w:tabs>
                <w:tab w:val="clear" w:pos="907"/>
                <w:tab w:val="clear" w:pos="1644"/>
              </w:tabs>
              <w:spacing w:line="240" w:lineRule="auto"/>
              <w:ind w:left="-70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(5,690,200)</w:t>
            </w:r>
          </w:p>
        </w:tc>
      </w:tr>
      <w:tr w:rsidR="00D635A7" w:rsidRPr="00C71ADB" w14:paraId="55B14CDB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6EE101E2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9121E88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572A22BE" w14:textId="52E2843C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861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3BCFA" w14:textId="77777777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06F57028" w14:textId="7BE18E29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478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C5DE4" w14:textId="77777777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710A9F82" w14:textId="0565D4C4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728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63A75" w14:textId="77777777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014D7AA4" w14:textId="4DC10C53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2,857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69AC8" w14:textId="77777777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3F4C9CC9" w14:textId="39ACBE33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32,630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79DD9" w14:textId="77777777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7FDF99A5" w14:textId="0B53BEED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71,034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64D0C" w14:textId="77777777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center"/>
          </w:tcPr>
          <w:p w14:paraId="329693CF" w14:textId="5231D1D8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108,588 </w:t>
            </w:r>
          </w:p>
        </w:tc>
      </w:tr>
      <w:tr w:rsidR="00D635A7" w:rsidRPr="00C71ADB" w14:paraId="16F67D4F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0DDE538A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53790C7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FB9EC3F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AA91170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30EECC0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E9D4D5B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3AD5A19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C665A36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D9F7706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9A5FDDD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008FB92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3A80CA6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0F9F27B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FD818AD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70375CF8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5A7" w:rsidRPr="00C71ADB" w14:paraId="706066C1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09320E74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06127F1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A464469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4BB2D49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BC52BC0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62C439C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B2A8FDC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ADDE31C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D5E6A22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A1A86B3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6AE4DAE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7E6DF14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F08FE6B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7154E53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A9EF2" w14:textId="72EFAF36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12,563</w:t>
            </w:r>
          </w:p>
        </w:tc>
      </w:tr>
      <w:tr w:rsidR="00D635A7" w:rsidRPr="00C71ADB" w14:paraId="2ED20CF8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3D52E6D6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06E68CC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6B737C6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DE35C5B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65AD617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5D411B0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3B764E7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DA6D532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44DD2ED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8A1C04B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05AA9D5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13206C8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73AD52F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7116490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4BAA53" w14:textId="77777777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635A7" w:rsidRPr="00C71ADB" w14:paraId="02DCA3CD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B483F44" w14:textId="7EA0A0E3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71A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C71A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หลังการประกันภัยต่อ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DAFDDE2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EDFFA32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18E3ADE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874FCF0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B18560F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FAA5EB4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60016C0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C75AB3B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936A3FE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03E0B88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74D4C74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B7AD521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24F4EC5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8DB81B" w14:textId="549223D5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C71A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121,151</w:t>
            </w:r>
          </w:p>
        </w:tc>
      </w:tr>
      <w:tr w:rsidR="00D635A7" w:rsidRPr="00C71ADB" w14:paraId="2CF544EB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25D95A7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B43064E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555A19E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1262EF2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0E3E031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11C8F65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FB5D621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DE491EB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4BECDB9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6E6F485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53F62A4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BB7FCA2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C63782B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F05CEA0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D4DB7E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635A7" w:rsidRPr="00C71ADB" w14:paraId="3ECC011D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380CAD34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95D732A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56" w:type="dxa"/>
            <w:gridSpan w:val="13"/>
            <w:tcBorders>
              <w:top w:val="nil"/>
              <w:left w:val="nil"/>
              <w:right w:val="nil"/>
            </w:tcBorders>
          </w:tcPr>
          <w:p w14:paraId="7117F2D6" w14:textId="13F06A28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635A7" w:rsidRPr="00C71ADB" w14:paraId="11C9DC6A" w14:textId="77777777" w:rsidTr="00C71ADB"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39BAA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9879257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5105D551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ก่อนปี </w:t>
            </w:r>
            <w:r w:rsidRPr="00C71ADB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7D569BA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0145F498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3C50D88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69A521F3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F146348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4C31B299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299D71B9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18208D64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33DCFE3C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40121385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083B959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286A519E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635A7" w:rsidRPr="00C71ADB" w14:paraId="3572D344" w14:textId="77777777" w:rsidTr="00C71ADB">
        <w:tc>
          <w:tcPr>
            <w:tcW w:w="2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982F6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5C1D089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</w:tcPr>
          <w:p w14:paraId="076A0851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9CDB829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</w:tcPr>
          <w:p w14:paraId="341EC13B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AE7C116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</w:tcPr>
          <w:p w14:paraId="47E73BDD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CF06315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</w:tcPr>
          <w:p w14:paraId="7D15CF47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8BDCEE7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</w:tcPr>
          <w:p w14:paraId="34B7545A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82BD1C4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</w:tcPr>
          <w:p w14:paraId="441B3A93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3A2E24E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</w:tcPr>
          <w:p w14:paraId="7AD0C06B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5A7" w:rsidRPr="00C71ADB" w14:paraId="415A3357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111F9E10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4FF94CC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BFC0670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E8FD698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F28723E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DB37316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8530689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42E6CD8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412615A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02D8D18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E8A8B90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418F5D7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C9C33D7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F7D86CF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0DA9ACE3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5A7" w:rsidRPr="00C71ADB" w14:paraId="38392375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3C707742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19BF2F9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505B0" w14:textId="1CB0D9E9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3,981,688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7F281" w14:textId="77777777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EEFDE" w14:textId="47A47897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202,558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4E98D" w14:textId="77777777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067CA" w14:textId="0BB3147F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140,172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A989C" w14:textId="77777777" w:rsidR="00D635A7" w:rsidRPr="00C71ADB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D658C" w14:textId="7026053B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217,695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D93A3" w14:textId="77777777" w:rsidR="00D635A7" w:rsidRPr="00C71ADB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59DA5" w14:textId="07252E06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329,736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D9D16" w14:textId="77777777" w:rsidR="00D635A7" w:rsidRPr="00C71ADB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FF5CF" w14:textId="52BA8B4F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248,829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5F578" w14:textId="77777777" w:rsidR="00D635A7" w:rsidRPr="00C71ADB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6CC52" w14:textId="77777777" w:rsidR="00D635A7" w:rsidRPr="00C71ADB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5A7" w:rsidRPr="00C71ADB" w14:paraId="54C07BFC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031205CA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574D865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E7582" w14:textId="597F396D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4,786,380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ECC67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44C88" w14:textId="00CB01BD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296,393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8D153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347C6" w14:textId="070E5BCC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208,226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5630D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5C7C3" w14:textId="6E79BC91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290,569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DD35BF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392D0" w14:textId="007DCF6B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296,608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418C4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703ED" w14:textId="1A6808B0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E6413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229F5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5A7" w:rsidRPr="00C71ADB" w14:paraId="3D58A79E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7616688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EA77680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9F986" w14:textId="758ADF62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4,895,560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6483F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E6610" w14:textId="6BA8B68D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296,210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E511A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A0B64" w14:textId="627B412D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212,823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3D6F7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AA131" w14:textId="2EA434A6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282,155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69804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2824F" w14:textId="5BE01DCF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DD4A9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42791" w14:textId="5711AB29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ECD27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12517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5A7" w:rsidRPr="00C71ADB" w14:paraId="65E3D812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0D231E16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745E2A0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13C32D" w14:textId="6C848D6F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4,848,122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3983F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48F51" w14:textId="19FACB62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297,477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AD583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E008B" w14:textId="0B851C83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212,134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7BB5F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CC146A" w14:textId="518F4EC0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7E55F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7568F" w14:textId="7A9F6FC2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09F43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ABC16" w14:textId="3BDBCEF5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E5D4E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E2D7C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5A7" w:rsidRPr="00C71ADB" w14:paraId="400BBAB1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0E51C34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077E5C9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72344" w14:textId="7A0AFEC8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4,949,480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0B9FA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B703C" w14:textId="4AE70515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297,444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D5B0E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AF6D6" w14:textId="36F072B0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C5169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C0D40" w14:textId="08E0E651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51D81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99BC1" w14:textId="77E43562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9164D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963FD" w14:textId="5C1A4C0B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D967B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2E804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5A7" w:rsidRPr="00C71ADB" w14:paraId="3CC2129A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1D05FEF4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A12AAA4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28FA72" w14:textId="694C7838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4,946,345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CA8FB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8B562F" w14:textId="0A163C31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64156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B5482D" w14:textId="120FCF7D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EA837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A7EC7F" w14:textId="03979DEB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8858C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983BA8" w14:textId="6A91F9FD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54FD0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437F62" w14:textId="7D3052E5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A9B81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ACA852" w14:textId="41E9224A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5A7" w:rsidRPr="00C71ADB" w14:paraId="0A21578A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A4D368F" w14:textId="1ABAE4C8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F330495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3B30D" w14:textId="1A8BFEAE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>4,946,345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8DB5B" w14:textId="77777777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3FF89" w14:textId="01A26E84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297,444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EFD91" w14:textId="77777777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27280" w14:textId="608CF046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212,134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F75A2" w14:textId="77777777" w:rsidR="00D635A7" w:rsidRPr="00C71ADB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0BF95" w14:textId="56FAE886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282,155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82C185" w14:textId="77777777" w:rsidR="00D635A7" w:rsidRPr="00C71ADB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6F80A" w14:textId="4F01B2AF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296,608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6609D" w14:textId="77777777" w:rsidR="00D635A7" w:rsidRPr="00C71ADB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53DBA" w14:textId="0AFCB345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248,829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DE87A" w14:textId="77777777" w:rsidR="00D635A7" w:rsidRPr="00C71ADB" w:rsidRDefault="00D635A7" w:rsidP="00D635A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C7D57" w14:textId="49F4BB92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6,283,515</w:t>
            </w:r>
          </w:p>
        </w:tc>
      </w:tr>
      <w:tr w:rsidR="00D635A7" w:rsidRPr="00C71ADB" w14:paraId="4E69C607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3C27F005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32FD412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E791BA" w14:textId="4F0BC55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(4,945,445)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E6896" w14:textId="77777777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8EF810" w14:textId="0A2D6554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(296,757)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CF7925" w14:textId="77777777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6759AE" w14:textId="0E400D0A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(211,561)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84EDD" w14:textId="77777777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264848" w14:textId="4AC0264E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(273,788)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FBD62" w14:textId="77777777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014087" w14:textId="7CBC1B28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(249,811)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5526A" w14:textId="77777777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07580A" w14:textId="36BCBE8C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(134,759)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C965EE" w14:textId="77777777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581D54" w14:textId="0CEE5E68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(6,112,121)</w:t>
            </w:r>
          </w:p>
        </w:tc>
      </w:tr>
      <w:tr w:rsidR="00D635A7" w:rsidRPr="00C71ADB" w14:paraId="25675BE6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ADEE251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39D2D38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DC977C" w14:textId="798DBC18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C373A" w14:textId="77777777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CF9B57" w14:textId="3DBCAE57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72868" w14:textId="77777777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25E26A" w14:textId="6A32021D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6BE509" w14:textId="77777777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3E4CA7" w14:textId="1B87F884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8,367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FA052" w14:textId="77777777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865B29" w14:textId="0E637078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46,797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3E08E" w14:textId="77777777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AA64F5" w14:textId="513F0689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114,070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FC0EB" w14:textId="77777777" w:rsidR="00D635A7" w:rsidRPr="00C71ADB" w:rsidRDefault="00D635A7" w:rsidP="00D635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8B227" w14:textId="64755933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171,394</w:t>
            </w:r>
          </w:p>
        </w:tc>
      </w:tr>
      <w:tr w:rsidR="00D635A7" w:rsidRPr="00C71ADB" w14:paraId="7CB641C4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093D3A8F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CFC35AD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3EA64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3CF2D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FCAD1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462C1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D741C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C2DFD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D1841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84B2F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90E2E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1FF30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678D4F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4E45E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9CDBA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5A7" w:rsidRPr="00C71ADB" w14:paraId="09D06100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705FD4D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1AD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C71ADB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BD371FA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8592A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175D3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20A1F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AB4BBC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54A88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91814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D747C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A7BE2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F67D7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F7BAB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843C8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D48BD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7C68E1" w14:textId="7D2B9683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15,772</w:t>
            </w:r>
          </w:p>
        </w:tc>
      </w:tr>
      <w:tr w:rsidR="00D635A7" w:rsidRPr="00C71ADB" w14:paraId="0B1648EA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1A25E7A3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1A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B341941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99F90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B460E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B72C1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E56FD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C11EE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8D890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8E4F5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439E9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E6E3E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82F1E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46FA2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B7C9B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82F96" w14:textId="0E4BDB9E" w:rsidR="00D635A7" w:rsidRPr="00C71ADB" w:rsidRDefault="00D635A7" w:rsidP="00D635A7">
            <w:pPr>
              <w:spacing w:line="240" w:lineRule="auto"/>
              <w:ind w:right="58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635A7" w:rsidRPr="00C71ADB" w14:paraId="6AB1F06C" w14:textId="77777777" w:rsidTr="00C71ADB"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0F7EE0E" w14:textId="423AB535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71A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C71A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หลังการประกันภัยต่อ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2748000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A5F7602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B3F2E3A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1DD3886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ECE0ACE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1813510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4DD8872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1C84AE4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BEDDF9F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FA8CBF4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9A5066A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AF3E1E1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92D589E" w14:textId="77777777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AD841C" w14:textId="724CFB26" w:rsidR="00D635A7" w:rsidRPr="00C71ADB" w:rsidRDefault="00D635A7" w:rsidP="00D6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C71ADB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187,166</w:t>
            </w:r>
          </w:p>
        </w:tc>
      </w:tr>
    </w:tbl>
    <w:p w14:paraId="64C92BE3" w14:textId="77777777" w:rsidR="00723F69" w:rsidRDefault="00723F69" w:rsidP="009C40E8">
      <w:pPr>
        <w:pStyle w:val="FSNoteNumbered"/>
        <w:numPr>
          <w:ilvl w:val="0"/>
          <w:numId w:val="0"/>
        </w:numPr>
        <w:spacing w:before="120" w:after="120"/>
        <w:ind w:left="540"/>
        <w:rPr>
          <w:rFonts w:asciiTheme="majorBidi" w:hAnsiTheme="majorBidi"/>
          <w:b/>
          <w:bCs/>
          <w:u w:val="none"/>
          <w:cs/>
        </w:rPr>
      </w:pPr>
    </w:p>
    <w:p w14:paraId="2EB500C3" w14:textId="77777777" w:rsidR="00C9244B" w:rsidRPr="00C9244B" w:rsidRDefault="00C9244B" w:rsidP="00C9244B">
      <w:pPr>
        <w:rPr>
          <w:cs/>
          <w:lang w:val="th-TH"/>
        </w:rPr>
      </w:pPr>
    </w:p>
    <w:p w14:paraId="6E8C9275" w14:textId="3D859D6F" w:rsidR="00CE1E2A" w:rsidRPr="00523C4D" w:rsidRDefault="00CE1E2A" w:rsidP="009C40E8">
      <w:pPr>
        <w:pStyle w:val="FSNoteNumbered"/>
        <w:numPr>
          <w:ilvl w:val="0"/>
          <w:numId w:val="0"/>
        </w:numPr>
        <w:spacing w:before="120" w:after="120"/>
        <w:ind w:left="540"/>
        <w:rPr>
          <w:rFonts w:asciiTheme="majorBidi" w:hAnsiTheme="majorBidi"/>
          <w:b/>
          <w:bCs/>
          <w:u w:val="none"/>
          <w:cs/>
        </w:rPr>
      </w:pPr>
      <w:r w:rsidRPr="00523C4D">
        <w:rPr>
          <w:rFonts w:asciiTheme="majorBidi" w:hAnsiTheme="majorBidi"/>
          <w:b/>
          <w:bCs/>
          <w:u w:val="none"/>
          <w:cs/>
        </w:rPr>
        <w:t>วิธีการและข้อสมมติ</w:t>
      </w:r>
    </w:p>
    <w:p w14:paraId="2AA97663" w14:textId="1ADBE6F6" w:rsidR="00CE1E2A" w:rsidRDefault="00CE1E2A" w:rsidP="009C40E8">
      <w:pPr>
        <w:pStyle w:val="FSNoteNumbered"/>
        <w:numPr>
          <w:ilvl w:val="0"/>
          <w:numId w:val="0"/>
        </w:numPr>
        <w:spacing w:before="120" w:after="120"/>
        <w:ind w:left="540"/>
        <w:rPr>
          <w:rFonts w:asciiTheme="majorBidi" w:hAnsiTheme="majorBidi"/>
          <w:u w:val="none"/>
          <w:cs/>
        </w:rPr>
      </w:pPr>
      <w:r w:rsidRPr="00CE1E2A">
        <w:rPr>
          <w:rFonts w:asciiTheme="majorBidi" w:hAnsiTheme="majorBidi"/>
          <w:u w:val="none"/>
          <w:cs/>
        </w:rPr>
        <w:t>วิธีการและข้อสมมติที่ใช้ในการประมาณมูลค่าหนี้สินจากสัญญาประกันภัย - สำรองค่าสินไหมทดแทนและค่าสินไหมทดแทนค้างจ่ายทั้งก่อนและหลังการประกันภัยต่อ มีดังนี้</w:t>
      </w:r>
    </w:p>
    <w:p w14:paraId="4B9EE5E0" w14:textId="41665B74" w:rsidR="00CE1E2A" w:rsidRDefault="00CE1E2A" w:rsidP="009C40E8">
      <w:pPr>
        <w:pStyle w:val="FSNoteNumbered"/>
        <w:numPr>
          <w:ilvl w:val="0"/>
          <w:numId w:val="27"/>
        </w:numPr>
        <w:spacing w:before="120" w:after="120"/>
        <w:rPr>
          <w:rFonts w:asciiTheme="majorBidi" w:hAnsiTheme="majorBidi"/>
          <w:u w:val="none"/>
          <w:cs/>
        </w:rPr>
      </w:pPr>
      <w:r w:rsidRPr="00CE1E2A">
        <w:rPr>
          <w:rFonts w:asciiTheme="majorBidi" w:hAnsiTheme="majorBidi"/>
          <w:u w:val="none"/>
          <w:cs/>
        </w:rPr>
        <w:t>ประมาณการสำรองค่าสินไหมทดแทน</w:t>
      </w:r>
    </w:p>
    <w:p w14:paraId="209A9E63" w14:textId="389998DE" w:rsidR="00CE1E2A" w:rsidRDefault="003A0876" w:rsidP="009C40E8">
      <w:pPr>
        <w:pStyle w:val="FSNoteNumbered"/>
        <w:numPr>
          <w:ilvl w:val="1"/>
          <w:numId w:val="27"/>
        </w:numPr>
        <w:spacing w:before="120" w:after="120"/>
        <w:ind w:left="1170" w:hanging="270"/>
        <w:rPr>
          <w:rFonts w:asciiTheme="majorBidi" w:hAnsiTheme="majorBidi"/>
          <w:u w:val="none"/>
          <w:cs/>
        </w:rPr>
      </w:pPr>
      <w:r w:rsidRPr="003A0876">
        <w:rPr>
          <w:rFonts w:asciiTheme="majorBidi" w:hAnsiTheme="majorBidi"/>
          <w:u w:val="none"/>
          <w:cs/>
        </w:rPr>
        <w:t>การรับประกันภัยโดยตรง และการรับประกันภัยต่อเฉพาะราย</w:t>
      </w:r>
    </w:p>
    <w:p w14:paraId="662798E2" w14:textId="7BC03FCE" w:rsidR="00670F8E" w:rsidRDefault="00670F8E" w:rsidP="009C40E8">
      <w:pPr>
        <w:pStyle w:val="FSNoteNumbered"/>
        <w:numPr>
          <w:ilvl w:val="0"/>
          <w:numId w:val="0"/>
        </w:numPr>
        <w:spacing w:before="120" w:after="120"/>
        <w:ind w:left="1170"/>
        <w:rPr>
          <w:rFonts w:asciiTheme="majorBidi" w:hAnsiTheme="majorBidi"/>
          <w:u w:val="none"/>
          <w:cs/>
        </w:rPr>
      </w:pPr>
      <w:r w:rsidRPr="00670F8E">
        <w:rPr>
          <w:rFonts w:asciiTheme="majorBidi" w:hAnsiTheme="majorBidi"/>
          <w:u w:val="none"/>
          <w:cs/>
        </w:rPr>
        <w:t xml:space="preserve">บริษัทใช้วิธีการทางคณิตศาสตร์ประกันภัย </w:t>
      </w:r>
      <w:r>
        <w:rPr>
          <w:rFonts w:asciiTheme="majorBidi" w:hAnsiTheme="majorBidi"/>
          <w:u w:val="none"/>
          <w:lang w:val="en-US"/>
        </w:rPr>
        <w:t>3</w:t>
      </w:r>
      <w:r w:rsidRPr="00670F8E">
        <w:rPr>
          <w:rFonts w:asciiTheme="majorBidi" w:hAnsiTheme="majorBidi"/>
          <w:u w:val="none"/>
          <w:cs/>
        </w:rPr>
        <w:t xml:space="preserve"> วิธีดังนี้</w:t>
      </w:r>
    </w:p>
    <w:p w14:paraId="62AC69A9" w14:textId="532BFDE1" w:rsidR="00DD7A7A" w:rsidRPr="00DD7A7A" w:rsidRDefault="00DD7A7A" w:rsidP="009C40E8">
      <w:pPr>
        <w:pStyle w:val="FSNoteNumbered"/>
        <w:numPr>
          <w:ilvl w:val="1"/>
          <w:numId w:val="28"/>
        </w:numPr>
        <w:spacing w:before="0" w:after="120"/>
        <w:ind w:left="1530" w:hanging="360"/>
        <w:rPr>
          <w:rFonts w:asciiTheme="majorBidi" w:hAnsiTheme="majorBidi"/>
          <w:u w:val="none"/>
          <w:cs/>
        </w:rPr>
      </w:pPr>
      <w:r w:rsidRPr="00DD7A7A">
        <w:rPr>
          <w:rFonts w:asciiTheme="majorBidi" w:hAnsiTheme="majorBidi"/>
          <w:u w:val="none"/>
          <w:cs/>
        </w:rPr>
        <w:t>วิธีบันไดลูกโซ่ (Chain Ladder) สำหรับข้อมูลค่าสินไหมทดแทนจ่ายและค่าสินไหมทดแทนที่เกิดขึ้น</w:t>
      </w:r>
    </w:p>
    <w:p w14:paraId="0B5E6F62" w14:textId="7F6E8DD2" w:rsidR="00DD7A7A" w:rsidRPr="00DD7A7A" w:rsidRDefault="00DD7A7A" w:rsidP="009C40E8">
      <w:pPr>
        <w:pStyle w:val="FSNoteNumbered"/>
        <w:numPr>
          <w:ilvl w:val="1"/>
          <w:numId w:val="28"/>
        </w:numPr>
        <w:spacing w:before="0" w:after="120"/>
        <w:ind w:left="1530" w:hanging="360"/>
        <w:rPr>
          <w:rFonts w:asciiTheme="majorBidi" w:hAnsiTheme="majorBidi"/>
          <w:u w:val="none"/>
          <w:cs/>
        </w:rPr>
      </w:pPr>
      <w:r w:rsidRPr="009C40E8">
        <w:rPr>
          <w:rFonts w:asciiTheme="majorBidi" w:hAnsiTheme="majorBidi"/>
          <w:spacing w:val="4"/>
          <w:u w:val="none"/>
          <w:cs/>
        </w:rPr>
        <w:t>วิธีเบอร์นฮุตเตอร์เฟอร์กูสัน (Bornhuetter-Ferguson method หรือ “BF”) สำหรับข้อมูลสินไหมทดแทนจ่ายและค่า</w:t>
      </w:r>
      <w:r w:rsidRPr="00DD7A7A">
        <w:rPr>
          <w:rFonts w:asciiTheme="majorBidi" w:hAnsiTheme="majorBidi"/>
          <w:u w:val="none"/>
          <w:cs/>
        </w:rPr>
        <w:t>สินไหมทดแทนที่เกิดขึ้น</w:t>
      </w:r>
    </w:p>
    <w:p w14:paraId="195CAB1D" w14:textId="7FF9F8D5" w:rsidR="00670F8E" w:rsidRDefault="00DD7A7A" w:rsidP="009C40E8">
      <w:pPr>
        <w:pStyle w:val="FSNoteNumbered"/>
        <w:numPr>
          <w:ilvl w:val="1"/>
          <w:numId w:val="28"/>
        </w:numPr>
        <w:spacing w:before="0" w:after="120"/>
        <w:ind w:left="1530" w:hanging="360"/>
        <w:rPr>
          <w:rFonts w:asciiTheme="majorBidi" w:hAnsiTheme="majorBidi"/>
          <w:u w:val="none"/>
          <w:cs/>
        </w:rPr>
      </w:pPr>
      <w:r w:rsidRPr="00DD7A7A">
        <w:rPr>
          <w:rFonts w:asciiTheme="majorBidi" w:hAnsiTheme="majorBidi"/>
          <w:u w:val="none"/>
          <w:cs/>
        </w:rPr>
        <w:t>วิธีค่าคาดหวังอัตราส่วนค่าสินไหมทดแทน (Expected Loss Ratio หรือ “ELR”)</w:t>
      </w:r>
    </w:p>
    <w:p w14:paraId="1D2E856C" w14:textId="04F648B3" w:rsidR="00523C4D" w:rsidRDefault="00754A66" w:rsidP="009C40E8">
      <w:pPr>
        <w:pStyle w:val="FSNoteNumbered"/>
        <w:numPr>
          <w:ilvl w:val="0"/>
          <w:numId w:val="0"/>
        </w:numPr>
        <w:spacing w:before="0" w:after="120"/>
        <w:ind w:left="117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โดยปกติบริษัทใช้วิธี Chain Ladder ในการประมาณมูลค่าสินไหมทดแทนที่เกิดขึ้น ซึ่งถูกพิจารณาว่าเป็นวิธีที่ดีที่สุด ในขณะที่วิธี BF และ ELR จะถูกนำมาปรับใช้ตามความเหมาะสม แล้วแต่กรณี</w:t>
      </w:r>
    </w:p>
    <w:p w14:paraId="4B5976C4" w14:textId="77777777" w:rsidR="00754A66" w:rsidRDefault="00754A66" w:rsidP="00754A66">
      <w:pPr>
        <w:pStyle w:val="FSNoteNumbered"/>
        <w:numPr>
          <w:ilvl w:val="0"/>
          <w:numId w:val="0"/>
        </w:numPr>
        <w:spacing w:before="0" w:after="120"/>
        <w:ind w:left="117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ในการคัดเลือกปัจจัยการพัฒนาค่าสินไหมทดแทน (Loss Development Factors หรือ “LDF”) คำนึงถึงรูปแบบการจ่ายค่าสินไหมทดแทนและค่าสินไหมที่เกิดขึ้นในอดีต โดยทั่วไปการเลือกปัจจัยการพัฒนาค่าสินไหมทดแทนนั้นจะขึ้นอยู่กับปัจจัยการพัฒนาค่าสินไหมทดแทนโดยเฉลี่ยต่าง ๆ ของแต่ละปี บริษัทอาจพิจารณาไม่รวมรายการที่อาจไม่เหมาะสม เช่น รายการที่ไม่ได้สะท้อนถึงการเปลี่ยนแปลงในการดำเนินงานของบริษัท หรือรายการที่ถูกบิดเบือนโดยค่าสินไหมทดแทนขนาดใหญ่ที่มีจำนวนที่เป็นสาระสำคัญ และรายการที่มีความแตกต่างจากแนวโน้มของอัตราส่วนในช่วงที่ผ่านมา</w:t>
      </w:r>
    </w:p>
    <w:p w14:paraId="5305BCE2" w14:textId="422E250E" w:rsidR="00754A66" w:rsidRDefault="00754A66" w:rsidP="00754A66">
      <w:pPr>
        <w:pStyle w:val="FSNoteNumbered"/>
        <w:numPr>
          <w:ilvl w:val="0"/>
          <w:numId w:val="0"/>
        </w:numPr>
        <w:spacing w:before="0" w:after="120"/>
        <w:ind w:left="117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บริษัทได้มีการพิจารณาทั้งปัจจัยเชิงคุณภาพและเชิงปริมาณในการคัดเลือกปัจจัยการพัฒนาค่าสินไหมทดแทน เพื่อให้การคำนวณสำรองค่าสินไหมทดแทนสะท้อนถึงหนี้สินที่เหมาะสมของบริษัท ณ วันสิ้นรอบระยะเวลารายงาน</w:t>
      </w:r>
    </w:p>
    <w:p w14:paraId="177E5733" w14:textId="0988BE29" w:rsidR="00754A66" w:rsidRPr="00754A66" w:rsidRDefault="00754A66" w:rsidP="00206E70">
      <w:pPr>
        <w:pStyle w:val="FSNoteNumbered"/>
        <w:numPr>
          <w:ilvl w:val="1"/>
          <w:numId w:val="27"/>
        </w:numPr>
        <w:spacing w:before="120" w:after="120"/>
        <w:ind w:left="1170" w:hanging="270"/>
        <w:jc w:val="left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การรับประกันภัยต่อตามสัญญา</w:t>
      </w:r>
    </w:p>
    <w:p w14:paraId="01FD36E4" w14:textId="77777777" w:rsidR="00754A66" w:rsidRDefault="00754A66" w:rsidP="00754A66">
      <w:pPr>
        <w:pStyle w:val="FSNoteNumbered"/>
        <w:numPr>
          <w:ilvl w:val="0"/>
          <w:numId w:val="0"/>
        </w:numPr>
        <w:spacing w:before="0" w:after="120"/>
        <w:ind w:left="1170"/>
      </w:pPr>
      <w:r w:rsidRPr="00754A66">
        <w:rPr>
          <w:rFonts w:asciiTheme="majorBidi" w:hAnsiTheme="majorBidi"/>
          <w:u w:val="none"/>
          <w:cs/>
        </w:rPr>
        <w:t>บริษัทใช้วิธีการพื้นฐานในการประมาณสำรองค่าสินไหมทดแทนสำหรับธุรกิจการรับประกันภัยต่อตามสัญญา โดยมีข้อสมมติว่าสัดส่วนของสำรองค่าสินไหมทดแทนสำหรับงานรับประกันภัยต่อตามสัญญามีลักษณะคล้ายกับงานรับประกันภัยโดยตรงและงานรับประกันภัยต่อเฉพาะราย ดังนั้น บริษัทจึงเลือกร้อยละของค่าสินไหมทดแทนค้างจ่ายมาใช้ในการประมาณการสำรองค่าสินไหมทดแทนของงานรับประกันภัยต่อตามสัญญา</w:t>
      </w:r>
      <w:r w:rsidRPr="00754A66">
        <w:rPr>
          <w:cs/>
        </w:rPr>
        <w:t xml:space="preserve"> </w:t>
      </w:r>
    </w:p>
    <w:p w14:paraId="334126D1" w14:textId="77777777" w:rsidR="00122BD9" w:rsidRDefault="00122BD9" w:rsidP="00122BD9">
      <w:pPr>
        <w:rPr>
          <w:lang w:val="th-TH"/>
        </w:rPr>
      </w:pPr>
    </w:p>
    <w:p w14:paraId="657AFF28" w14:textId="77777777" w:rsidR="00122BD9" w:rsidRDefault="00122BD9" w:rsidP="00122BD9">
      <w:pPr>
        <w:rPr>
          <w:lang w:val="th-TH"/>
        </w:rPr>
      </w:pPr>
    </w:p>
    <w:p w14:paraId="3A9B9C90" w14:textId="77777777" w:rsidR="00122BD9" w:rsidRDefault="00122BD9" w:rsidP="00122BD9">
      <w:pPr>
        <w:rPr>
          <w:lang w:val="th-TH"/>
        </w:rPr>
      </w:pPr>
    </w:p>
    <w:p w14:paraId="7ED223E4" w14:textId="77777777" w:rsidR="00122BD9" w:rsidRDefault="00122BD9" w:rsidP="00122BD9">
      <w:pPr>
        <w:rPr>
          <w:lang w:val="th-TH"/>
        </w:rPr>
      </w:pPr>
    </w:p>
    <w:p w14:paraId="5EB7CB07" w14:textId="77777777" w:rsidR="00122BD9" w:rsidRDefault="00122BD9" w:rsidP="00122BD9">
      <w:pPr>
        <w:rPr>
          <w:lang w:val="th-TH"/>
        </w:rPr>
      </w:pPr>
    </w:p>
    <w:p w14:paraId="4BF4A648" w14:textId="77777777" w:rsidR="00122BD9" w:rsidRDefault="00122BD9" w:rsidP="00122BD9">
      <w:pPr>
        <w:rPr>
          <w:lang w:val="th-TH"/>
        </w:rPr>
      </w:pPr>
    </w:p>
    <w:p w14:paraId="039BF0BA" w14:textId="77777777" w:rsidR="00122BD9" w:rsidRDefault="00122BD9" w:rsidP="00122BD9">
      <w:pPr>
        <w:rPr>
          <w:lang w:val="th-TH"/>
        </w:rPr>
      </w:pPr>
    </w:p>
    <w:p w14:paraId="106EB783" w14:textId="77777777" w:rsidR="00122BD9" w:rsidRDefault="00122BD9" w:rsidP="00122BD9">
      <w:pPr>
        <w:rPr>
          <w:lang w:val="th-TH"/>
        </w:rPr>
      </w:pPr>
    </w:p>
    <w:p w14:paraId="0282C8F4" w14:textId="77777777" w:rsidR="00122BD9" w:rsidRDefault="00122BD9" w:rsidP="00122BD9">
      <w:pPr>
        <w:rPr>
          <w:lang w:val="th-TH"/>
        </w:rPr>
      </w:pPr>
    </w:p>
    <w:p w14:paraId="6E63DA22" w14:textId="77777777" w:rsidR="00122BD9" w:rsidRPr="00122BD9" w:rsidRDefault="00122BD9" w:rsidP="00122BD9">
      <w:pPr>
        <w:rPr>
          <w:cs/>
          <w:lang w:val="th-TH"/>
        </w:rPr>
      </w:pPr>
    </w:p>
    <w:p w14:paraId="204EC92E" w14:textId="54D86CF1" w:rsidR="00754A66" w:rsidRDefault="00754A66" w:rsidP="009C40E8">
      <w:pPr>
        <w:pStyle w:val="FSNoteNumbered"/>
        <w:numPr>
          <w:ilvl w:val="0"/>
          <w:numId w:val="27"/>
        </w:numPr>
        <w:spacing w:before="120" w:after="12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การประมาณการค่าใช้จ่ายในการจัดการสินไหมทดแทนที่ไม่สามารถจัดสรรได้</w:t>
      </w:r>
    </w:p>
    <w:p w14:paraId="0CF3A523" w14:textId="77777777" w:rsidR="00754A66" w:rsidRDefault="00754A66" w:rsidP="009C40E8">
      <w:pPr>
        <w:pStyle w:val="FSNoteNumbered"/>
        <w:numPr>
          <w:ilvl w:val="0"/>
          <w:numId w:val="0"/>
        </w:numPr>
        <w:tabs>
          <w:tab w:val="left" w:pos="900"/>
        </w:tabs>
        <w:spacing w:before="120" w:after="120"/>
        <w:ind w:left="90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 xml:space="preserve">การประมาณการค่าใช้จ่ายในการจัดการสินไหมทดแทนที่ไม่สามารถจัดสรรได้ (Unallocated Loss Adjustment Expenses - </w:t>
      </w:r>
      <w:r w:rsidRPr="009C40E8">
        <w:rPr>
          <w:rFonts w:asciiTheme="majorBidi" w:hAnsiTheme="majorBidi"/>
          <w:spacing w:val="-8"/>
          <w:u w:val="none"/>
          <w:cs/>
        </w:rPr>
        <w:t>ULAE) บริษัทพิจารณาค่าใช้จ่ายที่เกิดขึ้นจริงมาทำการวิเคราะห์เพื่อประมาณการค่าใช้จ่ายของฝ่ายสินไหม ซึ่งการประมาณ</w:t>
      </w:r>
      <w:r w:rsidRPr="00754A66">
        <w:rPr>
          <w:rFonts w:asciiTheme="majorBidi" w:hAnsiTheme="majorBidi"/>
          <w:u w:val="none"/>
          <w:cs/>
        </w:rPr>
        <w:t>การ</w:t>
      </w:r>
      <w:r w:rsidRPr="00D75CD5">
        <w:rPr>
          <w:rFonts w:asciiTheme="majorBidi" w:hAnsiTheme="majorBidi"/>
          <w:spacing w:val="12"/>
          <w:u w:val="none"/>
          <w:cs/>
        </w:rPr>
        <w:t>ค่าใช้จ่ายที่ไม่สามารถจัดสรรได้นี้จะพิจารณาจากอัตราส่วนของค่าใช้จ่ายที่ไม่สามารถจัดสรรได้ต่อค่าเฉลี่ย</w:t>
      </w:r>
      <w:r w:rsidRPr="00D75CD5">
        <w:rPr>
          <w:rFonts w:asciiTheme="majorBidi" w:hAnsiTheme="majorBidi"/>
          <w:spacing w:val="10"/>
          <w:u w:val="none"/>
          <w:cs/>
        </w:rPr>
        <w:t>ของค่าความเสียหายที่จ่ายซึ่งอยู่บนข้อสมมติที่ว่าค่าใช้จ่ายที่ไม่สามารถจัดสรรได้จะเกิดขึ้นจำนวนครึ่งหนึ่งเมื่อมีการ</w:t>
      </w:r>
      <w:r w:rsidRPr="009C40E8">
        <w:rPr>
          <w:rFonts w:asciiTheme="majorBidi" w:hAnsiTheme="majorBidi"/>
          <w:spacing w:val="4"/>
          <w:u w:val="none"/>
          <w:cs/>
        </w:rPr>
        <w:t>รายงานความ</w:t>
      </w:r>
      <w:r w:rsidRPr="00754A66">
        <w:rPr>
          <w:rFonts w:asciiTheme="majorBidi" w:hAnsiTheme="majorBidi"/>
          <w:u w:val="none"/>
          <w:cs/>
        </w:rPr>
        <w:t>เสียหาย และเกิดขึ้นอีกครึ่งหนึ่งเมื่อมีการจ่ายค่าความเสียหายนั้น</w:t>
      </w:r>
    </w:p>
    <w:p w14:paraId="1875F66D" w14:textId="77777777" w:rsidR="00754A66" w:rsidRDefault="00754A66" w:rsidP="009C40E8">
      <w:pPr>
        <w:pStyle w:val="FSNoteNumbered"/>
        <w:numPr>
          <w:ilvl w:val="0"/>
          <w:numId w:val="0"/>
        </w:numPr>
        <w:tabs>
          <w:tab w:val="left" w:pos="900"/>
        </w:tabs>
        <w:spacing w:before="120" w:after="120"/>
        <w:ind w:left="90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อัตราส่วนค่าใช้จ่ายในการจัดการสินไหมทดแทนที่ไม่สามารถจัดสรรได้ ได้ถูกแยกพิจารณาระหว่างงานรับประกันภัยรถยนต์ (Motor) และงานรับประกันภัยที่ไม่ใช่รถยนต์ (Non-Motor) และจะถูกนำไปประยุกต์ใช้กับค่าประมาณการที่ดีที่สุดของหนี้สินค่าสินไหมทดแทนรวมเพื่อประมาณการสำรองค่าใช้จ่ายที่ไม่สามารถจัดสรรได้สำหรับหนี้สินค่าสินไหมทดแทน</w:t>
      </w:r>
    </w:p>
    <w:p w14:paraId="4003BBC4" w14:textId="007B6342" w:rsidR="00754A66" w:rsidRDefault="00754A66" w:rsidP="009C40E8">
      <w:pPr>
        <w:pStyle w:val="FSNoteNumbered"/>
        <w:numPr>
          <w:ilvl w:val="0"/>
          <w:numId w:val="0"/>
        </w:numPr>
        <w:tabs>
          <w:tab w:val="left" w:pos="900"/>
        </w:tabs>
        <w:spacing w:before="120" w:after="120"/>
        <w:ind w:left="90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การประมาณการค่าใช้จ่ายที่ไม่สามารถจัดสรรได้คำนวณจากอัตราส่วนค่าใช้จ่ายที่ไม่สามารถจัดสรรได้มาคูณกับครึ่งหนึ่ง</w:t>
      </w:r>
      <w:r w:rsidRPr="009C40E8">
        <w:rPr>
          <w:rFonts w:asciiTheme="majorBidi" w:hAnsiTheme="majorBidi"/>
          <w:spacing w:val="6"/>
          <w:u w:val="none"/>
          <w:cs/>
        </w:rPr>
        <w:t>ของสำรองค่าสินไหมทดแทนและค่าสินไหมทดแทนค้างจ่าย รวมกับอัตราส่วนค่าใช้จ่ายที่ไม่สามารถจัดสรรได้คูณกับค่า</w:t>
      </w:r>
      <w:r w:rsidRPr="00754A66">
        <w:rPr>
          <w:rFonts w:asciiTheme="majorBidi" w:hAnsiTheme="majorBidi"/>
          <w:u w:val="none"/>
          <w:cs/>
        </w:rPr>
        <w:t>สินไหมที่เกิดขึ้นแล้วแต่ยังไม่ได้รับรายงาน</w:t>
      </w:r>
    </w:p>
    <w:p w14:paraId="56A3F88F" w14:textId="3EC157A2" w:rsidR="00F26ADA" w:rsidRPr="008B5A70" w:rsidRDefault="00F26ADA" w:rsidP="00FA0B27">
      <w:pPr>
        <w:pStyle w:val="FSNoteNumbered"/>
        <w:numPr>
          <w:ilvl w:val="0"/>
          <w:numId w:val="17"/>
        </w:numPr>
        <w:tabs>
          <w:tab w:val="left" w:pos="450"/>
        </w:tabs>
        <w:spacing w:after="0"/>
        <w:ind w:left="540" w:hanging="540"/>
        <w:rPr>
          <w:b/>
          <w:bCs/>
          <w:u w:val="none"/>
          <w:cs/>
        </w:rPr>
      </w:pPr>
      <w:r w:rsidRPr="008B5A70">
        <w:rPr>
          <w:b/>
          <w:bCs/>
          <w:u w:val="none"/>
          <w:cs/>
        </w:rPr>
        <w:t>เจ้าหนี้บริษัทประกันภัยต่อ</w:t>
      </w:r>
    </w:p>
    <w:tbl>
      <w:tblPr>
        <w:tblW w:w="964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8"/>
        <w:gridCol w:w="1530"/>
        <w:gridCol w:w="270"/>
        <w:gridCol w:w="1530"/>
      </w:tblGrid>
      <w:tr w:rsidR="00717871" w:rsidRPr="00824832" w14:paraId="1719BE15" w14:textId="77777777" w:rsidTr="00FA0B27">
        <w:trPr>
          <w:trHeight w:val="387"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6B83760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2D5453A5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824832" w14:paraId="52DC400B" w14:textId="77777777" w:rsidTr="00FA0B27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519DD6A3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F400F18" w14:textId="4A722078" w:rsidR="004D4623" w:rsidRPr="00824832" w:rsidRDefault="004D4623" w:rsidP="0075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78FEA6E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7214836" w14:textId="17547549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D21F3" w:rsidRPr="00824832" w14:paraId="6B51D0E0" w14:textId="77777777" w:rsidTr="00FA0B27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1CCB9" w14:textId="77777777" w:rsidR="000D21F3" w:rsidRPr="00824832" w:rsidRDefault="000D21F3" w:rsidP="00FA0B27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softHyphen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67B02D" w14:textId="3C614574" w:rsidR="000D21F3" w:rsidRPr="00824832" w:rsidRDefault="005547D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100,617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DE4F17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8D0DA9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92,309</w:t>
            </w:r>
          </w:p>
        </w:tc>
      </w:tr>
      <w:tr w:rsidR="000D21F3" w:rsidRPr="00824832" w14:paraId="7F7DFE6A" w14:textId="77777777" w:rsidTr="00FA0B27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2254" w14:textId="77777777" w:rsidR="000D21F3" w:rsidRPr="00824832" w:rsidRDefault="000D21F3" w:rsidP="00FA0B27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7CBB38" w14:textId="2DFE9A49" w:rsidR="000D21F3" w:rsidRPr="00824832" w:rsidRDefault="005547D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77,018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2730DA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8A0F69" w14:textId="77777777" w:rsidR="000D21F3" w:rsidRPr="00824832" w:rsidRDefault="000D21F3" w:rsidP="0081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277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237,098</w:t>
            </w:r>
          </w:p>
        </w:tc>
      </w:tr>
      <w:tr w:rsidR="000D21F3" w:rsidRPr="00824832" w14:paraId="2DE4CCB3" w14:textId="77777777" w:rsidTr="00FA0B27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2F75" w14:textId="77777777" w:rsidR="000D21F3" w:rsidRPr="00824832" w:rsidRDefault="000D21F3" w:rsidP="00FA0B27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5FA75439" w14:textId="207A1FD1" w:rsidR="000D21F3" w:rsidRPr="00824832" w:rsidRDefault="005547D3" w:rsidP="00D1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177,635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56FBCE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7106D34B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329,407</w:t>
            </w:r>
          </w:p>
        </w:tc>
      </w:tr>
    </w:tbl>
    <w:p w14:paraId="3D8DAA99" w14:textId="77777777" w:rsidR="00FB6885" w:rsidRPr="00824832" w:rsidRDefault="00FB6885" w:rsidP="00FB6885">
      <w:pPr>
        <w:pStyle w:val="FSNoteNumbered"/>
        <w:numPr>
          <w:ilvl w:val="0"/>
          <w:numId w:val="0"/>
        </w:numPr>
        <w:spacing w:before="0" w:after="120"/>
        <w:ind w:left="446"/>
        <w:rPr>
          <w:rFonts w:asciiTheme="majorBidi" w:hAnsiTheme="majorBidi"/>
          <w:sz w:val="2"/>
          <w:szCs w:val="2"/>
          <w:u w:val="none"/>
          <w:cs/>
        </w:rPr>
      </w:pPr>
    </w:p>
    <w:p w14:paraId="7ED67290" w14:textId="0F7DEFA2" w:rsidR="004A6128" w:rsidRDefault="004A6128" w:rsidP="00FA0B27">
      <w:pPr>
        <w:pStyle w:val="FSNoteNumbered"/>
        <w:numPr>
          <w:ilvl w:val="0"/>
          <w:numId w:val="0"/>
        </w:numPr>
        <w:spacing w:after="120"/>
        <w:ind w:left="450"/>
        <w:rPr>
          <w:u w:val="none"/>
          <w:lang w:val="en-US"/>
        </w:rPr>
      </w:pPr>
      <w:r w:rsidRPr="00754A66">
        <w:rPr>
          <w:u w:val="none"/>
          <w:cs/>
        </w:rPr>
        <w:t xml:space="preserve">ตามที่ประชุมคณะกรรมการตรวจสอบครั้งที่ </w:t>
      </w:r>
      <w:r w:rsidR="00192A8A">
        <w:rPr>
          <w:u w:val="none"/>
          <w:lang w:val="en-US"/>
        </w:rPr>
        <w:t xml:space="preserve">3/2561 </w:t>
      </w:r>
      <w:r w:rsidRPr="00754A66">
        <w:rPr>
          <w:rFonts w:hint="cs"/>
          <w:u w:val="none"/>
          <w:cs/>
        </w:rPr>
        <w:t xml:space="preserve">และที่ประชุมคณะกรรมการบริษัทครั้งที่ </w:t>
      </w:r>
      <w:r w:rsidR="00192A8A">
        <w:rPr>
          <w:u w:val="none"/>
          <w:lang w:val="en-US"/>
        </w:rPr>
        <w:t xml:space="preserve">6/2561 </w:t>
      </w:r>
      <w:r w:rsidRPr="00754A66">
        <w:rPr>
          <w:rFonts w:hint="cs"/>
          <w:u w:val="none"/>
          <w:cs/>
        </w:rPr>
        <w:t>เมื่อวันที่</w:t>
      </w:r>
      <w:r w:rsidR="00192A8A">
        <w:rPr>
          <w:rFonts w:hint="cs"/>
          <w:u w:val="none"/>
          <w:cs/>
        </w:rPr>
        <w:t xml:space="preserve"> </w:t>
      </w:r>
      <w:r w:rsidR="00192A8A">
        <w:rPr>
          <w:u w:val="none"/>
          <w:lang w:val="en-US"/>
        </w:rPr>
        <w:t>8</w:t>
      </w:r>
      <w:r w:rsidRPr="00754A66">
        <w:rPr>
          <w:u w:val="none"/>
          <w:cs/>
        </w:rPr>
        <w:t xml:space="preserve"> </w:t>
      </w:r>
      <w:r w:rsidRPr="00754A66">
        <w:rPr>
          <w:rFonts w:hint="cs"/>
          <w:u w:val="none"/>
          <w:cs/>
        </w:rPr>
        <w:t xml:space="preserve">สิงหาคม </w:t>
      </w:r>
      <w:r w:rsidR="00192A8A">
        <w:rPr>
          <w:u w:val="none"/>
          <w:lang w:val="en-US"/>
        </w:rPr>
        <w:t>2561</w:t>
      </w:r>
      <w:r w:rsidRPr="00754A66">
        <w:rPr>
          <w:u w:val="none"/>
          <w:cs/>
        </w:rPr>
        <w:t xml:space="preserve"> </w:t>
      </w:r>
      <w:r w:rsidRPr="00754A66">
        <w:rPr>
          <w:rFonts w:hint="cs"/>
          <w:u w:val="none"/>
          <w:cs/>
        </w:rPr>
        <w:t xml:space="preserve">และที่ประชุมคณะกรรมการบริษัทครั้งที่ </w:t>
      </w:r>
      <w:r w:rsidR="00192A8A">
        <w:rPr>
          <w:u w:val="none"/>
          <w:lang w:val="en-US"/>
        </w:rPr>
        <w:t xml:space="preserve">8/2561 </w:t>
      </w:r>
      <w:r w:rsidRPr="00754A66">
        <w:rPr>
          <w:rFonts w:hint="cs"/>
          <w:u w:val="none"/>
          <w:cs/>
        </w:rPr>
        <w:t xml:space="preserve">เมื่อวันที่ </w:t>
      </w:r>
      <w:r w:rsidR="00192A8A">
        <w:rPr>
          <w:u w:val="none"/>
          <w:lang w:val="en-US"/>
        </w:rPr>
        <w:t>9</w:t>
      </w:r>
      <w:r w:rsidRPr="00754A66">
        <w:rPr>
          <w:u w:val="none"/>
          <w:cs/>
        </w:rPr>
        <w:t xml:space="preserve"> </w:t>
      </w:r>
      <w:r w:rsidRPr="00754A66">
        <w:rPr>
          <w:rFonts w:hint="cs"/>
          <w:u w:val="none"/>
          <w:cs/>
        </w:rPr>
        <w:t xml:space="preserve">พฤศจิกายน </w:t>
      </w:r>
      <w:r w:rsidR="00192A8A">
        <w:rPr>
          <w:u w:val="none"/>
          <w:lang w:val="en-US"/>
        </w:rPr>
        <w:t>2561</w:t>
      </w:r>
      <w:r w:rsidRPr="00754A66">
        <w:rPr>
          <w:u w:val="none"/>
          <w:cs/>
        </w:rPr>
        <w:t xml:space="preserve"> </w:t>
      </w:r>
      <w:r w:rsidRPr="00754A66">
        <w:rPr>
          <w:rFonts w:hint="cs"/>
          <w:u w:val="none"/>
          <w:cs/>
        </w:rPr>
        <w:t xml:space="preserve">มีมติให้บริษัทตัดบัญชีเจ้าหนี้ประกันภัยต่อซึ่งบริษัทได้ค้างชำระมาเกินกว่า </w:t>
      </w:r>
      <w:r w:rsidR="00192A8A">
        <w:rPr>
          <w:u w:val="none"/>
          <w:lang w:val="en-US"/>
        </w:rPr>
        <w:t>2</w:t>
      </w:r>
      <w:r w:rsidRPr="00754A66">
        <w:rPr>
          <w:u w:val="none"/>
          <w:cs/>
        </w:rPr>
        <w:t xml:space="preserve"> </w:t>
      </w:r>
      <w:r w:rsidRPr="00754A66">
        <w:rPr>
          <w:rFonts w:hint="cs"/>
          <w:u w:val="none"/>
          <w:cs/>
        </w:rPr>
        <w:t xml:space="preserve">ปี จำนวนเงินรวม </w:t>
      </w:r>
      <w:r w:rsidR="00192A8A">
        <w:rPr>
          <w:u w:val="none"/>
          <w:lang w:val="en-US"/>
        </w:rPr>
        <w:t>59.9</w:t>
      </w:r>
      <w:r w:rsidRPr="00754A66">
        <w:rPr>
          <w:u w:val="none"/>
          <w:cs/>
        </w:rPr>
        <w:t xml:space="preserve"> </w:t>
      </w:r>
      <w:r w:rsidRPr="00754A66">
        <w:rPr>
          <w:rFonts w:hint="cs"/>
          <w:u w:val="none"/>
          <w:cs/>
        </w:rPr>
        <w:t xml:space="preserve">ล้านบาท และ </w:t>
      </w:r>
      <w:r w:rsidR="00192A8A">
        <w:rPr>
          <w:u w:val="none"/>
          <w:lang w:val="en-US"/>
        </w:rPr>
        <w:t>6.6</w:t>
      </w:r>
      <w:r w:rsidRPr="00754A66">
        <w:rPr>
          <w:u w:val="none"/>
          <w:cs/>
        </w:rPr>
        <w:t xml:space="preserve"> </w:t>
      </w:r>
      <w:r w:rsidRPr="00754A66">
        <w:rPr>
          <w:rFonts w:hint="cs"/>
          <w:u w:val="none"/>
          <w:cs/>
        </w:rPr>
        <w:t>ล้านบาท ตามลำดับ ซึ่งขาดอายุความตามกฎหมายตาม</w:t>
      </w:r>
      <w:r w:rsidRPr="003058B7">
        <w:rPr>
          <w:rFonts w:hint="cs"/>
          <w:spacing w:val="4"/>
          <w:u w:val="none"/>
          <w:cs/>
        </w:rPr>
        <w:t>ความเห็นของสำนักงานกฎหมายอิสระซึ่งยืนยันว่าบริษัทรับประกันภัยต่อดังกล่าวสิ้นสิทธิเรียกร้องที่จะให้บริษัทชำระหนี้ค่า</w:t>
      </w:r>
      <w:r w:rsidRPr="00754A66">
        <w:rPr>
          <w:rFonts w:hint="cs"/>
          <w:u w:val="none"/>
          <w:cs/>
        </w:rPr>
        <w:t xml:space="preserve">เบี้ยประกันภัยดังกล่าว ซึ่งพ้นระยะเวลา </w:t>
      </w:r>
      <w:r w:rsidR="00192A8A">
        <w:rPr>
          <w:u w:val="none"/>
          <w:lang w:val="en-US"/>
        </w:rPr>
        <w:t>2</w:t>
      </w:r>
      <w:r w:rsidRPr="00754A66">
        <w:rPr>
          <w:u w:val="none"/>
          <w:cs/>
        </w:rPr>
        <w:t xml:space="preserve"> </w:t>
      </w:r>
      <w:r w:rsidRPr="00754A66">
        <w:rPr>
          <w:rFonts w:hint="cs"/>
          <w:u w:val="none"/>
          <w:cs/>
        </w:rPr>
        <w:t xml:space="preserve">ปี ตามประมวลกฎหมายแพ่งและพาณิชย์ มาตรา </w:t>
      </w:r>
      <w:r w:rsidR="00192A8A">
        <w:rPr>
          <w:u w:val="none"/>
          <w:lang w:val="en-US"/>
        </w:rPr>
        <w:t>882</w:t>
      </w:r>
      <w:r w:rsidRPr="00754A66">
        <w:rPr>
          <w:u w:val="none"/>
          <w:cs/>
        </w:rPr>
        <w:t xml:space="preserve"> </w:t>
      </w:r>
      <w:r w:rsidRPr="00754A66">
        <w:rPr>
          <w:rFonts w:hint="cs"/>
          <w:u w:val="none"/>
          <w:cs/>
        </w:rPr>
        <w:t xml:space="preserve">ดังนั้น บริษัทจึงตัดบัญชีเจ้าหนี้ประกันภัยต่อดังกล่าวจำนวนเงินรวม </w:t>
      </w:r>
      <w:r w:rsidR="00192A8A">
        <w:rPr>
          <w:u w:val="none"/>
          <w:lang w:val="en-US"/>
        </w:rPr>
        <w:t>66.5</w:t>
      </w:r>
      <w:r w:rsidRPr="00754A66">
        <w:rPr>
          <w:u w:val="none"/>
          <w:cs/>
        </w:rPr>
        <w:t xml:space="preserve"> </w:t>
      </w:r>
      <w:r w:rsidRPr="00754A66">
        <w:rPr>
          <w:rFonts w:hint="cs"/>
          <w:u w:val="none"/>
          <w:cs/>
        </w:rPr>
        <w:t>ล้านบาท โดยแสดงไว้ในบัญชี “ตัดจำหน่ายเจ้าหนี้ประกันภัยต่อ” ภายใต้รายได้ใน</w:t>
      </w:r>
      <w:r w:rsidR="003058B7">
        <w:rPr>
          <w:rFonts w:hint="cs"/>
          <w:u w:val="none"/>
          <w:cs/>
          <w:lang w:val="en-US"/>
        </w:rPr>
        <w:t>ง</w:t>
      </w:r>
      <w:r w:rsidRPr="00754A66">
        <w:rPr>
          <w:rFonts w:hint="cs"/>
          <w:u w:val="none"/>
          <w:cs/>
        </w:rPr>
        <w:t>บกำไรขาดทุนเบ็ดเสร็จสำหรับ</w:t>
      </w:r>
      <w:r w:rsidR="00754A66" w:rsidRPr="00754A66">
        <w:rPr>
          <w:rFonts w:hint="cs"/>
          <w:u w:val="none"/>
          <w:cs/>
        </w:rPr>
        <w:t>ปี</w:t>
      </w:r>
      <w:r w:rsidRPr="00754A66">
        <w:rPr>
          <w:rFonts w:hint="cs"/>
          <w:u w:val="none"/>
          <w:cs/>
        </w:rPr>
        <w:t xml:space="preserve">สิ้นสุดวันที่ </w:t>
      </w:r>
      <w:r w:rsidR="00192A8A">
        <w:rPr>
          <w:u w:val="none"/>
          <w:lang w:val="en-US"/>
        </w:rPr>
        <w:t>31</w:t>
      </w:r>
      <w:r w:rsidRPr="00754A66">
        <w:rPr>
          <w:u w:val="none"/>
          <w:cs/>
        </w:rPr>
        <w:t xml:space="preserve"> </w:t>
      </w:r>
      <w:r w:rsidR="00754A66" w:rsidRPr="00754A66">
        <w:rPr>
          <w:rFonts w:hint="cs"/>
          <w:u w:val="none"/>
          <w:cs/>
        </w:rPr>
        <w:t xml:space="preserve">ธันวาคม </w:t>
      </w:r>
      <w:r w:rsidR="00192A8A">
        <w:rPr>
          <w:u w:val="none"/>
          <w:lang w:val="en-US"/>
        </w:rPr>
        <w:t>2561</w:t>
      </w:r>
    </w:p>
    <w:p w14:paraId="07B42B9D" w14:textId="77777777" w:rsidR="00122BD9" w:rsidRDefault="00122BD9" w:rsidP="00122BD9"/>
    <w:p w14:paraId="25F9E7C0" w14:textId="77777777" w:rsidR="00122BD9" w:rsidRDefault="00122BD9" w:rsidP="00122BD9"/>
    <w:p w14:paraId="7F3C6FB0" w14:textId="77777777" w:rsidR="00122BD9" w:rsidRDefault="00122BD9" w:rsidP="00122BD9"/>
    <w:p w14:paraId="4C95A2F4" w14:textId="77777777" w:rsidR="00122BD9" w:rsidRDefault="00122BD9" w:rsidP="00122BD9"/>
    <w:p w14:paraId="239959C3" w14:textId="77777777" w:rsidR="00122BD9" w:rsidRDefault="00122BD9" w:rsidP="00122BD9"/>
    <w:p w14:paraId="4D154FA0" w14:textId="77777777" w:rsidR="00122BD9" w:rsidRDefault="00122BD9" w:rsidP="00122BD9"/>
    <w:p w14:paraId="459C9965" w14:textId="77777777" w:rsidR="00122BD9" w:rsidRDefault="00122BD9" w:rsidP="00122BD9"/>
    <w:p w14:paraId="23B5A397" w14:textId="77777777" w:rsidR="00122BD9" w:rsidRDefault="00122BD9" w:rsidP="00122BD9"/>
    <w:p w14:paraId="0A51A0EA" w14:textId="77777777" w:rsidR="00122BD9" w:rsidRDefault="00122BD9" w:rsidP="00122BD9"/>
    <w:p w14:paraId="7896E84D" w14:textId="77777777" w:rsidR="00122BD9" w:rsidRPr="00122BD9" w:rsidRDefault="00122BD9" w:rsidP="00122BD9"/>
    <w:p w14:paraId="03F60D5B" w14:textId="77777777" w:rsidR="008647D7" w:rsidRPr="00CB549F" w:rsidRDefault="0076608F" w:rsidP="00206E70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CB549F">
        <w:rPr>
          <w:rFonts w:hint="cs"/>
          <w:b/>
          <w:bCs/>
          <w:u w:val="none"/>
          <w:cs/>
        </w:rPr>
        <w:t>ภาระผูกพัน</w:t>
      </w:r>
      <w:r w:rsidRPr="00CB549F">
        <w:rPr>
          <w:b/>
          <w:bCs/>
          <w:u w:val="none"/>
          <w:cs/>
        </w:rPr>
        <w:t>ผลประโยชน์พนักงาน</w:t>
      </w:r>
    </w:p>
    <w:tbl>
      <w:tblPr>
        <w:tblW w:w="954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210"/>
        <w:gridCol w:w="1530"/>
        <w:gridCol w:w="270"/>
        <w:gridCol w:w="1530"/>
      </w:tblGrid>
      <w:tr w:rsidR="00CE608E" w:rsidRPr="00C661D0" w14:paraId="36721C0E" w14:textId="77777777" w:rsidTr="008B5A70">
        <w:tc>
          <w:tcPr>
            <w:tcW w:w="6210" w:type="dxa"/>
          </w:tcPr>
          <w:p w14:paraId="116B0619" w14:textId="77777777" w:rsidR="00CE608E" w:rsidRPr="00C661D0" w:rsidRDefault="00CE608E" w:rsidP="00CE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30883635"/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14:paraId="6BC317BA" w14:textId="3BDB6ABC" w:rsidR="00CE608E" w:rsidRPr="00C661D0" w:rsidRDefault="00CE608E" w:rsidP="00CE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E608E" w:rsidRPr="00C661D0" w14:paraId="10803226" w14:textId="77777777" w:rsidTr="008B5A70">
        <w:tc>
          <w:tcPr>
            <w:tcW w:w="6210" w:type="dxa"/>
          </w:tcPr>
          <w:p w14:paraId="78CE8B73" w14:textId="77777777" w:rsidR="00CE608E" w:rsidRPr="00C661D0" w:rsidRDefault="00CE608E" w:rsidP="00CE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6C8B43D" w14:textId="714CE7AF" w:rsidR="00CE608E" w:rsidRPr="00C661D0" w:rsidRDefault="00CE608E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B74C91" w14:textId="77777777" w:rsidR="00CE608E" w:rsidRPr="00C661D0" w:rsidRDefault="00CE608E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F0150A9" w14:textId="2E611DCF" w:rsidR="00CE608E" w:rsidRPr="00C661D0" w:rsidRDefault="00CE608E" w:rsidP="008B5A70">
            <w:pPr>
              <w:tabs>
                <w:tab w:val="left" w:pos="504"/>
              </w:tabs>
              <w:overflowPunct w:val="0"/>
              <w:autoSpaceDE w:val="0"/>
              <w:autoSpaceDN w:val="0"/>
              <w:adjustRightInd w:val="0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CE608E" w:rsidRPr="00C661D0" w14:paraId="73B37609" w14:textId="77777777" w:rsidTr="008B5A70">
        <w:tc>
          <w:tcPr>
            <w:tcW w:w="6210" w:type="dxa"/>
          </w:tcPr>
          <w:p w14:paraId="52AB04B3" w14:textId="171645CC" w:rsidR="00CE608E" w:rsidRPr="00C661D0" w:rsidRDefault="00CE608E" w:rsidP="00CE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ภาระผูกพัน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 ณ วันที่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49B9C86" w14:textId="2DDEDA82" w:rsidR="00CE608E" w:rsidRPr="00C661D0" w:rsidRDefault="00CE608E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12,279</w:t>
            </w:r>
          </w:p>
        </w:tc>
        <w:tc>
          <w:tcPr>
            <w:tcW w:w="270" w:type="dxa"/>
          </w:tcPr>
          <w:p w14:paraId="05E0290A" w14:textId="231841A8" w:rsidR="00CE608E" w:rsidRPr="00C661D0" w:rsidRDefault="00CE608E" w:rsidP="00CE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AAF5743" w14:textId="65BF911C" w:rsidR="00CE608E" w:rsidRPr="00C661D0" w:rsidRDefault="00CE608E" w:rsidP="005D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14,807</w:t>
            </w:r>
          </w:p>
        </w:tc>
      </w:tr>
      <w:tr w:rsidR="00CE608E" w:rsidRPr="00C661D0" w14:paraId="6A7C57BE" w14:textId="77777777" w:rsidTr="008B5A70">
        <w:tc>
          <w:tcPr>
            <w:tcW w:w="6210" w:type="dxa"/>
          </w:tcPr>
          <w:p w14:paraId="46C42929" w14:textId="77777777" w:rsidR="00CE608E" w:rsidRPr="00C661D0" w:rsidRDefault="00CE608E" w:rsidP="00CE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530" w:type="dxa"/>
          </w:tcPr>
          <w:p w14:paraId="337050AE" w14:textId="1F7D2061" w:rsidR="00CE608E" w:rsidRPr="00C661D0" w:rsidRDefault="005D53D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3,006</w:t>
            </w:r>
          </w:p>
        </w:tc>
        <w:tc>
          <w:tcPr>
            <w:tcW w:w="270" w:type="dxa"/>
          </w:tcPr>
          <w:p w14:paraId="6E6BE754" w14:textId="10D0C05C" w:rsidR="00CE608E" w:rsidRPr="00C661D0" w:rsidRDefault="00CE608E" w:rsidP="00CE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240262" w14:textId="644B2FFE" w:rsidR="00CE608E" w:rsidRPr="00C661D0" w:rsidRDefault="00CE608E" w:rsidP="005D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629E">
              <w:rPr>
                <w:rFonts w:asciiTheme="majorBidi" w:hAnsiTheme="majorBidi" w:cstheme="majorBidi"/>
                <w:sz w:val="28"/>
                <w:szCs w:val="28"/>
              </w:rPr>
              <w:t>2,203</w:t>
            </w:r>
          </w:p>
        </w:tc>
      </w:tr>
      <w:tr w:rsidR="00CE608E" w:rsidRPr="00C661D0" w14:paraId="6D40C2DF" w14:textId="77777777" w:rsidTr="008B5A70">
        <w:tc>
          <w:tcPr>
            <w:tcW w:w="6210" w:type="dxa"/>
          </w:tcPr>
          <w:p w14:paraId="3F3F14D3" w14:textId="77777777" w:rsidR="00CE608E" w:rsidRPr="00C661D0" w:rsidRDefault="00CE608E" w:rsidP="00CE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1D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530" w:type="dxa"/>
          </w:tcPr>
          <w:p w14:paraId="3C215E98" w14:textId="7C31F2E5" w:rsidR="00CE608E" w:rsidRPr="00C661D0" w:rsidRDefault="005D53D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</w:t>
            </w:r>
            <w:r w:rsidR="00794C2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20EC5B4" w14:textId="76D3F315" w:rsidR="00CE608E" w:rsidRPr="00C661D0" w:rsidRDefault="00CE608E" w:rsidP="00CE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866726E" w14:textId="7005A56A" w:rsidR="00CE608E" w:rsidRPr="00C661D0" w:rsidRDefault="00CE608E" w:rsidP="005D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608E" w:rsidRPr="00C661D0" w14:paraId="152B1929" w14:textId="77777777" w:rsidTr="008B5A70">
        <w:tc>
          <w:tcPr>
            <w:tcW w:w="6210" w:type="dxa"/>
          </w:tcPr>
          <w:p w14:paraId="6880C7D7" w14:textId="77777777" w:rsidR="00CE608E" w:rsidRPr="00C661D0" w:rsidRDefault="00CE608E" w:rsidP="00CE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30" w:type="dxa"/>
          </w:tcPr>
          <w:p w14:paraId="3D1789C2" w14:textId="603463AB" w:rsidR="00CE608E" w:rsidRPr="00C661D0" w:rsidRDefault="005D53D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270" w:type="dxa"/>
          </w:tcPr>
          <w:p w14:paraId="2F7F736D" w14:textId="6736D1B2" w:rsidR="00CE608E" w:rsidRPr="00C661D0" w:rsidRDefault="00CE608E" w:rsidP="00CE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5854814" w14:textId="4F392D8A" w:rsidR="00CE608E" w:rsidRPr="00C661D0" w:rsidRDefault="00CE608E" w:rsidP="005D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629E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</w:tr>
      <w:tr w:rsidR="00CE608E" w:rsidRPr="00C661D0" w14:paraId="1FAB6521" w14:textId="77777777" w:rsidTr="008B5A70">
        <w:tc>
          <w:tcPr>
            <w:tcW w:w="6210" w:type="dxa"/>
          </w:tcPr>
          <w:p w14:paraId="7BE36EEE" w14:textId="0A64493F" w:rsidR="00CE608E" w:rsidRPr="00C661D0" w:rsidRDefault="00CE608E" w:rsidP="00CE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ผลประโยชน์พนักงานเมื่อเกษียณอายุจ่ายระหว่างปี</w:t>
            </w:r>
          </w:p>
        </w:tc>
        <w:tc>
          <w:tcPr>
            <w:tcW w:w="1530" w:type="dxa"/>
          </w:tcPr>
          <w:p w14:paraId="5F23A528" w14:textId="393157F1" w:rsidR="00CE608E" w:rsidRPr="00C661D0" w:rsidRDefault="00794C2C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53DB">
              <w:rPr>
                <w:rFonts w:asciiTheme="majorBidi" w:hAnsiTheme="majorBidi" w:cstheme="majorBidi"/>
                <w:sz w:val="28"/>
                <w:szCs w:val="28"/>
              </w:rPr>
              <w:t>1,073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583E3BE" w14:textId="77777777" w:rsidR="00CE608E" w:rsidRPr="00C661D0" w:rsidRDefault="00CE608E" w:rsidP="00CE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FC4E5A9" w14:textId="48718CC0" w:rsidR="00CE608E" w:rsidRPr="005D629E" w:rsidRDefault="00CE608E" w:rsidP="005D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629E">
              <w:rPr>
                <w:rFonts w:asciiTheme="majorBidi" w:hAnsiTheme="majorBidi" w:cstheme="majorBidi"/>
                <w:sz w:val="28"/>
                <w:szCs w:val="28"/>
              </w:rPr>
              <w:t>(1,707)</w:t>
            </w:r>
          </w:p>
        </w:tc>
      </w:tr>
      <w:tr w:rsidR="00CE608E" w:rsidRPr="00C661D0" w14:paraId="55EC6E3C" w14:textId="77777777" w:rsidTr="008B5A70">
        <w:tc>
          <w:tcPr>
            <w:tcW w:w="6210" w:type="dxa"/>
          </w:tcPr>
          <w:p w14:paraId="55BE4DF2" w14:textId="7AD114B4" w:rsidR="00CE608E" w:rsidRPr="00C661D0" w:rsidRDefault="003058B7" w:rsidP="00CE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530" w:type="dxa"/>
          </w:tcPr>
          <w:p w14:paraId="00C115C8" w14:textId="32CA81A9" w:rsidR="00CE608E" w:rsidRPr="00C661D0" w:rsidRDefault="005D53D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6D5D78" w14:textId="77777777" w:rsidR="00CE608E" w:rsidRPr="00C661D0" w:rsidRDefault="00CE608E" w:rsidP="00CE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0A786D5" w14:textId="4281CCC5" w:rsidR="00CE608E" w:rsidRPr="005D629E" w:rsidRDefault="00CE608E" w:rsidP="005D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629E">
              <w:rPr>
                <w:rFonts w:asciiTheme="majorBidi" w:hAnsiTheme="majorBidi" w:cstheme="majorBidi"/>
                <w:sz w:val="28"/>
                <w:szCs w:val="28"/>
              </w:rPr>
              <w:t>(165)</w:t>
            </w:r>
          </w:p>
        </w:tc>
      </w:tr>
      <w:tr w:rsidR="00CE608E" w:rsidRPr="00C661D0" w14:paraId="20DC6CD7" w14:textId="77777777" w:rsidTr="008B5A70">
        <w:tc>
          <w:tcPr>
            <w:tcW w:w="6210" w:type="dxa"/>
          </w:tcPr>
          <w:p w14:paraId="6DFF0CF7" w14:textId="4708DA13" w:rsidR="00CE608E" w:rsidRPr="00C661D0" w:rsidRDefault="00CE608E" w:rsidP="00CE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4AED">
              <w:rPr>
                <w:rFonts w:asciiTheme="majorBidi" w:hAnsiTheme="majorBidi"/>
                <w:sz w:val="28"/>
                <w:szCs w:val="28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A14987" w14:textId="485D483B" w:rsidR="00CE608E" w:rsidRPr="00C661D0" w:rsidRDefault="005D53D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(8,963)</w:t>
            </w:r>
          </w:p>
        </w:tc>
        <w:tc>
          <w:tcPr>
            <w:tcW w:w="270" w:type="dxa"/>
          </w:tcPr>
          <w:p w14:paraId="028EC33F" w14:textId="77777777" w:rsidR="00CE608E" w:rsidRPr="00C661D0" w:rsidRDefault="00CE608E" w:rsidP="00CE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9E4FD76" w14:textId="22C283C1" w:rsidR="00CE608E" w:rsidRPr="005D629E" w:rsidRDefault="00CE608E" w:rsidP="005D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629E">
              <w:rPr>
                <w:rFonts w:asciiTheme="majorBidi" w:hAnsiTheme="majorBidi" w:cstheme="majorBidi"/>
                <w:sz w:val="28"/>
                <w:szCs w:val="28"/>
              </w:rPr>
              <w:t>(3,201)</w:t>
            </w:r>
          </w:p>
        </w:tc>
      </w:tr>
      <w:tr w:rsidR="00CE608E" w:rsidRPr="00B43A1F" w14:paraId="6E8FB3F7" w14:textId="77777777" w:rsidTr="008B5A70">
        <w:tc>
          <w:tcPr>
            <w:tcW w:w="6210" w:type="dxa"/>
          </w:tcPr>
          <w:p w14:paraId="3170F0F8" w14:textId="0D79453F" w:rsidR="00CE608E" w:rsidRPr="00C661D0" w:rsidRDefault="00CE608E" w:rsidP="00CE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1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ภาระผูกพัน</w:t>
            </w:r>
            <w:r w:rsidRPr="00C66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ผลประโยชน์พนักงาน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66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6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F7453B0" w14:textId="15EC9FC6" w:rsidR="00CE608E" w:rsidRPr="008B5A70" w:rsidRDefault="005D53D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A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6,813</w:t>
            </w:r>
          </w:p>
        </w:tc>
        <w:tc>
          <w:tcPr>
            <w:tcW w:w="270" w:type="dxa"/>
          </w:tcPr>
          <w:p w14:paraId="54D920FA" w14:textId="4B0CA720" w:rsidR="00CE608E" w:rsidRPr="00CE608E" w:rsidRDefault="00CE608E" w:rsidP="00CE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E702030" w14:textId="453A609E" w:rsidR="00CE608E" w:rsidRPr="008B5A70" w:rsidRDefault="00CE608E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A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12,279</w:t>
            </w:r>
          </w:p>
        </w:tc>
      </w:tr>
    </w:tbl>
    <w:bookmarkEnd w:id="6"/>
    <w:p w14:paraId="19F80577" w14:textId="5621F575" w:rsidR="002A7E20" w:rsidRPr="00FA2175" w:rsidRDefault="002A7E20" w:rsidP="00082E6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A2175">
        <w:rPr>
          <w:rFonts w:ascii="Angsana New" w:hAnsi="Angsana New"/>
          <w:sz w:val="28"/>
          <w:szCs w:val="28"/>
          <w:cs/>
        </w:rPr>
        <w:t>จำนวนค่าใช้จ่ายที่รับรู้ในงบกำไรขาดทุนเบ็ดเสร็จ</w:t>
      </w:r>
      <w:r w:rsidR="00082E64" w:rsidRPr="00FA2175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="00082E64" w:rsidRPr="00FA2175">
        <w:rPr>
          <w:rFonts w:ascii="Angsana New" w:hAnsi="Angsana New"/>
          <w:sz w:val="28"/>
          <w:szCs w:val="28"/>
        </w:rPr>
        <w:t>31</w:t>
      </w:r>
      <w:r w:rsidR="00082E64" w:rsidRPr="00FA217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82E64" w:rsidRPr="00FA2175">
        <w:rPr>
          <w:rFonts w:ascii="Angsana New" w:hAnsi="Angsana New"/>
          <w:sz w:val="28"/>
          <w:szCs w:val="28"/>
        </w:rPr>
        <w:t xml:space="preserve">2562 </w:t>
      </w:r>
      <w:r w:rsidR="009A77C0" w:rsidRPr="00FA2175">
        <w:rPr>
          <w:rFonts w:ascii="Angsana New" w:hAnsi="Angsana New" w:hint="cs"/>
          <w:sz w:val="28"/>
          <w:szCs w:val="28"/>
          <w:cs/>
        </w:rPr>
        <w:t xml:space="preserve">และ </w:t>
      </w:r>
      <w:r w:rsidR="009A77C0" w:rsidRPr="00FA2175">
        <w:rPr>
          <w:rFonts w:ascii="Angsana New" w:hAnsi="Angsana New"/>
          <w:sz w:val="28"/>
          <w:szCs w:val="28"/>
        </w:rPr>
        <w:t xml:space="preserve">2561 </w:t>
      </w:r>
      <w:r w:rsidRPr="00FA2175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5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270"/>
        <w:gridCol w:w="1530"/>
        <w:gridCol w:w="270"/>
        <w:gridCol w:w="1530"/>
      </w:tblGrid>
      <w:tr w:rsidR="00987ECB" w:rsidRPr="00C661D0" w14:paraId="43571F3F" w14:textId="77777777" w:rsidTr="00987EC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AF66E16" w14:textId="77777777" w:rsidR="00987ECB" w:rsidRPr="00C661D0" w:rsidRDefault="00987ECB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4B2090" w14:textId="3793E0FB" w:rsidR="00987ECB" w:rsidRPr="00C661D0" w:rsidRDefault="00987ECB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EA2340" w14:textId="258B6A89" w:rsidR="00987ECB" w:rsidRPr="00C661D0" w:rsidRDefault="00987ECB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1D0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987ECB" w:rsidRPr="00C661D0" w14:paraId="7B34A03C" w14:textId="77777777" w:rsidTr="00987EC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AB688B8" w14:textId="77777777" w:rsidR="00987ECB" w:rsidRPr="00C661D0" w:rsidRDefault="00987ECB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5208E3" w14:textId="57969F68" w:rsidR="00987ECB" w:rsidRPr="00C661D0" w:rsidRDefault="00987ECB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51FB469F" w14:textId="77777777" w:rsidR="00987ECB" w:rsidRPr="00C661D0" w:rsidRDefault="00987ECB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13348" w14:textId="77777777" w:rsidR="00987ECB" w:rsidRPr="00C661D0" w:rsidRDefault="00987ECB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7A90BC1" w14:textId="77777777" w:rsidR="00987ECB" w:rsidRPr="00C661D0" w:rsidRDefault="00987ECB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987ECB" w:rsidRPr="00C661D0" w14:paraId="113AD63D" w14:textId="77777777" w:rsidTr="00987EC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CF415AF" w14:textId="13AD723F" w:rsidR="00987ECB" w:rsidRPr="00AD2D75" w:rsidRDefault="00987ECB" w:rsidP="0082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AD2D7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รับรู้ใน</w:t>
            </w:r>
            <w:r w:rsidRPr="00AD2D75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กำไร (</w:t>
            </w:r>
            <w:r w:rsidRPr="00AD2D7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AD2D75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AD2D7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AD2D75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4B0B18" w14:textId="77777777" w:rsidR="00987ECB" w:rsidRPr="00AD2D75" w:rsidRDefault="00987ECB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0F9843" w14:textId="77777777" w:rsidR="00987ECB" w:rsidRPr="00AD2D75" w:rsidRDefault="00987ECB" w:rsidP="00987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510EFF" w14:textId="77777777" w:rsidR="00987ECB" w:rsidRPr="00AD2D75" w:rsidRDefault="00987ECB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B8F925" w14:textId="77777777" w:rsidR="00987ECB" w:rsidRPr="00AD2D75" w:rsidRDefault="00987ECB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ECB" w:rsidRPr="00C661D0" w14:paraId="183647E7" w14:textId="77777777" w:rsidTr="00987EC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93994D0" w14:textId="77777777" w:rsidR="00987ECB" w:rsidRPr="00AD2D75" w:rsidRDefault="00987ECB" w:rsidP="0082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AD2D7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AD2D7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460D8E" w14:textId="4A0867DC" w:rsidR="00987ECB" w:rsidRPr="00AD2D75" w:rsidRDefault="00987EC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F450EF" w14:textId="2C0B74DE" w:rsidR="00987ECB" w:rsidRPr="008B5A70" w:rsidRDefault="00987EC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A70">
              <w:rPr>
                <w:rFonts w:asciiTheme="majorBidi" w:hAnsiTheme="majorBidi" w:cstheme="majorBidi"/>
                <w:sz w:val="28"/>
                <w:szCs w:val="28"/>
              </w:rPr>
              <w:t>3,006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D1D377" w14:textId="77777777" w:rsidR="00987ECB" w:rsidRPr="00AD2D75" w:rsidRDefault="00987EC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AA52C5" w14:textId="4E1AEF02" w:rsidR="00987ECB" w:rsidRPr="008B5A70" w:rsidRDefault="00987EC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A70">
              <w:rPr>
                <w:rFonts w:asciiTheme="majorBidi" w:hAnsiTheme="majorBidi" w:cstheme="majorBidi"/>
                <w:sz w:val="28"/>
                <w:szCs w:val="28"/>
              </w:rPr>
              <w:t>2,203</w:t>
            </w:r>
          </w:p>
        </w:tc>
      </w:tr>
      <w:tr w:rsidR="00987ECB" w:rsidRPr="00C661D0" w14:paraId="291061F3" w14:textId="77777777" w:rsidTr="00987EC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57137D1" w14:textId="77777777" w:rsidR="00987ECB" w:rsidRPr="00AD2D75" w:rsidRDefault="00987ECB" w:rsidP="0030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2D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ต้นทุนบริการในอดีต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EB5BC9" w14:textId="76254EC0" w:rsidR="00987ECB" w:rsidRPr="00AD2D75" w:rsidRDefault="00987ECB" w:rsidP="0030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C71245" w14:textId="4DDD4B31" w:rsidR="00987ECB" w:rsidRPr="008B5A70" w:rsidRDefault="00987EC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A70">
              <w:rPr>
                <w:rFonts w:asciiTheme="majorBidi" w:hAnsiTheme="majorBidi" w:cstheme="majorBidi"/>
                <w:sz w:val="28"/>
                <w:szCs w:val="28"/>
              </w:rPr>
              <w:t>1,202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1496A4" w14:textId="77777777" w:rsidR="00987ECB" w:rsidRPr="00AD2D75" w:rsidRDefault="00987EC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E3E68D" w14:textId="5B38E2BB" w:rsidR="00987ECB" w:rsidRPr="008B5A70" w:rsidRDefault="00987EC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2D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7ECB" w:rsidRPr="00C661D0" w14:paraId="5305AF88" w14:textId="77777777" w:rsidTr="00987EC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48A7FFD" w14:textId="77777777" w:rsidR="00987ECB" w:rsidRPr="00AD2D75" w:rsidRDefault="00987ECB" w:rsidP="0030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AD2D7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AD2D7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055E04" w14:textId="29DB8FA7" w:rsidR="00987ECB" w:rsidRPr="00AD2D75" w:rsidRDefault="00987ECB" w:rsidP="0030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041759E" w14:textId="2085AFD7" w:rsidR="00987ECB" w:rsidRPr="008B5A70" w:rsidRDefault="00987EC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A70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4A02EC" w14:textId="77777777" w:rsidR="00987ECB" w:rsidRPr="00AD2D75" w:rsidRDefault="00987EC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5EC703" w14:textId="15E6D5B2" w:rsidR="00987ECB" w:rsidRPr="008B5A70" w:rsidRDefault="00987EC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A70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</w:tr>
      <w:tr w:rsidR="00987ECB" w:rsidRPr="00C661D0" w14:paraId="77FD2755" w14:textId="77777777" w:rsidTr="00987EC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B22CA54" w14:textId="4AD24626" w:rsidR="00987ECB" w:rsidRPr="00AD2D75" w:rsidRDefault="00987ECB" w:rsidP="0030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D2D7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AD2D7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5F54F" w14:textId="77777777" w:rsidR="00987ECB" w:rsidRPr="00AD2D75" w:rsidRDefault="00987ECB" w:rsidP="0030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127F0A" w14:textId="43B77EBB" w:rsidR="00987ECB" w:rsidRPr="008B5A70" w:rsidRDefault="00987EC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A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A081A5" w14:textId="77777777" w:rsidR="00987ECB" w:rsidRPr="00AD2D75" w:rsidRDefault="00987EC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9A56B4" w14:textId="53A0C496" w:rsidR="00987ECB" w:rsidRPr="008B5A70" w:rsidRDefault="00987EC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A70">
              <w:rPr>
                <w:rFonts w:asciiTheme="majorBidi" w:hAnsiTheme="majorBidi" w:cstheme="majorBidi"/>
                <w:sz w:val="28"/>
                <w:szCs w:val="28"/>
              </w:rPr>
              <w:t>(165)</w:t>
            </w:r>
          </w:p>
        </w:tc>
      </w:tr>
      <w:tr w:rsidR="00987ECB" w:rsidRPr="00C661D0" w14:paraId="213D6DA5" w14:textId="77777777" w:rsidTr="00987EC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C2BCE66" w14:textId="05E6A482" w:rsidR="00987ECB" w:rsidRPr="00AD2D75" w:rsidRDefault="00987ECB" w:rsidP="0030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2D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รับรู้ใน</w:t>
            </w:r>
            <w:r w:rsidRPr="00AD2D7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AD2D75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Pr="00AD2D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AD2D75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) </w:t>
            </w:r>
            <w:r w:rsidRPr="00AD2D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เบ็ดเสร็จอื่นสำหรับ</w:t>
            </w:r>
            <w:r w:rsidRPr="00AD2D7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AF1B3D" w14:textId="77777777" w:rsidR="00987ECB" w:rsidRPr="00AD2D75" w:rsidRDefault="00987ECB" w:rsidP="0030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AF24" w14:textId="77777777" w:rsidR="00987ECB" w:rsidRPr="008B5A70" w:rsidRDefault="00987EC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91DCB5" w14:textId="77777777" w:rsidR="00987ECB" w:rsidRPr="00AD2D75" w:rsidRDefault="00987EC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CCE36B" w14:textId="56D4E478" w:rsidR="00987ECB" w:rsidRPr="008B5A70" w:rsidRDefault="00987EC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ECB" w:rsidRPr="00C661D0" w14:paraId="5DB4DF14" w14:textId="77777777" w:rsidTr="00987ECB">
        <w:trPr>
          <w:trHeight w:val="333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CA40A76" w14:textId="66A7040C" w:rsidR="00987ECB" w:rsidRPr="00AD2D75" w:rsidRDefault="00987ECB" w:rsidP="0030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D2D75">
              <w:rPr>
                <w:rFonts w:asciiTheme="majorBidi" w:hAnsiTheme="majorBidi"/>
                <w:sz w:val="28"/>
                <w:szCs w:val="28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AEDEA3" w14:textId="77777777" w:rsidR="00987ECB" w:rsidRPr="00AD2D75" w:rsidRDefault="00987ECB" w:rsidP="0030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89717" w14:textId="4C4DBBD8" w:rsidR="00987ECB" w:rsidRPr="008B5A70" w:rsidRDefault="00987EC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A70">
              <w:rPr>
                <w:rFonts w:asciiTheme="majorBidi" w:hAnsiTheme="majorBidi" w:cstheme="majorBidi"/>
                <w:sz w:val="28"/>
                <w:szCs w:val="28"/>
              </w:rPr>
              <w:t>(8,963)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0900E7" w14:textId="77777777" w:rsidR="00987ECB" w:rsidRPr="00AD2D75" w:rsidRDefault="00987EC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D749CEC" w14:textId="4735874A" w:rsidR="00987ECB" w:rsidRPr="008B5A70" w:rsidRDefault="00987EC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A70">
              <w:rPr>
                <w:rFonts w:asciiTheme="majorBidi" w:hAnsiTheme="majorBidi" w:cstheme="majorBidi"/>
                <w:sz w:val="28"/>
                <w:szCs w:val="28"/>
              </w:rPr>
              <w:t>(3,201)</w:t>
            </w:r>
          </w:p>
        </w:tc>
      </w:tr>
      <w:tr w:rsidR="00987ECB" w:rsidRPr="005067F3" w14:paraId="7E880A45" w14:textId="77777777" w:rsidTr="00987EC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5C09C2A" w14:textId="77777777" w:rsidR="00987ECB" w:rsidRPr="00AD2D75" w:rsidRDefault="00987ECB" w:rsidP="0030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2D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B17B4A" w14:textId="686BB528" w:rsidR="00987ECB" w:rsidRPr="00AD2D75" w:rsidRDefault="00987ECB" w:rsidP="0030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09DA9977" w14:textId="745B6128" w:rsidR="00987ECB" w:rsidRPr="008B5A70" w:rsidRDefault="00987ECB" w:rsidP="00987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A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4,393</w:t>
            </w:r>
            <w:r w:rsidRPr="008B5A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E250D" w14:textId="77777777" w:rsidR="00987ECB" w:rsidRPr="008B5A70" w:rsidRDefault="00987EC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45202DC0" w14:textId="52F3E432" w:rsidR="00987ECB" w:rsidRPr="008B5A70" w:rsidRDefault="00987ECB" w:rsidP="008B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center" w:pos="477"/>
                <w:tab w:val="right" w:pos="95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A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8B5A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  <w:t>(821)</w:t>
            </w:r>
          </w:p>
        </w:tc>
      </w:tr>
    </w:tbl>
    <w:p w14:paraId="058AD7B0" w14:textId="09BA8935" w:rsidR="00FD1109" w:rsidRDefault="00FD1109" w:rsidP="00082E6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Theme="majorBidi" w:hAnsiTheme="majorBidi"/>
          <w:sz w:val="28"/>
          <w:szCs w:val="28"/>
        </w:rPr>
      </w:pPr>
      <w:r w:rsidRPr="00AD2D75">
        <w:rPr>
          <w:rFonts w:asciiTheme="majorBidi" w:hAnsiTheme="majorBidi"/>
          <w:sz w:val="28"/>
          <w:szCs w:val="28"/>
          <w:cs/>
        </w:rPr>
        <w:t>ผลกำไรจากการวัดมูลค่าใหม่ของผลประโยชน์พนักงานที่กำหนดไว้</w:t>
      </w:r>
      <w:r>
        <w:rPr>
          <w:rFonts w:asciiTheme="majorBidi" w:hAnsiTheme="majorBidi" w:hint="cs"/>
          <w:sz w:val="28"/>
          <w:szCs w:val="28"/>
          <w:cs/>
        </w:rPr>
        <w:t>ประกอบด้วย</w:t>
      </w:r>
    </w:p>
    <w:tbl>
      <w:tblPr>
        <w:tblW w:w="95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270"/>
        <w:gridCol w:w="1530"/>
        <w:gridCol w:w="270"/>
        <w:gridCol w:w="1530"/>
      </w:tblGrid>
      <w:tr w:rsidR="00204E8F" w:rsidRPr="00C661D0" w14:paraId="4AD9D18D" w14:textId="77777777" w:rsidTr="00D42E41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865EEDC" w14:textId="77777777" w:rsidR="00204E8F" w:rsidRPr="00C661D0" w:rsidRDefault="00204E8F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893A59" w14:textId="77777777" w:rsidR="00204E8F" w:rsidRPr="00C661D0" w:rsidRDefault="00204E8F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904CA9" w14:textId="77777777" w:rsidR="00204E8F" w:rsidRPr="00C661D0" w:rsidRDefault="00204E8F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1D0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204E8F" w:rsidRPr="00C661D0" w14:paraId="28C3C040" w14:textId="77777777" w:rsidTr="00D42E41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148E61E" w14:textId="77777777" w:rsidR="00204E8F" w:rsidRPr="00C661D0" w:rsidRDefault="00204E8F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B0C2DA" w14:textId="77777777" w:rsidR="00204E8F" w:rsidRPr="00C661D0" w:rsidRDefault="00204E8F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C2FD048" w14:textId="77777777" w:rsidR="00204E8F" w:rsidRPr="00C661D0" w:rsidRDefault="00204E8F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61EA5" w14:textId="77777777" w:rsidR="00204E8F" w:rsidRPr="00C661D0" w:rsidRDefault="00204E8F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7FE2542A" w14:textId="77777777" w:rsidR="00204E8F" w:rsidRPr="00C661D0" w:rsidRDefault="00204E8F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204E8F" w:rsidRPr="00AD2D75" w14:paraId="7CF46BD1" w14:textId="77777777" w:rsidTr="00D42E41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8B32DCA" w14:textId="530E193A" w:rsidR="00204E8F" w:rsidRPr="00204E8F" w:rsidRDefault="00204E8F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204E8F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การปรับปรุงประสบการณ์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F096B9" w14:textId="77777777" w:rsidR="00204E8F" w:rsidRPr="00AD2D75" w:rsidRDefault="00204E8F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D2DFE6" w14:textId="0E701EB2" w:rsidR="00204E8F" w:rsidRPr="00AD2D75" w:rsidRDefault="00FE67E7" w:rsidP="00FE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(9,916)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E41FDF" w14:textId="77777777" w:rsidR="00204E8F" w:rsidRPr="00AD2D75" w:rsidRDefault="00204E8F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A77305" w14:textId="25C01764" w:rsidR="00204E8F" w:rsidRPr="00AD2D75" w:rsidRDefault="00FE67E7" w:rsidP="00FE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(3,249)</w:t>
            </w:r>
          </w:p>
        </w:tc>
      </w:tr>
      <w:tr w:rsidR="00204E8F" w:rsidRPr="008B5A70" w14:paraId="0BC27AD2" w14:textId="77777777" w:rsidTr="00D42E41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7D92B6F" w14:textId="66E79052" w:rsidR="00204E8F" w:rsidRPr="00AD2D75" w:rsidRDefault="00204E8F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641A90" w14:textId="77777777" w:rsidR="00204E8F" w:rsidRPr="00AD2D75" w:rsidRDefault="00204E8F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5BECF7" w14:textId="6FE09F27" w:rsidR="00204E8F" w:rsidRPr="008B5A70" w:rsidRDefault="00FE67E7" w:rsidP="00FE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9E93DF" w14:textId="77777777" w:rsidR="00204E8F" w:rsidRPr="00AD2D75" w:rsidRDefault="00204E8F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9BD18B" w14:textId="7EB2FFAF" w:rsidR="00204E8F" w:rsidRPr="008B5A70" w:rsidRDefault="00FE67E7" w:rsidP="00FE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</w:tr>
      <w:tr w:rsidR="00204E8F" w:rsidRPr="008B5A70" w14:paraId="028A509D" w14:textId="77777777" w:rsidTr="00204E8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EEE7C0B" w14:textId="02BECE1A" w:rsidR="00204E8F" w:rsidRPr="00AD2D75" w:rsidRDefault="00204E8F" w:rsidP="0020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197CD9" w14:textId="77777777" w:rsidR="00204E8F" w:rsidRPr="00AD2D75" w:rsidRDefault="00204E8F" w:rsidP="0020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77C48" w14:textId="52788B5F" w:rsidR="00204E8F" w:rsidRPr="008B5A70" w:rsidRDefault="00FE67E7" w:rsidP="00FE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C79BC3" w14:textId="77777777" w:rsidR="00204E8F" w:rsidRPr="00AD2D75" w:rsidRDefault="00204E8F" w:rsidP="0020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F7E3A" w14:textId="325400B8" w:rsidR="00204E8F" w:rsidRPr="008B5A70" w:rsidRDefault="00FE67E7" w:rsidP="0020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(84)</w:t>
            </w:r>
          </w:p>
        </w:tc>
      </w:tr>
      <w:tr w:rsidR="00204E8F" w:rsidRPr="008B5A70" w14:paraId="0A507823" w14:textId="77777777" w:rsidTr="00204E8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F434CD6" w14:textId="1FA45A4A" w:rsidR="00204E8F" w:rsidRPr="00AD2D75" w:rsidRDefault="00204E8F" w:rsidP="0020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AD2D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E77142" w14:textId="77777777" w:rsidR="00204E8F" w:rsidRPr="00AD2D75" w:rsidRDefault="00204E8F" w:rsidP="0020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F0AE59" w14:textId="6F69748E" w:rsidR="00204E8F" w:rsidRPr="00204E8F" w:rsidRDefault="00204E8F" w:rsidP="0020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4E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(8,963)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5D36BE" w14:textId="77777777" w:rsidR="00204E8F" w:rsidRPr="00AD2D75" w:rsidRDefault="00204E8F" w:rsidP="0020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09E986" w14:textId="3BA95217" w:rsidR="00204E8F" w:rsidRPr="00204E8F" w:rsidRDefault="00204E8F" w:rsidP="0020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4E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(3,201)</w:t>
            </w:r>
          </w:p>
        </w:tc>
      </w:tr>
    </w:tbl>
    <w:p w14:paraId="505AD41F" w14:textId="77777777" w:rsidR="00122BD9" w:rsidRDefault="00122BD9" w:rsidP="00082E6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478896BB" w14:textId="77777777" w:rsidR="00122BD9" w:rsidRDefault="00122BD9" w:rsidP="00082E6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5E0B6C3B" w14:textId="77777777" w:rsidR="00122BD9" w:rsidRDefault="00122BD9" w:rsidP="00082E6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77440DA3" w14:textId="77777777" w:rsidR="00122BD9" w:rsidRDefault="00122BD9" w:rsidP="00082E6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43FEEC02" w14:textId="2E4E1BBC" w:rsidR="00761E74" w:rsidRPr="00082E64" w:rsidRDefault="00761E74" w:rsidP="00082E6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082E64">
        <w:rPr>
          <w:rFonts w:ascii="Angsana New" w:hAnsi="Angsana New"/>
          <w:spacing w:val="-6"/>
          <w:sz w:val="28"/>
          <w:szCs w:val="28"/>
          <w:cs/>
        </w:rPr>
        <w:t>ข้อสมมติฐานในการประมาณการตามหลักคณิตศาสตร์ประกันภัย</w:t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8"/>
        <w:gridCol w:w="3150"/>
        <w:gridCol w:w="270"/>
        <w:gridCol w:w="3150"/>
      </w:tblGrid>
      <w:tr w:rsidR="004D4623" w:rsidRPr="00C661D0" w14:paraId="7FEAD22E" w14:textId="77777777" w:rsidTr="008E7D56">
        <w:tc>
          <w:tcPr>
            <w:tcW w:w="2988" w:type="dxa"/>
          </w:tcPr>
          <w:p w14:paraId="25B0D4C8" w14:textId="77777777" w:rsidR="004D4623" w:rsidRPr="00C661D0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0BDFBE26" w14:textId="4B4F8452" w:rsidR="004D4623" w:rsidRPr="00C661D0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218E61D7" w14:textId="77777777" w:rsidR="004D4623" w:rsidRPr="00C661D0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6E4C4B1F" w14:textId="44940EC9" w:rsidR="004D4623" w:rsidRPr="00C661D0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4D4623" w:rsidRPr="00C661D0" w14:paraId="4036A777" w14:textId="77777777" w:rsidTr="008E7D56">
        <w:tc>
          <w:tcPr>
            <w:tcW w:w="2988" w:type="dxa"/>
          </w:tcPr>
          <w:p w14:paraId="6E8E1A88" w14:textId="77777777" w:rsidR="004D4623" w:rsidRPr="00C661D0" w:rsidRDefault="004D4623" w:rsidP="0082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3150" w:type="dxa"/>
          </w:tcPr>
          <w:p w14:paraId="5C9CBBEE" w14:textId="7940D5FF" w:rsidR="004D4623" w:rsidRPr="00AD2D75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2D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AD2D75" w:rsidRPr="00AD2D75">
              <w:rPr>
                <w:rFonts w:asciiTheme="majorBidi" w:hAnsiTheme="majorBidi" w:cstheme="majorBidi"/>
                <w:sz w:val="28"/>
                <w:szCs w:val="28"/>
              </w:rPr>
              <w:t>1.54</w:t>
            </w:r>
            <w:r w:rsidRPr="00AD2D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D2D75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70" w:type="dxa"/>
          </w:tcPr>
          <w:p w14:paraId="03E2824A" w14:textId="77777777" w:rsidR="004D4623" w:rsidRPr="00C661D0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23AD08C8" w14:textId="77777777" w:rsidR="004D4623" w:rsidRPr="00C661D0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 xml:space="preserve">2.43 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4D4623" w:rsidRPr="00C661D0" w14:paraId="2CD77E58" w14:textId="77777777" w:rsidTr="008E7D56">
        <w:tc>
          <w:tcPr>
            <w:tcW w:w="2988" w:type="dxa"/>
          </w:tcPr>
          <w:p w14:paraId="0BC34CA9" w14:textId="77777777" w:rsidR="004D4623" w:rsidRPr="00C661D0" w:rsidRDefault="004D4623" w:rsidP="0082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3150" w:type="dxa"/>
          </w:tcPr>
          <w:p w14:paraId="5E60AD5C" w14:textId="1C736BF7" w:rsidR="004D4623" w:rsidRPr="00AD2D75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2D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783988" w:rsidRPr="00AD2D7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D2D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D2D75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70" w:type="dxa"/>
          </w:tcPr>
          <w:p w14:paraId="3DE78494" w14:textId="77777777" w:rsidR="004D4623" w:rsidRPr="00C661D0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75D5F9A7" w14:textId="77777777" w:rsidR="004D4623" w:rsidRPr="00C661D0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987ECB" w:rsidRPr="00C661D0" w14:paraId="026C4AE4" w14:textId="77777777" w:rsidTr="008E7D56">
        <w:tc>
          <w:tcPr>
            <w:tcW w:w="2988" w:type="dxa"/>
          </w:tcPr>
          <w:p w14:paraId="4657C0E7" w14:textId="20422B38" w:rsidR="00987ECB" w:rsidRPr="00C661D0" w:rsidRDefault="00987ECB" w:rsidP="0082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อัตราการลาออก</w:t>
            </w:r>
          </w:p>
        </w:tc>
        <w:tc>
          <w:tcPr>
            <w:tcW w:w="3150" w:type="dxa"/>
          </w:tcPr>
          <w:p w14:paraId="2F9034FC" w14:textId="54ED51CD" w:rsidR="00987ECB" w:rsidRPr="00AD2D75" w:rsidRDefault="00987ECB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15D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715D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4A4D83EF" w14:textId="77777777" w:rsidR="00987ECB" w:rsidRPr="00C661D0" w:rsidRDefault="00987ECB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1ACB403E" w14:textId="08B3ABF3" w:rsidR="00987ECB" w:rsidRPr="00C661D0" w:rsidRDefault="00987ECB" w:rsidP="00715D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0 </w:t>
            </w:r>
            <w:r w:rsidR="00715D9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13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ต่อปี</w:t>
            </w:r>
          </w:p>
        </w:tc>
      </w:tr>
      <w:tr w:rsidR="004D4623" w:rsidRPr="00C661D0" w14:paraId="4592065E" w14:textId="77777777" w:rsidTr="008E7D56">
        <w:tc>
          <w:tcPr>
            <w:tcW w:w="2988" w:type="dxa"/>
          </w:tcPr>
          <w:p w14:paraId="6216C76A" w14:textId="77777777" w:rsidR="004D4623" w:rsidRPr="00C661D0" w:rsidRDefault="004D4623" w:rsidP="0082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อัตราการเสียชีวิต</w:t>
            </w:r>
          </w:p>
        </w:tc>
        <w:tc>
          <w:tcPr>
            <w:tcW w:w="3150" w:type="dxa"/>
          </w:tcPr>
          <w:p w14:paraId="1EED185C" w14:textId="77777777" w:rsidR="004D4623" w:rsidRPr="00AD2D75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2D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ตามตารางอัตรามรณะปี </w:t>
            </w:r>
            <w:r w:rsidRPr="00AD2D7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AD2D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08CC35A7" w14:textId="77777777" w:rsidR="004D4623" w:rsidRPr="00C661D0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1D32EBF0" w14:textId="77777777" w:rsidR="004D4623" w:rsidRPr="00C661D0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ตามตารางอัตรามรณะปี 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4D4623" w:rsidRPr="005067F3" w14:paraId="4EA03F81" w14:textId="77777777" w:rsidTr="008E7D56">
        <w:tc>
          <w:tcPr>
            <w:tcW w:w="2988" w:type="dxa"/>
          </w:tcPr>
          <w:p w14:paraId="0E0B1620" w14:textId="77777777" w:rsidR="004D4623" w:rsidRPr="00C661D0" w:rsidRDefault="004D4623" w:rsidP="0082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อัตราการทุพพลภาพ</w:t>
            </w:r>
          </w:p>
        </w:tc>
        <w:tc>
          <w:tcPr>
            <w:tcW w:w="3150" w:type="dxa"/>
          </w:tcPr>
          <w:p w14:paraId="5A5C7229" w14:textId="77777777" w:rsidR="004D4623" w:rsidRPr="00C661D0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ของตารางอัตรามรณะปี 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27947300" w14:textId="77777777" w:rsidR="004D4623" w:rsidRPr="00C661D0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050C9441" w14:textId="77777777" w:rsidR="004D4623" w:rsidRPr="005067F3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ของตารางอัตรามรณะปี 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</w:tbl>
    <w:p w14:paraId="2EAC20F9" w14:textId="77777777" w:rsidR="00CD24CB" w:rsidRDefault="00CD24CB" w:rsidP="00713B32">
      <w:pPr>
        <w:rPr>
          <w:rFonts w:cs="Arial"/>
          <w:cs/>
          <w:lang w:val="th-TH"/>
        </w:rPr>
      </w:pPr>
    </w:p>
    <w:p w14:paraId="1C79C67A" w14:textId="172D7F8B" w:rsidR="00CD24CB" w:rsidRPr="00827B27" w:rsidRDefault="00CD24CB" w:rsidP="00F0481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/>
        <w:jc w:val="thaiDistribute"/>
        <w:textAlignment w:val="baseline"/>
        <w:rPr>
          <w:rFonts w:ascii="Angsana New" w:hAnsi="Angsana New"/>
          <w:i/>
          <w:iCs/>
          <w:spacing w:val="-6"/>
          <w:sz w:val="28"/>
          <w:szCs w:val="28"/>
        </w:rPr>
      </w:pPr>
      <w:r w:rsidRPr="00827B27">
        <w:rPr>
          <w:rFonts w:ascii="Angsana New" w:hAnsi="Angsana New"/>
          <w:i/>
          <w:iCs/>
          <w:spacing w:val="-6"/>
          <w:sz w:val="28"/>
          <w:szCs w:val="28"/>
          <w:cs/>
        </w:rPr>
        <w:t>การทดสอบความอ่อนไหว</w:t>
      </w:r>
    </w:p>
    <w:p w14:paraId="600D81E4" w14:textId="42C351F8" w:rsidR="00827B27" w:rsidRDefault="00827B27" w:rsidP="00827B2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827B27">
        <w:rPr>
          <w:rFonts w:ascii="Angsana New" w:hAnsi="Angsana New"/>
          <w:spacing w:val="-6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 ๆ คงที่ จะมีผลกระทบต่อ</w:t>
      </w:r>
      <w:r w:rsidR="00AF2B7D">
        <w:rPr>
          <w:rFonts w:asciiTheme="majorBidi" w:eastAsia="MS Mincho" w:hAnsiTheme="majorBidi" w:hint="cs"/>
          <w:sz w:val="26"/>
          <w:szCs w:val="26"/>
          <w:cs/>
        </w:rPr>
        <w:t>ภาระผูกพัน</w:t>
      </w:r>
      <w:r w:rsidRPr="00827B27">
        <w:rPr>
          <w:rFonts w:ascii="Angsana New" w:hAnsi="Angsana New"/>
          <w:spacing w:val="-6"/>
          <w:sz w:val="28"/>
          <w:szCs w:val="28"/>
          <w:cs/>
        </w:rPr>
        <w:t>ผลประโยชน์พนักงานเมื่อเกษียณอายุ</w:t>
      </w:r>
      <w:r w:rsidR="00AF2B7D">
        <w:rPr>
          <w:rFonts w:ascii="Angsana New" w:hAnsi="Angsana New" w:hint="cs"/>
          <w:spacing w:val="-6"/>
          <w:sz w:val="28"/>
          <w:szCs w:val="28"/>
          <w:cs/>
        </w:rPr>
        <w:t>ตามที่</w:t>
      </w:r>
      <w:r w:rsidRPr="00827B27">
        <w:rPr>
          <w:rFonts w:ascii="Angsana New" w:hAnsi="Angsana New"/>
          <w:spacing w:val="-6"/>
          <w:sz w:val="28"/>
          <w:szCs w:val="28"/>
          <w:cs/>
        </w:rPr>
        <w:t>แสดงไว้ในตารางด้านล่าง</w:t>
      </w:r>
    </w:p>
    <w:tbl>
      <w:tblPr>
        <w:tblW w:w="945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0"/>
        <w:gridCol w:w="270"/>
        <w:gridCol w:w="1080"/>
        <w:gridCol w:w="270"/>
        <w:gridCol w:w="1710"/>
        <w:gridCol w:w="270"/>
        <w:gridCol w:w="1080"/>
        <w:gridCol w:w="270"/>
        <w:gridCol w:w="1710"/>
      </w:tblGrid>
      <w:tr w:rsidR="00827B27" w:rsidRPr="00C904AC" w14:paraId="544BCA51" w14:textId="77777777" w:rsidTr="00C904AC">
        <w:trPr>
          <w:tblHeader/>
        </w:trPr>
        <w:tc>
          <w:tcPr>
            <w:tcW w:w="2790" w:type="dxa"/>
          </w:tcPr>
          <w:p w14:paraId="3418DA55" w14:textId="77777777" w:rsidR="00827B27" w:rsidRPr="00C904AC" w:rsidRDefault="00827B27" w:rsidP="009E1A63">
            <w:pPr>
              <w:ind w:left="162" w:hanging="16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87CADF8" w14:textId="77777777" w:rsidR="00827B27" w:rsidRPr="00C904AC" w:rsidRDefault="00827B27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2ADAB0" w14:textId="77777777" w:rsidR="00827B27" w:rsidRPr="00C904AC" w:rsidRDefault="00827B27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145260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3A90ECE" w14:textId="1C1368CD" w:rsidR="00827B27" w:rsidRPr="00C904AC" w:rsidRDefault="00AF2B7D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270" w:type="dxa"/>
          </w:tcPr>
          <w:p w14:paraId="67A9DE2F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BD99BF" w14:textId="77777777" w:rsidR="00827B27" w:rsidRPr="00C904AC" w:rsidRDefault="00827B27" w:rsidP="009E1A63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6C02B12" w14:textId="77777777" w:rsidR="00827B27" w:rsidRPr="00C904AC" w:rsidRDefault="00827B27" w:rsidP="009E1A63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54146F4" w14:textId="5AA8081C" w:rsidR="00827B27" w:rsidRPr="00C904AC" w:rsidRDefault="00AF2B7D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ภาระผูกพัน</w:t>
            </w:r>
          </w:p>
        </w:tc>
      </w:tr>
      <w:tr w:rsidR="00827B27" w:rsidRPr="00C904AC" w14:paraId="0427A5F1" w14:textId="77777777" w:rsidTr="00C904AC">
        <w:trPr>
          <w:tblHeader/>
        </w:trPr>
        <w:tc>
          <w:tcPr>
            <w:tcW w:w="2790" w:type="dxa"/>
          </w:tcPr>
          <w:p w14:paraId="7A9D70CB" w14:textId="77777777" w:rsidR="00827B27" w:rsidRPr="00C904AC" w:rsidRDefault="00827B27" w:rsidP="009E1A63">
            <w:pPr>
              <w:ind w:left="162" w:hanging="16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4FD271E" w14:textId="77777777" w:rsidR="00827B27" w:rsidRPr="00C904AC" w:rsidRDefault="00827B27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D257AD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67A8760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5A84DB6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24B9FECF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710DD0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2BAA66" w14:textId="77777777" w:rsidR="00827B27" w:rsidRPr="00C904AC" w:rsidRDefault="00827B27" w:rsidP="009E1A63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034C9A0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</w:tr>
      <w:tr w:rsidR="00827B27" w:rsidRPr="00C904AC" w14:paraId="4C0978B1" w14:textId="77777777" w:rsidTr="00C904AC">
        <w:trPr>
          <w:tblHeader/>
        </w:trPr>
        <w:tc>
          <w:tcPr>
            <w:tcW w:w="2790" w:type="dxa"/>
          </w:tcPr>
          <w:p w14:paraId="2A44C8B6" w14:textId="77777777" w:rsidR="00827B27" w:rsidRPr="00C904AC" w:rsidRDefault="00827B27" w:rsidP="009E1A63">
            <w:pPr>
              <w:ind w:left="162" w:hanging="16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BD4BDD8" w14:textId="77777777" w:rsidR="00827B27" w:rsidRPr="00C904AC" w:rsidRDefault="00827B27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83C523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ข้อสมมติที่</w:t>
            </w:r>
          </w:p>
        </w:tc>
        <w:tc>
          <w:tcPr>
            <w:tcW w:w="270" w:type="dxa"/>
          </w:tcPr>
          <w:p w14:paraId="292E9600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B3D4002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270" w:type="dxa"/>
          </w:tcPr>
          <w:p w14:paraId="77CD8DE6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C9B674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ข้อสมมติที่</w:t>
            </w:r>
          </w:p>
        </w:tc>
        <w:tc>
          <w:tcPr>
            <w:tcW w:w="270" w:type="dxa"/>
          </w:tcPr>
          <w:p w14:paraId="0C694A66" w14:textId="77777777" w:rsidR="00827B27" w:rsidRPr="00C904AC" w:rsidRDefault="00827B27" w:rsidP="009E1A63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E57DEC1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827B27" w:rsidRPr="00C904AC" w14:paraId="0E64C155" w14:textId="77777777" w:rsidTr="00C904AC">
        <w:trPr>
          <w:tblHeader/>
        </w:trPr>
        <w:tc>
          <w:tcPr>
            <w:tcW w:w="2790" w:type="dxa"/>
          </w:tcPr>
          <w:p w14:paraId="2267EB54" w14:textId="77777777" w:rsidR="00827B27" w:rsidRPr="00C904AC" w:rsidRDefault="00827B27" w:rsidP="009E1A63">
            <w:pPr>
              <w:ind w:left="162" w:hanging="16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BBC4DE" w14:textId="77777777" w:rsidR="00827B27" w:rsidRPr="00C904AC" w:rsidRDefault="00827B27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7C39D6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270" w:type="dxa"/>
          </w:tcPr>
          <w:p w14:paraId="3DC3A1A1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51C83FE" w14:textId="0D1D854C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0" w:type="dxa"/>
          </w:tcPr>
          <w:p w14:paraId="02006D56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6F2959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270" w:type="dxa"/>
          </w:tcPr>
          <w:p w14:paraId="74922282" w14:textId="77777777" w:rsidR="00827B27" w:rsidRPr="00C904AC" w:rsidRDefault="00827B27" w:rsidP="009E1A63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542CAA4" w14:textId="408F5D98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(พันบาท)</w:t>
            </w:r>
          </w:p>
        </w:tc>
      </w:tr>
      <w:tr w:rsidR="00827B27" w:rsidRPr="00C904AC" w14:paraId="5B8C85BF" w14:textId="77777777" w:rsidTr="00C904AC">
        <w:tc>
          <w:tcPr>
            <w:tcW w:w="2790" w:type="dxa"/>
          </w:tcPr>
          <w:p w14:paraId="653F1752" w14:textId="22717E36" w:rsidR="00827B27" w:rsidRPr="00C904AC" w:rsidRDefault="00827B27" w:rsidP="009E1A63">
            <w:pPr>
              <w:ind w:left="162" w:hanging="16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904A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406E9E2C" w14:textId="77777777" w:rsidR="00827B27" w:rsidRPr="00C904AC" w:rsidRDefault="00827B27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B6E1B6" w14:textId="77777777" w:rsidR="00827B27" w:rsidRPr="00C904AC" w:rsidRDefault="00827B27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FDFA40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2766242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A4654D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CF2753" w14:textId="77777777" w:rsidR="00827B27" w:rsidRPr="00C904AC" w:rsidRDefault="00827B27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24414B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6E99F2E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827B27" w:rsidRPr="00C904AC" w14:paraId="509463F5" w14:textId="77777777" w:rsidTr="00C904AC">
        <w:tc>
          <w:tcPr>
            <w:tcW w:w="2790" w:type="dxa"/>
          </w:tcPr>
          <w:p w14:paraId="38F3C8A7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7B658774" w14:textId="77777777" w:rsidR="00827B27" w:rsidRPr="00C904AC" w:rsidRDefault="00827B27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0A76B7" w14:textId="5839A31E" w:rsidR="00827B27" w:rsidRPr="00C904AC" w:rsidRDefault="00DD0EBF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+1%</w:t>
            </w:r>
          </w:p>
        </w:tc>
        <w:tc>
          <w:tcPr>
            <w:tcW w:w="270" w:type="dxa"/>
          </w:tcPr>
          <w:p w14:paraId="0978EA7A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</w:tcPr>
          <w:p w14:paraId="7EC8134C" w14:textId="4BC2377D" w:rsidR="00827B27" w:rsidRPr="00C904AC" w:rsidRDefault="00DD0EBF" w:rsidP="00C90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904AC" w:rsidRPr="00C904AC">
              <w:rPr>
                <w:rFonts w:asciiTheme="majorBidi" w:hAnsiTheme="majorBidi" w:cstheme="majorBidi"/>
                <w:sz w:val="28"/>
                <w:szCs w:val="28"/>
              </w:rPr>
              <w:t>259</w:t>
            </w:r>
            <w:r w:rsidRPr="00C904A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C99532A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1860EE" w14:textId="24595895" w:rsidR="00827B27" w:rsidRPr="00C904AC" w:rsidRDefault="00DD0EBF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-1%</w:t>
            </w:r>
          </w:p>
        </w:tc>
        <w:tc>
          <w:tcPr>
            <w:tcW w:w="270" w:type="dxa"/>
          </w:tcPr>
          <w:p w14:paraId="1F4B48CE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634BF1C" w14:textId="2F681830" w:rsidR="00827B27" w:rsidRPr="00C904AC" w:rsidRDefault="00DD0EBF" w:rsidP="00715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</w:tr>
      <w:tr w:rsidR="00827B27" w:rsidRPr="00C904AC" w14:paraId="53C55690" w14:textId="77777777" w:rsidTr="00C904AC">
        <w:tc>
          <w:tcPr>
            <w:tcW w:w="2790" w:type="dxa"/>
            <w:hideMark/>
          </w:tcPr>
          <w:p w14:paraId="67CB9AD6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08FFEA66" w14:textId="77777777" w:rsidR="00827B27" w:rsidRPr="00C904AC" w:rsidRDefault="00827B27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CFF8AF" w14:textId="1EAC32A0" w:rsidR="00827B27" w:rsidRPr="00C904AC" w:rsidRDefault="00DD0EBF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+1%</w:t>
            </w:r>
          </w:p>
        </w:tc>
        <w:tc>
          <w:tcPr>
            <w:tcW w:w="270" w:type="dxa"/>
          </w:tcPr>
          <w:p w14:paraId="3184432B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A118A2F" w14:textId="2A2CC257" w:rsidR="00827B27" w:rsidRPr="00C904AC" w:rsidRDefault="00C904AC" w:rsidP="00C90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270" w:type="dxa"/>
          </w:tcPr>
          <w:p w14:paraId="4DEF0471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8A34F2" w14:textId="0F9E9671" w:rsidR="00827B27" w:rsidRPr="00C904AC" w:rsidRDefault="00DD0EBF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-1%</w:t>
            </w:r>
          </w:p>
        </w:tc>
        <w:tc>
          <w:tcPr>
            <w:tcW w:w="270" w:type="dxa"/>
          </w:tcPr>
          <w:p w14:paraId="021E1636" w14:textId="77777777" w:rsidR="00827B27" w:rsidRPr="00C904AC" w:rsidRDefault="00827B27" w:rsidP="009E1A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746D77A" w14:textId="4774C6CC" w:rsidR="00827B27" w:rsidRPr="00C904AC" w:rsidRDefault="00DD0EBF" w:rsidP="00715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</w:rPr>
              <w:t>(237)</w:t>
            </w:r>
          </w:p>
        </w:tc>
      </w:tr>
      <w:tr w:rsidR="00827B27" w:rsidRPr="00C904AC" w14:paraId="6D66A4F7" w14:textId="77777777" w:rsidTr="00C904AC">
        <w:tc>
          <w:tcPr>
            <w:tcW w:w="2790" w:type="dxa"/>
          </w:tcPr>
          <w:p w14:paraId="5496AABA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อัตราการลาออก</w:t>
            </w:r>
          </w:p>
        </w:tc>
        <w:tc>
          <w:tcPr>
            <w:tcW w:w="270" w:type="dxa"/>
          </w:tcPr>
          <w:p w14:paraId="3320884C" w14:textId="77777777" w:rsidR="00827B27" w:rsidRPr="00C904AC" w:rsidRDefault="00827B27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19A694" w14:textId="4F1EDCEC" w:rsidR="00827B27" w:rsidRPr="00C904AC" w:rsidRDefault="00DD0EBF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+1%</w:t>
            </w:r>
          </w:p>
        </w:tc>
        <w:tc>
          <w:tcPr>
            <w:tcW w:w="270" w:type="dxa"/>
          </w:tcPr>
          <w:p w14:paraId="2D181C83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</w:tcPr>
          <w:p w14:paraId="110A8F88" w14:textId="69A21DF6" w:rsidR="00827B27" w:rsidRPr="00C904AC" w:rsidRDefault="00C904AC" w:rsidP="00C90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</w:rPr>
              <w:t>(321)</w:t>
            </w:r>
          </w:p>
        </w:tc>
        <w:tc>
          <w:tcPr>
            <w:tcW w:w="270" w:type="dxa"/>
          </w:tcPr>
          <w:p w14:paraId="5D3118E4" w14:textId="77777777" w:rsidR="00827B27" w:rsidRPr="00C904AC" w:rsidRDefault="00827B27" w:rsidP="009E1A63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94BD6B" w14:textId="51FE1822" w:rsidR="00827B27" w:rsidRPr="00C904AC" w:rsidRDefault="00DD0EBF" w:rsidP="009E1A63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-1%</w:t>
            </w:r>
          </w:p>
        </w:tc>
        <w:tc>
          <w:tcPr>
            <w:tcW w:w="270" w:type="dxa"/>
          </w:tcPr>
          <w:p w14:paraId="48337C80" w14:textId="77777777" w:rsidR="00827B27" w:rsidRPr="00C904AC" w:rsidRDefault="00827B27" w:rsidP="009E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A3C110A" w14:textId="568C3D84" w:rsidR="00827B27" w:rsidRPr="00C904AC" w:rsidRDefault="00DD0EBF" w:rsidP="00715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715D9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C4A9D" w:rsidRPr="00C904AC" w14:paraId="0D0DCE2D" w14:textId="77777777" w:rsidTr="00C904AC">
        <w:tc>
          <w:tcPr>
            <w:tcW w:w="2790" w:type="dxa"/>
          </w:tcPr>
          <w:p w14:paraId="15D38D25" w14:textId="5972BFC0" w:rsidR="003C4A9D" w:rsidRPr="00C904AC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อายุคาดเฉลี่ย</w:t>
            </w:r>
          </w:p>
        </w:tc>
        <w:tc>
          <w:tcPr>
            <w:tcW w:w="270" w:type="dxa"/>
          </w:tcPr>
          <w:p w14:paraId="6FDA9031" w14:textId="77777777" w:rsidR="003C4A9D" w:rsidRPr="00C904AC" w:rsidRDefault="003C4A9D" w:rsidP="003C4A9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DA9A25" w14:textId="6A07CF89" w:rsidR="003C4A9D" w:rsidRPr="00C904AC" w:rsidRDefault="003C4A9D" w:rsidP="003C4A9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+1%</w:t>
            </w:r>
          </w:p>
        </w:tc>
        <w:tc>
          <w:tcPr>
            <w:tcW w:w="270" w:type="dxa"/>
          </w:tcPr>
          <w:p w14:paraId="1358381D" w14:textId="77777777" w:rsidR="003C4A9D" w:rsidRPr="00C904AC" w:rsidRDefault="003C4A9D" w:rsidP="003C4A9D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</w:tcPr>
          <w:p w14:paraId="3A6D6CA1" w14:textId="187D0B5C" w:rsidR="003C4A9D" w:rsidRPr="00C904AC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(1,346)</w:t>
            </w:r>
          </w:p>
        </w:tc>
        <w:tc>
          <w:tcPr>
            <w:tcW w:w="270" w:type="dxa"/>
          </w:tcPr>
          <w:p w14:paraId="12ED29E4" w14:textId="77777777" w:rsidR="003C4A9D" w:rsidRPr="00C904AC" w:rsidRDefault="003C4A9D" w:rsidP="003C4A9D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6CDBA8" w14:textId="61931FD7" w:rsidR="003C4A9D" w:rsidRPr="00C904AC" w:rsidRDefault="003C4A9D" w:rsidP="003C4A9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-1%</w:t>
            </w:r>
          </w:p>
        </w:tc>
        <w:tc>
          <w:tcPr>
            <w:tcW w:w="270" w:type="dxa"/>
          </w:tcPr>
          <w:p w14:paraId="7E338EF9" w14:textId="77777777" w:rsidR="003C4A9D" w:rsidRPr="00C904AC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B00E996" w14:textId="4E360FEC" w:rsidR="003C4A9D" w:rsidRPr="00C904AC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1,282</w:t>
            </w:r>
          </w:p>
        </w:tc>
      </w:tr>
      <w:tr w:rsidR="003C4A9D" w:rsidRPr="00C904AC" w14:paraId="09271714" w14:textId="77777777" w:rsidTr="00F04813">
        <w:trPr>
          <w:trHeight w:val="207"/>
        </w:trPr>
        <w:tc>
          <w:tcPr>
            <w:tcW w:w="2790" w:type="dxa"/>
          </w:tcPr>
          <w:p w14:paraId="6C7AD800" w14:textId="77777777" w:rsidR="003C4A9D" w:rsidRPr="00F04813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0" w:type="dxa"/>
          </w:tcPr>
          <w:p w14:paraId="3FBD6CAA" w14:textId="77777777" w:rsidR="003C4A9D" w:rsidRPr="00F04813" w:rsidRDefault="003C4A9D" w:rsidP="003C4A9D">
            <w:pPr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60FE888D" w14:textId="77777777" w:rsidR="003C4A9D" w:rsidRPr="00F04813" w:rsidRDefault="003C4A9D" w:rsidP="003C4A9D">
            <w:pPr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70" w:type="dxa"/>
          </w:tcPr>
          <w:p w14:paraId="1FC97E6A" w14:textId="77777777" w:rsidR="003C4A9D" w:rsidRPr="00F04813" w:rsidRDefault="003C4A9D" w:rsidP="003C4A9D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highlight w:val="yellow"/>
              </w:rPr>
            </w:pPr>
          </w:p>
        </w:tc>
        <w:tc>
          <w:tcPr>
            <w:tcW w:w="1710" w:type="dxa"/>
          </w:tcPr>
          <w:p w14:paraId="10035F49" w14:textId="77777777" w:rsidR="003C4A9D" w:rsidRPr="00F04813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C6B1E87" w14:textId="77777777" w:rsidR="003C4A9D" w:rsidRPr="00F04813" w:rsidRDefault="003C4A9D" w:rsidP="003C4A9D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647F04EC" w14:textId="77777777" w:rsidR="003C4A9D" w:rsidRPr="00F04813" w:rsidRDefault="003C4A9D" w:rsidP="003C4A9D">
            <w:pPr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70" w:type="dxa"/>
          </w:tcPr>
          <w:p w14:paraId="77ECB084" w14:textId="77777777" w:rsidR="003C4A9D" w:rsidRPr="00F04813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710" w:type="dxa"/>
          </w:tcPr>
          <w:p w14:paraId="4E3CAF8A" w14:textId="77777777" w:rsidR="003C4A9D" w:rsidRPr="00F04813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</w:rPr>
            </w:pPr>
          </w:p>
        </w:tc>
      </w:tr>
      <w:tr w:rsidR="003C4A9D" w:rsidRPr="00C904AC" w14:paraId="51E9FF44" w14:textId="77777777" w:rsidTr="00C904AC">
        <w:tc>
          <w:tcPr>
            <w:tcW w:w="2790" w:type="dxa"/>
            <w:hideMark/>
          </w:tcPr>
          <w:p w14:paraId="54FEE4E3" w14:textId="2A016C62" w:rsidR="003C4A9D" w:rsidRPr="00C904AC" w:rsidRDefault="003C4A9D" w:rsidP="003C4A9D">
            <w:pPr>
              <w:ind w:left="162" w:hanging="16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904A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519FCB2E" w14:textId="77777777" w:rsidR="003C4A9D" w:rsidRPr="00C904AC" w:rsidRDefault="003C4A9D" w:rsidP="003C4A9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428111" w14:textId="77777777" w:rsidR="003C4A9D" w:rsidRPr="00C904AC" w:rsidRDefault="003C4A9D" w:rsidP="003C4A9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5E75D0" w14:textId="77777777" w:rsidR="003C4A9D" w:rsidRPr="00C904AC" w:rsidRDefault="003C4A9D" w:rsidP="003C4A9D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6DAAA85" w14:textId="77777777" w:rsidR="003C4A9D" w:rsidRPr="00C904AC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CC70C1" w14:textId="77777777" w:rsidR="003C4A9D" w:rsidRPr="00C904AC" w:rsidRDefault="003C4A9D" w:rsidP="003C4A9D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0E7E0C" w14:textId="77777777" w:rsidR="003C4A9D" w:rsidRPr="00C904AC" w:rsidRDefault="003C4A9D" w:rsidP="003C4A9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065558" w14:textId="77777777" w:rsidR="003C4A9D" w:rsidRPr="00C904AC" w:rsidRDefault="003C4A9D" w:rsidP="003C4A9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804F9A4" w14:textId="77777777" w:rsidR="003C4A9D" w:rsidRPr="00C904AC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4A9D" w:rsidRPr="00C904AC" w14:paraId="583D9516" w14:textId="77777777" w:rsidTr="00C904AC">
        <w:tc>
          <w:tcPr>
            <w:tcW w:w="2790" w:type="dxa"/>
          </w:tcPr>
          <w:p w14:paraId="18F2A2C1" w14:textId="77777777" w:rsidR="003C4A9D" w:rsidRPr="00C904AC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2F5A91CB" w14:textId="77777777" w:rsidR="003C4A9D" w:rsidRPr="00C904AC" w:rsidRDefault="003C4A9D" w:rsidP="003C4A9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97DDC1" w14:textId="29FCD271" w:rsidR="003C4A9D" w:rsidRPr="00C904AC" w:rsidRDefault="003C4A9D" w:rsidP="003C4A9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+ 1%</w:t>
            </w:r>
          </w:p>
        </w:tc>
        <w:tc>
          <w:tcPr>
            <w:tcW w:w="270" w:type="dxa"/>
          </w:tcPr>
          <w:p w14:paraId="1D231A1E" w14:textId="77777777" w:rsidR="003C4A9D" w:rsidRPr="00C904AC" w:rsidRDefault="003C4A9D" w:rsidP="003C4A9D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center"/>
          </w:tcPr>
          <w:p w14:paraId="66ADC50A" w14:textId="66F60C27" w:rsidR="003C4A9D" w:rsidRPr="00C904AC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</w:rPr>
              <w:t>(672)</w:t>
            </w:r>
          </w:p>
        </w:tc>
        <w:tc>
          <w:tcPr>
            <w:tcW w:w="270" w:type="dxa"/>
          </w:tcPr>
          <w:p w14:paraId="336D1029" w14:textId="77777777" w:rsidR="003C4A9D" w:rsidRPr="00C904AC" w:rsidRDefault="003C4A9D" w:rsidP="003C4A9D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11D493" w14:textId="2F65A92E" w:rsidR="003C4A9D" w:rsidRPr="00C904AC" w:rsidRDefault="003C4A9D" w:rsidP="003C4A9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- 1%</w:t>
            </w:r>
          </w:p>
        </w:tc>
        <w:tc>
          <w:tcPr>
            <w:tcW w:w="270" w:type="dxa"/>
          </w:tcPr>
          <w:p w14:paraId="191509E2" w14:textId="77777777" w:rsidR="003C4A9D" w:rsidRPr="00C904AC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728EDF4" w14:textId="6E85114F" w:rsidR="003C4A9D" w:rsidRPr="00C904AC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</w:tr>
      <w:tr w:rsidR="003C4A9D" w:rsidRPr="00C904AC" w14:paraId="6BD6ADBA" w14:textId="77777777" w:rsidTr="00C904AC">
        <w:tc>
          <w:tcPr>
            <w:tcW w:w="2790" w:type="dxa"/>
            <w:hideMark/>
          </w:tcPr>
          <w:p w14:paraId="4D8D58F7" w14:textId="77777777" w:rsidR="003C4A9D" w:rsidRPr="00C904AC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429ACBC1" w14:textId="77777777" w:rsidR="003C4A9D" w:rsidRPr="00C904AC" w:rsidRDefault="003C4A9D" w:rsidP="003C4A9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8784A7" w14:textId="29B7CEFB" w:rsidR="003C4A9D" w:rsidRPr="00C904AC" w:rsidRDefault="003C4A9D" w:rsidP="003C4A9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+ 1%</w:t>
            </w:r>
          </w:p>
        </w:tc>
        <w:tc>
          <w:tcPr>
            <w:tcW w:w="270" w:type="dxa"/>
          </w:tcPr>
          <w:p w14:paraId="34F8D6D5" w14:textId="77777777" w:rsidR="003C4A9D" w:rsidRPr="00C904AC" w:rsidRDefault="003C4A9D" w:rsidP="003C4A9D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9566CE4" w14:textId="644B990E" w:rsidR="003C4A9D" w:rsidRPr="00C904AC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270" w:type="dxa"/>
          </w:tcPr>
          <w:p w14:paraId="139C338F" w14:textId="77777777" w:rsidR="003C4A9D" w:rsidRPr="00C904AC" w:rsidRDefault="003C4A9D" w:rsidP="003C4A9D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72A86C" w14:textId="3807ED34" w:rsidR="003C4A9D" w:rsidRPr="00C904AC" w:rsidRDefault="003C4A9D" w:rsidP="003C4A9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- 1%</w:t>
            </w:r>
          </w:p>
        </w:tc>
        <w:tc>
          <w:tcPr>
            <w:tcW w:w="270" w:type="dxa"/>
          </w:tcPr>
          <w:p w14:paraId="4BB42F45" w14:textId="77777777" w:rsidR="003C4A9D" w:rsidRPr="00C904AC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A864374" w14:textId="52E72A5C" w:rsidR="003C4A9D" w:rsidRPr="00C904AC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</w:rPr>
              <w:t>(626)</w:t>
            </w:r>
          </w:p>
        </w:tc>
      </w:tr>
      <w:tr w:rsidR="003C4A9D" w:rsidRPr="00C904AC" w14:paraId="3A29D9C7" w14:textId="77777777" w:rsidTr="00C904AC">
        <w:tc>
          <w:tcPr>
            <w:tcW w:w="2790" w:type="dxa"/>
          </w:tcPr>
          <w:p w14:paraId="25D3AAB0" w14:textId="77777777" w:rsidR="003C4A9D" w:rsidRPr="00C904AC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อัตราการลาออก</w:t>
            </w:r>
          </w:p>
        </w:tc>
        <w:tc>
          <w:tcPr>
            <w:tcW w:w="270" w:type="dxa"/>
          </w:tcPr>
          <w:p w14:paraId="4447EDFD" w14:textId="77777777" w:rsidR="003C4A9D" w:rsidRPr="00C904AC" w:rsidRDefault="003C4A9D" w:rsidP="003C4A9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81EAC3" w14:textId="1E37AA97" w:rsidR="003C4A9D" w:rsidRPr="00C904AC" w:rsidRDefault="003C4A9D" w:rsidP="003C4A9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+ 1%</w:t>
            </w:r>
          </w:p>
        </w:tc>
        <w:tc>
          <w:tcPr>
            <w:tcW w:w="270" w:type="dxa"/>
          </w:tcPr>
          <w:p w14:paraId="11180B3E" w14:textId="77777777" w:rsidR="003C4A9D" w:rsidRPr="00C904AC" w:rsidRDefault="003C4A9D" w:rsidP="003C4A9D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center"/>
          </w:tcPr>
          <w:p w14:paraId="6273F92D" w14:textId="5F10D2CD" w:rsidR="003C4A9D" w:rsidRPr="00C904AC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</w:rPr>
              <w:t>(720)</w:t>
            </w:r>
          </w:p>
        </w:tc>
        <w:tc>
          <w:tcPr>
            <w:tcW w:w="270" w:type="dxa"/>
          </w:tcPr>
          <w:p w14:paraId="162B2145" w14:textId="77777777" w:rsidR="003C4A9D" w:rsidRPr="00C904AC" w:rsidRDefault="003C4A9D" w:rsidP="003C4A9D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A81974" w14:textId="29418E00" w:rsidR="003C4A9D" w:rsidRPr="00C904AC" w:rsidRDefault="003C4A9D" w:rsidP="003C4A9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- 1%</w:t>
            </w:r>
          </w:p>
        </w:tc>
        <w:tc>
          <w:tcPr>
            <w:tcW w:w="270" w:type="dxa"/>
          </w:tcPr>
          <w:p w14:paraId="3EE53242" w14:textId="77777777" w:rsidR="003C4A9D" w:rsidRPr="00C904AC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9C5F3E0" w14:textId="7E6CD00A" w:rsidR="003C4A9D" w:rsidRPr="00C904AC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</w:tr>
      <w:tr w:rsidR="003C4A9D" w:rsidRPr="00C904AC" w14:paraId="017251F7" w14:textId="77777777" w:rsidTr="00C904AC">
        <w:tc>
          <w:tcPr>
            <w:tcW w:w="2790" w:type="dxa"/>
          </w:tcPr>
          <w:p w14:paraId="72947571" w14:textId="77777777" w:rsidR="003C4A9D" w:rsidRPr="00C904AC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อายุคาดเฉลี่ย</w:t>
            </w:r>
          </w:p>
        </w:tc>
        <w:tc>
          <w:tcPr>
            <w:tcW w:w="270" w:type="dxa"/>
          </w:tcPr>
          <w:p w14:paraId="446A5B33" w14:textId="77777777" w:rsidR="003C4A9D" w:rsidRPr="00C904AC" w:rsidRDefault="003C4A9D" w:rsidP="003C4A9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3983C7" w14:textId="5FB7145D" w:rsidR="003C4A9D" w:rsidRPr="00C904AC" w:rsidRDefault="003C4A9D" w:rsidP="003C4A9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+ 1%</w:t>
            </w:r>
          </w:p>
        </w:tc>
        <w:tc>
          <w:tcPr>
            <w:tcW w:w="270" w:type="dxa"/>
          </w:tcPr>
          <w:p w14:paraId="1C813160" w14:textId="77777777" w:rsidR="003C4A9D" w:rsidRPr="00C904AC" w:rsidRDefault="003C4A9D" w:rsidP="003C4A9D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center"/>
          </w:tcPr>
          <w:p w14:paraId="234FFFAD" w14:textId="3110E121" w:rsidR="003C4A9D" w:rsidRPr="00C904AC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14:paraId="4F10547B" w14:textId="77777777" w:rsidR="003C4A9D" w:rsidRPr="00C904AC" w:rsidRDefault="003C4A9D" w:rsidP="003C4A9D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85DB35" w14:textId="11991116" w:rsidR="003C4A9D" w:rsidRPr="00C904AC" w:rsidRDefault="003C4A9D" w:rsidP="003C4A9D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</w:rPr>
              <w:t>- 1%</w:t>
            </w:r>
          </w:p>
        </w:tc>
        <w:tc>
          <w:tcPr>
            <w:tcW w:w="270" w:type="dxa"/>
          </w:tcPr>
          <w:p w14:paraId="6A376900" w14:textId="77777777" w:rsidR="003C4A9D" w:rsidRPr="00C904AC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AC422A7" w14:textId="5DCEE78F" w:rsidR="003C4A9D" w:rsidRPr="00C904AC" w:rsidRDefault="003C4A9D" w:rsidP="003C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</w:rPr>
              <w:t>(31)</w:t>
            </w:r>
          </w:p>
        </w:tc>
      </w:tr>
    </w:tbl>
    <w:p w14:paraId="4834B5BC" w14:textId="10A5721B" w:rsidR="005704D7" w:rsidRPr="00E64F7F" w:rsidRDefault="005704D7" w:rsidP="00CD24CB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E64F7F">
        <w:rPr>
          <w:b/>
          <w:bCs/>
          <w:u w:val="none"/>
          <w:cs/>
        </w:rPr>
        <w:t xml:space="preserve">ภาษีเงินได้รอการตัดบัญชี </w:t>
      </w:r>
    </w:p>
    <w:p w14:paraId="292CC93C" w14:textId="2C149685" w:rsidR="000C0E90" w:rsidRPr="00824832" w:rsidRDefault="004C0A49" w:rsidP="00CD24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รายได้</w:t>
      </w:r>
      <w:r w:rsidR="000125B2" w:rsidRPr="00824832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="00CF06C6">
        <w:rPr>
          <w:rFonts w:ascii="Angsana New" w:hAnsi="Angsana New" w:hint="cs"/>
          <w:sz w:val="28"/>
          <w:szCs w:val="28"/>
          <w:cs/>
        </w:rPr>
        <w:t>ปี</w:t>
      </w:r>
      <w:r w:rsidR="000C0E90" w:rsidRPr="0082483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F06C6">
        <w:rPr>
          <w:rFonts w:ascii="Angsana New" w:hAnsi="Angsana New"/>
          <w:sz w:val="28"/>
          <w:szCs w:val="28"/>
        </w:rPr>
        <w:t xml:space="preserve">31 </w:t>
      </w:r>
      <w:r w:rsidR="00CF06C6">
        <w:rPr>
          <w:rFonts w:ascii="Angsana New" w:hAnsi="Angsana New" w:hint="cs"/>
          <w:sz w:val="28"/>
          <w:szCs w:val="28"/>
          <w:cs/>
        </w:rPr>
        <w:t>ธันวาคม</w:t>
      </w:r>
      <w:r w:rsidR="0096735A" w:rsidRPr="00824832">
        <w:rPr>
          <w:rFonts w:ascii="Angsana New" w:hAnsi="Angsana New"/>
          <w:sz w:val="28"/>
          <w:szCs w:val="28"/>
          <w:cs/>
        </w:rPr>
        <w:t xml:space="preserve"> </w:t>
      </w:r>
      <w:r w:rsidR="0096735A" w:rsidRPr="00824832">
        <w:rPr>
          <w:rFonts w:ascii="Angsana New" w:hAnsi="Angsana New"/>
          <w:sz w:val="28"/>
          <w:szCs w:val="28"/>
        </w:rPr>
        <w:t xml:space="preserve">2562 </w:t>
      </w:r>
      <w:r w:rsidR="000C0E90" w:rsidRPr="00824832">
        <w:rPr>
          <w:rFonts w:ascii="Angsana New" w:hAnsi="Angsana New"/>
          <w:sz w:val="28"/>
          <w:szCs w:val="28"/>
          <w:cs/>
        </w:rPr>
        <w:t xml:space="preserve">และ </w:t>
      </w:r>
      <w:r w:rsidR="000C0E90" w:rsidRPr="00824832">
        <w:rPr>
          <w:rFonts w:ascii="Angsana New" w:hAnsi="Angsana New"/>
          <w:sz w:val="28"/>
          <w:szCs w:val="28"/>
        </w:rPr>
        <w:t>256</w:t>
      </w:r>
      <w:r w:rsidR="00C65C7D" w:rsidRPr="00824832">
        <w:rPr>
          <w:rFonts w:ascii="Angsana New" w:hAnsi="Angsana New"/>
          <w:sz w:val="28"/>
          <w:szCs w:val="28"/>
        </w:rPr>
        <w:t>1</w:t>
      </w:r>
      <w:r w:rsidR="000C0E90" w:rsidRPr="00824832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5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252"/>
        <w:gridCol w:w="270"/>
        <w:gridCol w:w="270"/>
        <w:gridCol w:w="1620"/>
        <w:gridCol w:w="1440"/>
        <w:gridCol w:w="270"/>
        <w:gridCol w:w="1368"/>
      </w:tblGrid>
      <w:tr w:rsidR="0002626C" w:rsidRPr="00824832" w14:paraId="41D23CF6" w14:textId="77777777" w:rsidTr="00511855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3630D7C4" w14:textId="77777777" w:rsidR="0002626C" w:rsidRPr="00824832" w:rsidRDefault="0002626C" w:rsidP="00F80E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F842BF" w14:textId="30E8F0B1" w:rsidR="0002626C" w:rsidRPr="00824832" w:rsidRDefault="0002626C" w:rsidP="00F80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30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D2534C" w14:textId="7366936F" w:rsidR="0002626C" w:rsidRPr="00824832" w:rsidRDefault="0002626C" w:rsidP="00F80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C5177" w:rsidRPr="00824832" w14:paraId="1D740C77" w14:textId="77777777" w:rsidTr="00511855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7F03B626" w14:textId="77777777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C6FCD3C" w14:textId="577E7420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215355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86CA3B" w14:textId="25CCA906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B091812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6ED2DD3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3D5D7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22F58F1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3C5177" w:rsidRPr="00824832" w14:paraId="6FA866C3" w14:textId="77777777" w:rsidTr="00511855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080EEEE6" w14:textId="77777777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FB3D6" w14:textId="2939D2D5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D3011D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B6B6" w14:textId="377D101D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1443A7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427D9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2982EF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0A8CB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3C5177" w:rsidRPr="00824832" w14:paraId="799759AF" w14:textId="77777777" w:rsidTr="00511855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2A7B2819" w14:textId="77777777" w:rsidR="00565177" w:rsidRPr="00824832" w:rsidRDefault="00A22168" w:rsidP="00A22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E183B" w14:textId="2A59FBBD" w:rsidR="00565177" w:rsidRPr="00824832" w:rsidRDefault="00565177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B45E69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6A6DB" w14:textId="53E00692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C8BE8B1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A8C92" w14:textId="2252F039" w:rsidR="00565177" w:rsidRPr="00824832" w:rsidRDefault="00DA7B7F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121,907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9F6E58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8ED61" w14:textId="4758F02A" w:rsidR="00565177" w:rsidRPr="00824832" w:rsidRDefault="00511855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232</w:t>
            </w:r>
          </w:p>
        </w:tc>
      </w:tr>
      <w:tr w:rsidR="003C5177" w:rsidRPr="00824832" w14:paraId="5695D926" w14:textId="77777777" w:rsidTr="00511855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3E58784C" w14:textId="6D6459B0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BE0D6" w14:textId="591B4AA4" w:rsidR="00565177" w:rsidRPr="00824832" w:rsidRDefault="00565177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BD5ACA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0EA8C" w14:textId="5468E74E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42DDAB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3EB6AC" w14:textId="5A294247" w:rsidR="00565177" w:rsidRPr="00DA7B7F" w:rsidRDefault="00DA7B7F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7B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121,907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F2BE41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7967F5" w14:textId="08D1D760" w:rsidR="00565177" w:rsidRPr="00824832" w:rsidRDefault="00511855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232</w:t>
            </w:r>
          </w:p>
        </w:tc>
      </w:tr>
    </w:tbl>
    <w:p w14:paraId="4DB87B05" w14:textId="3D23124E" w:rsidR="00B67966" w:rsidRPr="0002626C" w:rsidRDefault="00B67966" w:rsidP="0002626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3058B7">
        <w:rPr>
          <w:rFonts w:ascii="Angsana New" w:hAnsi="Angsana New"/>
          <w:sz w:val="28"/>
          <w:szCs w:val="28"/>
          <w:cs/>
        </w:rPr>
        <w:t>รายการกระทบยอดจำนว</w:t>
      </w:r>
      <w:r w:rsidR="00841AF8" w:rsidRPr="003058B7">
        <w:rPr>
          <w:rFonts w:ascii="Angsana New" w:hAnsi="Angsana New"/>
          <w:sz w:val="28"/>
          <w:szCs w:val="28"/>
          <w:cs/>
        </w:rPr>
        <w:t>นเงินระหว่างรายได้</w:t>
      </w:r>
      <w:r w:rsidR="00CA414E" w:rsidRPr="003058B7">
        <w:rPr>
          <w:rFonts w:ascii="Angsana New" w:hAnsi="Angsana New" w:hint="cs"/>
          <w:sz w:val="28"/>
          <w:szCs w:val="28"/>
          <w:cs/>
        </w:rPr>
        <w:t xml:space="preserve"> (ค่าใช้จ่าย) </w:t>
      </w:r>
      <w:r w:rsidRPr="003058B7">
        <w:rPr>
          <w:rFonts w:ascii="Angsana New" w:hAnsi="Angsana New"/>
          <w:sz w:val="28"/>
          <w:szCs w:val="28"/>
          <w:cs/>
        </w:rPr>
        <w:t>ภาษีเงินได้กับผลคูณของขาดทุนทางบัญชีโดยใช้อัตราภาษีสำหรับ</w:t>
      </w:r>
      <w:r w:rsidR="00511855" w:rsidRPr="003058B7">
        <w:rPr>
          <w:rFonts w:ascii="Angsana New" w:hAnsi="Angsana New" w:hint="cs"/>
          <w:sz w:val="28"/>
          <w:szCs w:val="28"/>
          <w:cs/>
        </w:rPr>
        <w:t>ปี</w:t>
      </w:r>
      <w:r w:rsidRPr="003058B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11855" w:rsidRPr="003058B7">
        <w:rPr>
          <w:rFonts w:ascii="Angsana New" w:hAnsi="Angsana New"/>
          <w:sz w:val="28"/>
          <w:szCs w:val="28"/>
        </w:rPr>
        <w:t>31</w:t>
      </w:r>
      <w:r w:rsidR="0096735A" w:rsidRPr="003058B7">
        <w:rPr>
          <w:rFonts w:ascii="Angsana New" w:hAnsi="Angsana New"/>
          <w:sz w:val="28"/>
          <w:szCs w:val="28"/>
        </w:rPr>
        <w:t xml:space="preserve"> </w:t>
      </w:r>
      <w:r w:rsidR="00511855" w:rsidRPr="003058B7">
        <w:rPr>
          <w:rFonts w:ascii="Angsana New" w:hAnsi="Angsana New" w:hint="cs"/>
          <w:sz w:val="28"/>
          <w:szCs w:val="28"/>
          <w:cs/>
        </w:rPr>
        <w:t>ธันวาคม</w:t>
      </w:r>
      <w:r w:rsidR="0096735A" w:rsidRPr="003058B7">
        <w:rPr>
          <w:rFonts w:ascii="Angsana New" w:hAnsi="Angsana New"/>
          <w:sz w:val="28"/>
          <w:szCs w:val="28"/>
          <w:cs/>
        </w:rPr>
        <w:t xml:space="preserve"> </w:t>
      </w:r>
      <w:r w:rsidR="0096735A" w:rsidRPr="003058B7">
        <w:rPr>
          <w:rFonts w:ascii="Angsana New" w:hAnsi="Angsana New"/>
          <w:sz w:val="28"/>
          <w:szCs w:val="28"/>
        </w:rPr>
        <w:t xml:space="preserve">2562 </w:t>
      </w:r>
      <w:r w:rsidRPr="003058B7">
        <w:rPr>
          <w:rFonts w:ascii="Angsana New" w:hAnsi="Angsana New"/>
          <w:sz w:val="28"/>
          <w:szCs w:val="28"/>
          <w:cs/>
        </w:rPr>
        <w:t xml:space="preserve">และ </w:t>
      </w:r>
      <w:r w:rsidRPr="003058B7">
        <w:rPr>
          <w:rFonts w:ascii="Angsana New" w:hAnsi="Angsana New"/>
          <w:sz w:val="28"/>
          <w:szCs w:val="28"/>
        </w:rPr>
        <w:t>256</w:t>
      </w:r>
      <w:r w:rsidR="00C65C7D" w:rsidRPr="003058B7">
        <w:rPr>
          <w:rFonts w:ascii="Angsana New" w:hAnsi="Angsana New"/>
          <w:sz w:val="28"/>
          <w:szCs w:val="28"/>
        </w:rPr>
        <w:t>1</w:t>
      </w:r>
      <w:r w:rsidRPr="003058B7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56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05"/>
        <w:gridCol w:w="250"/>
        <w:gridCol w:w="265"/>
        <w:gridCol w:w="250"/>
        <w:gridCol w:w="1010"/>
        <w:gridCol w:w="1440"/>
        <w:gridCol w:w="270"/>
        <w:gridCol w:w="1375"/>
      </w:tblGrid>
      <w:tr w:rsidR="00511855" w:rsidRPr="00824832" w14:paraId="53354E32" w14:textId="77777777" w:rsidTr="00511855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39543E17" w14:textId="77777777" w:rsidR="00511855" w:rsidRPr="00824832" w:rsidRDefault="00511855" w:rsidP="00F80E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944FDC" w14:textId="211208E3" w:rsidR="00511855" w:rsidRPr="00824832" w:rsidRDefault="00511855" w:rsidP="003F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30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DED8EF" w14:textId="4BEBB957" w:rsidR="00511855" w:rsidRPr="00824832" w:rsidRDefault="00511855" w:rsidP="003F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C5177" w:rsidRPr="00824832" w14:paraId="499F29E8" w14:textId="77777777" w:rsidTr="00511855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4897A496" w14:textId="77777777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C91EFD2" w14:textId="148EA9AA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05AA499F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0D715D3" w14:textId="1CA22C6A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66D4148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6E23ED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4FA7D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EA5A83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2561</w:t>
            </w:r>
          </w:p>
        </w:tc>
      </w:tr>
      <w:tr w:rsidR="003C5177" w:rsidRPr="00824832" w14:paraId="51400C42" w14:textId="77777777" w:rsidTr="00511855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7A178CB5" w14:textId="77777777" w:rsidR="00565177" w:rsidRPr="00824832" w:rsidRDefault="00565177" w:rsidP="005118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ขาดทุนก่อนภาษี</w:t>
            </w:r>
            <w:r w:rsidR="00FE5EF9"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47DFD61" w14:textId="317AED2F" w:rsidR="00565177" w:rsidRPr="00824832" w:rsidRDefault="00565177" w:rsidP="0056517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206E555F" w14:textId="77777777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3CDDCFA" w14:textId="400F995A" w:rsidR="00565177" w:rsidRPr="00824832" w:rsidRDefault="00565177" w:rsidP="0056517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BA336E4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D9B06" w14:textId="091BCB12" w:rsidR="00565177" w:rsidRPr="00824832" w:rsidRDefault="00575EF3" w:rsidP="0056517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</w:t>
            </w:r>
            <w:r w:rsidR="00FE61E0">
              <w:rPr>
                <w:rFonts w:asciiTheme="majorBidi" w:hAnsiTheme="majorBidi" w:cstheme="majorBidi"/>
                <w:sz w:val="28"/>
                <w:szCs w:val="28"/>
              </w:rPr>
              <w:t>5,668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B118FD" w14:textId="77777777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18534A" w14:textId="668128FF" w:rsidR="00565177" w:rsidRPr="00824832" w:rsidRDefault="00511855" w:rsidP="0056517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(71,205)</w:t>
            </w:r>
          </w:p>
        </w:tc>
      </w:tr>
      <w:tr w:rsidR="003C5177" w:rsidRPr="00824832" w14:paraId="6C68475C" w14:textId="77777777" w:rsidTr="00511855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212319AB" w14:textId="77777777" w:rsidR="00565177" w:rsidRPr="00824832" w:rsidRDefault="00565177" w:rsidP="0051185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A9C78DB" w14:textId="77777777" w:rsidR="00565177" w:rsidRPr="00824832" w:rsidRDefault="00565177" w:rsidP="0056517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3FD54B31" w14:textId="77777777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4B26446" w14:textId="77777777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ABDCA96" w14:textId="77777777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11D1C1" w14:textId="77777777" w:rsidR="00565177" w:rsidRPr="00824832" w:rsidRDefault="00565177" w:rsidP="0056517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A8BD4A" w14:textId="77777777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72BA78" w14:textId="1EE396AD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638C" w:rsidRPr="00824832" w14:paraId="744FDB6D" w14:textId="77777777" w:rsidTr="00511855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77869658" w14:textId="77777777" w:rsidR="0048638C" w:rsidRPr="00824832" w:rsidRDefault="0048638C" w:rsidP="0051185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2ACFA" w14:textId="517FBA09" w:rsidR="0048638C" w:rsidRPr="002F10E6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2A1CC" w14:textId="77777777" w:rsidR="0048638C" w:rsidRPr="002F10E6" w:rsidRDefault="0048638C" w:rsidP="0048638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60B0A" w14:textId="53E9F598" w:rsidR="0048638C" w:rsidRPr="002F10E6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274A5" w14:textId="77777777" w:rsidR="0048638C" w:rsidRPr="002F10E6" w:rsidRDefault="0048638C" w:rsidP="0048638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1BB15" w14:textId="346E3ED0" w:rsidR="0048638C" w:rsidRPr="002F10E6" w:rsidRDefault="00FE61E0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35,134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2BFA3" w14:textId="77777777" w:rsidR="0048638C" w:rsidRPr="002F10E6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EB419" w14:textId="1C182B4A" w:rsidR="0048638C" w:rsidRPr="002F10E6" w:rsidRDefault="00511855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14,241</w:t>
            </w:r>
          </w:p>
        </w:tc>
      </w:tr>
      <w:tr w:rsidR="00732738" w:rsidRPr="00824832" w14:paraId="7A8407FE" w14:textId="77777777" w:rsidTr="00511855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36A1D537" w14:textId="77777777" w:rsidR="00732738" w:rsidRPr="00824832" w:rsidRDefault="00732738" w:rsidP="0073273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ผลกระทบทางภาษีของรายได้ที่ได้รับยกเว้นและ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797D791E" w14:textId="77777777" w:rsidR="00732738" w:rsidRPr="00824832" w:rsidRDefault="00732738" w:rsidP="0073273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C6171" w14:textId="19E53AAB" w:rsidR="00732738" w:rsidRPr="002F10E6" w:rsidRDefault="00732738" w:rsidP="0073273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31B78" w14:textId="77777777" w:rsidR="00732738" w:rsidRPr="002F10E6" w:rsidRDefault="00732738" w:rsidP="0073273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1A841" w14:textId="2C10C1BD" w:rsidR="00732738" w:rsidRPr="002F10E6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0A166" w14:textId="77777777" w:rsidR="00732738" w:rsidRPr="002F10E6" w:rsidRDefault="00732738" w:rsidP="0073273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CB374" w14:textId="46FE3F2D" w:rsidR="00732738" w:rsidRPr="0015053D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053D">
              <w:rPr>
                <w:rFonts w:asciiTheme="majorBidi" w:eastAsia="Cordia New" w:hAnsiTheme="majorBidi" w:cstheme="majorBidi"/>
                <w:sz w:val="28"/>
                <w:szCs w:val="28"/>
              </w:rPr>
              <w:t>7,198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D241D" w14:textId="77777777" w:rsidR="00732738" w:rsidRPr="002F10E6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F1E23" w14:textId="66417173" w:rsidR="00732738" w:rsidRPr="002F10E6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720</w:t>
            </w:r>
          </w:p>
        </w:tc>
      </w:tr>
      <w:tr w:rsidR="00732738" w:rsidRPr="00824832" w14:paraId="077EAB31" w14:textId="77777777" w:rsidTr="00511855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36338EF7" w14:textId="77777777" w:rsidR="00732738" w:rsidRPr="00824832" w:rsidRDefault="00732738" w:rsidP="0073273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ภาษีเงินได้รอการตัดบัญช</w:t>
            </w: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ีที่รับรู้ในปี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05E96" w14:textId="7E28DC05" w:rsidR="00732738" w:rsidRPr="002F10E6" w:rsidRDefault="00732738" w:rsidP="0073273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99DEB" w14:textId="77777777" w:rsidR="00732738" w:rsidRPr="002F10E6" w:rsidRDefault="00732738" w:rsidP="0073273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4345" w14:textId="0A085EC8" w:rsidR="00732738" w:rsidRPr="002F10E6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D947E" w14:textId="77777777" w:rsidR="00732738" w:rsidRPr="002F10E6" w:rsidRDefault="00732738" w:rsidP="0073273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68B4D" w14:textId="22CA8D06" w:rsidR="00732738" w:rsidRPr="0015053D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053D">
              <w:rPr>
                <w:rFonts w:asciiTheme="majorBidi" w:eastAsia="Cordia New" w:hAnsiTheme="majorBidi" w:cstheme="majorBidi"/>
                <w:sz w:val="28"/>
                <w:szCs w:val="28"/>
              </w:rPr>
              <w:t>85,593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AE79C" w14:textId="77777777" w:rsidR="00732738" w:rsidRPr="002F10E6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40EF6" w14:textId="67DDC587" w:rsidR="00732738" w:rsidRPr="002F10E6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32738" w:rsidRPr="00824832" w14:paraId="7369A5E1" w14:textId="77777777" w:rsidTr="00511855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217A36A4" w14:textId="77777777" w:rsidR="00732738" w:rsidRPr="00824832" w:rsidRDefault="00732738" w:rsidP="00732738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ผลขาดทุนทางภาษีที่รับรู้เป็น</w:t>
            </w: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สินทรัพย์ภาษีเงินได้</w:t>
            </w:r>
          </w:p>
          <w:p w14:paraId="688F0220" w14:textId="77777777" w:rsidR="00732738" w:rsidRPr="00824832" w:rsidRDefault="00732738" w:rsidP="00732738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/>
                <w:sz w:val="28"/>
                <w:szCs w:val="28"/>
              </w:rPr>
              <w:t xml:space="preserve">     </w:t>
            </w: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16994" w14:textId="54B13D49" w:rsidR="00732738" w:rsidRPr="002F10E6" w:rsidRDefault="00732738" w:rsidP="0073273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C3872" w14:textId="77777777" w:rsidR="00732738" w:rsidRPr="002F10E6" w:rsidRDefault="00732738" w:rsidP="0073273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E338B" w14:textId="008DA2F5" w:rsidR="00732738" w:rsidRPr="002F10E6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C5C4B" w14:textId="77777777" w:rsidR="00732738" w:rsidRPr="002F10E6" w:rsidRDefault="00732738" w:rsidP="0073273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DB2BE" w14:textId="4F90D354" w:rsidR="00732738" w:rsidRPr="0015053D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053D">
              <w:rPr>
                <w:rFonts w:asciiTheme="majorBidi" w:eastAsia="Cordia New" w:hAnsiTheme="majorBidi" w:cstheme="majorBidi"/>
                <w:sz w:val="28"/>
                <w:szCs w:val="28"/>
              </w:rPr>
              <w:t>36,314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EE27D" w14:textId="77777777" w:rsidR="00732738" w:rsidRPr="002F10E6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3A97A" w14:textId="6CE7933F" w:rsidR="00732738" w:rsidRPr="002F10E6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32738" w:rsidRPr="00824832" w14:paraId="3F212EBA" w14:textId="77777777" w:rsidTr="00511855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370D8C9E" w14:textId="26D36FCB" w:rsidR="00732738" w:rsidRPr="00824832" w:rsidRDefault="00732738" w:rsidP="00732738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สินทรัพย์ภาษีเงินได้รอการตัดบัญชีที่ไม่รับรู้เพิ่มขึ้น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8682F" w14:textId="58EF7668" w:rsidR="00732738" w:rsidRPr="002F10E6" w:rsidRDefault="00732738" w:rsidP="0073273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1A44D" w14:textId="77777777" w:rsidR="00732738" w:rsidRPr="002F10E6" w:rsidRDefault="00732738" w:rsidP="0073273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8CD8E" w14:textId="2E8900C6" w:rsidR="00732738" w:rsidRPr="002F10E6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2812C" w14:textId="77777777" w:rsidR="00732738" w:rsidRPr="002F10E6" w:rsidRDefault="00732738" w:rsidP="0073273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264DB" w14:textId="0208278B" w:rsidR="00732738" w:rsidRPr="0015053D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053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3E062" w14:textId="77777777" w:rsidR="00732738" w:rsidRPr="002F10E6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3B345" w14:textId="0BAE2EA8" w:rsidR="00732738" w:rsidRPr="002F10E6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(24,308)</w:t>
            </w:r>
          </w:p>
        </w:tc>
      </w:tr>
      <w:tr w:rsidR="00732738" w:rsidRPr="00824832" w14:paraId="19C367FF" w14:textId="77777777" w:rsidTr="00511855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770A59D4" w14:textId="77777777" w:rsidR="00732738" w:rsidRPr="00824832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5060F" w14:textId="583F39F6" w:rsidR="00732738" w:rsidRPr="002F10E6" w:rsidRDefault="00732738" w:rsidP="0073273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66AF5" w14:textId="77777777" w:rsidR="00732738" w:rsidRPr="002F10E6" w:rsidRDefault="00732738" w:rsidP="0073273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A21F5FF" w14:textId="759E62BF" w:rsidR="00732738" w:rsidRPr="002F10E6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70BEE" w14:textId="77777777" w:rsidR="00732738" w:rsidRPr="002F10E6" w:rsidRDefault="00732738" w:rsidP="0073273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19090" w14:textId="0DE1B3CD" w:rsidR="00732738" w:rsidRPr="0015053D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5053D">
              <w:rPr>
                <w:rFonts w:asciiTheme="majorBidi" w:eastAsia="Cordia New" w:hAnsiTheme="majorBidi" w:cstheme="majorBidi"/>
                <w:sz w:val="28"/>
                <w:szCs w:val="28"/>
              </w:rPr>
              <w:t>(42,332)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3BBC0" w14:textId="77777777" w:rsidR="00732738" w:rsidRPr="002F10E6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6B3FA" w14:textId="34409802" w:rsidR="00732738" w:rsidRPr="002F10E6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9,579</w:t>
            </w:r>
          </w:p>
        </w:tc>
      </w:tr>
      <w:tr w:rsidR="00732738" w:rsidRPr="005067F3" w14:paraId="04187FA3" w14:textId="77777777" w:rsidTr="00511855">
        <w:trPr>
          <w:trHeight w:val="422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787963F2" w14:textId="14AAB320" w:rsidR="00732738" w:rsidRPr="00824832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C3199" w14:textId="5F0650E2" w:rsidR="00732738" w:rsidRPr="00FA79F6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D07AFFE" w14:textId="77777777" w:rsidR="00732738" w:rsidRPr="00FA79F6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79551" w14:textId="0C9F86E2" w:rsidR="00732738" w:rsidRPr="00FA79F6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728096F" w14:textId="77777777" w:rsidR="00732738" w:rsidRPr="00FA79F6" w:rsidRDefault="00732738" w:rsidP="00732738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FECC54" w14:textId="4D6BF91F" w:rsidR="00732738" w:rsidRPr="0015053D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5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121,907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F186AA" w14:textId="77777777" w:rsidR="00732738" w:rsidRPr="00FA79F6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C7DA8F" w14:textId="2D144850" w:rsidR="00732738" w:rsidRPr="007D700A" w:rsidRDefault="00732738" w:rsidP="0073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232</w:t>
            </w:r>
          </w:p>
        </w:tc>
      </w:tr>
    </w:tbl>
    <w:p w14:paraId="3AE5420B" w14:textId="043B496A" w:rsidR="005704D7" w:rsidRPr="00E4284A" w:rsidRDefault="005704D7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t>รายละเอียดของ</w:t>
      </w:r>
      <w:bookmarkStart w:id="7" w:name="OLE_LINK1"/>
      <w:bookmarkStart w:id="8" w:name="OLE_LINK2"/>
      <w:r w:rsidR="00A01DA6">
        <w:rPr>
          <w:rFonts w:ascii="Angsana New" w:hAnsi="Angsana New" w:hint="cs"/>
          <w:sz w:val="28"/>
          <w:szCs w:val="28"/>
          <w:cs/>
        </w:rPr>
        <w:t>สินทรัพย์และ</w:t>
      </w:r>
      <w:r w:rsidRPr="00E4284A">
        <w:rPr>
          <w:rFonts w:ascii="Angsana New" w:hAnsi="Angsana New"/>
          <w:sz w:val="28"/>
          <w:szCs w:val="28"/>
          <w:cs/>
        </w:rPr>
        <w:t>หนี้สินภาษีเงินได้รอการตัดบัญชี</w:t>
      </w:r>
      <w:bookmarkEnd w:id="7"/>
      <w:bookmarkEnd w:id="8"/>
      <w:r w:rsidR="00943DB5" w:rsidRPr="00E4284A">
        <w:rPr>
          <w:rFonts w:ascii="Angsana New" w:hAnsi="Angsana New"/>
          <w:sz w:val="28"/>
          <w:szCs w:val="28"/>
          <w:cs/>
        </w:rPr>
        <w:t xml:space="preserve"> ณ</w:t>
      </w:r>
      <w:r w:rsidR="002B5A95" w:rsidRPr="00E4284A">
        <w:rPr>
          <w:rFonts w:ascii="Angsana New" w:hAnsi="Angsana New"/>
          <w:sz w:val="28"/>
          <w:szCs w:val="28"/>
          <w:cs/>
        </w:rPr>
        <w:t xml:space="preserve"> </w:t>
      </w:r>
      <w:r w:rsidR="00B67966" w:rsidRPr="00E4284A">
        <w:rPr>
          <w:rFonts w:ascii="Angsana New" w:hAnsi="Angsana New"/>
          <w:sz w:val="28"/>
          <w:szCs w:val="28"/>
          <w:cs/>
        </w:rPr>
        <w:t xml:space="preserve">วันที่ </w:t>
      </w:r>
      <w:r w:rsidR="002B5A95" w:rsidRPr="00E4284A">
        <w:rPr>
          <w:rFonts w:ascii="Angsana New" w:hAnsi="Angsana New"/>
          <w:sz w:val="28"/>
          <w:szCs w:val="28"/>
        </w:rPr>
        <w:t>31</w:t>
      </w:r>
      <w:r w:rsidRPr="00E4284A">
        <w:rPr>
          <w:rFonts w:ascii="Angsana New" w:hAnsi="Angsana New"/>
          <w:sz w:val="28"/>
          <w:szCs w:val="28"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 xml:space="preserve">ธันวาคม </w:t>
      </w:r>
      <w:r w:rsidR="00120AA5" w:rsidRPr="0096735A">
        <w:rPr>
          <w:rFonts w:ascii="Angsana New" w:hAnsi="Angsana New"/>
          <w:sz w:val="28"/>
          <w:szCs w:val="28"/>
        </w:rPr>
        <w:t>2562</w:t>
      </w:r>
      <w:r w:rsidR="00120AA5">
        <w:rPr>
          <w:rFonts w:ascii="Angsana New" w:hAnsi="Angsana New"/>
          <w:sz w:val="28"/>
          <w:szCs w:val="28"/>
        </w:rPr>
        <w:t xml:space="preserve"> </w:t>
      </w:r>
      <w:r w:rsidR="00120AA5" w:rsidRPr="00E4284A">
        <w:rPr>
          <w:rFonts w:ascii="Angsana New" w:hAnsi="Angsana New"/>
          <w:sz w:val="28"/>
          <w:szCs w:val="28"/>
          <w:cs/>
        </w:rPr>
        <w:t>และ</w:t>
      </w:r>
      <w:r w:rsidR="00943DB5" w:rsidRPr="00E4284A">
        <w:rPr>
          <w:rFonts w:ascii="Angsana New" w:hAnsi="Angsana New"/>
          <w:sz w:val="28"/>
          <w:szCs w:val="28"/>
        </w:rPr>
        <w:t>256</w:t>
      </w:r>
      <w:r w:rsidR="00AA3CDE" w:rsidRPr="00E4284A">
        <w:rPr>
          <w:rFonts w:ascii="Angsana New" w:hAnsi="Angsana New"/>
          <w:sz w:val="28"/>
          <w:szCs w:val="28"/>
        </w:rPr>
        <w:t>1</w:t>
      </w:r>
      <w:r w:rsidR="00943DB5" w:rsidRPr="00E4284A">
        <w:rPr>
          <w:rFonts w:ascii="Angsana New" w:hAnsi="Angsana New"/>
          <w:sz w:val="28"/>
          <w:szCs w:val="28"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36"/>
        <w:gridCol w:w="1112"/>
        <w:gridCol w:w="238"/>
        <w:gridCol w:w="1206"/>
        <w:gridCol w:w="243"/>
        <w:gridCol w:w="1303"/>
      </w:tblGrid>
      <w:tr w:rsidR="00717871" w:rsidRPr="0045246C" w14:paraId="67DDF198" w14:textId="77777777" w:rsidTr="00B42EA0">
        <w:trPr>
          <w:tblHeader/>
        </w:trPr>
        <w:tc>
          <w:tcPr>
            <w:tcW w:w="3960" w:type="dxa"/>
          </w:tcPr>
          <w:p w14:paraId="082371D2" w14:textId="77777777" w:rsidR="005704D7" w:rsidRPr="00CD233B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98" w:type="dxa"/>
            <w:gridSpan w:val="7"/>
            <w:tcBorders>
              <w:bottom w:val="single" w:sz="4" w:space="0" w:color="auto"/>
            </w:tcBorders>
          </w:tcPr>
          <w:p w14:paraId="52D24640" w14:textId="77777777" w:rsidR="005704D7" w:rsidRPr="0045246C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="005704D7"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45246C" w14:paraId="00E7BB82" w14:textId="77777777" w:rsidTr="00B42EA0">
        <w:trPr>
          <w:tblHeader/>
        </w:trPr>
        <w:tc>
          <w:tcPr>
            <w:tcW w:w="3960" w:type="dxa"/>
          </w:tcPr>
          <w:p w14:paraId="488A4715" w14:textId="77777777" w:rsidR="005704D7" w:rsidRPr="0045246C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D5DBEC" w14:textId="77777777" w:rsidR="005704D7" w:rsidRPr="0045246C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662F122" w14:textId="77777777" w:rsidR="005704D7" w:rsidRPr="0045246C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C97DB2" w14:textId="77777777" w:rsidR="005704D7" w:rsidRPr="0045246C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8E7CF0F" w14:textId="77777777" w:rsidR="005704D7" w:rsidRPr="0045246C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3" w:type="dxa"/>
          </w:tcPr>
          <w:p w14:paraId="7FFF5188" w14:textId="77777777" w:rsidR="005704D7" w:rsidRPr="0045246C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7871" w:rsidRPr="0045246C" w14:paraId="23B45903" w14:textId="77777777" w:rsidTr="00B42EA0">
        <w:trPr>
          <w:tblHeader/>
        </w:trPr>
        <w:tc>
          <w:tcPr>
            <w:tcW w:w="3960" w:type="dxa"/>
          </w:tcPr>
          <w:p w14:paraId="55110952" w14:textId="77777777" w:rsidR="00B67966" w:rsidRPr="0045246C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5AE4C68" w14:textId="1D6A255B" w:rsidR="00B67966" w:rsidRPr="0045246C" w:rsidRDefault="001C21EA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  <w:vAlign w:val="bottom"/>
          </w:tcPr>
          <w:p w14:paraId="4AB6052D" w14:textId="77777777" w:rsidR="00B67966" w:rsidRPr="0045246C" w:rsidRDefault="00B67966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16F8E" w14:textId="77777777" w:rsidR="002C49AC" w:rsidRPr="0045246C" w:rsidRDefault="002C49AC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กำไร </w:t>
            </w:r>
          </w:p>
          <w:p w14:paraId="20517D1E" w14:textId="77777777" w:rsidR="00BD2512" w:rsidRPr="0045246C" w:rsidRDefault="002C49AC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D2512"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  <w:p w14:paraId="7139BC44" w14:textId="6B8F28A7" w:rsidR="00B67966" w:rsidRPr="0045246C" w:rsidRDefault="00B67966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B42EA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4EF86AC6" w14:textId="77777777" w:rsidR="00B67966" w:rsidRPr="0045246C" w:rsidRDefault="00B67966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50154" w14:textId="2F60A2E6" w:rsidR="00B67966" w:rsidRPr="0045246C" w:rsidRDefault="002C49AC" w:rsidP="002C49A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 (</w:t>
            </w:r>
            <w:r w:rsidR="00FA7BBF"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  <w:r w:rsidR="00FA7BBF"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</w:t>
            </w:r>
            <w:r w:rsidR="00FA7BBF"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  <w:r w:rsidR="00B67966"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B42EA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43" w:type="dxa"/>
            <w:vAlign w:val="bottom"/>
          </w:tcPr>
          <w:p w14:paraId="45B0AD5C" w14:textId="77777777" w:rsidR="00B67966" w:rsidRPr="0045246C" w:rsidRDefault="00B67966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25F784F4" w14:textId="6841F1AE" w:rsidR="00B67966" w:rsidRPr="0045246C" w:rsidRDefault="001C21EA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A01DA6" w:rsidRPr="0045246C" w14:paraId="128B7304" w14:textId="77777777" w:rsidTr="00B42EA0">
        <w:tc>
          <w:tcPr>
            <w:tcW w:w="3960" w:type="dxa"/>
          </w:tcPr>
          <w:p w14:paraId="58C78FCC" w14:textId="77777777" w:rsidR="00A01DA6" w:rsidRPr="0045246C" w:rsidRDefault="00A01DA6" w:rsidP="00B6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7AE4586D" w14:textId="77777777" w:rsidR="00A01DA6" w:rsidRPr="0045246C" w:rsidRDefault="00A01DA6" w:rsidP="00A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5214D34" w14:textId="77777777" w:rsidR="00A01DA6" w:rsidRPr="0045246C" w:rsidRDefault="00A01DA6" w:rsidP="00A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</w:tcPr>
          <w:p w14:paraId="099B8442" w14:textId="77777777" w:rsidR="00A01DA6" w:rsidRPr="0045246C" w:rsidRDefault="00A01DA6" w:rsidP="00A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2E2D8C94" w14:textId="77777777" w:rsidR="00A01DA6" w:rsidRPr="0045246C" w:rsidRDefault="00A01DA6" w:rsidP="00A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476D0E0" w14:textId="77777777" w:rsidR="00A01DA6" w:rsidRPr="0045246C" w:rsidRDefault="00A01DA6" w:rsidP="00A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D37E34F" w14:textId="77777777" w:rsidR="00A01DA6" w:rsidRPr="0045246C" w:rsidRDefault="00A01DA6" w:rsidP="00A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641847E8" w14:textId="77777777" w:rsidR="00A01DA6" w:rsidRPr="0045246C" w:rsidRDefault="00A01DA6" w:rsidP="00A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09FA" w:rsidRPr="0045246C" w14:paraId="42857F91" w14:textId="77777777" w:rsidTr="00B42EA0">
        <w:tc>
          <w:tcPr>
            <w:tcW w:w="3960" w:type="dxa"/>
          </w:tcPr>
          <w:p w14:paraId="0AC80ADE" w14:textId="77777777" w:rsidR="00BC09FA" w:rsidRPr="0045246C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</w:tcPr>
          <w:p w14:paraId="375592C8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8ECDBF8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FA6B6" w14:textId="657E66C6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48,876</w:t>
            </w:r>
          </w:p>
        </w:tc>
        <w:tc>
          <w:tcPr>
            <w:tcW w:w="238" w:type="dxa"/>
          </w:tcPr>
          <w:p w14:paraId="106B8A5B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08A790AA" w14:textId="0D2077D0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1F6587CD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7863D" w14:textId="7004D742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48,876</w:t>
            </w:r>
          </w:p>
        </w:tc>
      </w:tr>
      <w:tr w:rsidR="00BC09FA" w:rsidRPr="0045246C" w14:paraId="0CEED4F4" w14:textId="77777777" w:rsidTr="00B42EA0">
        <w:tc>
          <w:tcPr>
            <w:tcW w:w="3960" w:type="dxa"/>
          </w:tcPr>
          <w:p w14:paraId="06F2F221" w14:textId="3A7D61FF" w:rsidR="00BC09FA" w:rsidRPr="0045246C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การปรับมูลค่ายุติธรรมของหลักทรัพย์เผื่อขาย</w:t>
            </w:r>
          </w:p>
        </w:tc>
        <w:tc>
          <w:tcPr>
            <w:tcW w:w="1260" w:type="dxa"/>
          </w:tcPr>
          <w:p w14:paraId="313F9E9A" w14:textId="7725362C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0B43FC7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F9A39" w14:textId="33CCBF29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36DD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</w:tcPr>
          <w:p w14:paraId="61CC49F5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53E2041" w14:textId="5A573D69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</w:t>
            </w:r>
          </w:p>
        </w:tc>
        <w:tc>
          <w:tcPr>
            <w:tcW w:w="243" w:type="dxa"/>
            <w:vAlign w:val="bottom"/>
          </w:tcPr>
          <w:p w14:paraId="6B685F29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7AA59" w14:textId="44E75A5C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</w:t>
            </w:r>
          </w:p>
        </w:tc>
      </w:tr>
      <w:tr w:rsidR="00BC09FA" w:rsidRPr="0045246C" w14:paraId="59C9AA31" w14:textId="77777777" w:rsidTr="009946E2">
        <w:tc>
          <w:tcPr>
            <w:tcW w:w="3960" w:type="dxa"/>
          </w:tcPr>
          <w:p w14:paraId="167BBA5D" w14:textId="77777777" w:rsidR="00BC09FA" w:rsidRPr="0045246C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เงินสำรองสำหรับเบี้ยประกันภัย</w:t>
            </w:r>
          </w:p>
          <w:p w14:paraId="23A94FB6" w14:textId="77777777" w:rsidR="00BC09FA" w:rsidRPr="0045246C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45246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3163CF5C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D16D8E2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B357C" w14:textId="68A9B2E9" w:rsidR="00BC09FA" w:rsidRPr="00F36DD0" w:rsidRDefault="00BC09FA" w:rsidP="00BC09F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16,663</w:t>
            </w:r>
          </w:p>
        </w:tc>
        <w:tc>
          <w:tcPr>
            <w:tcW w:w="238" w:type="dxa"/>
            <w:vAlign w:val="bottom"/>
          </w:tcPr>
          <w:p w14:paraId="078FB8A8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0DB594B2" w14:textId="77777777" w:rsidR="00BC09FA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ABBA02" w14:textId="31A12282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6A0BA24F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EAAC2" w14:textId="0CA3C8E3" w:rsidR="00BC09FA" w:rsidRPr="00F36DD0" w:rsidRDefault="00BC09FA" w:rsidP="00BC09F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16,663</w:t>
            </w:r>
          </w:p>
        </w:tc>
      </w:tr>
      <w:tr w:rsidR="00BC09FA" w:rsidRPr="0045246C" w14:paraId="0A2BD77D" w14:textId="77777777" w:rsidTr="009946E2">
        <w:tc>
          <w:tcPr>
            <w:tcW w:w="3960" w:type="dxa"/>
          </w:tcPr>
          <w:p w14:paraId="28931236" w14:textId="77777777" w:rsidR="00BC09FA" w:rsidRPr="0045246C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สำรองค่าสินไหมทดแทนที่เกิดขึ้นแล้ว</w:t>
            </w:r>
          </w:p>
          <w:p w14:paraId="2D2E777D" w14:textId="77777777" w:rsidR="00BC09FA" w:rsidRPr="0045246C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45246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แต่ยังไม่ได้รับรายงาน </w:t>
            </w:r>
            <w:r w:rsidRPr="0045246C">
              <w:rPr>
                <w:rFonts w:asciiTheme="majorBidi" w:eastAsia="Cordia New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260" w:type="dxa"/>
            <w:vAlign w:val="bottom"/>
          </w:tcPr>
          <w:p w14:paraId="6AAAB007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2FF088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B7224" w14:textId="514194EC" w:rsidR="00BC09FA" w:rsidRPr="00F36DD0" w:rsidRDefault="00BC09FA" w:rsidP="00BC09F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5,391</w:t>
            </w:r>
          </w:p>
        </w:tc>
        <w:tc>
          <w:tcPr>
            <w:tcW w:w="238" w:type="dxa"/>
            <w:vAlign w:val="bottom"/>
          </w:tcPr>
          <w:p w14:paraId="78C695A8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0D97F4B6" w14:textId="77777777" w:rsidR="00BC09FA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685247" w14:textId="0A161E60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3E295E8F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D7C06" w14:textId="1ACD9368" w:rsidR="00BC09FA" w:rsidRPr="00F36DD0" w:rsidRDefault="00BC09FA" w:rsidP="00BC09F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5,391</w:t>
            </w:r>
          </w:p>
        </w:tc>
      </w:tr>
      <w:tr w:rsidR="00BC09FA" w:rsidRPr="0045246C" w14:paraId="458BC132" w14:textId="77777777" w:rsidTr="009946E2">
        <w:tc>
          <w:tcPr>
            <w:tcW w:w="3960" w:type="dxa"/>
          </w:tcPr>
          <w:p w14:paraId="4EF679B3" w14:textId="77777777" w:rsidR="00BC09FA" w:rsidRPr="0045246C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สำรองค่าใช้จ่ายในการจัดการสินไหมทดแทน</w:t>
            </w:r>
          </w:p>
          <w:p w14:paraId="60A7B712" w14:textId="77777777" w:rsidR="00BC09FA" w:rsidRPr="0045246C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45246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ที่ยังไม่ได้จัดสรร </w:t>
            </w:r>
            <w:r w:rsidRPr="0045246C">
              <w:rPr>
                <w:rFonts w:asciiTheme="majorBidi" w:eastAsia="Cordia New" w:hAnsiTheme="majorBidi" w:cstheme="majorBidi"/>
                <w:sz w:val="26"/>
                <w:szCs w:val="26"/>
              </w:rPr>
              <w:t>(ULAE)</w:t>
            </w:r>
          </w:p>
        </w:tc>
        <w:tc>
          <w:tcPr>
            <w:tcW w:w="1260" w:type="dxa"/>
            <w:vAlign w:val="bottom"/>
          </w:tcPr>
          <w:p w14:paraId="1D270EB9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E6C993C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F7E52" w14:textId="5BFAFA60" w:rsidR="00BC09FA" w:rsidRPr="00F36DD0" w:rsidRDefault="00BC09FA" w:rsidP="00BC09F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2,513</w:t>
            </w:r>
          </w:p>
        </w:tc>
        <w:tc>
          <w:tcPr>
            <w:tcW w:w="238" w:type="dxa"/>
            <w:vAlign w:val="bottom"/>
          </w:tcPr>
          <w:p w14:paraId="49DDDC71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08FF0B1" w14:textId="77777777" w:rsidR="00BC09FA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5EADEB" w14:textId="1993A790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4E430C87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4700E" w14:textId="00C85214" w:rsidR="00BC09FA" w:rsidRPr="00F36DD0" w:rsidRDefault="00BC09FA" w:rsidP="00BC09F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2,513</w:t>
            </w:r>
          </w:p>
        </w:tc>
      </w:tr>
      <w:tr w:rsidR="00BC09FA" w:rsidRPr="0045246C" w14:paraId="0EC3E3EB" w14:textId="77777777" w:rsidTr="009946E2">
        <w:tc>
          <w:tcPr>
            <w:tcW w:w="3960" w:type="dxa"/>
          </w:tcPr>
          <w:p w14:paraId="1D7F7B99" w14:textId="77777777" w:rsidR="00BC09FA" w:rsidRPr="0045246C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3EB56DA8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3C8E09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21DE77" w14:textId="66F002CE" w:rsidR="00BC09FA" w:rsidRPr="00F36DD0" w:rsidRDefault="00CE433C" w:rsidP="00BC09F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3,156</w:t>
            </w:r>
          </w:p>
        </w:tc>
        <w:tc>
          <w:tcPr>
            <w:tcW w:w="238" w:type="dxa"/>
            <w:vAlign w:val="bottom"/>
          </w:tcPr>
          <w:p w14:paraId="7D6043FB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11D02B2" w14:textId="651E5405" w:rsidR="00BC09FA" w:rsidRPr="00F36DD0" w:rsidRDefault="00CE433C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09FA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vAlign w:val="bottom"/>
          </w:tcPr>
          <w:p w14:paraId="00FD5317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69468A" w14:textId="4D7BC2B8" w:rsidR="00BC09FA" w:rsidRPr="00F36DD0" w:rsidRDefault="00BC09FA" w:rsidP="00BC09F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1,363</w:t>
            </w:r>
          </w:p>
        </w:tc>
      </w:tr>
      <w:tr w:rsidR="00BC09FA" w:rsidRPr="0045246C" w14:paraId="151492A7" w14:textId="77777777" w:rsidTr="009946E2">
        <w:tc>
          <w:tcPr>
            <w:tcW w:w="3960" w:type="dxa"/>
          </w:tcPr>
          <w:p w14:paraId="0C0B6DCD" w14:textId="77777777" w:rsidR="00BC09FA" w:rsidRPr="0045246C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800EE1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C78ED1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EA52F" w14:textId="06E5FC0C" w:rsidR="00BC09FA" w:rsidRPr="00F36DD0" w:rsidRDefault="00BC09FA" w:rsidP="00BC09F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36,314</w:t>
            </w:r>
          </w:p>
        </w:tc>
        <w:tc>
          <w:tcPr>
            <w:tcW w:w="238" w:type="dxa"/>
            <w:vAlign w:val="bottom"/>
          </w:tcPr>
          <w:p w14:paraId="2AD3AF37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5F5967B" w14:textId="137029CF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099A9F14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D56872" w14:textId="549CD3A2" w:rsidR="00BC09FA" w:rsidRPr="00F36DD0" w:rsidRDefault="00BC09FA" w:rsidP="00BC09F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36,314</w:t>
            </w:r>
          </w:p>
        </w:tc>
      </w:tr>
      <w:tr w:rsidR="00BC09FA" w:rsidRPr="0045246C" w14:paraId="26D7D092" w14:textId="77777777" w:rsidTr="00B42EA0">
        <w:tc>
          <w:tcPr>
            <w:tcW w:w="3960" w:type="dxa"/>
          </w:tcPr>
          <w:p w14:paraId="514AD976" w14:textId="77777777" w:rsidR="00BC09FA" w:rsidRPr="0045246C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55C52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A338CDA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AF89F2" w14:textId="024D3E24" w:rsidR="00BC09FA" w:rsidRPr="00F36DD0" w:rsidRDefault="00CE433C" w:rsidP="00BC09F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112,913</w:t>
            </w:r>
          </w:p>
        </w:tc>
        <w:tc>
          <w:tcPr>
            <w:tcW w:w="238" w:type="dxa"/>
            <w:vAlign w:val="bottom"/>
          </w:tcPr>
          <w:p w14:paraId="374BE168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31A1C" w14:textId="28FDC4E6" w:rsidR="00BC09FA" w:rsidRPr="00F36DD0" w:rsidRDefault="00CE433C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(1,701)</w:t>
            </w:r>
          </w:p>
        </w:tc>
        <w:tc>
          <w:tcPr>
            <w:tcW w:w="243" w:type="dxa"/>
            <w:vAlign w:val="bottom"/>
          </w:tcPr>
          <w:p w14:paraId="78DDA160" w14:textId="77777777" w:rsidR="00BC09FA" w:rsidRPr="00F36DD0" w:rsidRDefault="00BC09FA" w:rsidP="00BC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84CDCB" w14:textId="02435E3D" w:rsidR="00BC09FA" w:rsidRPr="00F36DD0" w:rsidRDefault="00BC09FA" w:rsidP="00BC09F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111,212</w:t>
            </w:r>
          </w:p>
        </w:tc>
      </w:tr>
    </w:tbl>
    <w:p w14:paraId="337EF892" w14:textId="61380457" w:rsidR="00E66649" w:rsidRDefault="00E66649"/>
    <w:p w14:paraId="3D0B7976" w14:textId="7C3F875E" w:rsidR="00E66649" w:rsidRDefault="00E66649"/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36"/>
        <w:gridCol w:w="1112"/>
        <w:gridCol w:w="238"/>
        <w:gridCol w:w="1206"/>
        <w:gridCol w:w="243"/>
        <w:gridCol w:w="1303"/>
      </w:tblGrid>
      <w:tr w:rsidR="00E66649" w:rsidRPr="0045246C" w14:paraId="71194EA2" w14:textId="77777777" w:rsidTr="00B42EA0">
        <w:trPr>
          <w:tblHeader/>
        </w:trPr>
        <w:tc>
          <w:tcPr>
            <w:tcW w:w="3960" w:type="dxa"/>
          </w:tcPr>
          <w:p w14:paraId="53423C72" w14:textId="77777777" w:rsidR="00E66649" w:rsidRPr="00CD233B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98" w:type="dxa"/>
            <w:gridSpan w:val="7"/>
            <w:tcBorders>
              <w:bottom w:val="single" w:sz="4" w:space="0" w:color="auto"/>
            </w:tcBorders>
          </w:tcPr>
          <w:p w14:paraId="2F15C452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E66649" w:rsidRPr="0045246C" w14:paraId="74A35B05" w14:textId="77777777" w:rsidTr="00B42EA0">
        <w:trPr>
          <w:tblHeader/>
        </w:trPr>
        <w:tc>
          <w:tcPr>
            <w:tcW w:w="3960" w:type="dxa"/>
          </w:tcPr>
          <w:p w14:paraId="72EA9CAD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89948E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214E13B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115F83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2389FE95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3" w:type="dxa"/>
          </w:tcPr>
          <w:p w14:paraId="7FF8535F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66649" w:rsidRPr="0045246C" w14:paraId="1A680155" w14:textId="77777777" w:rsidTr="00B42EA0">
        <w:trPr>
          <w:tblHeader/>
        </w:trPr>
        <w:tc>
          <w:tcPr>
            <w:tcW w:w="3960" w:type="dxa"/>
          </w:tcPr>
          <w:p w14:paraId="39E7C43B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5FD731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CF1869" w14:textId="6E16C8CA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  <w:vAlign w:val="bottom"/>
          </w:tcPr>
          <w:p w14:paraId="01E87B65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27FEC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กำไร </w:t>
            </w:r>
          </w:p>
          <w:p w14:paraId="7C825D58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  <w:p w14:paraId="3043FD4B" w14:textId="06BA75EF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B42EA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3B58F7B2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32C26" w14:textId="24C0CF30" w:rsidR="00E66649" w:rsidRPr="0045246C" w:rsidRDefault="00E66649" w:rsidP="001A248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 (</w:t>
            </w:r>
            <w:r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  <w:r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</w:t>
            </w: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  <w:r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B42EA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43" w:type="dxa"/>
            <w:vAlign w:val="bottom"/>
          </w:tcPr>
          <w:p w14:paraId="63618864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2FBA5552" w14:textId="0C15BF09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E66649" w:rsidRPr="0045246C" w14:paraId="236E50A8" w14:textId="77777777" w:rsidTr="00B42EA0">
        <w:tc>
          <w:tcPr>
            <w:tcW w:w="3960" w:type="dxa"/>
          </w:tcPr>
          <w:p w14:paraId="2307EBDA" w14:textId="3148868A" w:rsidR="00E66649" w:rsidRPr="003646B8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646B8"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</w:rPr>
              <w:t>หนี้สิน</w:t>
            </w:r>
            <w:r w:rsidRPr="003646B8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01EFD919" w14:textId="77777777" w:rsidR="00E66649" w:rsidRPr="003646B8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96851D2" w14:textId="77777777" w:rsidR="00E66649" w:rsidRPr="003646B8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6217D8E7" w14:textId="77777777" w:rsidR="00E66649" w:rsidRPr="003646B8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7E9112D" w14:textId="77777777" w:rsidR="00E66649" w:rsidRPr="003646B8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5344BD78" w14:textId="77777777" w:rsidR="00E66649" w:rsidRPr="003646B8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0F25816F" w14:textId="77777777" w:rsidR="00E66649" w:rsidRPr="003646B8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2CE334D3" w14:textId="77777777" w:rsidR="00E66649" w:rsidRPr="003646B8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6649" w:rsidRPr="0045246C" w14:paraId="03DCFCC5" w14:textId="77777777" w:rsidTr="00B42EA0">
        <w:tc>
          <w:tcPr>
            <w:tcW w:w="3960" w:type="dxa"/>
          </w:tcPr>
          <w:p w14:paraId="48088AAB" w14:textId="1C454993" w:rsidR="00E66649" w:rsidRPr="003646B8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646B8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ส่วนเกินทุนจากการตีราคาสินทรัพย์ถาวร</w:t>
            </w:r>
          </w:p>
        </w:tc>
        <w:tc>
          <w:tcPr>
            <w:tcW w:w="1260" w:type="dxa"/>
          </w:tcPr>
          <w:p w14:paraId="0ABC9AFD" w14:textId="29246066" w:rsidR="00E66649" w:rsidRPr="003646B8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46B8">
              <w:rPr>
                <w:rFonts w:asciiTheme="majorBidi" w:hAnsiTheme="majorBidi" w:cstheme="majorBidi"/>
                <w:sz w:val="26"/>
                <w:szCs w:val="26"/>
              </w:rPr>
              <w:t>(19,013)</w:t>
            </w:r>
          </w:p>
        </w:tc>
        <w:tc>
          <w:tcPr>
            <w:tcW w:w="236" w:type="dxa"/>
            <w:vAlign w:val="bottom"/>
          </w:tcPr>
          <w:p w14:paraId="00929FB9" w14:textId="77777777" w:rsidR="00E66649" w:rsidRPr="003646B8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063E72" w14:textId="16FBE45C" w:rsidR="00E66649" w:rsidRPr="003646B8" w:rsidRDefault="003646B8" w:rsidP="00E6664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646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10,3</w:t>
            </w:r>
            <w:r w:rsidR="00CE433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</w:t>
            </w:r>
          </w:p>
        </w:tc>
        <w:tc>
          <w:tcPr>
            <w:tcW w:w="238" w:type="dxa"/>
          </w:tcPr>
          <w:p w14:paraId="4E9664C5" w14:textId="77777777" w:rsidR="00E66649" w:rsidRPr="003646B8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AA4B83C" w14:textId="088C57D2" w:rsidR="00E66649" w:rsidRPr="003646B8" w:rsidRDefault="00CE433C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646B8" w:rsidRPr="003646B8">
              <w:rPr>
                <w:rFonts w:asciiTheme="majorBidi" w:hAnsiTheme="majorBidi" w:cstheme="majorBidi"/>
                <w:sz w:val="26"/>
                <w:szCs w:val="26"/>
              </w:rPr>
              <w:t>1,632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1C3CD614" w14:textId="77777777" w:rsidR="00E66649" w:rsidRPr="003646B8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ED6F8A" w14:textId="2A60B07D" w:rsidR="00E66649" w:rsidRPr="003646B8" w:rsidRDefault="003646B8" w:rsidP="00E6664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646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(10,2</w:t>
            </w:r>
            <w:r w:rsidR="00CE433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</w:t>
            </w:r>
            <w:r w:rsidRPr="003646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E66649" w:rsidRPr="0045246C" w14:paraId="42AF4CD0" w14:textId="77777777" w:rsidTr="00B42EA0">
        <w:tc>
          <w:tcPr>
            <w:tcW w:w="3960" w:type="dxa"/>
          </w:tcPr>
          <w:p w14:paraId="4FD9B9CD" w14:textId="0DEFFA68" w:rsidR="00E66649" w:rsidRPr="003646B8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646B8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ขาดทุนที่ยังไม่เกิดขึ้นจากการตีราคาสินทรัพย์ถาวร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B9DC10" w14:textId="4A662B97" w:rsidR="00E66649" w:rsidRPr="003646B8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46B8">
              <w:rPr>
                <w:rFonts w:asciiTheme="majorBidi" w:hAnsiTheme="majorBidi" w:cstheme="majorBidi"/>
                <w:sz w:val="26"/>
                <w:szCs w:val="26"/>
              </w:rPr>
              <w:t>1,355</w:t>
            </w:r>
          </w:p>
        </w:tc>
        <w:tc>
          <w:tcPr>
            <w:tcW w:w="236" w:type="dxa"/>
          </w:tcPr>
          <w:p w14:paraId="6B3C55E9" w14:textId="77777777" w:rsidR="00E66649" w:rsidRPr="003646B8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8AE7B" w14:textId="78985815" w:rsidR="00E66649" w:rsidRPr="003646B8" w:rsidRDefault="003646B8" w:rsidP="00E6664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646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(1,355)</w:t>
            </w:r>
          </w:p>
        </w:tc>
        <w:tc>
          <w:tcPr>
            <w:tcW w:w="238" w:type="dxa"/>
          </w:tcPr>
          <w:p w14:paraId="3C0A4846" w14:textId="77777777" w:rsidR="00E66649" w:rsidRPr="003646B8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718389FB" w14:textId="1D42C910" w:rsidR="00E66649" w:rsidRPr="003646B8" w:rsidRDefault="003646B8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46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E51593E" w14:textId="77777777" w:rsidR="00E66649" w:rsidRPr="003646B8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9917D" w14:textId="7286FDD5" w:rsidR="00E66649" w:rsidRPr="003646B8" w:rsidRDefault="003646B8" w:rsidP="00E6664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646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E66649" w:rsidRPr="0045246C" w14:paraId="24DE673C" w14:textId="77777777" w:rsidTr="00B42EA0">
        <w:tc>
          <w:tcPr>
            <w:tcW w:w="3960" w:type="dxa"/>
          </w:tcPr>
          <w:p w14:paraId="5A22B0B0" w14:textId="29D8A2C9" w:rsidR="00E66649" w:rsidRPr="003646B8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646B8"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E123B4" w14:textId="76E9D33B" w:rsidR="00E66649" w:rsidRPr="003646B8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46B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(17,658)</w:t>
            </w:r>
          </w:p>
        </w:tc>
        <w:tc>
          <w:tcPr>
            <w:tcW w:w="236" w:type="dxa"/>
          </w:tcPr>
          <w:p w14:paraId="7B23B370" w14:textId="77777777" w:rsidR="00E66649" w:rsidRPr="003646B8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A7C40E" w14:textId="1443AFEA" w:rsidR="00E66649" w:rsidRPr="003646B8" w:rsidRDefault="00CE433C" w:rsidP="00E6664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8,994</w:t>
            </w:r>
          </w:p>
        </w:tc>
        <w:tc>
          <w:tcPr>
            <w:tcW w:w="238" w:type="dxa"/>
          </w:tcPr>
          <w:p w14:paraId="76190401" w14:textId="77777777" w:rsidR="00E66649" w:rsidRPr="003646B8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8BBA009" w14:textId="3757FDE1" w:rsidR="00E66649" w:rsidRPr="003646B8" w:rsidRDefault="00D33403" w:rsidP="00AC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3646B8" w:rsidRPr="003646B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1,632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10F754E9" w14:textId="77777777" w:rsidR="00E66649" w:rsidRPr="003646B8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8127BD" w14:textId="147D7642" w:rsidR="00E66649" w:rsidRPr="003646B8" w:rsidRDefault="003646B8" w:rsidP="00E6664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646B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(10,2</w:t>
            </w:r>
            <w:r w:rsidR="00CE433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96</w:t>
            </w:r>
            <w:r w:rsidRPr="003646B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4E8B75E0" w14:textId="77777777" w:rsidR="0029154B" w:rsidRPr="00CB549F" w:rsidRDefault="0029154B" w:rsidP="007F2F76">
      <w:pPr>
        <w:pStyle w:val="FSNoteNumbered"/>
        <w:numPr>
          <w:ilvl w:val="0"/>
          <w:numId w:val="17"/>
        </w:numPr>
        <w:spacing w:after="120"/>
        <w:ind w:left="547" w:hanging="547"/>
        <w:rPr>
          <w:b/>
          <w:bCs/>
          <w:u w:val="none"/>
          <w:cs/>
        </w:rPr>
      </w:pPr>
      <w:r w:rsidRPr="00CB549F">
        <w:rPr>
          <w:b/>
          <w:bCs/>
          <w:u w:val="none"/>
          <w:cs/>
        </w:rPr>
        <w:t>หนี้สินอื่น</w:t>
      </w:r>
    </w:p>
    <w:tbl>
      <w:tblPr>
        <w:tblW w:w="95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0"/>
        <w:gridCol w:w="1440"/>
        <w:gridCol w:w="270"/>
        <w:gridCol w:w="1458"/>
      </w:tblGrid>
      <w:tr w:rsidR="00717871" w:rsidRPr="00DC3DDD" w14:paraId="32DF6C48" w14:textId="77777777" w:rsidTr="001C6B8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5735F26F" w14:textId="77777777" w:rsidR="0029154B" w:rsidRPr="00DC3DDD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</w:tcPr>
          <w:p w14:paraId="4BA277EC" w14:textId="77777777" w:rsidR="0029154B" w:rsidRPr="00DC3DDD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9154B"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DC3DDD" w14:paraId="7FB906F3" w14:textId="77777777" w:rsidTr="001C6B8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049CDF0" w14:textId="77777777" w:rsidR="00B67966" w:rsidRPr="00DC3DDD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A6E4A79" w14:textId="34B46B52" w:rsidR="00B67966" w:rsidRPr="00DC3DDD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469C" w:rsidRPr="00DC3DD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BFF71" w14:textId="77777777" w:rsidR="00B67966" w:rsidRPr="00DC3DDD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46F352B7" w14:textId="212C1F2B" w:rsidR="00B67966" w:rsidRPr="00DC3DDD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469C" w:rsidRPr="00DC3DD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63CF3" w:rsidRPr="00DC3DDD" w14:paraId="050C57B6" w14:textId="77777777" w:rsidTr="001C6B80">
        <w:trPr>
          <w:trHeight w:val="396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784C9BA0" w14:textId="77777777" w:rsidR="00A63CF3" w:rsidRPr="00DC3DDD" w:rsidRDefault="00A63CF3" w:rsidP="00A6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3300" w14:textId="3C91A51C" w:rsidR="00A63CF3" w:rsidRPr="00DC3DDD" w:rsidRDefault="008C2DBA" w:rsidP="0061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E053CE" w14:textId="77777777" w:rsidR="00A63CF3" w:rsidRPr="00DC3DDD" w:rsidRDefault="00A63C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0FBC047" w14:textId="77777777" w:rsidR="00A63CF3" w:rsidRPr="00DC3DDD" w:rsidRDefault="00A63C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</w:rPr>
              <w:t>9,463</w:t>
            </w:r>
          </w:p>
        </w:tc>
      </w:tr>
      <w:tr w:rsidR="00110DFA" w:rsidRPr="00DC3DDD" w14:paraId="7EB3C6CA" w14:textId="77777777" w:rsidTr="001C6B8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58D9498" w14:textId="77777777" w:rsidR="00110DFA" w:rsidRPr="00DC3DDD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8A5CE4" w14:textId="28311250" w:rsidR="00110DFA" w:rsidRPr="00DC3DDD" w:rsidRDefault="00451BD4" w:rsidP="00DC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A7038" w14:textId="77777777" w:rsidR="00110DFA" w:rsidRPr="00DC3DDD" w:rsidRDefault="00110DFA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674FE291" w14:textId="77777777" w:rsidR="00110DFA" w:rsidRPr="00DC3DDD" w:rsidRDefault="00110DFA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</w:rPr>
              <w:t>6,894</w:t>
            </w:r>
          </w:p>
        </w:tc>
      </w:tr>
      <w:tr w:rsidR="00110DFA" w:rsidRPr="00DC3DDD" w14:paraId="679AC34C" w14:textId="77777777" w:rsidTr="001C6B8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51DE25B9" w14:textId="77777777" w:rsidR="00110DFA" w:rsidRPr="00DC3DDD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F72A09"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25A0B3D" w14:textId="6F82531F" w:rsidR="00110DFA" w:rsidRPr="00DC3DDD" w:rsidRDefault="008C2DBA" w:rsidP="009E5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26,15</w:t>
            </w:r>
            <w:r w:rsidR="008C013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E059D" w14:textId="77777777" w:rsidR="00110DFA" w:rsidRPr="00DC3DDD" w:rsidRDefault="00110DFA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0EDA4BCD" w14:textId="77777777" w:rsidR="00110DFA" w:rsidRPr="00DC3DDD" w:rsidRDefault="00A12E8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</w:rPr>
              <w:t>35,588</w:t>
            </w:r>
          </w:p>
        </w:tc>
      </w:tr>
      <w:tr w:rsidR="00110DFA" w:rsidRPr="005067F3" w14:paraId="2B139C90" w14:textId="77777777" w:rsidTr="001C6B80">
        <w:trPr>
          <w:trHeight w:val="431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74333EB" w14:textId="77777777" w:rsidR="00110DFA" w:rsidRPr="00DC3DDD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282B9B22" w14:textId="067ABECE" w:rsidR="00110DFA" w:rsidRPr="00DC3DDD" w:rsidRDefault="00451BD4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38,238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B3C3F" w14:textId="77777777" w:rsidR="00110DFA" w:rsidRPr="00DC3DDD" w:rsidRDefault="00110DFA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</w:tcPr>
          <w:p w14:paraId="7A730F01" w14:textId="77777777" w:rsidR="00110DFA" w:rsidRPr="00713B32" w:rsidRDefault="00A12E8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51,945</w:t>
            </w:r>
          </w:p>
        </w:tc>
      </w:tr>
    </w:tbl>
    <w:p w14:paraId="2B70E7DF" w14:textId="77777777" w:rsidR="00183132" w:rsidRPr="00C2109E" w:rsidRDefault="00183132" w:rsidP="001C6B80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C2109E">
        <w:rPr>
          <w:b/>
          <w:bCs/>
          <w:u w:val="none"/>
          <w:cs/>
        </w:rPr>
        <w:t>ทุนเรือนหุ้น</w:t>
      </w:r>
    </w:p>
    <w:p w14:paraId="257C207E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25F74A62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1AED4574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1B8E414B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3B6B9F08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2AC0C602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4078F4DF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7B56E70D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4FEAC7F8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7D0664CF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795652BB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7FB0C1BF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3B05B94B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65A2444A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1D22C71E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5A3D8384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04EB52F2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52D9C848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07E55F1B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057E4656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585CF535" w14:textId="4106B256" w:rsidR="008A08B5" w:rsidRDefault="008A08B5" w:rsidP="0079009B">
      <w:pPr>
        <w:pStyle w:val="ListParagraph"/>
        <w:widowControl w:val="0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eastAsia="Angsana New" w:hAnsi="Angsana New"/>
          <w:sz w:val="28"/>
          <w:szCs w:val="28"/>
          <w:cs/>
          <w:lang w:val="th-TH"/>
        </w:rPr>
        <w:t>ที่ประชุม</w:t>
      </w:r>
      <w:r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วิ</w:t>
      </w:r>
      <w:r w:rsidRPr="00824832">
        <w:rPr>
          <w:rFonts w:ascii="Angsana New" w:eastAsia="Angsana New" w:hAnsi="Angsana New"/>
          <w:sz w:val="28"/>
          <w:szCs w:val="28"/>
          <w:cs/>
          <w:lang w:val="th-TH"/>
        </w:rPr>
        <w:t xml:space="preserve">สามัญผู้ถือหุ้นครั้งที่ </w:t>
      </w:r>
      <w:r w:rsidR="00E668AF">
        <w:rPr>
          <w:rFonts w:ascii="Angsana New" w:eastAsia="Angsana New" w:hAnsi="Angsana New"/>
          <w:sz w:val="28"/>
          <w:szCs w:val="28"/>
        </w:rPr>
        <w:t xml:space="preserve">1/2560 </w:t>
      </w:r>
      <w:r w:rsidR="00BD7170" w:rsidRPr="00824832">
        <w:rPr>
          <w:rFonts w:ascii="Angsana New" w:eastAsia="Angsana New" w:hAnsi="Angsana New"/>
          <w:sz w:val="28"/>
          <w:szCs w:val="28"/>
          <w:cs/>
          <w:lang w:val="th-TH"/>
        </w:rPr>
        <w:t xml:space="preserve">เมื่อวันที่ </w:t>
      </w:r>
      <w:r w:rsidR="00E668AF">
        <w:rPr>
          <w:rFonts w:ascii="Angsana New" w:eastAsia="Angsana New" w:hAnsi="Angsana New"/>
          <w:sz w:val="28"/>
          <w:szCs w:val="28"/>
        </w:rPr>
        <w:t>28</w:t>
      </w:r>
      <w:r w:rsidRPr="00824832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ธันวาคม</w:t>
      </w:r>
      <w:r w:rsidR="00706E50" w:rsidRPr="00824832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="00E668AF">
        <w:rPr>
          <w:rFonts w:ascii="Angsana New" w:eastAsia="Angsana New" w:hAnsi="Angsana New"/>
          <w:sz w:val="28"/>
          <w:szCs w:val="28"/>
        </w:rPr>
        <w:t xml:space="preserve">2560 </w:t>
      </w:r>
      <w:r w:rsidRPr="00824832">
        <w:rPr>
          <w:rFonts w:ascii="Angsana New" w:eastAsia="Angsana New" w:hAnsi="Angsana New"/>
          <w:sz w:val="28"/>
          <w:szCs w:val="28"/>
          <w:cs/>
          <w:lang w:val="th-TH"/>
        </w:rPr>
        <w:t>ได้มีมติอนุมัติ</w:t>
      </w:r>
      <w:r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การลดทุนจดทะเบียนโดยการตัดหุ้นสามัญ</w:t>
      </w:r>
      <w:r w:rsidRPr="00824832">
        <w:rPr>
          <w:rFonts w:ascii="Angsana New" w:hAnsi="Angsana New" w:hint="cs"/>
          <w:sz w:val="28"/>
          <w:szCs w:val="28"/>
          <w:cs/>
        </w:rPr>
        <w:t>ที่ยังไม่ได้จำหน่าย รวมถึงการจัดสรรหุ้นสามัญเพิ่มทุนจำนวน</w:t>
      </w:r>
      <w:r w:rsidRPr="00824832">
        <w:rPr>
          <w:rFonts w:ascii="Angsana New" w:hAnsi="Angsana New"/>
          <w:sz w:val="28"/>
          <w:szCs w:val="28"/>
        </w:rPr>
        <w:t xml:space="preserve"> 185,000,000 </w:t>
      </w:r>
      <w:r w:rsidRPr="00824832">
        <w:rPr>
          <w:rFonts w:ascii="Angsana New" w:hAnsi="Angsana New" w:hint="cs"/>
          <w:sz w:val="28"/>
          <w:szCs w:val="28"/>
          <w:cs/>
        </w:rPr>
        <w:t>หุ้น</w:t>
      </w:r>
      <w:r w:rsidRPr="00824832">
        <w:rPr>
          <w:rFonts w:ascii="Angsana New" w:hAnsi="Angsana New"/>
          <w:sz w:val="28"/>
          <w:szCs w:val="28"/>
        </w:rPr>
        <w:t xml:space="preserve"> </w:t>
      </w:r>
      <w:r w:rsidRPr="00824832">
        <w:rPr>
          <w:rFonts w:ascii="Angsana New" w:hAnsi="Angsana New" w:hint="cs"/>
          <w:sz w:val="28"/>
          <w:szCs w:val="28"/>
          <w:cs/>
        </w:rPr>
        <w:t>เพื่อเสนอขายให้แก่บุคคลใน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>วงจำกัด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 (Private Placement) 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>โดยกำหนดราคาเสนอขายหุ้นละ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 0.60 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 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Pr="00824832">
        <w:rPr>
          <w:rFonts w:ascii="Angsana New" w:hAnsi="Angsana New"/>
          <w:spacing w:val="-4"/>
          <w:sz w:val="28"/>
          <w:szCs w:val="28"/>
          <w:cs/>
        </w:rPr>
        <w:t>ในเดือน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82483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2560 </w:t>
      </w:r>
      <w:r w:rsidRPr="00824832">
        <w:rPr>
          <w:rFonts w:ascii="Angsana New" w:hAnsi="Angsana New"/>
          <w:spacing w:val="-4"/>
          <w:sz w:val="28"/>
          <w:szCs w:val="28"/>
          <w:cs/>
        </w:rPr>
        <w:t>บริษัทได้รับชำระค่า</w:t>
      </w:r>
      <w:r w:rsidRPr="00824832">
        <w:rPr>
          <w:rFonts w:ascii="Angsana New" w:hAnsi="Angsana New"/>
          <w:sz w:val="28"/>
          <w:szCs w:val="28"/>
          <w:cs/>
        </w:rPr>
        <w:t xml:space="preserve">หุ้นจำนวนเงิน </w:t>
      </w:r>
      <w:r w:rsidRPr="00824832">
        <w:rPr>
          <w:rFonts w:ascii="Angsana New" w:hAnsi="Angsana New"/>
          <w:sz w:val="28"/>
          <w:szCs w:val="28"/>
        </w:rPr>
        <w:t xml:space="preserve">80,500,000 </w:t>
      </w:r>
      <w:r w:rsidRPr="00824832">
        <w:rPr>
          <w:rFonts w:ascii="Angsana New" w:hAnsi="Angsana New"/>
          <w:sz w:val="28"/>
          <w:szCs w:val="28"/>
          <w:cs/>
        </w:rPr>
        <w:t xml:space="preserve">บาท จากการจัดสรรหุ้นสามัญเพิ่มทุนดังกล่าวจำนวน </w:t>
      </w:r>
      <w:r w:rsidRPr="00824832">
        <w:rPr>
          <w:rFonts w:ascii="Angsana New" w:hAnsi="Angsana New"/>
          <w:sz w:val="28"/>
          <w:szCs w:val="28"/>
        </w:rPr>
        <w:t xml:space="preserve">134,166,666 </w:t>
      </w:r>
      <w:r w:rsidRPr="00824832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824832">
        <w:rPr>
          <w:rFonts w:ascii="Angsana New" w:hAnsi="Angsana New"/>
          <w:sz w:val="28"/>
          <w:szCs w:val="28"/>
        </w:rPr>
        <w:t xml:space="preserve">1 </w:t>
      </w:r>
      <w:r w:rsidRPr="00824832">
        <w:rPr>
          <w:rFonts w:ascii="Angsana New" w:hAnsi="Angsana New"/>
          <w:sz w:val="28"/>
          <w:szCs w:val="28"/>
          <w:cs/>
        </w:rPr>
        <w:t xml:space="preserve">บาท ในราคาขายหุ้นละ </w:t>
      </w:r>
      <w:r w:rsidRPr="00824832">
        <w:rPr>
          <w:rFonts w:ascii="Angsana New" w:hAnsi="Angsana New"/>
          <w:sz w:val="28"/>
          <w:szCs w:val="28"/>
        </w:rPr>
        <w:t xml:space="preserve">0.60 </w:t>
      </w:r>
      <w:r w:rsidRPr="00824832">
        <w:rPr>
          <w:rFonts w:ascii="Angsana New" w:hAnsi="Angsana New"/>
          <w:sz w:val="28"/>
          <w:szCs w:val="28"/>
          <w:cs/>
        </w:rPr>
        <w:t xml:space="preserve">บาท </w:t>
      </w:r>
      <w:r w:rsidRPr="00824832">
        <w:rPr>
          <w:rFonts w:ascii="Angsana New" w:hAnsi="Angsana New"/>
          <w:spacing w:val="-2"/>
          <w:sz w:val="28"/>
          <w:szCs w:val="28"/>
          <w:cs/>
        </w:rPr>
        <w:t xml:space="preserve">ทำให้ทุนที่ชำระแล้วของบริษัทเพิ่มขึ้นจากจำนวนเงิน </w:t>
      </w:r>
      <w:r w:rsidRPr="00824832">
        <w:rPr>
          <w:rFonts w:ascii="Angsana New" w:hAnsi="Angsana New"/>
          <w:spacing w:val="-2"/>
          <w:sz w:val="28"/>
          <w:szCs w:val="28"/>
        </w:rPr>
        <w:t xml:space="preserve">918,065,901 </w:t>
      </w:r>
      <w:r w:rsidRPr="00824832">
        <w:rPr>
          <w:rFonts w:ascii="Angsana New" w:hAnsi="Angsana New"/>
          <w:spacing w:val="-2"/>
          <w:sz w:val="28"/>
          <w:szCs w:val="28"/>
          <w:cs/>
        </w:rPr>
        <w:t xml:space="preserve">บาท (แบ่งเป็นหุ้นสามัญจำนวน </w:t>
      </w:r>
      <w:r w:rsidRPr="00824832">
        <w:rPr>
          <w:rFonts w:ascii="Angsana New" w:hAnsi="Angsana New"/>
          <w:spacing w:val="-2"/>
          <w:sz w:val="28"/>
          <w:szCs w:val="28"/>
        </w:rPr>
        <w:t xml:space="preserve">918,065,901 </w:t>
      </w:r>
      <w:r w:rsidRPr="00824832">
        <w:rPr>
          <w:rFonts w:ascii="Angsana New" w:hAnsi="Angsana New"/>
          <w:spacing w:val="-2"/>
          <w:sz w:val="28"/>
          <w:szCs w:val="28"/>
          <w:cs/>
        </w:rPr>
        <w:t xml:space="preserve">หุ้น </w:t>
      </w:r>
      <w:r w:rsidRPr="00E47B91">
        <w:rPr>
          <w:rFonts w:ascii="Angsana New" w:hAnsi="Angsana New"/>
          <w:spacing w:val="-6"/>
          <w:sz w:val="28"/>
          <w:szCs w:val="28"/>
          <w:cs/>
        </w:rPr>
        <w:t xml:space="preserve">มูลค่าหุ้นละ </w:t>
      </w:r>
      <w:r w:rsidRPr="00E47B91">
        <w:rPr>
          <w:rFonts w:ascii="Angsana New" w:hAnsi="Angsana New"/>
          <w:spacing w:val="-6"/>
          <w:sz w:val="28"/>
          <w:szCs w:val="28"/>
        </w:rPr>
        <w:t xml:space="preserve">1 </w:t>
      </w:r>
      <w:r w:rsidRPr="00E47B91">
        <w:rPr>
          <w:rFonts w:ascii="Angsana New" w:hAnsi="Angsana New"/>
          <w:spacing w:val="-6"/>
          <w:sz w:val="28"/>
          <w:szCs w:val="28"/>
          <w:cs/>
        </w:rPr>
        <w:t xml:space="preserve">บาท) เป็นจำนวนเงิน </w:t>
      </w:r>
      <w:r w:rsidRPr="00E47B91">
        <w:rPr>
          <w:rFonts w:ascii="Angsana New" w:hAnsi="Angsana New"/>
          <w:spacing w:val="-6"/>
          <w:sz w:val="28"/>
          <w:szCs w:val="28"/>
        </w:rPr>
        <w:t xml:space="preserve">1,052,232,567 </w:t>
      </w:r>
      <w:r w:rsidRPr="00E47B91">
        <w:rPr>
          <w:rFonts w:ascii="Angsana New" w:hAnsi="Angsana New"/>
          <w:spacing w:val="-6"/>
          <w:sz w:val="28"/>
          <w:szCs w:val="28"/>
          <w:cs/>
        </w:rPr>
        <w:t xml:space="preserve">บาท (แบ่งเป็นหุ้นสามัญจำนวน </w:t>
      </w:r>
      <w:r w:rsidRPr="00E47B91">
        <w:rPr>
          <w:rFonts w:ascii="Angsana New" w:hAnsi="Angsana New"/>
          <w:spacing w:val="-6"/>
          <w:sz w:val="28"/>
          <w:szCs w:val="28"/>
        </w:rPr>
        <w:t xml:space="preserve">1,052,232,567 </w:t>
      </w:r>
      <w:r w:rsidRPr="00E47B91">
        <w:rPr>
          <w:rFonts w:ascii="Angsana New" w:hAnsi="Angsana New"/>
          <w:spacing w:val="-6"/>
          <w:sz w:val="28"/>
          <w:szCs w:val="28"/>
          <w:cs/>
        </w:rPr>
        <w:t xml:space="preserve">หุ้น มูลค่าหุ้นละ </w:t>
      </w:r>
      <w:r w:rsidRPr="00E47B91">
        <w:rPr>
          <w:rFonts w:ascii="Angsana New" w:hAnsi="Angsana New"/>
          <w:spacing w:val="-6"/>
          <w:sz w:val="28"/>
          <w:szCs w:val="28"/>
        </w:rPr>
        <w:t xml:space="preserve">1 </w:t>
      </w:r>
      <w:r w:rsidRPr="00E47B91">
        <w:rPr>
          <w:rFonts w:ascii="Angsana New" w:hAnsi="Angsana New"/>
          <w:spacing w:val="-6"/>
          <w:sz w:val="28"/>
          <w:szCs w:val="28"/>
          <w:cs/>
        </w:rPr>
        <w:t>บาท)</w:t>
      </w:r>
      <w:r w:rsidRPr="00824832">
        <w:rPr>
          <w:rFonts w:ascii="Angsana New" w:hAnsi="Angsana New"/>
          <w:sz w:val="28"/>
          <w:szCs w:val="28"/>
          <w:cs/>
        </w:rPr>
        <w:t xml:space="preserve"> ซึ่งได้จดทะเบียนกับกระทรวงพาณิชย์แล้วเมื่อวันที่</w:t>
      </w:r>
      <w:r w:rsidRPr="00824832">
        <w:rPr>
          <w:rFonts w:ascii="Angsana New" w:hAnsi="Angsana New"/>
          <w:sz w:val="28"/>
          <w:szCs w:val="28"/>
        </w:rPr>
        <w:t xml:space="preserve"> 29 </w:t>
      </w:r>
      <w:r w:rsidRPr="00824832">
        <w:rPr>
          <w:rFonts w:ascii="Angsana New" w:hAnsi="Angsana New" w:hint="cs"/>
          <w:sz w:val="28"/>
          <w:szCs w:val="28"/>
          <w:cs/>
        </w:rPr>
        <w:t>ธันวา</w:t>
      </w:r>
      <w:r w:rsidRPr="00824832">
        <w:rPr>
          <w:rFonts w:ascii="Angsana New" w:hAnsi="Angsana New"/>
          <w:sz w:val="28"/>
          <w:szCs w:val="28"/>
          <w:cs/>
        </w:rPr>
        <w:t xml:space="preserve">คม </w:t>
      </w:r>
      <w:r w:rsidRPr="00824832">
        <w:rPr>
          <w:rFonts w:ascii="Angsana New" w:hAnsi="Angsana New"/>
          <w:sz w:val="28"/>
          <w:szCs w:val="28"/>
        </w:rPr>
        <w:t>2560</w:t>
      </w:r>
      <w:r w:rsidRPr="00824832">
        <w:rPr>
          <w:rFonts w:ascii="Angsana New" w:hAnsi="Angsana New" w:hint="cs"/>
          <w:sz w:val="28"/>
          <w:szCs w:val="28"/>
          <w:cs/>
        </w:rPr>
        <w:t xml:space="preserve"> ต่อมา</w:t>
      </w:r>
      <w:r w:rsidRPr="00824832">
        <w:rPr>
          <w:rFonts w:ascii="Angsana New" w:hAnsi="Angsana New"/>
          <w:sz w:val="28"/>
          <w:szCs w:val="28"/>
          <w:cs/>
        </w:rPr>
        <w:t>ในเดือน</w:t>
      </w:r>
      <w:r w:rsidRPr="00824832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824832">
        <w:rPr>
          <w:rFonts w:ascii="Angsana New" w:hAnsi="Angsana New"/>
          <w:sz w:val="28"/>
          <w:szCs w:val="28"/>
        </w:rPr>
        <w:t xml:space="preserve">2561 </w:t>
      </w:r>
      <w:r w:rsidRPr="00824832">
        <w:rPr>
          <w:rFonts w:ascii="Angsana New" w:hAnsi="Angsana New" w:hint="cs"/>
          <w:sz w:val="28"/>
          <w:szCs w:val="28"/>
          <w:cs/>
        </w:rPr>
        <w:t>และมีนาคม</w:t>
      </w:r>
      <w:r w:rsidRPr="00824832">
        <w:rPr>
          <w:rFonts w:ascii="Angsana New" w:hAnsi="Angsana New"/>
          <w:sz w:val="28"/>
          <w:szCs w:val="28"/>
          <w:cs/>
        </w:rPr>
        <w:t xml:space="preserve"> </w:t>
      </w:r>
      <w:r w:rsidRPr="00824832">
        <w:rPr>
          <w:rFonts w:ascii="Angsana New" w:hAnsi="Angsana New"/>
          <w:sz w:val="28"/>
          <w:szCs w:val="28"/>
        </w:rPr>
        <w:t xml:space="preserve">2561 </w:t>
      </w:r>
      <w:r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pacing w:val="-4"/>
          <w:sz w:val="28"/>
          <w:szCs w:val="28"/>
          <w:cs/>
        </w:rPr>
        <w:t>ได้รับชำระค่าหุ้นจำนวนเงิน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Pr="0082483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17,700,000 </w:t>
      </w:r>
      <w:r w:rsidRPr="00824832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24832">
        <w:rPr>
          <w:rFonts w:ascii="Angsana New" w:hAnsi="Angsana New"/>
          <w:spacing w:val="-4"/>
          <w:sz w:val="28"/>
          <w:szCs w:val="28"/>
          <w:cs/>
        </w:rPr>
        <w:t xml:space="preserve">จากการจัดสรรหุ้นสามัญเพิ่มทุนดังกล่าวจำนวน 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29,500,000 </w:t>
      </w:r>
      <w:r w:rsidRPr="00824832">
        <w:rPr>
          <w:rFonts w:ascii="Angsana New" w:hAnsi="Angsana New"/>
          <w:spacing w:val="-4"/>
          <w:sz w:val="28"/>
          <w:szCs w:val="28"/>
          <w:cs/>
        </w:rPr>
        <w:t xml:space="preserve">หุ้น มูลค่าหุ้นละ </w:t>
      </w:r>
      <w:r w:rsidRPr="00824832">
        <w:rPr>
          <w:rFonts w:ascii="Angsana New" w:hAnsi="Angsana New"/>
          <w:spacing w:val="-4"/>
          <w:sz w:val="28"/>
          <w:szCs w:val="28"/>
        </w:rPr>
        <w:t>1</w:t>
      </w:r>
      <w:r w:rsidRPr="00824832">
        <w:rPr>
          <w:rFonts w:ascii="Angsana New" w:hAnsi="Angsana New"/>
          <w:spacing w:val="-8"/>
          <w:sz w:val="28"/>
          <w:szCs w:val="28"/>
        </w:rPr>
        <w:t xml:space="preserve"> </w:t>
      </w:r>
      <w:r w:rsidRPr="00824832">
        <w:rPr>
          <w:rFonts w:ascii="Angsana New" w:hAnsi="Angsana New"/>
          <w:spacing w:val="-8"/>
          <w:sz w:val="28"/>
          <w:szCs w:val="28"/>
          <w:cs/>
        </w:rPr>
        <w:t>บาท</w:t>
      </w:r>
      <w:r w:rsidRPr="00824832">
        <w:rPr>
          <w:rFonts w:ascii="Angsana New" w:hAnsi="Angsana New"/>
          <w:spacing w:val="-8"/>
          <w:sz w:val="28"/>
          <w:szCs w:val="28"/>
        </w:rPr>
        <w:t xml:space="preserve"> </w:t>
      </w:r>
      <w:r w:rsidRPr="00824832">
        <w:rPr>
          <w:rFonts w:ascii="Angsana New" w:hAnsi="Angsana New"/>
          <w:spacing w:val="-8"/>
          <w:sz w:val="28"/>
          <w:szCs w:val="28"/>
          <w:cs/>
        </w:rPr>
        <w:t>ในราคาขายหุ้น</w:t>
      </w:r>
      <w:r w:rsidRPr="00824832">
        <w:rPr>
          <w:rFonts w:ascii="Angsana New" w:hAnsi="Angsana New"/>
          <w:sz w:val="28"/>
          <w:szCs w:val="28"/>
          <w:cs/>
        </w:rPr>
        <w:t xml:space="preserve">ละ </w:t>
      </w:r>
      <w:r w:rsidRPr="00824832">
        <w:rPr>
          <w:rFonts w:ascii="Angsana New" w:hAnsi="Angsana New"/>
          <w:sz w:val="28"/>
          <w:szCs w:val="28"/>
        </w:rPr>
        <w:t xml:space="preserve">0.60 </w:t>
      </w:r>
      <w:r w:rsidRPr="00824832">
        <w:rPr>
          <w:rFonts w:ascii="Angsana New" w:hAnsi="Angsana New"/>
          <w:sz w:val="28"/>
          <w:szCs w:val="28"/>
          <w:cs/>
        </w:rPr>
        <w:t xml:space="preserve">บาท ทำให้ทุนที่ชำระแล้วของบริษัทเพิ่มขึ้นจากจำนวนเงิน </w:t>
      </w:r>
      <w:r w:rsidRPr="00824832">
        <w:rPr>
          <w:rFonts w:ascii="Angsana New" w:hAnsi="Angsana New"/>
          <w:sz w:val="28"/>
          <w:szCs w:val="28"/>
        </w:rPr>
        <w:t xml:space="preserve">1,052,232,567 </w:t>
      </w:r>
      <w:r w:rsidRPr="00824832">
        <w:rPr>
          <w:rFonts w:ascii="Angsana New" w:hAnsi="Angsana New"/>
          <w:sz w:val="28"/>
          <w:szCs w:val="28"/>
          <w:cs/>
        </w:rPr>
        <w:t xml:space="preserve">บาท (แบ่งเป็นหุ้นสามัญจำนวน </w:t>
      </w:r>
      <w:r w:rsidRPr="00824832">
        <w:rPr>
          <w:rFonts w:ascii="Angsana New" w:hAnsi="Angsana New"/>
          <w:sz w:val="28"/>
          <w:szCs w:val="28"/>
        </w:rPr>
        <w:t xml:space="preserve">1,052,232,567 </w:t>
      </w:r>
      <w:r w:rsidRPr="00824832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824832">
        <w:rPr>
          <w:rFonts w:ascii="Angsana New" w:hAnsi="Angsana New"/>
          <w:sz w:val="28"/>
          <w:szCs w:val="28"/>
        </w:rPr>
        <w:t xml:space="preserve">1 </w:t>
      </w:r>
      <w:r w:rsidRPr="00824832">
        <w:rPr>
          <w:rFonts w:ascii="Angsana New" w:hAnsi="Angsana New"/>
          <w:sz w:val="28"/>
          <w:szCs w:val="28"/>
          <w:cs/>
        </w:rPr>
        <w:t xml:space="preserve">บาท) เป็นจำนวนเงิน </w:t>
      </w:r>
      <w:r w:rsidRPr="00824832">
        <w:rPr>
          <w:rFonts w:ascii="Angsana New" w:hAnsi="Angsana New"/>
          <w:sz w:val="28"/>
          <w:szCs w:val="28"/>
        </w:rPr>
        <w:t xml:space="preserve">1,081,732,567 </w:t>
      </w:r>
      <w:r w:rsidRPr="00824832">
        <w:rPr>
          <w:rFonts w:ascii="Angsana New" w:hAnsi="Angsana New"/>
          <w:sz w:val="28"/>
          <w:szCs w:val="28"/>
          <w:cs/>
        </w:rPr>
        <w:t xml:space="preserve">บาท (แบ่งเป็นหุ้นสามัญจำนวน </w:t>
      </w:r>
      <w:r w:rsidRPr="00824832">
        <w:rPr>
          <w:rFonts w:ascii="Angsana New" w:hAnsi="Angsana New"/>
          <w:sz w:val="28"/>
          <w:szCs w:val="28"/>
        </w:rPr>
        <w:t xml:space="preserve">1,081,732,567 </w:t>
      </w:r>
      <w:r w:rsidRPr="00824832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824832">
        <w:rPr>
          <w:rFonts w:ascii="Angsana New" w:hAnsi="Angsana New"/>
          <w:sz w:val="28"/>
          <w:szCs w:val="28"/>
        </w:rPr>
        <w:t xml:space="preserve">1 </w:t>
      </w:r>
      <w:r w:rsidRPr="00824832">
        <w:rPr>
          <w:rFonts w:ascii="Angsana New" w:hAnsi="Angsana New"/>
          <w:sz w:val="28"/>
          <w:szCs w:val="28"/>
          <w:cs/>
        </w:rPr>
        <w:t>บาท)</w:t>
      </w:r>
      <w:r w:rsidRPr="00824832">
        <w:rPr>
          <w:rFonts w:ascii="Angsana New" w:hAnsi="Angsana New"/>
          <w:sz w:val="28"/>
          <w:szCs w:val="28"/>
        </w:rPr>
        <w:t xml:space="preserve"> </w:t>
      </w:r>
      <w:r w:rsidRPr="00824832">
        <w:rPr>
          <w:rFonts w:ascii="Angsana New" w:hAnsi="Angsana New"/>
          <w:sz w:val="28"/>
          <w:szCs w:val="28"/>
          <w:cs/>
        </w:rPr>
        <w:t>ซึ่งได้จดทะเบียนกับกระทรวงพาณิชย์แล้วเมื่อวันที่</w:t>
      </w:r>
      <w:r w:rsidRPr="00824832">
        <w:rPr>
          <w:rFonts w:ascii="Angsana New" w:hAnsi="Angsana New"/>
          <w:sz w:val="28"/>
          <w:szCs w:val="28"/>
        </w:rPr>
        <w:t xml:space="preserve"> 27 </w:t>
      </w:r>
      <w:r w:rsidRPr="00824832">
        <w:rPr>
          <w:rFonts w:ascii="Angsana New" w:hAnsi="Angsana New" w:hint="cs"/>
          <w:sz w:val="28"/>
          <w:szCs w:val="28"/>
          <w:cs/>
        </w:rPr>
        <w:t>เมษายน</w:t>
      </w:r>
      <w:r w:rsidRPr="00824832">
        <w:rPr>
          <w:rFonts w:ascii="Angsana New" w:hAnsi="Angsana New"/>
          <w:sz w:val="28"/>
          <w:szCs w:val="28"/>
          <w:cs/>
        </w:rPr>
        <w:t xml:space="preserve"> </w:t>
      </w:r>
      <w:r w:rsidRPr="00824832">
        <w:rPr>
          <w:rFonts w:ascii="Angsana New" w:hAnsi="Angsana New"/>
          <w:sz w:val="28"/>
          <w:szCs w:val="28"/>
        </w:rPr>
        <w:t>2561</w:t>
      </w:r>
    </w:p>
    <w:p w14:paraId="0137D34A" w14:textId="4507E9BD" w:rsidR="008A08B5" w:rsidRPr="00824832" w:rsidRDefault="008A08B5" w:rsidP="0079009B">
      <w:pPr>
        <w:pStyle w:val="ListParagraph"/>
        <w:widowControl w:val="0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="Angsana New" w:eastAsia="Angsana New" w:hAnsi="Angsana New"/>
          <w:sz w:val="28"/>
          <w:szCs w:val="28"/>
          <w:cs/>
          <w:lang w:val="th-TH"/>
        </w:rPr>
      </w:pPr>
      <w:r w:rsidRPr="00824832">
        <w:rPr>
          <w:rFonts w:ascii="Angsana New" w:eastAsia="Angsana New" w:hAnsi="Angsana New"/>
          <w:sz w:val="28"/>
          <w:szCs w:val="28"/>
          <w:cs/>
          <w:lang w:val="th-TH"/>
        </w:rPr>
        <w:t>ในเดือนกรก</w:t>
      </w:r>
      <w:r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ฎ</w:t>
      </w:r>
      <w:r w:rsidR="009A7A54" w:rsidRPr="00824832">
        <w:rPr>
          <w:rFonts w:ascii="Angsana New" w:eastAsia="Angsana New" w:hAnsi="Angsana New"/>
          <w:sz w:val="28"/>
          <w:szCs w:val="28"/>
          <w:cs/>
          <w:lang w:val="th-TH"/>
        </w:rPr>
        <w:t>าคม</w:t>
      </w:r>
      <w:r w:rsidR="00732738">
        <w:rPr>
          <w:rFonts w:ascii="Angsana New" w:eastAsia="Angsana New" w:hAnsi="Angsana New"/>
          <w:sz w:val="28"/>
          <w:szCs w:val="28"/>
        </w:rPr>
        <w:t xml:space="preserve"> 2561 </w:t>
      </w:r>
      <w:r w:rsidRPr="00824832">
        <w:rPr>
          <w:rFonts w:ascii="Angsana New" w:eastAsia="Angsana New" w:hAnsi="Angsana New"/>
          <w:sz w:val="28"/>
          <w:szCs w:val="28"/>
          <w:cs/>
          <w:lang w:val="th-TH"/>
        </w:rPr>
        <w:t xml:space="preserve">บริษัทได้ดำเนินการจดทะเบียนการเปลี่ยนแปลงทุนที่ออกและชำระแล้วที่เป็นผลจากการใช้สิทธิตามใบสำคัญแสดงสิทธิจากเดิมหุ้นสามัญจำนวน </w:t>
      </w:r>
      <w:r w:rsidR="00732738">
        <w:rPr>
          <w:rFonts w:ascii="Angsana New" w:eastAsia="Angsana New" w:hAnsi="Angsana New"/>
          <w:sz w:val="28"/>
          <w:szCs w:val="28"/>
        </w:rPr>
        <w:t xml:space="preserve">22,425 </w:t>
      </w:r>
      <w:r w:rsidRPr="00824832">
        <w:rPr>
          <w:rFonts w:ascii="Angsana New" w:eastAsia="Angsana New" w:hAnsi="Angsana New"/>
          <w:sz w:val="28"/>
          <w:szCs w:val="28"/>
          <w:cs/>
          <w:lang w:val="th-TH"/>
        </w:rPr>
        <w:t>หุ้น หุ้น</w:t>
      </w:r>
      <w:r w:rsidR="009A7A54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ละ </w:t>
      </w:r>
      <w:r w:rsidR="00732738">
        <w:rPr>
          <w:rFonts w:ascii="Angsana New" w:eastAsia="Angsana New" w:hAnsi="Angsana New"/>
          <w:sz w:val="28"/>
          <w:szCs w:val="28"/>
        </w:rPr>
        <w:t xml:space="preserve">1.20 </w:t>
      </w:r>
      <w:r w:rsidRPr="00824832">
        <w:rPr>
          <w:rFonts w:ascii="Angsana New" w:eastAsia="Angsana New" w:hAnsi="Angsana New"/>
          <w:sz w:val="28"/>
          <w:szCs w:val="28"/>
          <w:cs/>
          <w:lang w:val="th-TH"/>
        </w:rPr>
        <w:t xml:space="preserve">บาท ทำให้ทุนที่ชำระแล้วของบริษัทเพิ่มขึ้นจากจำนวนเงิน </w:t>
      </w:r>
      <w:r w:rsidR="00732738">
        <w:rPr>
          <w:rFonts w:ascii="Angsana New" w:eastAsia="Angsana New" w:hAnsi="Angsana New"/>
          <w:sz w:val="28"/>
          <w:szCs w:val="28"/>
        </w:rPr>
        <w:t xml:space="preserve">1,081,723,567 </w:t>
      </w:r>
      <w:r w:rsidR="009A7A54" w:rsidRPr="00824832">
        <w:rPr>
          <w:rFonts w:ascii="Angsana New" w:eastAsia="Angsana New" w:hAnsi="Angsana New"/>
          <w:sz w:val="28"/>
          <w:szCs w:val="28"/>
          <w:cs/>
          <w:lang w:val="th-TH"/>
        </w:rPr>
        <w:t>บาท (แบ่งเป็นหุ้นสามัญจำนวน</w:t>
      </w:r>
      <w:r w:rsidR="009A7A54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</w:t>
      </w:r>
      <w:r w:rsidR="00732738">
        <w:rPr>
          <w:rFonts w:ascii="Angsana New" w:eastAsia="Angsana New" w:hAnsi="Angsana New"/>
          <w:sz w:val="28"/>
          <w:szCs w:val="28"/>
        </w:rPr>
        <w:t xml:space="preserve">1,081,723,567 </w:t>
      </w:r>
      <w:r w:rsidR="00BD7170" w:rsidRPr="00824832">
        <w:rPr>
          <w:rFonts w:ascii="Angsana New" w:eastAsia="Angsana New" w:hAnsi="Angsana New"/>
          <w:sz w:val="28"/>
          <w:szCs w:val="28"/>
          <w:cs/>
          <w:lang w:val="th-TH"/>
        </w:rPr>
        <w:t>หุ้น มูลค่าหุ้นละ</w:t>
      </w:r>
      <w:r w:rsidR="00732738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</w:t>
      </w:r>
      <w:r w:rsidR="00732738">
        <w:rPr>
          <w:rFonts w:ascii="Angsana New" w:eastAsia="Angsana New" w:hAnsi="Angsana New"/>
          <w:sz w:val="28"/>
          <w:szCs w:val="28"/>
        </w:rPr>
        <w:t xml:space="preserve">1 </w:t>
      </w:r>
      <w:r w:rsidRPr="00824832">
        <w:rPr>
          <w:rFonts w:ascii="Angsana New" w:eastAsia="Angsana New" w:hAnsi="Angsana New"/>
          <w:sz w:val="28"/>
          <w:szCs w:val="28"/>
          <w:cs/>
          <w:lang w:val="th-TH"/>
        </w:rPr>
        <w:t xml:space="preserve">บาท) เป็นจำนวนเงิน </w:t>
      </w:r>
      <w:r w:rsidR="00732738">
        <w:rPr>
          <w:rFonts w:ascii="Angsana New" w:eastAsia="Angsana New" w:hAnsi="Angsana New"/>
          <w:sz w:val="28"/>
          <w:szCs w:val="28"/>
        </w:rPr>
        <w:t>1,081,754,992</w:t>
      </w:r>
      <w:r w:rsidR="008C6A48">
        <w:rPr>
          <w:rFonts w:ascii="Angsana New" w:eastAsia="Angsana New" w:hAnsi="Angsana New"/>
          <w:sz w:val="28"/>
          <w:szCs w:val="28"/>
        </w:rPr>
        <w:t xml:space="preserve"> </w:t>
      </w:r>
      <w:r w:rsidRPr="00824832">
        <w:rPr>
          <w:rFonts w:ascii="Angsana New" w:eastAsia="Angsana New" w:hAnsi="Angsana New"/>
          <w:sz w:val="28"/>
          <w:szCs w:val="28"/>
          <w:cs/>
          <w:lang w:val="th-TH"/>
        </w:rPr>
        <w:t>บาท (แบ่งเป็นหุ้นสามัญจำนวน</w:t>
      </w:r>
      <w:r w:rsidR="008C6A48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</w:t>
      </w:r>
      <w:r w:rsidR="008C6A48">
        <w:rPr>
          <w:rFonts w:ascii="Angsana New" w:eastAsia="Angsana New" w:hAnsi="Angsana New"/>
          <w:sz w:val="28"/>
          <w:szCs w:val="28"/>
        </w:rPr>
        <w:t xml:space="preserve">1,081,754,992 </w:t>
      </w:r>
      <w:r w:rsidR="009A7A54" w:rsidRPr="00824832">
        <w:rPr>
          <w:rFonts w:ascii="Angsana New" w:eastAsia="Angsana New" w:hAnsi="Angsana New"/>
          <w:sz w:val="28"/>
          <w:szCs w:val="28"/>
          <w:cs/>
          <w:lang w:val="th-TH"/>
        </w:rPr>
        <w:t>หุ้น มูลค่า</w:t>
      </w:r>
      <w:r w:rsidR="009A7A54" w:rsidRPr="008C6A48">
        <w:rPr>
          <w:rFonts w:ascii="Angsana New" w:eastAsia="Angsana New" w:hAnsi="Angsana New"/>
          <w:sz w:val="28"/>
          <w:szCs w:val="28"/>
          <w:cs/>
        </w:rPr>
        <w:t>หุ้น</w:t>
      </w:r>
      <w:r w:rsidR="008C6A48" w:rsidRPr="008C6A48">
        <w:rPr>
          <w:rFonts w:ascii="Angsana New" w:eastAsia="Angsana New" w:hAnsi="Angsana New"/>
          <w:sz w:val="28"/>
          <w:szCs w:val="28"/>
        </w:rPr>
        <w:t xml:space="preserve"> 1</w:t>
      </w:r>
      <w:r w:rsidR="008C6A48" w:rsidRPr="008C6A48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Pr="008C6A48">
        <w:rPr>
          <w:rFonts w:ascii="Angsana New" w:eastAsia="Angsana New" w:hAnsi="Angsana New"/>
          <w:sz w:val="28"/>
          <w:szCs w:val="28"/>
          <w:cs/>
        </w:rPr>
        <w:t>บาท</w:t>
      </w:r>
      <w:r w:rsidRPr="00824832">
        <w:rPr>
          <w:rFonts w:ascii="Angsana New" w:eastAsia="Angsana New" w:hAnsi="Angsana New"/>
          <w:sz w:val="28"/>
          <w:szCs w:val="28"/>
          <w:cs/>
          <w:lang w:val="th-TH"/>
        </w:rPr>
        <w:t xml:space="preserve">) ซึ่งบริษัทได้รับส่วนเกินมูลค่าหุ้นจากการใช้สิทธิซื้อหุ้นดังกล่าวจำนวน </w:t>
      </w:r>
      <w:r w:rsidR="00AE1F52">
        <w:rPr>
          <w:rFonts w:ascii="Angsana New" w:eastAsia="Angsana New" w:hAnsi="Angsana New"/>
          <w:sz w:val="28"/>
          <w:szCs w:val="28"/>
        </w:rPr>
        <w:t>4,485</w:t>
      </w:r>
      <w:r w:rsidR="009A7A54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</w:t>
      </w:r>
      <w:r w:rsidRPr="00824832">
        <w:rPr>
          <w:rFonts w:ascii="Angsana New" w:eastAsia="Angsana New" w:hAnsi="Angsana New"/>
          <w:sz w:val="28"/>
          <w:szCs w:val="28"/>
          <w:cs/>
          <w:lang w:val="th-TH"/>
        </w:rPr>
        <w:t>บาท</w:t>
      </w:r>
    </w:p>
    <w:p w14:paraId="55B179F9" w14:textId="10CA82E7" w:rsidR="009F7C25" w:rsidRPr="00824832" w:rsidRDefault="009F7C25" w:rsidP="0079009B">
      <w:pPr>
        <w:pStyle w:val="ListParagraph"/>
        <w:widowControl w:val="0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="Angsana New" w:eastAsia="Angsana New" w:hAnsi="Angsana New"/>
          <w:sz w:val="28"/>
          <w:szCs w:val="28"/>
          <w:cs/>
          <w:lang w:val="th-TH"/>
        </w:rPr>
      </w:pPr>
      <w:r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ที่</w:t>
      </w:r>
      <w:r w:rsidR="009A7A54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ประชุมวิสามัญผู้ถือหุ้นครั้งที่ </w:t>
      </w:r>
      <w:r w:rsidR="00AE1F52">
        <w:rPr>
          <w:rFonts w:ascii="Angsana New" w:eastAsia="Angsana New" w:hAnsi="Angsana New"/>
          <w:sz w:val="28"/>
          <w:szCs w:val="28"/>
        </w:rPr>
        <w:t xml:space="preserve">1/2562 </w:t>
      </w:r>
      <w:r w:rsidR="009A7A54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เมื่อวันที่</w:t>
      </w:r>
      <w:r w:rsidR="009A7A54" w:rsidRPr="0079009B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="00AE1F52">
        <w:rPr>
          <w:rFonts w:ascii="Angsana New" w:eastAsia="Angsana New" w:hAnsi="Angsana New"/>
          <w:sz w:val="28"/>
          <w:szCs w:val="28"/>
        </w:rPr>
        <w:t xml:space="preserve">28 </w:t>
      </w:r>
      <w:r w:rsidR="00DB4031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มิถุนายน</w:t>
      </w:r>
      <w:r w:rsidR="00B34823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</w:t>
      </w:r>
      <w:r w:rsidR="00AE1F52">
        <w:rPr>
          <w:rFonts w:ascii="Angsana New" w:eastAsia="Angsana New" w:hAnsi="Angsana New"/>
          <w:sz w:val="28"/>
          <w:szCs w:val="28"/>
        </w:rPr>
        <w:t>2562</w:t>
      </w:r>
      <w:r w:rsidR="00B34823" w:rsidRPr="0079009B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ได้มีมติอนุมัติกระบวนการเพิ่มทุนของบริษัทโดยมีรายละเอียดดังนี้</w:t>
      </w:r>
    </w:p>
    <w:p w14:paraId="14A1393A" w14:textId="31B36AFC" w:rsidR="009F7C25" w:rsidRPr="00824832" w:rsidRDefault="009F7C25" w:rsidP="0079009B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26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824832">
        <w:rPr>
          <w:rFonts w:ascii="Angsana New" w:hAnsi="Angsana New" w:hint="cs"/>
          <w:spacing w:val="-4"/>
          <w:sz w:val="28"/>
          <w:szCs w:val="28"/>
          <w:cs/>
        </w:rPr>
        <w:t xml:space="preserve">อนุมัติการลดทุนจดทะเบียนของบริษัทจากจำนวน 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1,326,518,451 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 xml:space="preserve">บาท เป็น 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1,081,754,992 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 xml:space="preserve">บาท โดยการยกเลิกหุ้นสามัญที่ได้จดทะเบียนแล้ว แต่ยังไม่ได้ออกจำหน่ายจำนวน 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244,763,459 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 xml:space="preserve">หุ้น มูลค่าที่ตราไว้หุ้นละ </w:t>
      </w:r>
      <w:r w:rsidR="00E47B91">
        <w:rPr>
          <w:rFonts w:ascii="Angsana New" w:hAnsi="Angsana New"/>
          <w:spacing w:val="-4"/>
          <w:sz w:val="28"/>
          <w:szCs w:val="28"/>
        </w:rPr>
        <w:t>1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 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>บาท รวมทั้งการแก้ไขหนังสือบริคณห์สนธิให้สอดคล้องกับการลดทุนจดทะเบียนดังกล่าว</w:t>
      </w:r>
      <w:r w:rsidR="00CC3C94" w:rsidRPr="00824832">
        <w:rPr>
          <w:rFonts w:ascii="Angsana New" w:hAnsi="Angsana New"/>
          <w:spacing w:val="-4"/>
          <w:sz w:val="28"/>
          <w:szCs w:val="28"/>
        </w:rPr>
        <w:t xml:space="preserve"> </w:t>
      </w:r>
      <w:r w:rsidR="009177FD">
        <w:rPr>
          <w:rFonts w:ascii="Angsana New" w:hAnsi="Angsana New" w:hint="cs"/>
          <w:spacing w:val="-4"/>
          <w:sz w:val="28"/>
          <w:szCs w:val="28"/>
          <w:cs/>
        </w:rPr>
        <w:t>ทั้งนี้</w:t>
      </w:r>
      <w:r w:rsidR="0015395F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9177FD">
        <w:rPr>
          <w:rFonts w:ascii="Angsana New" w:hAnsi="Angsana New" w:hint="cs"/>
          <w:spacing w:val="-4"/>
          <w:sz w:val="28"/>
          <w:szCs w:val="28"/>
          <w:cs/>
        </w:rPr>
        <w:t>ได้</w:t>
      </w:r>
      <w:r w:rsidR="00CC3C94" w:rsidRPr="00824832">
        <w:rPr>
          <w:rFonts w:ascii="Angsana New" w:hAnsi="Angsana New"/>
          <w:spacing w:val="-4"/>
          <w:sz w:val="28"/>
          <w:szCs w:val="28"/>
          <w:cs/>
        </w:rPr>
        <w:t xml:space="preserve">จดทะเบียนลดทุนกับกระทรวงพาณิชย์แล้วเมื่อวันที่ </w:t>
      </w:r>
      <w:r w:rsidR="00CC3C94" w:rsidRPr="00824832">
        <w:rPr>
          <w:rFonts w:ascii="Angsana New" w:hAnsi="Angsana New"/>
          <w:spacing w:val="-4"/>
          <w:sz w:val="28"/>
          <w:szCs w:val="28"/>
        </w:rPr>
        <w:t xml:space="preserve">29 </w:t>
      </w:r>
      <w:r w:rsidR="00CC3C94" w:rsidRPr="00824832">
        <w:rPr>
          <w:rFonts w:ascii="Angsana New" w:hAnsi="Angsana New"/>
          <w:spacing w:val="-4"/>
          <w:sz w:val="28"/>
          <w:szCs w:val="28"/>
          <w:cs/>
        </w:rPr>
        <w:t xml:space="preserve">สิงหาคม </w:t>
      </w:r>
      <w:r w:rsidR="00CC3C94" w:rsidRPr="00824832">
        <w:rPr>
          <w:rFonts w:ascii="Angsana New" w:hAnsi="Angsana New"/>
          <w:spacing w:val="-4"/>
          <w:sz w:val="28"/>
          <w:szCs w:val="28"/>
        </w:rPr>
        <w:t>2562</w:t>
      </w:r>
    </w:p>
    <w:p w14:paraId="081D1701" w14:textId="40838AC5" w:rsidR="009F7C25" w:rsidRDefault="009F7C25" w:rsidP="0079009B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26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79009B">
        <w:rPr>
          <w:rFonts w:ascii="Angsana New" w:hAnsi="Angsana New" w:hint="cs"/>
          <w:spacing w:val="-4"/>
          <w:sz w:val="28"/>
          <w:szCs w:val="28"/>
          <w:cs/>
        </w:rPr>
        <w:t>อนุมัติการลดทุนจดทะเบียน</w:t>
      </w:r>
      <w:r w:rsidR="00F452F0" w:rsidRPr="0079009B">
        <w:rPr>
          <w:rFonts w:ascii="Angsana New" w:hAnsi="Angsana New" w:hint="cs"/>
          <w:spacing w:val="-4"/>
          <w:sz w:val="28"/>
          <w:szCs w:val="28"/>
          <w:cs/>
        </w:rPr>
        <w:t>และทุนชำระแล้ว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 xml:space="preserve">ของบริษัทจำนวน </w:t>
      </w:r>
      <w:r w:rsidRPr="0079009B">
        <w:rPr>
          <w:rFonts w:ascii="Angsana New" w:hAnsi="Angsana New"/>
          <w:spacing w:val="-4"/>
          <w:sz w:val="28"/>
          <w:szCs w:val="28"/>
        </w:rPr>
        <w:t xml:space="preserve">540,877,496 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>บาท จากทุนจดทะเบียน</w:t>
      </w:r>
      <w:r w:rsidR="00F452F0" w:rsidRPr="0079009B">
        <w:rPr>
          <w:rFonts w:ascii="Angsana New" w:hAnsi="Angsana New" w:hint="cs"/>
          <w:spacing w:val="-4"/>
          <w:sz w:val="28"/>
          <w:szCs w:val="28"/>
          <w:cs/>
        </w:rPr>
        <w:t>และทุนชำระแล้ว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 xml:space="preserve">เดิม </w:t>
      </w:r>
      <w:r w:rsidRPr="0079009B">
        <w:rPr>
          <w:rFonts w:ascii="Angsana New" w:hAnsi="Angsana New"/>
          <w:spacing w:val="-4"/>
          <w:sz w:val="28"/>
          <w:szCs w:val="28"/>
        </w:rPr>
        <w:t xml:space="preserve">1,081,754,992 </w:t>
      </w:r>
      <w:r w:rsidR="00D45CF1" w:rsidRPr="0079009B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>เป็นทุนจดทะเบียน</w:t>
      </w:r>
      <w:r w:rsidR="00F452F0" w:rsidRPr="0079009B">
        <w:rPr>
          <w:rFonts w:ascii="Angsana New" w:hAnsi="Angsana New" w:hint="cs"/>
          <w:spacing w:val="-4"/>
          <w:sz w:val="28"/>
          <w:szCs w:val="28"/>
          <w:cs/>
        </w:rPr>
        <w:t>และทุนชำระแล้ว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 xml:space="preserve">ใหม่จำนวน </w:t>
      </w:r>
      <w:r w:rsidRPr="0079009B">
        <w:rPr>
          <w:rFonts w:ascii="Angsana New" w:hAnsi="Angsana New"/>
          <w:spacing w:val="-4"/>
          <w:sz w:val="28"/>
          <w:szCs w:val="28"/>
        </w:rPr>
        <w:t xml:space="preserve">540,877,496 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>บาท โดยการลดมูลค่าที่ตราไว้ของหุ้น</w:t>
      </w:r>
      <w:r w:rsidR="00F452F0" w:rsidRPr="0079009B">
        <w:rPr>
          <w:rFonts w:ascii="Angsana New" w:hAnsi="Angsana New" w:hint="cs"/>
          <w:spacing w:val="-4"/>
          <w:sz w:val="28"/>
          <w:szCs w:val="28"/>
          <w:cs/>
        </w:rPr>
        <w:t>สามัญ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 xml:space="preserve"> จากหุ้นละ </w:t>
      </w:r>
      <w:r w:rsidR="00E47B91" w:rsidRPr="0079009B">
        <w:rPr>
          <w:rFonts w:ascii="Angsana New" w:hAnsi="Angsana New"/>
          <w:spacing w:val="-4"/>
          <w:sz w:val="28"/>
          <w:szCs w:val="28"/>
        </w:rPr>
        <w:t xml:space="preserve">1 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 xml:space="preserve">บาท เป็นหุ้นละ </w:t>
      </w:r>
      <w:r w:rsidRPr="0079009B">
        <w:rPr>
          <w:rFonts w:ascii="Angsana New" w:hAnsi="Angsana New"/>
          <w:spacing w:val="-4"/>
          <w:sz w:val="28"/>
          <w:szCs w:val="28"/>
        </w:rPr>
        <w:t xml:space="preserve">0.50 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>บาท เพื่อหักลบส่วนต่ำกว่ามูลค่าหุ้น และชดเชยผลขาดทุนสะสมบางส่วน รวมทั้งการแก้ไขหนังสือบริคณห์สนธิให้สอดคล้องกับการลดทุนจดทะเบียน</w:t>
      </w:r>
      <w:r w:rsidR="00F452F0" w:rsidRPr="0079009B">
        <w:rPr>
          <w:rFonts w:ascii="Angsana New" w:hAnsi="Angsana New" w:hint="cs"/>
          <w:spacing w:val="-4"/>
          <w:sz w:val="28"/>
          <w:szCs w:val="28"/>
          <w:cs/>
        </w:rPr>
        <w:t>และทุนชำระแล้ว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>ดังกล่าว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 </w:t>
      </w:r>
      <w:r w:rsidR="009177FD" w:rsidRPr="0079009B">
        <w:rPr>
          <w:rFonts w:ascii="Angsana New" w:hAnsi="Angsana New" w:hint="cs"/>
          <w:spacing w:val="-4"/>
          <w:sz w:val="28"/>
          <w:szCs w:val="28"/>
          <w:cs/>
        </w:rPr>
        <w:t>ทั้งนี้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บริษัทได้ดำเนินการจดทะเบียนลดทุนจดทะเบียนและทุนชำระแล้วของบริษัทกับกระทรวงพาณิชย์เมื่อวันที่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2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กันยายน </w:t>
      </w:r>
      <w:r w:rsidR="00CC3C94" w:rsidRPr="0079009B">
        <w:rPr>
          <w:rFonts w:ascii="Angsana New" w:hAnsi="Angsana New"/>
          <w:spacing w:val="-4"/>
          <w:sz w:val="28"/>
          <w:szCs w:val="28"/>
        </w:rPr>
        <w:t>2562</w:t>
      </w:r>
    </w:p>
    <w:p w14:paraId="39208281" w14:textId="70D997EB" w:rsidR="009F7C25" w:rsidRPr="00824832" w:rsidRDefault="009F7C25" w:rsidP="0079009B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26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9009B">
        <w:rPr>
          <w:rFonts w:ascii="Angsana New" w:hAnsi="Angsana New" w:hint="cs"/>
          <w:spacing w:val="-4"/>
          <w:sz w:val="28"/>
          <w:szCs w:val="28"/>
          <w:cs/>
        </w:rPr>
        <w:t xml:space="preserve">อนุมัติการเพิ่มทุนจดทะเบียนในจำนวนไม่เกิน </w:t>
      </w:r>
      <w:r w:rsidRPr="0079009B">
        <w:rPr>
          <w:rFonts w:ascii="Angsana New" w:hAnsi="Angsana New"/>
          <w:spacing w:val="-4"/>
          <w:sz w:val="28"/>
          <w:szCs w:val="28"/>
        </w:rPr>
        <w:t xml:space="preserve">1,244,018,240.50 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 xml:space="preserve">บาท จากทุนจดทะเบียนเดิม </w:t>
      </w:r>
      <w:r w:rsidRPr="0079009B">
        <w:rPr>
          <w:rFonts w:ascii="Angsana New" w:hAnsi="Angsana New"/>
          <w:spacing w:val="-4"/>
          <w:sz w:val="28"/>
          <w:szCs w:val="28"/>
        </w:rPr>
        <w:t xml:space="preserve">540,877,496 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="00A77573" w:rsidRPr="0079009B">
        <w:rPr>
          <w:rFonts w:ascii="Angsana New" w:hAnsi="Angsana New"/>
          <w:spacing w:val="-4"/>
          <w:sz w:val="28"/>
          <w:szCs w:val="28"/>
        </w:rPr>
        <w:t xml:space="preserve"> 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 xml:space="preserve">เป็นทุนจดทะเบียนไม่เกิน </w:t>
      </w:r>
      <w:r w:rsidRPr="0079009B">
        <w:rPr>
          <w:rFonts w:ascii="Angsana New" w:hAnsi="Angsana New"/>
          <w:spacing w:val="-4"/>
          <w:sz w:val="28"/>
          <w:szCs w:val="28"/>
        </w:rPr>
        <w:t xml:space="preserve">1,784,895,736.50 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 xml:space="preserve">บาท โดยการออกหุ้นสามัญเพิ่มทุนจำนวน </w:t>
      </w:r>
      <w:r w:rsidRPr="0079009B">
        <w:rPr>
          <w:rFonts w:ascii="Angsana New" w:hAnsi="Angsana New"/>
          <w:spacing w:val="-4"/>
          <w:sz w:val="28"/>
          <w:szCs w:val="28"/>
        </w:rPr>
        <w:t xml:space="preserve">2,163,509,984 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 xml:space="preserve">หุ้น มูลค่าที่ตราไว้หุ้นละ </w:t>
      </w:r>
      <w:r w:rsidRPr="0079009B">
        <w:rPr>
          <w:rFonts w:ascii="Angsana New" w:hAnsi="Angsana New"/>
          <w:spacing w:val="-4"/>
          <w:sz w:val="28"/>
          <w:szCs w:val="28"/>
        </w:rPr>
        <w:t xml:space="preserve">0.50 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 xml:space="preserve">บาท เพื่อเสนอขายให้แก่ผู้ถือหุ้นเดิมตามสัดส่วนการถือหุ้น </w:t>
      </w:r>
      <w:r w:rsidRPr="0079009B">
        <w:rPr>
          <w:rFonts w:ascii="Angsana New" w:hAnsi="Angsana New"/>
          <w:spacing w:val="-4"/>
          <w:sz w:val="28"/>
          <w:szCs w:val="28"/>
        </w:rPr>
        <w:t xml:space="preserve">(Right Offering) 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>และการออกหุ้นสามัญแบบมอบอำนาจ</w:t>
      </w:r>
      <w:r w:rsidRPr="00E64F7F">
        <w:rPr>
          <w:rFonts w:ascii="Angsana New" w:hAnsi="Angsana New" w:hint="cs"/>
          <w:spacing w:val="-8"/>
          <w:sz w:val="28"/>
          <w:szCs w:val="28"/>
          <w:cs/>
        </w:rPr>
        <w:t xml:space="preserve">ทั่วไปเพื่อจัดสรรให้กับผู้ถือหุ้นเดิมตามสัดส่วนการถือหุ้น </w:t>
      </w:r>
      <w:r w:rsidRPr="00E64F7F">
        <w:rPr>
          <w:rFonts w:ascii="Angsana New" w:hAnsi="Angsana New"/>
          <w:spacing w:val="-8"/>
          <w:sz w:val="28"/>
          <w:szCs w:val="28"/>
        </w:rPr>
        <w:t xml:space="preserve">(General Mandate by Right Offering) </w:t>
      </w:r>
      <w:r w:rsidRPr="00E64F7F">
        <w:rPr>
          <w:rFonts w:ascii="Angsana New" w:hAnsi="Angsana New" w:hint="cs"/>
          <w:spacing w:val="-8"/>
          <w:sz w:val="28"/>
          <w:szCs w:val="28"/>
          <w:cs/>
        </w:rPr>
        <w:t>ในจำนวนไม่เกินร้อยละ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9009B">
        <w:rPr>
          <w:rFonts w:ascii="Angsana New" w:hAnsi="Angsana New"/>
          <w:spacing w:val="-4"/>
          <w:sz w:val="28"/>
          <w:szCs w:val="28"/>
        </w:rPr>
        <w:t xml:space="preserve">30 </w:t>
      </w:r>
      <w:r w:rsidRPr="00E64F7F">
        <w:rPr>
          <w:rFonts w:ascii="Angsana New" w:hAnsi="Angsana New" w:hint="cs"/>
          <w:spacing w:val="-2"/>
          <w:sz w:val="28"/>
          <w:szCs w:val="28"/>
          <w:cs/>
        </w:rPr>
        <w:t>ของทุนจด</w:t>
      </w:r>
      <w:r w:rsidR="00FE6266" w:rsidRPr="00E64F7F">
        <w:rPr>
          <w:rFonts w:ascii="Angsana New" w:hAnsi="Angsana New" w:hint="cs"/>
          <w:spacing w:val="-2"/>
          <w:sz w:val="28"/>
          <w:szCs w:val="28"/>
          <w:cs/>
        </w:rPr>
        <w:t>ทะเบียนชำระแล้ว</w:t>
      </w:r>
      <w:r w:rsidR="008E09AE" w:rsidRPr="00E64F7F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="008E09AE" w:rsidRPr="00E64F7F">
        <w:rPr>
          <w:rFonts w:ascii="Angsana New" w:hAnsi="Angsana New"/>
          <w:spacing w:val="-2"/>
          <w:sz w:val="28"/>
          <w:szCs w:val="28"/>
        </w:rPr>
        <w:t xml:space="preserve">324,526,497 </w:t>
      </w:r>
      <w:r w:rsidR="008E09AE" w:rsidRPr="00E64F7F">
        <w:rPr>
          <w:rFonts w:ascii="Angsana New" w:hAnsi="Angsana New" w:hint="cs"/>
          <w:spacing w:val="-2"/>
          <w:sz w:val="28"/>
          <w:szCs w:val="28"/>
          <w:cs/>
        </w:rPr>
        <w:t xml:space="preserve">หุ้น มูลค่าที่ตราไว้หุ้นละ </w:t>
      </w:r>
      <w:r w:rsidR="008E09AE" w:rsidRPr="00E64F7F">
        <w:rPr>
          <w:rFonts w:ascii="Angsana New" w:hAnsi="Angsana New"/>
          <w:spacing w:val="-2"/>
          <w:sz w:val="28"/>
          <w:szCs w:val="28"/>
        </w:rPr>
        <w:t xml:space="preserve">0.50 </w:t>
      </w:r>
      <w:r w:rsidR="008E09AE" w:rsidRPr="00E64F7F">
        <w:rPr>
          <w:rFonts w:ascii="Angsana New" w:hAnsi="Angsana New" w:hint="cs"/>
          <w:spacing w:val="-2"/>
          <w:sz w:val="28"/>
          <w:szCs w:val="28"/>
          <w:cs/>
        </w:rPr>
        <w:t>บาท</w:t>
      </w:r>
      <w:r w:rsidR="00FE6266" w:rsidRPr="00E64F7F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E64F7F">
        <w:rPr>
          <w:rFonts w:ascii="Angsana New" w:hAnsi="Angsana New" w:hint="cs"/>
          <w:spacing w:val="-2"/>
          <w:sz w:val="28"/>
          <w:szCs w:val="28"/>
          <w:cs/>
        </w:rPr>
        <w:t>คณะกรรมการบริษัทมีมติให้มีการ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>เพิ่มทุนแบบมอบอำนาจทั่วไป</w:t>
      </w:r>
      <w:r w:rsidR="003730AB" w:rsidRPr="00824832">
        <w:rPr>
          <w:rFonts w:ascii="Angsana New" w:hAnsi="Angsana New" w:hint="cs"/>
          <w:sz w:val="28"/>
          <w:szCs w:val="28"/>
          <w:cs/>
        </w:rPr>
        <w:t xml:space="preserve"> (วันที่ </w:t>
      </w:r>
      <w:r w:rsidR="00FE6266" w:rsidRPr="00824832">
        <w:rPr>
          <w:rFonts w:ascii="Angsana New" w:hAnsi="Angsana New"/>
          <w:sz w:val="28"/>
          <w:szCs w:val="28"/>
        </w:rPr>
        <w:t>28</w:t>
      </w:r>
      <w:r w:rsidR="003730AB" w:rsidRPr="00824832">
        <w:rPr>
          <w:rFonts w:ascii="Angsana New" w:hAnsi="Angsana New"/>
          <w:sz w:val="28"/>
          <w:szCs w:val="28"/>
        </w:rPr>
        <w:t xml:space="preserve"> </w:t>
      </w:r>
      <w:r w:rsidR="003730AB" w:rsidRPr="00824832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3730AB" w:rsidRPr="00824832">
        <w:rPr>
          <w:rFonts w:ascii="Angsana New" w:hAnsi="Angsana New"/>
          <w:sz w:val="28"/>
          <w:szCs w:val="28"/>
        </w:rPr>
        <w:t>2562</w:t>
      </w:r>
      <w:r w:rsidR="003730AB" w:rsidRPr="00824832">
        <w:rPr>
          <w:rFonts w:ascii="Angsana New" w:hAnsi="Angsana New" w:hint="cs"/>
          <w:sz w:val="28"/>
          <w:szCs w:val="28"/>
          <w:cs/>
        </w:rPr>
        <w:t>)</w:t>
      </w:r>
      <w:r w:rsidRPr="00824832">
        <w:rPr>
          <w:rFonts w:ascii="Angsana New" w:hAnsi="Angsana New" w:hint="cs"/>
          <w:sz w:val="28"/>
          <w:szCs w:val="28"/>
          <w:cs/>
        </w:rPr>
        <w:t xml:space="preserve"> รวมทั้งการแก้ไขหนังสือบริคณห์สนธิเพื่อให้สอดคล้องกับการเพิ่มทุนจดทะเบียนเพื่อเสนอขายให้แก่ผู้ถือหุ้นเดิมตามสัดส่วนการถือหุ้น </w:t>
      </w:r>
      <w:r w:rsidRPr="00824832">
        <w:rPr>
          <w:rFonts w:ascii="Angsana New" w:hAnsi="Angsana New"/>
          <w:sz w:val="28"/>
          <w:szCs w:val="28"/>
        </w:rPr>
        <w:t xml:space="preserve">(Right Offering) </w:t>
      </w:r>
      <w:r w:rsidRPr="00824832">
        <w:rPr>
          <w:rFonts w:ascii="Angsana New" w:hAnsi="Angsana New" w:hint="cs"/>
          <w:sz w:val="28"/>
          <w:szCs w:val="28"/>
          <w:cs/>
        </w:rPr>
        <w:t xml:space="preserve">ดังกล่าว และอนุมัติการจัดสรรหุ้นสามัญออกใหม่ให้แก่ผู้ถือหุ้นเดิมตามสัดส่วนการถือหุ้น </w:t>
      </w:r>
      <w:r w:rsidRPr="00824832">
        <w:rPr>
          <w:rFonts w:ascii="Angsana New" w:hAnsi="Angsana New"/>
          <w:sz w:val="28"/>
          <w:szCs w:val="28"/>
        </w:rPr>
        <w:t>(Right Offering)</w:t>
      </w:r>
    </w:p>
    <w:p w14:paraId="2F3B7059" w14:textId="77777777" w:rsidR="009F7C25" w:rsidRPr="0079009B" w:rsidRDefault="009F7C25" w:rsidP="0079009B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26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824832">
        <w:rPr>
          <w:rFonts w:ascii="Angsana New" w:hAnsi="Angsana New" w:hint="cs"/>
          <w:sz w:val="28"/>
          <w:szCs w:val="28"/>
          <w:cs/>
        </w:rPr>
        <w:t xml:space="preserve">อนุมัติการเพิ่มทุนแบบมอบอำนาจทั่วไปเพื่อจัดสรรให้กับผู้ถือหุ้นเดิมตามสัดส่วนการถือหุ้น </w:t>
      </w:r>
      <w:r w:rsidRPr="00824832">
        <w:rPr>
          <w:rFonts w:ascii="Angsana New" w:hAnsi="Angsana New"/>
          <w:sz w:val="28"/>
          <w:szCs w:val="28"/>
        </w:rPr>
        <w:t xml:space="preserve">(General Mandate by </w:t>
      </w:r>
      <w:r w:rsidRPr="0079009B">
        <w:rPr>
          <w:rFonts w:ascii="Angsana New" w:hAnsi="Angsana New"/>
          <w:spacing w:val="-4"/>
          <w:sz w:val="28"/>
          <w:szCs w:val="28"/>
        </w:rPr>
        <w:t xml:space="preserve">Right Offering) 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 xml:space="preserve">รวมทั้งการแก้ไขหนังสือบริคณห์สนธิ เพื่อให้สอดคล้องกับการเพิ่มทุนจดทะเบียนแบบมอบอำนาจทั่วไปเพื่อจัดสรรให้กับผู้ถือหุ้นตามสัดส่วนการถือหุ้น </w:t>
      </w:r>
      <w:r w:rsidRPr="0079009B">
        <w:rPr>
          <w:rFonts w:ascii="Angsana New" w:hAnsi="Angsana New"/>
          <w:spacing w:val="-4"/>
          <w:sz w:val="28"/>
          <w:szCs w:val="28"/>
        </w:rPr>
        <w:t>(General Mandate by Right Offering)</w:t>
      </w:r>
    </w:p>
    <w:p w14:paraId="1651C5E0" w14:textId="482527D9" w:rsidR="009F7C25" w:rsidRDefault="009F7C25" w:rsidP="0079009B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26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79009B">
        <w:rPr>
          <w:rFonts w:ascii="Angsana New" w:hAnsi="Angsana New" w:hint="cs"/>
          <w:spacing w:val="-4"/>
          <w:sz w:val="28"/>
          <w:szCs w:val="28"/>
          <w:cs/>
        </w:rPr>
        <w:t>อนุมัติการมอบหมายให้คณะกรรมการบ</w:t>
      </w:r>
      <w:r w:rsidR="00E47B91" w:rsidRPr="0079009B">
        <w:rPr>
          <w:rFonts w:ascii="Angsana New" w:hAnsi="Angsana New" w:hint="cs"/>
          <w:spacing w:val="-4"/>
          <w:sz w:val="28"/>
          <w:szCs w:val="28"/>
          <w:cs/>
        </w:rPr>
        <w:t>ริษัท มีอำนาจในการดำเนินการต่าง</w:t>
      </w:r>
      <w:r w:rsidR="009177FD" w:rsidRPr="0079009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>ๆ ที่เกี่ยวข้องกับการเสนอขายและจัดสรรหุ้นสามัญเพิ่มทุนของบริษัท</w:t>
      </w:r>
    </w:p>
    <w:p w14:paraId="1E2E4866" w14:textId="2C199FDC" w:rsidR="00CC3C94" w:rsidRPr="0079009B" w:rsidRDefault="009177FD" w:rsidP="0079009B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26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79009B">
        <w:rPr>
          <w:rFonts w:ascii="Angsana New" w:hAnsi="Angsana New" w:hint="cs"/>
          <w:spacing w:val="-4"/>
          <w:sz w:val="28"/>
          <w:szCs w:val="28"/>
          <w:cs/>
        </w:rPr>
        <w:t>เมื่อ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4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กันยายน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2562 </w:t>
      </w:r>
      <w:r w:rsidR="00AC5042" w:rsidRPr="0079009B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ได้ดำเนินการจดทะเบียนเพิ่มทุนจดทะเบียนของบริษัทในจำนวนไม่เกิน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1,244,018,240.50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บาท ต่อกระทรวงพาณิชย์แล้ว ต่อมาวันที่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5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กันยายน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2562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ที่ประชุมคณะกรรมการบริษัทครั้งที่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16/2562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ได้อนุมัติให้มีการจัดสรรหุ้นสามัญเพิ่มทุนของบริษัทจำนวนไม่เกิน </w:t>
      </w:r>
      <w:r w:rsidRPr="0079009B">
        <w:rPr>
          <w:rFonts w:ascii="Angsana New" w:hAnsi="Angsana New"/>
          <w:spacing w:val="-4"/>
          <w:sz w:val="28"/>
          <w:szCs w:val="28"/>
        </w:rPr>
        <w:t>2,163,509,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984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หุ้น คิดเป็นจำนวนเงินไม่เกิน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1,244,018,240.50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บาท มูลค่าที่ตราไว้หุ้นละ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0.50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บาท เพื่อเสนอขายให้แก่ผู้ถือหุ้นเดิมในอัตราส่วน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1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หุ้นสามัญเดิมต่อ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2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หุ้นสามัญใหม่ ในราคาเสนอขายหุ้นละ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0.50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บาท ซึ่งไม่ต่ำกว่ามูลค่าที่ตราไว้หุ้นละ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0.50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บาท หรือ ราคาตลาดถัวเฉลี่ยถ่วงน้ำหนักย้อนหลัง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15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>วันทำการ</w:t>
      </w:r>
      <w:r w:rsidRPr="0079009B">
        <w:rPr>
          <w:rFonts w:ascii="Angsana New" w:hAnsi="Angsana New"/>
          <w:spacing w:val="-4"/>
          <w:sz w:val="28"/>
          <w:szCs w:val="28"/>
        </w:rPr>
        <w:t xml:space="preserve">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โดยมีวันกำหนดรายชื่อผู้ถือหุ้นที่มีสิทธิในการจองซื้อหุ้นเพิ่มทุนตามสัดส่วนการถือหุ้นในวันที่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20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กันยายน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2562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กำหนดวันจองซื้อหุ้นสามัญเพิ่มทุนในวันที่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3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ตุลาคม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2562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ถึงวันที่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9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ตุลาคม </w:t>
      </w:r>
      <w:r w:rsidR="00CC3C94" w:rsidRPr="0079009B">
        <w:rPr>
          <w:rFonts w:ascii="Angsana New" w:hAnsi="Angsana New"/>
          <w:spacing w:val="-4"/>
          <w:sz w:val="28"/>
          <w:szCs w:val="28"/>
        </w:rPr>
        <w:t>2562</w:t>
      </w:r>
    </w:p>
    <w:p w14:paraId="74C424B6" w14:textId="7C168546" w:rsidR="00CC3C94" w:rsidRPr="00060F84" w:rsidRDefault="00CC3C94" w:rsidP="0079009B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26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79009B">
        <w:rPr>
          <w:rFonts w:ascii="Angsana New" w:hAnsi="Angsana New"/>
          <w:spacing w:val="-4"/>
          <w:sz w:val="28"/>
          <w:szCs w:val="28"/>
          <w:cs/>
        </w:rPr>
        <w:t xml:space="preserve">ภายหลังจากระยะเวลาจองซื้อหุ้น มีผู้ใช้สิทธิซื้อหุ้นสามัญเพิ่มทุนจำนวน </w:t>
      </w:r>
      <w:r w:rsidRPr="0079009B">
        <w:rPr>
          <w:rFonts w:ascii="Angsana New" w:hAnsi="Angsana New"/>
          <w:spacing w:val="-4"/>
          <w:sz w:val="28"/>
          <w:szCs w:val="28"/>
        </w:rPr>
        <w:t xml:space="preserve">821,158,774 </w:t>
      </w:r>
      <w:r w:rsidRPr="0079009B">
        <w:rPr>
          <w:rFonts w:ascii="Angsana New" w:hAnsi="Angsana New"/>
          <w:spacing w:val="-4"/>
          <w:sz w:val="28"/>
          <w:szCs w:val="28"/>
          <w:cs/>
        </w:rPr>
        <w:t xml:space="preserve">หุ้น คิดเป็นจำนวน </w:t>
      </w:r>
      <w:r w:rsidRPr="0079009B">
        <w:rPr>
          <w:rFonts w:ascii="Angsana New" w:hAnsi="Angsana New"/>
          <w:spacing w:val="-4"/>
          <w:sz w:val="28"/>
          <w:szCs w:val="28"/>
        </w:rPr>
        <w:t xml:space="preserve">410,579,387 </w:t>
      </w:r>
      <w:r w:rsidRPr="0079009B">
        <w:rPr>
          <w:rFonts w:ascii="Angsana New" w:hAnsi="Angsana New"/>
          <w:spacing w:val="-4"/>
          <w:sz w:val="28"/>
          <w:szCs w:val="28"/>
          <w:cs/>
        </w:rPr>
        <w:t xml:space="preserve">บาท และบริษัทได้จดทะเบียนเปลี่ยนแปลงทุนที่ชำระแล้วจาก </w:t>
      </w:r>
      <w:r w:rsidRPr="0079009B">
        <w:rPr>
          <w:rFonts w:ascii="Angsana New" w:hAnsi="Angsana New"/>
          <w:spacing w:val="-4"/>
          <w:sz w:val="28"/>
          <w:szCs w:val="28"/>
        </w:rPr>
        <w:t xml:space="preserve">540,877,496 </w:t>
      </w:r>
      <w:r w:rsidRPr="0079009B">
        <w:rPr>
          <w:rFonts w:ascii="Angsana New" w:hAnsi="Angsana New"/>
          <w:spacing w:val="-4"/>
          <w:sz w:val="28"/>
          <w:szCs w:val="28"/>
          <w:cs/>
        </w:rPr>
        <w:t xml:space="preserve">บาท เป็น </w:t>
      </w:r>
      <w:r w:rsidRPr="0079009B">
        <w:rPr>
          <w:rFonts w:ascii="Angsana New" w:hAnsi="Angsana New"/>
          <w:spacing w:val="-4"/>
          <w:sz w:val="28"/>
          <w:szCs w:val="28"/>
        </w:rPr>
        <w:t xml:space="preserve">951,456,883 </w:t>
      </w:r>
      <w:r w:rsidRPr="0079009B">
        <w:rPr>
          <w:rFonts w:ascii="Angsana New" w:hAnsi="Angsana New"/>
          <w:spacing w:val="-4"/>
          <w:sz w:val="28"/>
          <w:szCs w:val="28"/>
          <w:cs/>
        </w:rPr>
        <w:t xml:space="preserve">บาท กับกระทรวงพาณิชย์เมื่อวันที่ </w:t>
      </w:r>
      <w:r w:rsidRPr="0079009B">
        <w:rPr>
          <w:rFonts w:ascii="Angsana New" w:hAnsi="Angsana New"/>
          <w:spacing w:val="-4"/>
          <w:sz w:val="28"/>
          <w:szCs w:val="28"/>
        </w:rPr>
        <w:t xml:space="preserve">17 </w:t>
      </w:r>
      <w:r w:rsidRPr="0079009B">
        <w:rPr>
          <w:rFonts w:ascii="Angsana New" w:hAnsi="Angsana New"/>
          <w:spacing w:val="-4"/>
          <w:sz w:val="28"/>
          <w:szCs w:val="28"/>
          <w:cs/>
        </w:rPr>
        <w:t xml:space="preserve">ตุลาคม </w:t>
      </w:r>
      <w:r w:rsidRPr="0079009B">
        <w:rPr>
          <w:rFonts w:ascii="Angsana New" w:hAnsi="Angsana New"/>
          <w:spacing w:val="-4"/>
          <w:sz w:val="28"/>
          <w:szCs w:val="28"/>
        </w:rPr>
        <w:t>2562</w:t>
      </w:r>
      <w:r w:rsidR="00060F84" w:rsidRPr="0079009B">
        <w:rPr>
          <w:rFonts w:ascii="Angsana New" w:hAnsi="Angsana New" w:hint="cs"/>
          <w:spacing w:val="-4"/>
          <w:sz w:val="28"/>
          <w:szCs w:val="28"/>
          <w:cs/>
        </w:rPr>
        <w:t xml:space="preserve"> สำหรับหุ้นที่เหลือจากการใช้สิทธิจองซื้อหุ้นเพิ่มทุนของผู้ถือหุ้นเดิมตามสัดส่วน บริษัทจะขอ</w:t>
      </w:r>
      <w:r w:rsidR="00060F84">
        <w:rPr>
          <w:rFonts w:ascii="Angsana New" w:hAnsi="Angsana New" w:hint="cs"/>
          <w:sz w:val="28"/>
          <w:szCs w:val="28"/>
          <w:cs/>
        </w:rPr>
        <w:t>อนุมัติการล</w:t>
      </w:r>
      <w:r w:rsidR="003E3E7E">
        <w:rPr>
          <w:rFonts w:ascii="Angsana New" w:hAnsi="Angsana New" w:hint="cs"/>
          <w:sz w:val="28"/>
          <w:szCs w:val="28"/>
          <w:cs/>
        </w:rPr>
        <w:t>ด</w:t>
      </w:r>
      <w:r w:rsidR="00060F84">
        <w:rPr>
          <w:rFonts w:ascii="Angsana New" w:hAnsi="Angsana New" w:hint="cs"/>
          <w:sz w:val="28"/>
          <w:szCs w:val="28"/>
          <w:cs/>
        </w:rPr>
        <w:t>ทุนจดทะเบียนในการประชุมผู้ถือหุ้นครั้งถัดไป</w:t>
      </w:r>
    </w:p>
    <w:p w14:paraId="38E6DBCC" w14:textId="77777777" w:rsidR="006A728D" w:rsidRPr="00824832" w:rsidRDefault="009B73F5" w:rsidP="0079009B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t>ส่วนต่ำกว่า</w:t>
      </w:r>
      <w:r w:rsidR="006A728D" w:rsidRPr="00824832">
        <w:rPr>
          <w:b/>
          <w:bCs/>
          <w:u w:val="none"/>
          <w:cs/>
        </w:rPr>
        <w:t>มูลค่าหุ้น</w:t>
      </w:r>
      <w:r w:rsidRPr="00824832">
        <w:rPr>
          <w:b/>
          <w:bCs/>
          <w:u w:val="none"/>
          <w:cs/>
        </w:rPr>
        <w:t>สามัญ</w:t>
      </w:r>
    </w:p>
    <w:p w14:paraId="0B8B054B" w14:textId="1416C2B9" w:rsidR="0002387E" w:rsidRPr="00824832" w:rsidRDefault="009B73F5" w:rsidP="007900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  <w:r w:rsidRPr="00824832">
        <w:rPr>
          <w:rFonts w:ascii="Angsana New" w:hAnsi="Angsana New"/>
          <w:spacing w:val="8"/>
          <w:sz w:val="28"/>
          <w:szCs w:val="28"/>
          <w:cs/>
        </w:rPr>
        <w:t>ส่วนต่ำกว่า</w:t>
      </w:r>
      <w:r w:rsidR="006A728D" w:rsidRPr="00824832">
        <w:rPr>
          <w:rFonts w:ascii="Angsana New" w:hAnsi="Angsana New"/>
          <w:spacing w:val="8"/>
          <w:sz w:val="28"/>
          <w:szCs w:val="28"/>
          <w:cs/>
        </w:rPr>
        <w:t>มูลค่าหุ้น</w:t>
      </w:r>
      <w:r w:rsidRPr="00824832">
        <w:rPr>
          <w:rFonts w:ascii="Angsana New" w:hAnsi="Angsana New"/>
          <w:spacing w:val="8"/>
          <w:sz w:val="28"/>
          <w:szCs w:val="28"/>
          <w:cs/>
        </w:rPr>
        <w:t>สามัญ</w:t>
      </w:r>
      <w:r w:rsidR="006A728D" w:rsidRPr="00824832">
        <w:rPr>
          <w:rFonts w:ascii="Angsana New" w:hAnsi="Angsana New"/>
          <w:spacing w:val="8"/>
          <w:sz w:val="28"/>
          <w:szCs w:val="28"/>
          <w:cs/>
        </w:rPr>
        <w:t>ได้แก่ส่วนต่างของจำนวนเงินที่บริษั</w:t>
      </w:r>
      <w:r w:rsidRPr="00824832">
        <w:rPr>
          <w:rFonts w:ascii="Angsana New" w:hAnsi="Angsana New"/>
          <w:spacing w:val="8"/>
          <w:sz w:val="28"/>
          <w:szCs w:val="28"/>
          <w:cs/>
        </w:rPr>
        <w:t>ทได้รับจากการออกจำหน่ายหุ้นต่ำ</w:t>
      </w:r>
      <w:r w:rsidR="006A728D" w:rsidRPr="00824832">
        <w:rPr>
          <w:rFonts w:ascii="Angsana New" w:hAnsi="Angsana New"/>
          <w:spacing w:val="8"/>
          <w:sz w:val="28"/>
          <w:szCs w:val="28"/>
          <w:cs/>
        </w:rPr>
        <w:t>กว่ามูลค่าหุ้น</w:t>
      </w:r>
      <w:r w:rsidRPr="00824832">
        <w:rPr>
          <w:rFonts w:ascii="Angsana New" w:hAnsi="Angsana New"/>
          <w:spacing w:val="8"/>
          <w:sz w:val="28"/>
          <w:szCs w:val="28"/>
          <w:cs/>
        </w:rPr>
        <w:t>สามัญ</w:t>
      </w:r>
      <w:r w:rsidR="006A728D" w:rsidRPr="00824832">
        <w:rPr>
          <w:rFonts w:ascii="Angsana New" w:hAnsi="Angsana New"/>
          <w:spacing w:val="8"/>
          <w:sz w:val="28"/>
          <w:szCs w:val="28"/>
          <w:cs/>
        </w:rPr>
        <w:t>ที่</w:t>
      </w:r>
      <w:r w:rsidR="006A728D" w:rsidRPr="00824832">
        <w:rPr>
          <w:rFonts w:ascii="Angsana New" w:hAnsi="Angsana New"/>
          <w:spacing w:val="4"/>
          <w:sz w:val="28"/>
          <w:szCs w:val="28"/>
          <w:cs/>
        </w:rPr>
        <w:t>จดทะเบียนไว้</w:t>
      </w:r>
    </w:p>
    <w:p w14:paraId="2905AD46" w14:textId="42FC0AB9" w:rsidR="00D20A71" w:rsidRDefault="00D20A71" w:rsidP="007900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8"/>
          <w:sz w:val="28"/>
          <w:szCs w:val="28"/>
        </w:rPr>
      </w:pPr>
      <w:r w:rsidRPr="00D20A71">
        <w:rPr>
          <w:rFonts w:ascii="Angsana New" w:hAnsi="Angsana New" w:hint="cs"/>
          <w:spacing w:val="8"/>
          <w:sz w:val="28"/>
          <w:szCs w:val="28"/>
          <w:cs/>
        </w:rPr>
        <w:t>จากการที่</w:t>
      </w:r>
      <w:r w:rsidRPr="00D20A71">
        <w:rPr>
          <w:rFonts w:ascii="Angsana New" w:hAnsi="Angsana New"/>
          <w:spacing w:val="8"/>
          <w:sz w:val="28"/>
          <w:szCs w:val="28"/>
          <w:cs/>
        </w:rPr>
        <w:t>บริษัทได้จดทะเบียนลดทุนโดยการลดมูลค่าหุ้นที่ตราไว้และได้นำทุนจดทะเบียนที่ลดลงไปชดเชยกับส่วนต่ำกว่ามูลค่าหุ้นสามัญจนครบแล้ว จึงนำไปชดเชยกับขาดทุน</w:t>
      </w:r>
      <w:r w:rsidR="00AF1F46">
        <w:rPr>
          <w:rFonts w:ascii="Angsana New" w:hAnsi="Angsana New" w:hint="cs"/>
          <w:spacing w:val="8"/>
          <w:sz w:val="28"/>
          <w:szCs w:val="28"/>
          <w:cs/>
        </w:rPr>
        <w:t>ส</w:t>
      </w:r>
      <w:r w:rsidRPr="00D20A71">
        <w:rPr>
          <w:rFonts w:ascii="Angsana New" w:hAnsi="Angsana New"/>
          <w:spacing w:val="8"/>
          <w:sz w:val="28"/>
          <w:szCs w:val="28"/>
          <w:cs/>
        </w:rPr>
        <w:t>ะสม</w:t>
      </w:r>
    </w:p>
    <w:p w14:paraId="6F56BC1A" w14:textId="77777777" w:rsidR="006A728D" w:rsidRPr="00824832" w:rsidRDefault="009B73F5" w:rsidP="0079009B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t>ทุน</w:t>
      </w:r>
      <w:r w:rsidR="006A728D" w:rsidRPr="00824832">
        <w:rPr>
          <w:b/>
          <w:bCs/>
          <w:u w:val="none"/>
          <w:cs/>
        </w:rPr>
        <w:t>สำรองตามกฎหมาย</w:t>
      </w:r>
    </w:p>
    <w:p w14:paraId="6D7B1193" w14:textId="77777777" w:rsidR="006A728D" w:rsidRDefault="006A728D" w:rsidP="007900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824832">
        <w:rPr>
          <w:rFonts w:ascii="Angsana New" w:hAnsi="Angsana New"/>
          <w:spacing w:val="6"/>
          <w:sz w:val="28"/>
          <w:szCs w:val="28"/>
        </w:rPr>
        <w:t>2535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กำหนดให้บริษัทต้องจัดสรรเป็นทุนสำรองอย่างน้อยร้อยละ </w:t>
      </w:r>
      <w:r w:rsidRPr="00824832">
        <w:rPr>
          <w:rFonts w:ascii="Angsana New" w:hAnsi="Angsana New"/>
          <w:spacing w:val="6"/>
          <w:sz w:val="28"/>
          <w:szCs w:val="28"/>
        </w:rPr>
        <w:t>5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824832">
        <w:rPr>
          <w:rFonts w:ascii="Angsana New" w:hAnsi="Angsana New"/>
          <w:spacing w:val="6"/>
          <w:sz w:val="28"/>
          <w:szCs w:val="28"/>
        </w:rPr>
        <w:t>10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ของเงินทุนจดทะเบียน </w:t>
      </w:r>
      <w:r w:rsidR="009B73F5" w:rsidRPr="00824832">
        <w:rPr>
          <w:rFonts w:ascii="Angsana New" w:hAnsi="Angsana New"/>
          <w:spacing w:val="6"/>
          <w:sz w:val="28"/>
          <w:szCs w:val="28"/>
          <w:cs/>
        </w:rPr>
        <w:t>ทุน</w:t>
      </w:r>
      <w:r w:rsidRPr="00824832">
        <w:rPr>
          <w:rFonts w:ascii="Angsana New" w:hAnsi="Angsana New"/>
          <w:spacing w:val="6"/>
          <w:sz w:val="28"/>
          <w:szCs w:val="28"/>
          <w:cs/>
        </w:rPr>
        <w:t>สำรองตามกฎหมายนี้จะนำไปจ่ายเป็นเงินปันผลไม่ได้</w:t>
      </w:r>
    </w:p>
    <w:p w14:paraId="21F3496F" w14:textId="3DB32089" w:rsidR="00E96B61" w:rsidRPr="00FA2175" w:rsidRDefault="00E96B61" w:rsidP="0079009B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FA2175">
        <w:rPr>
          <w:rFonts w:hint="cs"/>
          <w:b/>
          <w:bCs/>
          <w:u w:val="none"/>
          <w:cs/>
        </w:rPr>
        <w:t>ข</w:t>
      </w:r>
      <w:r w:rsidRPr="00FA2175">
        <w:rPr>
          <w:b/>
          <w:bCs/>
          <w:u w:val="none"/>
          <w:cs/>
        </w:rPr>
        <w:t>าดทุนต่อหุ้น</w:t>
      </w:r>
    </w:p>
    <w:p w14:paraId="0D54D9FB" w14:textId="3FC51EA9" w:rsidR="00E96B61" w:rsidRPr="00824832" w:rsidRDefault="00E96B61" w:rsidP="0079009B">
      <w:pPr>
        <w:tabs>
          <w:tab w:val="clear" w:pos="227"/>
          <w:tab w:val="clear" w:pos="454"/>
          <w:tab w:val="clear" w:pos="680"/>
          <w:tab w:val="left" w:pos="63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824832">
        <w:rPr>
          <w:rFonts w:ascii="Angsana New" w:hAnsi="Angsana New"/>
          <w:b/>
          <w:bCs/>
          <w:i/>
          <w:iCs/>
          <w:sz w:val="28"/>
          <w:szCs w:val="28"/>
          <w:cs/>
        </w:rPr>
        <w:t>ขาดทุนต่อหุ้นขั้นพื้นฐาน</w:t>
      </w:r>
    </w:p>
    <w:p w14:paraId="0B3B1D92" w14:textId="67D98062" w:rsidR="00943803" w:rsidRPr="00824832" w:rsidRDefault="00E96B61" w:rsidP="007900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2EA0">
        <w:rPr>
          <w:rFonts w:ascii="Angsana New" w:hAnsi="Angsana New"/>
          <w:spacing w:val="-4"/>
          <w:sz w:val="28"/>
          <w:szCs w:val="28"/>
          <w:cs/>
        </w:rPr>
        <w:t>ขาดทุนต่อหุ้นขั้นพื้นฐานคำนวณโดยหารขาดทุนสำหรับ</w:t>
      </w:r>
      <w:r w:rsidR="00B42EA0" w:rsidRPr="00B42EA0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Pr="00B42EA0">
        <w:rPr>
          <w:rFonts w:ascii="Angsana New" w:hAnsi="Angsana New"/>
          <w:spacing w:val="-4"/>
          <w:sz w:val="28"/>
          <w:szCs w:val="28"/>
          <w:cs/>
        </w:rPr>
        <w:t>ด้วยจำนวนหุ้นถัวเฉลี่ยถ่วงน้ำหนักที่ออกในระหว่าง</w:t>
      </w:r>
      <w:r w:rsidR="00B42EA0">
        <w:rPr>
          <w:rFonts w:ascii="Angsana New" w:hAnsi="Angsana New" w:hint="cs"/>
          <w:sz w:val="28"/>
          <w:szCs w:val="28"/>
          <w:cs/>
        </w:rPr>
        <w:t>ปี</w:t>
      </w:r>
    </w:p>
    <w:p w14:paraId="75EA2408" w14:textId="280210DC" w:rsidR="003F76D4" w:rsidRPr="00824832" w:rsidRDefault="00943803" w:rsidP="007900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824832">
        <w:rPr>
          <w:rFonts w:ascii="Angsana New" w:hAnsi="Angsana New"/>
          <w:sz w:val="28"/>
          <w:szCs w:val="28"/>
          <w:cs/>
        </w:rPr>
        <w:t>จำนวนหุ้นถัวเฉลี่ยถ่วงน้ำหนักขั้นพื้นฐาน</w:t>
      </w:r>
      <w:r w:rsidR="00D35383" w:rsidRPr="00824832">
        <w:rPr>
          <w:rFonts w:ascii="Angsana New" w:hAnsi="Angsana New"/>
          <w:sz w:val="28"/>
          <w:szCs w:val="28"/>
          <w:cs/>
        </w:rPr>
        <w:t>สำหรับ</w:t>
      </w:r>
      <w:r w:rsidR="0079009B">
        <w:rPr>
          <w:rFonts w:ascii="Angsana New" w:hAnsi="Angsana New" w:hint="cs"/>
          <w:sz w:val="28"/>
          <w:szCs w:val="28"/>
          <w:cs/>
        </w:rPr>
        <w:t>ปี</w:t>
      </w:r>
      <w:r w:rsidR="00D35383" w:rsidRPr="0082483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79009B">
        <w:rPr>
          <w:rFonts w:ascii="Angsana New" w:hAnsi="Angsana New"/>
          <w:sz w:val="28"/>
          <w:szCs w:val="28"/>
        </w:rPr>
        <w:t xml:space="preserve">31 </w:t>
      </w:r>
      <w:r w:rsidR="0079009B">
        <w:rPr>
          <w:rFonts w:ascii="Angsana New" w:hAnsi="Angsana New" w:hint="cs"/>
          <w:sz w:val="28"/>
          <w:szCs w:val="28"/>
          <w:cs/>
        </w:rPr>
        <w:t>ธันวาคม</w:t>
      </w:r>
      <w:r w:rsidR="0096735A" w:rsidRPr="00824832">
        <w:rPr>
          <w:rFonts w:ascii="Angsana New" w:hAnsi="Angsana New"/>
          <w:sz w:val="28"/>
          <w:szCs w:val="28"/>
          <w:cs/>
        </w:rPr>
        <w:t xml:space="preserve"> </w:t>
      </w:r>
      <w:r w:rsidR="00DB4D20" w:rsidRPr="00824832">
        <w:rPr>
          <w:rFonts w:ascii="Angsana New" w:hAnsi="Angsana New"/>
          <w:sz w:val="28"/>
          <w:szCs w:val="28"/>
        </w:rPr>
        <w:t>2562</w:t>
      </w:r>
      <w:r w:rsidR="0096735A" w:rsidRPr="00824832">
        <w:rPr>
          <w:rFonts w:ascii="Angsana New" w:hAnsi="Angsana New"/>
          <w:sz w:val="28"/>
          <w:szCs w:val="28"/>
        </w:rPr>
        <w:t xml:space="preserve"> </w:t>
      </w:r>
      <w:r w:rsidR="00D35383" w:rsidRPr="00824832">
        <w:rPr>
          <w:rFonts w:ascii="Angsana New" w:hAnsi="Angsana New"/>
          <w:sz w:val="28"/>
          <w:szCs w:val="28"/>
          <w:cs/>
        </w:rPr>
        <w:t>และ</w:t>
      </w:r>
      <w:r w:rsidR="00D35383" w:rsidRPr="00824832">
        <w:rPr>
          <w:rFonts w:ascii="Angsana New" w:hAnsi="Angsana New"/>
          <w:sz w:val="28"/>
          <w:szCs w:val="28"/>
        </w:rPr>
        <w:t xml:space="preserve"> 256</w:t>
      </w:r>
      <w:r w:rsidR="00FA4350" w:rsidRPr="00824832">
        <w:rPr>
          <w:rFonts w:ascii="Angsana New" w:hAnsi="Angsana New"/>
          <w:sz w:val="28"/>
          <w:szCs w:val="28"/>
        </w:rPr>
        <w:t>1</w:t>
      </w:r>
      <w:r w:rsidR="00D35383" w:rsidRPr="00824832">
        <w:rPr>
          <w:rFonts w:ascii="Angsana New" w:hAnsi="Angsana New"/>
          <w:sz w:val="28"/>
          <w:szCs w:val="28"/>
          <w:cs/>
        </w:rPr>
        <w:t xml:space="preserve"> คำนวณได้ดังนี้</w:t>
      </w:r>
    </w:p>
    <w:tbl>
      <w:tblPr>
        <w:tblW w:w="955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428"/>
        <w:gridCol w:w="252"/>
        <w:gridCol w:w="270"/>
        <w:gridCol w:w="270"/>
        <w:gridCol w:w="1440"/>
        <w:gridCol w:w="1350"/>
        <w:gridCol w:w="270"/>
        <w:gridCol w:w="1278"/>
      </w:tblGrid>
      <w:tr w:rsidR="003C5177" w:rsidRPr="00824832" w14:paraId="456FEA4A" w14:textId="77777777" w:rsidTr="00043474">
        <w:tc>
          <w:tcPr>
            <w:tcW w:w="4428" w:type="dxa"/>
          </w:tcPr>
          <w:p w14:paraId="07E03C67" w14:textId="77777777" w:rsidR="003C5177" w:rsidRPr="00824832" w:rsidRDefault="003C5177" w:rsidP="003C517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079E2FB" w14:textId="59A684FE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058D6E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0F6B0F" w14:textId="22A61CAB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8AFDD5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C38B6FB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26D0BCE3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30EB1420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3C5177" w:rsidRPr="00824832" w14:paraId="3330C503" w14:textId="77777777" w:rsidTr="000D3C4C">
        <w:trPr>
          <w:trHeight w:hRule="exact" w:val="170"/>
        </w:trPr>
        <w:tc>
          <w:tcPr>
            <w:tcW w:w="4428" w:type="dxa"/>
          </w:tcPr>
          <w:p w14:paraId="717BEA7A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39DF431B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1E3528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2EA0AE9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B15C24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4A28C691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567B53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25C5E00B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7127" w:rsidRPr="00824832" w14:paraId="398B2CDD" w14:textId="77777777" w:rsidTr="000A6647">
        <w:tc>
          <w:tcPr>
            <w:tcW w:w="4428" w:type="dxa"/>
          </w:tcPr>
          <w:p w14:paraId="7102D4B6" w14:textId="702D4624" w:rsidR="00CF7127" w:rsidRPr="00824832" w:rsidRDefault="002E53B3" w:rsidP="00CF712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ขาดทุนสำหรับปี</w:t>
            </w:r>
            <w:r w:rsidR="000D3C4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7350B" w14:textId="59B77921" w:rsidR="00CF7127" w:rsidRPr="00824832" w:rsidRDefault="00CF7127" w:rsidP="00CF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AAA243" w14:textId="77777777" w:rsidR="00CF7127" w:rsidRPr="00824832" w:rsidRDefault="00CF7127" w:rsidP="00CF7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1FD82E" w14:textId="6448D8F1" w:rsidR="00CF7127" w:rsidRPr="00824832" w:rsidRDefault="00CF7127" w:rsidP="00CF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B52FA8" w14:textId="77777777" w:rsidR="00CF7127" w:rsidRPr="00824832" w:rsidRDefault="00CF7127" w:rsidP="00CF7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F21CCC" w14:textId="53239452" w:rsidR="00CF7127" w:rsidRPr="00824832" w:rsidRDefault="002E53B3" w:rsidP="00267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</w:t>
            </w:r>
            <w:r w:rsidR="00E678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3,760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E476CA4" w14:textId="77777777" w:rsidR="00CF7127" w:rsidRPr="00824832" w:rsidRDefault="00CF7127" w:rsidP="00CF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51FA1B3" w14:textId="51ED8F3E" w:rsidR="00CF7127" w:rsidRPr="00824832" w:rsidRDefault="002E53B3" w:rsidP="00CF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(70,974)</w:t>
            </w:r>
          </w:p>
        </w:tc>
      </w:tr>
      <w:tr w:rsidR="00991BE5" w:rsidRPr="00824832" w14:paraId="542465B6" w14:textId="77777777" w:rsidTr="000A6647">
        <w:tc>
          <w:tcPr>
            <w:tcW w:w="4428" w:type="dxa"/>
          </w:tcPr>
          <w:p w14:paraId="45A64C10" w14:textId="77777777" w:rsidR="00991BE5" w:rsidRDefault="00991BE5" w:rsidP="00CF712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0CAA5" w14:textId="77777777" w:rsidR="00991BE5" w:rsidRPr="00824832" w:rsidRDefault="00991BE5" w:rsidP="00CF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2AE4B2" w14:textId="77777777" w:rsidR="00991BE5" w:rsidRPr="00824832" w:rsidRDefault="00991BE5" w:rsidP="00CF7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9468D1" w14:textId="77777777" w:rsidR="00991BE5" w:rsidRPr="00824832" w:rsidRDefault="00991BE5" w:rsidP="00CF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85DFD5" w14:textId="77777777" w:rsidR="00991BE5" w:rsidRPr="00824832" w:rsidRDefault="00991BE5" w:rsidP="00CF7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E8DA47" w14:textId="77777777" w:rsidR="00991BE5" w:rsidRDefault="00991BE5" w:rsidP="00CF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0A9ED8" w14:textId="77777777" w:rsidR="00991BE5" w:rsidRPr="00824832" w:rsidRDefault="00991BE5" w:rsidP="00CF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3E7CC87E" w14:textId="77777777" w:rsidR="00991BE5" w:rsidRDefault="00991BE5" w:rsidP="00CF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53B3" w:rsidRPr="00824832" w14:paraId="6F6AC83A" w14:textId="77777777" w:rsidTr="00991BE5">
        <w:tc>
          <w:tcPr>
            <w:tcW w:w="4428" w:type="dxa"/>
          </w:tcPr>
          <w:p w14:paraId="3FFD44BE" w14:textId="32815213" w:rsidR="002E53B3" w:rsidRPr="00824832" w:rsidRDefault="002E53B3" w:rsidP="002E53B3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จำนวนหุ้นที่มีอยู่ ณ วันต้น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="000D3C4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303A3" w14:textId="77777777" w:rsidR="002E53B3" w:rsidRPr="00824832" w:rsidRDefault="002E53B3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EF8385" w14:textId="77777777" w:rsidR="002E53B3" w:rsidRPr="00824832" w:rsidRDefault="002E53B3" w:rsidP="002E5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95502B" w14:textId="77777777" w:rsidR="002E53B3" w:rsidRPr="00824832" w:rsidRDefault="002E53B3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316D11" w14:textId="77777777" w:rsidR="002E53B3" w:rsidRPr="00824832" w:rsidRDefault="002E53B3" w:rsidP="002E5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2114C" w14:textId="592AD919" w:rsidR="002E53B3" w:rsidRDefault="002E53B3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1,081,755</w:t>
            </w:r>
          </w:p>
        </w:tc>
        <w:tc>
          <w:tcPr>
            <w:tcW w:w="270" w:type="dxa"/>
          </w:tcPr>
          <w:p w14:paraId="7FCE6E91" w14:textId="77777777" w:rsidR="002E53B3" w:rsidRPr="00824832" w:rsidRDefault="002E53B3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D74A856" w14:textId="5BD7788F" w:rsidR="002E53B3" w:rsidRDefault="002E53B3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1,052,233</w:t>
            </w:r>
          </w:p>
        </w:tc>
      </w:tr>
      <w:tr w:rsidR="000D3C4C" w:rsidRPr="00824832" w14:paraId="1195F2FC" w14:textId="77777777" w:rsidTr="00C870D5">
        <w:trPr>
          <w:trHeight w:val="139"/>
        </w:trPr>
        <w:tc>
          <w:tcPr>
            <w:tcW w:w="6660" w:type="dxa"/>
            <w:gridSpan w:val="5"/>
          </w:tcPr>
          <w:p w14:paraId="78CF33C8" w14:textId="47F1D233" w:rsidR="000D3C4C" w:rsidRPr="00824832" w:rsidRDefault="000D3C4C" w:rsidP="000D3C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ผลกระทบจากหุ้นสามัญที่ออกจำหน่ายในระหว่าง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 (พันหุ้น)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2851B" w14:textId="4467E959" w:rsidR="000D3C4C" w:rsidRPr="00824832" w:rsidRDefault="000D3C4C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170,981</w:t>
            </w:r>
          </w:p>
        </w:tc>
        <w:tc>
          <w:tcPr>
            <w:tcW w:w="270" w:type="dxa"/>
          </w:tcPr>
          <w:p w14:paraId="3BB9239E" w14:textId="77777777" w:rsidR="000D3C4C" w:rsidRPr="00824832" w:rsidRDefault="000D3C4C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830D3" w14:textId="3AD0A43F" w:rsidR="000D3C4C" w:rsidRPr="00824832" w:rsidRDefault="000D3C4C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25,239</w:t>
            </w:r>
          </w:p>
        </w:tc>
      </w:tr>
      <w:tr w:rsidR="002E53B3" w:rsidRPr="001E5DF6" w14:paraId="4C797CC2" w14:textId="77777777" w:rsidTr="00991BE5">
        <w:tc>
          <w:tcPr>
            <w:tcW w:w="4428" w:type="dxa"/>
          </w:tcPr>
          <w:p w14:paraId="40976957" w14:textId="51A5DB41" w:rsidR="002E53B3" w:rsidRPr="00267D58" w:rsidRDefault="002E53B3" w:rsidP="002E53B3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7D5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จำนวนหุ้นถัวเฉลี่ยถ่วงน้ำหนักขั้นพื้นฐาน</w:t>
            </w:r>
            <w:r w:rsidR="000D3C4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B10680" w14:textId="0917B92F" w:rsidR="002E53B3" w:rsidRPr="00267D58" w:rsidRDefault="002E53B3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531273" w14:textId="77777777" w:rsidR="002E53B3" w:rsidRPr="00267D58" w:rsidRDefault="002E53B3" w:rsidP="002E5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F7973A" w14:textId="11F542FE" w:rsidR="002E53B3" w:rsidRPr="00267D58" w:rsidRDefault="002E53B3" w:rsidP="002E53B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71508E" w14:textId="77777777" w:rsidR="002E53B3" w:rsidRPr="00267D58" w:rsidRDefault="002E53B3" w:rsidP="002E5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C322D" w14:textId="0FCBDA75" w:rsidR="002E53B3" w:rsidRPr="00267D58" w:rsidRDefault="002E53B3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7D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1,252,736</w:t>
            </w:r>
          </w:p>
        </w:tc>
        <w:tc>
          <w:tcPr>
            <w:tcW w:w="270" w:type="dxa"/>
          </w:tcPr>
          <w:p w14:paraId="078DB2FB" w14:textId="77777777" w:rsidR="002E53B3" w:rsidRPr="00267D58" w:rsidRDefault="002E53B3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7F75C" w14:textId="2DFA6D7B" w:rsidR="002E53B3" w:rsidRPr="00267D58" w:rsidRDefault="002E53B3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7D58">
              <w:rPr>
                <w:rFonts w:asciiTheme="majorBidi" w:hAnsiTheme="majorBidi" w:cstheme="majorBidi"/>
                <w:sz w:val="28"/>
                <w:szCs w:val="28"/>
              </w:rPr>
              <w:t>1,077,47</w:t>
            </w:r>
            <w:r w:rsidR="0087527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91BE5" w:rsidRPr="001E5DF6" w14:paraId="11673CC2" w14:textId="77777777" w:rsidTr="00991BE5">
        <w:tc>
          <w:tcPr>
            <w:tcW w:w="4428" w:type="dxa"/>
          </w:tcPr>
          <w:p w14:paraId="5AA8281F" w14:textId="77777777" w:rsidR="00991BE5" w:rsidRPr="00267D58" w:rsidRDefault="00991BE5" w:rsidP="002E53B3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182680" w14:textId="77777777" w:rsidR="00991BE5" w:rsidRPr="00267D58" w:rsidRDefault="00991BE5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89ABEE" w14:textId="77777777" w:rsidR="00991BE5" w:rsidRPr="00267D58" w:rsidRDefault="00991BE5" w:rsidP="002E5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95A279" w14:textId="77777777" w:rsidR="00991BE5" w:rsidRPr="00267D58" w:rsidRDefault="00991BE5" w:rsidP="002E53B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8701B5" w14:textId="77777777" w:rsidR="00991BE5" w:rsidRPr="00267D58" w:rsidRDefault="00991BE5" w:rsidP="002E5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593913" w14:textId="77777777" w:rsidR="00991BE5" w:rsidRPr="00267D58" w:rsidRDefault="00991BE5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EF49D8" w14:textId="77777777" w:rsidR="00991BE5" w:rsidRPr="00267D58" w:rsidRDefault="00991BE5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55F0C94C" w14:textId="77777777" w:rsidR="00991BE5" w:rsidRPr="00267D58" w:rsidRDefault="00991BE5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53B3" w:rsidRPr="001E5DF6" w14:paraId="6075AB3C" w14:textId="77777777" w:rsidTr="00991BE5">
        <w:tc>
          <w:tcPr>
            <w:tcW w:w="4428" w:type="dxa"/>
          </w:tcPr>
          <w:p w14:paraId="62F73D2A" w14:textId="721E0460" w:rsidR="002E53B3" w:rsidRPr="00267D58" w:rsidRDefault="002E53B3" w:rsidP="002E53B3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7D5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ขาดทุนต่อหุ้น</w:t>
            </w:r>
            <w:r w:rsidR="000D3C4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ขั้นพื้นฐาน</w:t>
            </w:r>
            <w:r w:rsidR="00FD59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F2706A" w14:textId="77777777" w:rsidR="002E53B3" w:rsidRPr="00267D58" w:rsidRDefault="002E53B3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CF6B87" w14:textId="77777777" w:rsidR="002E53B3" w:rsidRPr="00267D58" w:rsidRDefault="002E53B3" w:rsidP="002E5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5CC56E" w14:textId="77777777" w:rsidR="002E53B3" w:rsidRPr="00267D58" w:rsidRDefault="002E53B3" w:rsidP="002E53B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0EC6F4" w14:textId="77777777" w:rsidR="002E53B3" w:rsidRPr="00267D58" w:rsidRDefault="002E53B3" w:rsidP="002E5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F36F1B" w14:textId="65DC209E" w:rsidR="002E53B3" w:rsidRPr="00267D58" w:rsidRDefault="002E53B3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7D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(0.04)</w:t>
            </w:r>
          </w:p>
        </w:tc>
        <w:tc>
          <w:tcPr>
            <w:tcW w:w="270" w:type="dxa"/>
          </w:tcPr>
          <w:p w14:paraId="50FA514C" w14:textId="77777777" w:rsidR="002E53B3" w:rsidRPr="00267D58" w:rsidRDefault="002E53B3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</w:tcPr>
          <w:p w14:paraId="2E0DBF6E" w14:textId="161748BA" w:rsidR="002E53B3" w:rsidRPr="00267D58" w:rsidRDefault="002E53B3" w:rsidP="002E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7D58">
              <w:rPr>
                <w:rFonts w:asciiTheme="majorBidi" w:hAnsiTheme="majorBidi" w:cstheme="majorBidi"/>
                <w:sz w:val="28"/>
                <w:szCs w:val="28"/>
              </w:rPr>
              <w:t>(0.07)</w:t>
            </w:r>
          </w:p>
        </w:tc>
      </w:tr>
    </w:tbl>
    <w:p w14:paraId="6BB3ED60" w14:textId="77777777" w:rsidR="003F2A02" w:rsidRPr="00E4284A" w:rsidRDefault="00DA054C" w:rsidP="009E1A6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E4284A">
        <w:rPr>
          <w:b/>
          <w:bCs/>
          <w:u w:val="none"/>
          <w:cs/>
        </w:rPr>
        <w:t>การรายงานข้อมูลตามประเภทการรับประกันภัย</w:t>
      </w:r>
    </w:p>
    <w:p w14:paraId="43633CA3" w14:textId="77777777" w:rsidR="002E53B3" w:rsidRDefault="009756D8" w:rsidP="002E53B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2E53B3">
        <w:rPr>
          <w:rFonts w:ascii="Angsana New" w:hAnsi="Angsana New"/>
          <w:spacing w:val="-6"/>
          <w:sz w:val="28"/>
          <w:szCs w:val="28"/>
          <w:cs/>
        </w:rPr>
        <w:t xml:space="preserve">การรายงานข้อมูลตามประเภทการรับประกันภัยต่อไปนี้เป็นไปตามประกาศของ คปภ. เรื่องหลักเกณฑ์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และรายงานเกี่ยวกับผลการดำเนินงานของบริษัทประกันวินาศภัย พ.ศ. </w:t>
      </w:r>
      <w:r w:rsidR="006512BD" w:rsidRPr="002E53B3">
        <w:rPr>
          <w:rFonts w:ascii="Angsana New" w:hAnsi="Angsana New"/>
          <w:spacing w:val="-6"/>
          <w:sz w:val="28"/>
          <w:szCs w:val="28"/>
        </w:rPr>
        <w:t xml:space="preserve">2559 </w:t>
      </w:r>
      <w:r w:rsidRPr="002E53B3">
        <w:rPr>
          <w:rFonts w:ascii="Angsana New" w:hAnsi="Angsana New"/>
          <w:spacing w:val="-6"/>
          <w:sz w:val="28"/>
          <w:szCs w:val="28"/>
          <w:cs/>
        </w:rPr>
        <w:t xml:space="preserve">ลงวันที่ </w:t>
      </w:r>
      <w:r w:rsidR="006512BD" w:rsidRPr="002E53B3">
        <w:rPr>
          <w:rFonts w:ascii="Angsana New" w:hAnsi="Angsana New"/>
          <w:spacing w:val="-6"/>
          <w:sz w:val="28"/>
          <w:szCs w:val="28"/>
        </w:rPr>
        <w:t xml:space="preserve">4 </w:t>
      </w:r>
      <w:r w:rsidRPr="002E53B3">
        <w:rPr>
          <w:rFonts w:ascii="Angsana New" w:hAnsi="Angsana New"/>
          <w:spacing w:val="-6"/>
          <w:sz w:val="28"/>
          <w:szCs w:val="28"/>
          <w:cs/>
        </w:rPr>
        <w:t xml:space="preserve">มีนาคม </w:t>
      </w:r>
      <w:r w:rsidR="006512BD" w:rsidRPr="002E53B3">
        <w:rPr>
          <w:rFonts w:ascii="Angsana New" w:hAnsi="Angsana New"/>
          <w:spacing w:val="-6"/>
          <w:sz w:val="28"/>
          <w:szCs w:val="28"/>
        </w:rPr>
        <w:t xml:space="preserve">2559 </w:t>
      </w:r>
      <w:r w:rsidRPr="002E53B3">
        <w:rPr>
          <w:rFonts w:ascii="Angsana New" w:hAnsi="Angsana New"/>
          <w:spacing w:val="-6"/>
          <w:sz w:val="28"/>
          <w:szCs w:val="28"/>
          <w:cs/>
        </w:rPr>
        <w:t>ข้อมูลนี้เป็นข้อมูลเดียวกับที่ฝ่ายบริหารได้สอบทานเป็นประจำ</w:t>
      </w:r>
      <w:bookmarkStart w:id="9" w:name="OLE_LINK5"/>
    </w:p>
    <w:p w14:paraId="53824AFB" w14:textId="77777777" w:rsidR="002A38CA" w:rsidRDefault="002A38CA" w:rsidP="002E53B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03909080" w14:textId="77777777" w:rsidR="002A38CA" w:rsidRDefault="002A38CA" w:rsidP="002E53B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5C043E7D" w14:textId="77777777" w:rsidR="002A38CA" w:rsidRDefault="002A38CA" w:rsidP="002E53B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29DE1FE5" w14:textId="77777777" w:rsidR="002A38CA" w:rsidRDefault="002A38CA" w:rsidP="002E53B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1FED9FA8" w14:textId="511A13A7" w:rsidR="00024CA0" w:rsidRPr="00824832" w:rsidRDefault="001446D9" w:rsidP="002E53B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E1F38">
        <w:rPr>
          <w:rFonts w:ascii="Angsana New" w:hAnsi="Angsana New" w:hint="cs"/>
          <w:spacing w:val="4"/>
          <w:sz w:val="28"/>
          <w:szCs w:val="28"/>
          <w:cs/>
        </w:rPr>
        <w:t>งบการเงิน</w:t>
      </w:r>
      <w:r w:rsidR="00AC4793" w:rsidRPr="000E1F38">
        <w:rPr>
          <w:rFonts w:ascii="Angsana New" w:hAnsi="Angsana New"/>
          <w:spacing w:val="4"/>
          <w:sz w:val="28"/>
          <w:szCs w:val="28"/>
          <w:cs/>
        </w:rPr>
        <w:t>แยกตามประเภทของรายได้และค่าใช้จ่ายจากการรับประกันภัยของบริษัทสำหรับ</w:t>
      </w:r>
      <w:r w:rsidR="009E1A63" w:rsidRPr="000E1F38">
        <w:rPr>
          <w:rFonts w:ascii="Angsana New" w:hAnsi="Angsana New" w:hint="cs"/>
          <w:spacing w:val="4"/>
          <w:sz w:val="28"/>
          <w:szCs w:val="28"/>
          <w:cs/>
        </w:rPr>
        <w:t>ปี</w:t>
      </w:r>
      <w:r w:rsidR="00AC4793" w:rsidRPr="000E1F38">
        <w:rPr>
          <w:rFonts w:ascii="Angsana New" w:hAnsi="Angsana New"/>
          <w:spacing w:val="4"/>
          <w:sz w:val="28"/>
          <w:szCs w:val="28"/>
          <w:cs/>
        </w:rPr>
        <w:t>สิ้นสุดวันที่</w:t>
      </w:r>
      <w:r w:rsidR="009E1A63" w:rsidRPr="000E1F38">
        <w:rPr>
          <w:rFonts w:ascii="Angsana New" w:hAnsi="Angsana New"/>
          <w:spacing w:val="4"/>
          <w:sz w:val="28"/>
          <w:szCs w:val="28"/>
        </w:rPr>
        <w:t xml:space="preserve"> 31 </w:t>
      </w:r>
      <w:r w:rsidR="009E1A63" w:rsidRPr="000E1F38">
        <w:rPr>
          <w:rFonts w:ascii="Angsana New" w:hAnsi="Angsana New" w:hint="cs"/>
          <w:spacing w:val="4"/>
          <w:sz w:val="28"/>
          <w:szCs w:val="28"/>
          <w:cs/>
        </w:rPr>
        <w:t xml:space="preserve">ธันวาคม </w:t>
      </w:r>
      <w:r w:rsidR="00AC4793" w:rsidRPr="000E1F38">
        <w:rPr>
          <w:rFonts w:ascii="Angsana New" w:hAnsi="Angsana New"/>
          <w:spacing w:val="4"/>
          <w:sz w:val="28"/>
          <w:szCs w:val="28"/>
        </w:rPr>
        <w:t>2562</w:t>
      </w:r>
      <w:r w:rsidR="00AC4793" w:rsidRPr="000E1F38">
        <w:rPr>
          <w:rFonts w:ascii="Angsana New" w:hAnsi="Angsana New"/>
          <w:sz w:val="28"/>
          <w:szCs w:val="28"/>
        </w:rPr>
        <w:t xml:space="preserve"> </w:t>
      </w:r>
      <w:r w:rsidR="00AC4793" w:rsidRPr="000E1F3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823"/>
        <w:gridCol w:w="884"/>
        <w:gridCol w:w="106"/>
        <w:gridCol w:w="884"/>
        <w:gridCol w:w="106"/>
        <w:gridCol w:w="884"/>
        <w:gridCol w:w="106"/>
        <w:gridCol w:w="974"/>
        <w:gridCol w:w="106"/>
        <w:gridCol w:w="841"/>
        <w:gridCol w:w="106"/>
        <w:gridCol w:w="900"/>
      </w:tblGrid>
      <w:tr w:rsidR="00717871" w:rsidRPr="00824832" w14:paraId="49B3D1E2" w14:textId="77777777" w:rsidTr="00AA2F44">
        <w:trPr>
          <w:tblHeader/>
        </w:trPr>
        <w:tc>
          <w:tcPr>
            <w:tcW w:w="3823" w:type="dxa"/>
            <w:tcBorders>
              <w:top w:val="nil"/>
              <w:bottom w:val="nil"/>
            </w:tcBorders>
          </w:tcPr>
          <w:p w14:paraId="7A12ABD2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897" w:type="dxa"/>
            <w:gridSpan w:val="11"/>
            <w:tcBorders>
              <w:top w:val="nil"/>
              <w:bottom w:val="single" w:sz="4" w:space="0" w:color="auto"/>
            </w:tcBorders>
          </w:tcPr>
          <w:p w14:paraId="3956958B" w14:textId="77777777" w:rsidR="00E34487" w:rsidRPr="00AC5042" w:rsidRDefault="000911E1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="00E34487"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AA2F44" w:rsidRPr="00824832" w14:paraId="03D7C537" w14:textId="77777777" w:rsidTr="00D41191">
        <w:trPr>
          <w:tblHeader/>
        </w:trPr>
        <w:tc>
          <w:tcPr>
            <w:tcW w:w="3823" w:type="dxa"/>
            <w:tcBorders>
              <w:top w:val="nil"/>
            </w:tcBorders>
          </w:tcPr>
          <w:p w14:paraId="1287A385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7898E5AD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1CB01F2D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2BA8C89B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0524B230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6BD480AD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52595140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478EED60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1354FA5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053D49A2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1B3E736B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DE7FC0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AA2F44" w:rsidRPr="00824832" w14:paraId="62A4C910" w14:textId="77777777" w:rsidTr="00D41191">
        <w:trPr>
          <w:tblHeader/>
        </w:trPr>
        <w:tc>
          <w:tcPr>
            <w:tcW w:w="3823" w:type="dxa"/>
          </w:tcPr>
          <w:p w14:paraId="07B58801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vAlign w:val="bottom"/>
          </w:tcPr>
          <w:p w14:paraId="5A2F4A9B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634DF7A5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vAlign w:val="bottom"/>
          </w:tcPr>
          <w:p w14:paraId="41225EE4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5E9F2486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vAlign w:val="bottom"/>
          </w:tcPr>
          <w:p w14:paraId="1A48FE66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7D546119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291DF851" w14:textId="77777777" w:rsidR="00E34487" w:rsidRPr="00AC5042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7DCBF531" w14:textId="77777777" w:rsidR="00E34487" w:rsidRPr="00AC5042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41" w:type="dxa"/>
            <w:tcBorders>
              <w:bottom w:val="nil"/>
            </w:tcBorders>
          </w:tcPr>
          <w:p w14:paraId="148A5ABB" w14:textId="77777777" w:rsidR="00E34487" w:rsidRPr="00AC5042" w:rsidRDefault="006950A3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1AC76A37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F426EE2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2F44" w:rsidRPr="00824832" w14:paraId="6AE22775" w14:textId="77777777" w:rsidTr="00D41191">
        <w:trPr>
          <w:tblHeader/>
        </w:trPr>
        <w:tc>
          <w:tcPr>
            <w:tcW w:w="3823" w:type="dxa"/>
          </w:tcPr>
          <w:p w14:paraId="66C2597B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48EFA863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2D1BBC9A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1C1F233C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71976C9E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592ECF99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73DF177E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509520BA" w14:textId="77777777" w:rsidR="00E34487" w:rsidRPr="00AC5042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04156567" w14:textId="77777777" w:rsidR="00E34487" w:rsidRPr="00AC5042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14:paraId="43DFCE20" w14:textId="77777777" w:rsidR="00E34487" w:rsidRPr="00AC5042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7BF373D1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45AF2318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A2F44" w:rsidRPr="00824832" w14:paraId="6E492C5F" w14:textId="77777777" w:rsidTr="00D41191">
        <w:tc>
          <w:tcPr>
            <w:tcW w:w="3823" w:type="dxa"/>
          </w:tcPr>
          <w:p w14:paraId="0110A83F" w14:textId="77777777" w:rsidR="00E34487" w:rsidRPr="00AC5042" w:rsidRDefault="00E34487" w:rsidP="0085011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84" w:type="dxa"/>
          </w:tcPr>
          <w:p w14:paraId="77132C5C" w14:textId="77777777" w:rsidR="00E34487" w:rsidRPr="00AC5042" w:rsidRDefault="00E34487" w:rsidP="0022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599BD76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</w:tcPr>
          <w:p w14:paraId="6606166E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12976D81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</w:tcPr>
          <w:p w14:paraId="5650A4C9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6ECE9253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05D07C28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A37C3B4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41" w:type="dxa"/>
          </w:tcPr>
          <w:p w14:paraId="385B9A92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D45A623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6403510C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0E1F38" w:rsidRPr="00824832" w14:paraId="6BBEBC2F" w14:textId="77777777" w:rsidTr="00B57AF2">
        <w:tc>
          <w:tcPr>
            <w:tcW w:w="3823" w:type="dxa"/>
          </w:tcPr>
          <w:p w14:paraId="083831C0" w14:textId="77777777" w:rsidR="000E1F38" w:rsidRPr="00AC5042" w:rsidRDefault="000E1F38" w:rsidP="000E1F3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94254" w14:textId="59FBBC98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14,410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27778" w14:textId="77777777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E003F" w14:textId="297EEC89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4,855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C5FEF" w14:textId="77777777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90EA4" w14:textId="05450B08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452,218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399F8" w14:textId="77777777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6AA9E" w14:textId="44C4DB6B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35,804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C3BFA" w14:textId="77777777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5B1B8" w14:textId="4F226379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5FE01F" w14:textId="77777777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5DDE6" w14:textId="754EFD5C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507,287 </w:t>
            </w:r>
          </w:p>
        </w:tc>
      </w:tr>
      <w:tr w:rsidR="000E1F38" w:rsidRPr="00824832" w14:paraId="595D0D3C" w14:textId="77777777" w:rsidTr="00B57AF2">
        <w:tc>
          <w:tcPr>
            <w:tcW w:w="3823" w:type="dxa"/>
          </w:tcPr>
          <w:p w14:paraId="64BA42AC" w14:textId="1BDF86D5" w:rsidR="000E1F38" w:rsidRPr="00AC5042" w:rsidRDefault="000E1F38" w:rsidP="000E1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เบี้ยประกันภัยจ่ายจากการเอาประกันภัยต่อ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9CA483" w14:textId="0F006494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(8,134)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0223D" w14:textId="319A1B9D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0E402C" w14:textId="4E257B84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(3,415)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0B2CC" w14:textId="208C3942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981BA5" w14:textId="62511D18" w:rsidR="000E1F38" w:rsidRPr="000A68A8" w:rsidRDefault="000A68A8" w:rsidP="001740B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="000E1F38">
              <w:rPr>
                <w:rFonts w:ascii="Angsana New" w:hAnsi="Angsana New"/>
                <w:color w:val="000000"/>
                <w:sz w:val="28"/>
                <w:szCs w:val="28"/>
              </w:rPr>
              <w:t>143,492)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9531F" w14:textId="5D934967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A69F5B" w14:textId="4D96661F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(23,993)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C50C2" w14:textId="10583AEE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F2EF20" w14:textId="190E1DB5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C97DC" w14:textId="0D7E365F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EAA8DE" w14:textId="725A9B8B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(179,034)</w:t>
            </w:r>
          </w:p>
        </w:tc>
      </w:tr>
      <w:tr w:rsidR="000E1F38" w:rsidRPr="00824832" w14:paraId="09EC093E" w14:textId="77777777" w:rsidTr="00B57AF2">
        <w:tc>
          <w:tcPr>
            <w:tcW w:w="3823" w:type="dxa"/>
          </w:tcPr>
          <w:p w14:paraId="61D1A6AA" w14:textId="77777777" w:rsidR="000E1F38" w:rsidRPr="00AC5042" w:rsidRDefault="000E1F38" w:rsidP="000E1F3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3A8DD" w14:textId="5CD60AD7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6,276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20FB6" w14:textId="77777777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18266" w14:textId="1A6AD43E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1,440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44F42" w14:textId="77777777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16667" w14:textId="0F5D04DA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308,726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24592" w14:textId="77777777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3EF2C" w14:textId="7E8FC6C1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11,811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B2B7F" w14:textId="77777777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0900A" w14:textId="6CC8D6B7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28E7F" w14:textId="77777777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18730" w14:textId="6FE22D61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328,253 </w:t>
            </w:r>
          </w:p>
        </w:tc>
      </w:tr>
      <w:tr w:rsidR="000E1F38" w:rsidRPr="00824832" w14:paraId="44C68EBE" w14:textId="77777777" w:rsidTr="00D41191">
        <w:tc>
          <w:tcPr>
            <w:tcW w:w="3823" w:type="dxa"/>
          </w:tcPr>
          <w:p w14:paraId="3F2B49F8" w14:textId="6388C55F" w:rsidR="000E1F38" w:rsidRPr="00AC5042" w:rsidRDefault="000E1F38" w:rsidP="000E1F38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6BD79FB4" w14:textId="3A555BF2" w:rsidR="000E1F38" w:rsidRPr="00AC5042" w:rsidRDefault="000E1F38" w:rsidP="000E1F38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ที่ยังไม่ถือเป็นรายได้เพิ่มขึ้น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6AD9B" w14:textId="316767AC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68A8">
              <w:rPr>
                <w:rFonts w:ascii="Angsana New" w:hAnsi="Angsana New"/>
                <w:color w:val="000000"/>
                <w:sz w:val="28"/>
                <w:szCs w:val="28"/>
              </w:rPr>
              <w:t xml:space="preserve"> (178)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EFED4" w14:textId="4FAD1A79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2FDF4" w14:textId="67010853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68A8">
              <w:rPr>
                <w:rFonts w:ascii="Angsana New" w:hAnsi="Angsana New"/>
                <w:color w:val="000000"/>
                <w:sz w:val="28"/>
                <w:szCs w:val="28"/>
              </w:rPr>
              <w:t xml:space="preserve"> (899)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56BE7" w14:textId="6B742F7C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97D32" w14:textId="2DA94600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68A8">
              <w:rPr>
                <w:rFonts w:ascii="Angsana New" w:hAnsi="Angsana New"/>
                <w:color w:val="000000"/>
                <w:sz w:val="28"/>
                <w:szCs w:val="28"/>
              </w:rPr>
              <w:t xml:space="preserve"> (108,069)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4BFCD" w14:textId="119C1941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F171B" w14:textId="5773AD58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68A8">
              <w:rPr>
                <w:rFonts w:ascii="Angsana New" w:hAnsi="Angsana New"/>
                <w:color w:val="000000"/>
                <w:sz w:val="28"/>
                <w:szCs w:val="28"/>
              </w:rPr>
              <w:t xml:space="preserve"> (24</w:t>
            </w:r>
            <w:r w:rsidR="008A66F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A68A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63568" w14:textId="61A2CD97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BC55F" w14:textId="5F87C41C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68A8">
              <w:rPr>
                <w:rFonts w:ascii="Angsana New" w:hAnsi="Angsan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FD19C" w14:textId="1342F116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93080" w14:textId="7485D0BD" w:rsidR="000E1F38" w:rsidRPr="000A68A8" w:rsidRDefault="000E1F38" w:rsidP="000A6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68A8">
              <w:rPr>
                <w:rFonts w:ascii="Angsana New" w:hAnsi="Angsana New"/>
                <w:color w:val="000000"/>
                <w:sz w:val="28"/>
                <w:szCs w:val="28"/>
              </w:rPr>
              <w:t xml:space="preserve"> (109,38</w:t>
            </w:r>
            <w:r w:rsidR="008A66FE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0A68A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E1F38" w:rsidRPr="00824832" w14:paraId="2B6A7A98" w14:textId="77777777" w:rsidTr="008A66FE">
        <w:tc>
          <w:tcPr>
            <w:tcW w:w="3823" w:type="dxa"/>
          </w:tcPr>
          <w:p w14:paraId="105EECC3" w14:textId="77777777" w:rsidR="000E1F38" w:rsidRPr="00AC5042" w:rsidRDefault="000E1F38" w:rsidP="000E1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DB13C" w14:textId="77777777" w:rsidR="000E1F38" w:rsidRPr="001C6EE1" w:rsidRDefault="000E1F38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50DB5" w14:textId="77777777" w:rsidR="000E1F38" w:rsidRPr="001C6EE1" w:rsidRDefault="000E1F38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BBA76" w14:textId="77777777" w:rsidR="000E1F38" w:rsidRPr="001C6EE1" w:rsidRDefault="000E1F38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D1550" w14:textId="77777777" w:rsidR="000E1F38" w:rsidRPr="001C6EE1" w:rsidRDefault="000E1F38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76CBD" w14:textId="77777777" w:rsidR="000E1F38" w:rsidRPr="001C6EE1" w:rsidRDefault="000E1F38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35DDB" w14:textId="77777777" w:rsidR="000E1F38" w:rsidRPr="001C6EE1" w:rsidRDefault="000E1F38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49A8A" w14:textId="77777777" w:rsidR="000E1F38" w:rsidRPr="001C6EE1" w:rsidRDefault="000E1F38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95CE6" w14:textId="77777777" w:rsidR="000E1F38" w:rsidRPr="001C6EE1" w:rsidRDefault="000E1F38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DC94F" w14:textId="77777777" w:rsidR="000E1F38" w:rsidRPr="001C6EE1" w:rsidRDefault="000E1F38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0A8F3" w14:textId="77777777" w:rsidR="000E1F38" w:rsidRPr="001C6EE1" w:rsidRDefault="000E1F38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E5688" w14:textId="77777777" w:rsidR="000E1F38" w:rsidRPr="001C6EE1" w:rsidRDefault="000E1F38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66FE" w:rsidRPr="00824832" w14:paraId="07855B52" w14:textId="77777777" w:rsidTr="008A66FE">
        <w:tc>
          <w:tcPr>
            <w:tcW w:w="3823" w:type="dxa"/>
          </w:tcPr>
          <w:p w14:paraId="41C50000" w14:textId="291AE43B" w:rsidR="008A66FE" w:rsidRPr="00AC5042" w:rsidRDefault="008A66FE" w:rsidP="000E1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DE12F" w14:textId="1FB5E7E8" w:rsidR="008A66FE" w:rsidRPr="001C6EE1" w:rsidRDefault="008A66FE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6,098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4921A" w14:textId="77777777" w:rsidR="008A66FE" w:rsidRPr="001C6EE1" w:rsidRDefault="008A66FE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5DAF8" w14:textId="0922A6C2" w:rsidR="008A66FE" w:rsidRPr="001C6EE1" w:rsidRDefault="008A66FE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E28BF" w14:textId="77777777" w:rsidR="008A66FE" w:rsidRPr="001C6EE1" w:rsidRDefault="008A66FE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DFA42" w14:textId="7DCE0C60" w:rsidR="008A66FE" w:rsidRPr="001C6EE1" w:rsidRDefault="008A66FE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200,657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68BC6" w14:textId="77777777" w:rsidR="008A66FE" w:rsidRPr="001C6EE1" w:rsidRDefault="008A66FE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CDD96" w14:textId="322B685C" w:rsidR="008A66FE" w:rsidRPr="001C6EE1" w:rsidRDefault="008A66FE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11,570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D6EE0" w14:textId="77777777" w:rsidR="008A66FE" w:rsidRPr="001C6EE1" w:rsidRDefault="008A66FE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367BC" w14:textId="45B21640" w:rsidR="008A66FE" w:rsidRPr="001C6EE1" w:rsidRDefault="008A66FE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F6166" w14:textId="77777777" w:rsidR="008A66FE" w:rsidRPr="001C6EE1" w:rsidRDefault="008A66FE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8788B" w14:textId="04BBC85B" w:rsidR="008A66FE" w:rsidRPr="001C6EE1" w:rsidRDefault="008A66FE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218,866</w:t>
            </w:r>
          </w:p>
        </w:tc>
      </w:tr>
      <w:tr w:rsidR="008A66FE" w:rsidRPr="00824832" w14:paraId="1F080722" w14:textId="77777777" w:rsidTr="008A66FE">
        <w:tc>
          <w:tcPr>
            <w:tcW w:w="3823" w:type="dxa"/>
          </w:tcPr>
          <w:p w14:paraId="205D4382" w14:textId="7D62BFA3" w:rsidR="008A66FE" w:rsidRPr="00AC5042" w:rsidRDefault="008A66FE" w:rsidP="000E1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39C8E" w14:textId="666FD8CC" w:rsidR="008A66FE" w:rsidRDefault="008A66FE" w:rsidP="000E1F3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3,566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9D49F" w14:textId="77777777" w:rsidR="008A66FE" w:rsidRPr="001C6EE1" w:rsidRDefault="008A66FE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E93DA" w14:textId="0AA0CFE9" w:rsidR="008A66FE" w:rsidRDefault="008A66FE" w:rsidP="000E1F3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1,310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B05F6" w14:textId="77777777" w:rsidR="008A66FE" w:rsidRPr="001C6EE1" w:rsidRDefault="008A66FE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085A9" w14:textId="61C4607A" w:rsidR="008A66FE" w:rsidRDefault="008A66FE" w:rsidP="000E1F3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27,149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46F53" w14:textId="77777777" w:rsidR="008A66FE" w:rsidRPr="001C6EE1" w:rsidRDefault="008A66FE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F8F35" w14:textId="262A4CCF" w:rsidR="008A66FE" w:rsidRDefault="008A66FE" w:rsidP="000E1F3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11,478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5A5BD" w14:textId="77777777" w:rsidR="008A66FE" w:rsidRPr="001C6EE1" w:rsidRDefault="008A66FE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43A6B" w14:textId="3FD17798" w:rsidR="008A66FE" w:rsidRDefault="008A66FE" w:rsidP="000E1F3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21754" w14:textId="77777777" w:rsidR="008A66FE" w:rsidRPr="001C6EE1" w:rsidRDefault="008A66FE" w:rsidP="000E1F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5C01E" w14:textId="61B7A51E" w:rsidR="008A66FE" w:rsidRDefault="008A66FE" w:rsidP="000E1F3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43,503</w:t>
            </w:r>
          </w:p>
        </w:tc>
      </w:tr>
      <w:tr w:rsidR="000A68A8" w:rsidRPr="00824832" w14:paraId="50BC68CC" w14:textId="77777777" w:rsidTr="00D41191">
        <w:trPr>
          <w:trHeight w:val="306"/>
        </w:trPr>
        <w:tc>
          <w:tcPr>
            <w:tcW w:w="3823" w:type="dxa"/>
            <w:tcBorders>
              <w:bottom w:val="nil"/>
            </w:tcBorders>
          </w:tcPr>
          <w:p w14:paraId="06A75267" w14:textId="77777777" w:rsidR="000A68A8" w:rsidRPr="00AC5042" w:rsidRDefault="000A68A8" w:rsidP="000A68A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0F941" w14:textId="13F7E648" w:rsidR="000A68A8" w:rsidRPr="00D04D4B" w:rsidRDefault="000A68A8" w:rsidP="00D04D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72987" w14:textId="77777777" w:rsidR="000A68A8" w:rsidRPr="00D04D4B" w:rsidRDefault="000A68A8" w:rsidP="00D04D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0DDA2" w14:textId="284A02DE" w:rsidR="000A68A8" w:rsidRPr="00D04D4B" w:rsidRDefault="000A68A8" w:rsidP="00D04D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37587" w14:textId="77777777" w:rsidR="000A68A8" w:rsidRPr="00D04D4B" w:rsidRDefault="000A68A8" w:rsidP="00D04D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0A88A" w14:textId="076E0C73" w:rsidR="000A68A8" w:rsidRPr="00D04D4B" w:rsidRDefault="000A68A8" w:rsidP="00D04D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E9092" w14:textId="77777777" w:rsidR="000A68A8" w:rsidRPr="00D04D4B" w:rsidRDefault="000A68A8" w:rsidP="00D04D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D1418" w14:textId="23E04F9A" w:rsidR="000A68A8" w:rsidRPr="00D04D4B" w:rsidRDefault="000A68A8" w:rsidP="00D04D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8BB81" w14:textId="77777777" w:rsidR="000A68A8" w:rsidRPr="00D04D4B" w:rsidRDefault="000A68A8" w:rsidP="00D04D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E1515" w14:textId="6F5A86C8" w:rsidR="000A68A8" w:rsidRPr="00D04D4B" w:rsidRDefault="000A68A8" w:rsidP="00D04D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4,900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4BC2F0" w14:textId="77777777" w:rsidR="000A68A8" w:rsidRPr="00D04D4B" w:rsidRDefault="000A68A8" w:rsidP="00D04D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231C6" w14:textId="7EF19D90" w:rsidR="000A68A8" w:rsidRPr="00D04D4B" w:rsidRDefault="000A68A8" w:rsidP="00D04D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4,900 </w:t>
            </w:r>
          </w:p>
        </w:tc>
      </w:tr>
      <w:tr w:rsidR="000A68A8" w:rsidRPr="00824832" w14:paraId="1A8E0EA3" w14:textId="77777777" w:rsidTr="00D41191">
        <w:tc>
          <w:tcPr>
            <w:tcW w:w="3823" w:type="dxa"/>
            <w:tcBorders>
              <w:top w:val="nil"/>
              <w:bottom w:val="nil"/>
            </w:tcBorders>
          </w:tcPr>
          <w:p w14:paraId="670D3B37" w14:textId="5035D857" w:rsidR="000A68A8" w:rsidRPr="00AC5042" w:rsidRDefault="000A68A8" w:rsidP="000A68A8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59669" w14:textId="7DD31DED" w:rsidR="000A68A8" w:rsidRPr="00D04D4B" w:rsidRDefault="000A68A8" w:rsidP="00D04D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7DD10" w14:textId="77777777" w:rsidR="000A68A8" w:rsidRPr="00D04D4B" w:rsidRDefault="000A68A8" w:rsidP="00D04D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87B05" w14:textId="272FF8FF" w:rsidR="000A68A8" w:rsidRPr="00D04D4B" w:rsidRDefault="000A68A8" w:rsidP="00D04D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42357" w14:textId="77777777" w:rsidR="000A68A8" w:rsidRPr="00D04D4B" w:rsidRDefault="000A68A8" w:rsidP="00D04D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CA71B" w14:textId="1636A7B5" w:rsidR="000A68A8" w:rsidRPr="00D04D4B" w:rsidRDefault="000A68A8" w:rsidP="00D04D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83A33B" w14:textId="77777777" w:rsidR="000A68A8" w:rsidRPr="00D04D4B" w:rsidRDefault="000A68A8" w:rsidP="00D04D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9E1E8" w14:textId="49CC911C" w:rsidR="000A68A8" w:rsidRPr="00D04D4B" w:rsidRDefault="000A68A8" w:rsidP="00D04D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C4219" w14:textId="77777777" w:rsidR="000A68A8" w:rsidRPr="00D04D4B" w:rsidRDefault="000A68A8" w:rsidP="00D04D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07120" w14:textId="47E7CE84" w:rsidR="000A68A8" w:rsidRPr="00D04D4B" w:rsidRDefault="000A68A8" w:rsidP="00D04D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32,901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0D3BC" w14:textId="77777777" w:rsidR="000A68A8" w:rsidRPr="00D04D4B" w:rsidRDefault="000A68A8" w:rsidP="00D04D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7978F" w14:textId="22EA74A6" w:rsidR="000A68A8" w:rsidRPr="00D04D4B" w:rsidRDefault="000A68A8" w:rsidP="00D04D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32,901 </w:t>
            </w:r>
          </w:p>
        </w:tc>
      </w:tr>
      <w:tr w:rsidR="008A66FE" w:rsidRPr="00824832" w14:paraId="472A75B8" w14:textId="77777777" w:rsidTr="00D41191">
        <w:tc>
          <w:tcPr>
            <w:tcW w:w="3823" w:type="dxa"/>
            <w:tcBorders>
              <w:top w:val="nil"/>
            </w:tcBorders>
          </w:tcPr>
          <w:p w14:paraId="56D433D8" w14:textId="2FB3820B" w:rsidR="008A66FE" w:rsidRPr="00AC5042" w:rsidRDefault="008A66FE" w:rsidP="008A66FE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5BAE4" w14:textId="38750EE5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F7301" w14:textId="77777777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BAD5A" w14:textId="2C076AA2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6342E" w14:textId="77777777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CA46C" w14:textId="18A3D291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CA9A9" w14:textId="77777777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59DED" w14:textId="0BE8BDF7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8454B" w14:textId="77777777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730EC" w14:textId="6824020C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(81)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CD67B" w14:textId="77777777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CF331" w14:textId="486F72EE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(81)</w:t>
            </w:r>
          </w:p>
        </w:tc>
      </w:tr>
      <w:tr w:rsidR="008A66FE" w:rsidRPr="00824832" w14:paraId="58D4D0E0" w14:textId="77777777" w:rsidTr="00D41191">
        <w:tc>
          <w:tcPr>
            <w:tcW w:w="3823" w:type="dxa"/>
            <w:tcBorders>
              <w:top w:val="nil"/>
            </w:tcBorders>
          </w:tcPr>
          <w:p w14:paraId="1B226694" w14:textId="75143A2E" w:rsidR="008A66FE" w:rsidRDefault="008A66FE" w:rsidP="008A66FE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กำไรจากการขายสินทรัพย์ถาวร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5F371" w14:textId="762C0C77" w:rsidR="008A66FE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8E7F3" w14:textId="77777777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7546E" w14:textId="12E735B5" w:rsidR="008A66FE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EE33E" w14:textId="77777777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08EDA" w14:textId="4B0419A0" w:rsidR="008A66FE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5060E" w14:textId="77777777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61E27" w14:textId="7757E3CA" w:rsidR="008A66FE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F9A8E" w14:textId="77777777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91200" w14:textId="6CB0C626" w:rsidR="008A66FE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41,088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470BA" w14:textId="77777777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56A89" w14:textId="1B666E3E" w:rsidR="008A66FE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41,088</w:t>
            </w:r>
          </w:p>
        </w:tc>
      </w:tr>
      <w:tr w:rsidR="008A66FE" w:rsidRPr="00824832" w14:paraId="41007588" w14:textId="77777777" w:rsidTr="008A7FCF">
        <w:tc>
          <w:tcPr>
            <w:tcW w:w="3823" w:type="dxa"/>
          </w:tcPr>
          <w:p w14:paraId="19A16536" w14:textId="121A325E" w:rsidR="008A66FE" w:rsidRPr="00AC5042" w:rsidRDefault="008A66FE" w:rsidP="008A66FE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B48FA6" w14:textId="3FF849E5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7B4A3" w14:textId="77777777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D9A92E" w14:textId="33379D39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C2CFD" w14:textId="77777777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96D999" w14:textId="7698F5DD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6ADCE" w14:textId="77777777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E68EFA" w14:textId="651D2495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7F02D" w14:textId="77777777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95C2A5" w14:textId="7A064B69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10,061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8F4AD" w14:textId="77777777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AF8EA7" w14:textId="439FF19A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10,061</w:t>
            </w:r>
          </w:p>
        </w:tc>
      </w:tr>
      <w:tr w:rsidR="008A66FE" w:rsidRPr="00824832" w14:paraId="7500793E" w14:textId="77777777" w:rsidTr="008A7FCF">
        <w:tc>
          <w:tcPr>
            <w:tcW w:w="3823" w:type="dxa"/>
          </w:tcPr>
          <w:p w14:paraId="42F2E24B" w14:textId="77777777" w:rsidR="008A66FE" w:rsidRPr="00557DD1" w:rsidRDefault="008A66FE" w:rsidP="008A66F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037E6" w14:textId="2EEB38B9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04D4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9,664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D7EE6" w14:textId="3B3DD20D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89F947" w14:textId="10EBD41F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04D4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1,851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CC35B" w14:textId="5FF28982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4F3421" w14:textId="4235649B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04D4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227,806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FA70F" w14:textId="3CDEA3FF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08D8D2" w14:textId="156162C1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04D4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23,048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2B932" w14:textId="3352ED65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3782E3" w14:textId="541654C9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04D4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88,869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5227F" w14:textId="12487648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29286B" w14:textId="77BF9894" w:rsidR="008A66FE" w:rsidRPr="00D04D4B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04D4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351,238 </w:t>
            </w:r>
          </w:p>
        </w:tc>
      </w:tr>
      <w:tr w:rsidR="008A66FE" w:rsidRPr="00824832" w14:paraId="17A237C3" w14:textId="77777777" w:rsidTr="008A7FCF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823" w:type="dxa"/>
          </w:tcPr>
          <w:p w14:paraId="2E3840C7" w14:textId="77777777" w:rsidR="008A66FE" w:rsidRPr="00AC5042" w:rsidRDefault="008A66FE" w:rsidP="008A66F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9D282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D9240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096F7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C42EC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00C41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3267B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802BE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E067E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4BF6F4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DA6B0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082AE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66FE" w:rsidRPr="00824832" w14:paraId="5D7A78AD" w14:textId="77777777" w:rsidTr="00D41191">
        <w:tc>
          <w:tcPr>
            <w:tcW w:w="3823" w:type="dxa"/>
          </w:tcPr>
          <w:p w14:paraId="4541F2B4" w14:textId="77777777" w:rsidR="008A66FE" w:rsidRPr="00AC5042" w:rsidRDefault="008A66FE" w:rsidP="008A66F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8CC72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7D7DB" w14:textId="77777777" w:rsidR="008A66FE" w:rsidRPr="001C6EE1" w:rsidRDefault="008A66FE" w:rsidP="008A66FE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0A701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39EEB" w14:textId="77777777" w:rsidR="008A66FE" w:rsidRPr="001C6EE1" w:rsidRDefault="008A66FE" w:rsidP="008A66FE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467C7" w14:textId="77777777" w:rsidR="008A66FE" w:rsidRPr="001C6EE1" w:rsidRDefault="008A66FE" w:rsidP="008A66FE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DFEEE" w14:textId="77777777" w:rsidR="008A66FE" w:rsidRPr="001C6EE1" w:rsidRDefault="008A66FE" w:rsidP="008A66FE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9CECC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F35E3" w14:textId="77777777" w:rsidR="008A66FE" w:rsidRPr="001C6EE1" w:rsidRDefault="008A66FE" w:rsidP="008A66FE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30DC5" w14:textId="77777777" w:rsidR="008A66FE" w:rsidRPr="001C6EE1" w:rsidRDefault="008A66FE" w:rsidP="008A66FE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42346" w14:textId="77777777" w:rsidR="008A66FE" w:rsidRPr="001C6EE1" w:rsidRDefault="008A66FE" w:rsidP="008A66FE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9ECB4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A66FE" w:rsidRPr="00824832" w14:paraId="5C2DB3B9" w14:textId="77777777" w:rsidTr="00D41191">
        <w:tc>
          <w:tcPr>
            <w:tcW w:w="3823" w:type="dxa"/>
          </w:tcPr>
          <w:p w14:paraId="3E746308" w14:textId="77777777" w:rsidR="008A66FE" w:rsidRPr="00AC5042" w:rsidRDefault="008A66FE" w:rsidP="008A66F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8101D" w14:textId="717516F2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537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ED2B8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6C0CD" w14:textId="33FE3BF9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149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F37CA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C0685" w14:textId="3B4F9540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176,850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42E765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3E7AD" w14:textId="771D9143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27,353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BDDD1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99270" w14:textId="6609AF35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4119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3A1A9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DBB78" w14:textId="445AAF73" w:rsidR="008A66FE" w:rsidRPr="00D41191" w:rsidRDefault="008A66FE" w:rsidP="008A66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204,889 </w:t>
            </w:r>
          </w:p>
        </w:tc>
      </w:tr>
      <w:tr w:rsidR="008A66FE" w:rsidRPr="00824832" w14:paraId="6D8CECDD" w14:textId="77777777" w:rsidTr="00D41191">
        <w:tc>
          <w:tcPr>
            <w:tcW w:w="3823" w:type="dxa"/>
          </w:tcPr>
          <w:p w14:paraId="6054A4D6" w14:textId="77777777" w:rsidR="008A66FE" w:rsidRPr="00AC5042" w:rsidRDefault="008A66FE" w:rsidP="008A66F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47D69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BEC8E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EBB09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A0BA1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D04A5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7E9D0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18910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3DCA3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45166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39D61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97EA9" w14:textId="77777777" w:rsidR="008A66FE" w:rsidRPr="00D41191" w:rsidRDefault="008A66FE" w:rsidP="008A66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A66FE" w:rsidRPr="00824832" w14:paraId="12268885" w14:textId="77777777" w:rsidTr="00782B56">
        <w:tc>
          <w:tcPr>
            <w:tcW w:w="3823" w:type="dxa"/>
          </w:tcPr>
          <w:p w14:paraId="5267C176" w14:textId="77777777" w:rsidR="008A66FE" w:rsidRPr="00AC5042" w:rsidRDefault="008A66FE" w:rsidP="008A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75AA59" w14:textId="1155031F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1,469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51A68" w14:textId="0441F0BA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A2EE36" w14:textId="056572AA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(80)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94CB5" w14:textId="60AE6840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209358" w14:textId="1FEC924A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(84,673)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17DC5" w14:textId="5B65039C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02D07F" w14:textId="51B4F301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(23,051)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5818F" w14:textId="743EAA0D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483AAA" w14:textId="24D44D94" w:rsidR="008A66FE" w:rsidRPr="00D41191" w:rsidRDefault="008A66FE" w:rsidP="008C14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F855E" w14:textId="3887683A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AC397F" w14:textId="25DB4A34" w:rsidR="008A66FE" w:rsidRPr="00D41191" w:rsidRDefault="008A66FE" w:rsidP="008A66FE">
            <w:pPr>
              <w:ind w:left="-5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(106,335)</w:t>
            </w:r>
          </w:p>
        </w:tc>
      </w:tr>
      <w:tr w:rsidR="008A66FE" w:rsidRPr="00824832" w14:paraId="1FA4FE21" w14:textId="77777777" w:rsidTr="00782B56">
        <w:tc>
          <w:tcPr>
            <w:tcW w:w="3823" w:type="dxa"/>
          </w:tcPr>
          <w:p w14:paraId="6B4FFF73" w14:textId="77777777" w:rsidR="008A66FE" w:rsidRPr="00AC5042" w:rsidRDefault="008A66FE" w:rsidP="008A66F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7D443" w14:textId="38B8469D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2,006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67075A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1C8A8" w14:textId="1079B481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69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BC162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689BF" w14:textId="280E6692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92,177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F2041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53C7A" w14:textId="4B81C13C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4,302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DC627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771A1" w14:textId="4BDEFE9A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EEE74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E9E20" w14:textId="44DA31B0" w:rsidR="008A66FE" w:rsidRPr="00D41191" w:rsidRDefault="008A66FE" w:rsidP="008A66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41191">
              <w:rPr>
                <w:rFonts w:ascii="Angsana New" w:hAnsi="Angsana New"/>
                <w:color w:val="000000"/>
                <w:sz w:val="28"/>
                <w:szCs w:val="28"/>
              </w:rPr>
              <w:t xml:space="preserve">98,554 </w:t>
            </w:r>
          </w:p>
        </w:tc>
      </w:tr>
      <w:tr w:rsidR="008A66FE" w:rsidRPr="00824832" w14:paraId="243471BC" w14:textId="77777777" w:rsidTr="00D41191">
        <w:tc>
          <w:tcPr>
            <w:tcW w:w="3823" w:type="dxa"/>
          </w:tcPr>
          <w:p w14:paraId="17B5FCED" w14:textId="77777777" w:rsidR="008A66FE" w:rsidRPr="00AC5042" w:rsidRDefault="008A66FE" w:rsidP="008A66F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4C7C5" w14:textId="35982BB0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3,316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0A8D6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9CC2C" w14:textId="29D0BC88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656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A70D4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A73B60" w14:textId="47DD6CB8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72,037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D9ADA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A9A41" w14:textId="14A0BB58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6,443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C693C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DF06D" w14:textId="753FD30A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D3FF8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BD3AD" w14:textId="2C90300E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82,452 </w:t>
            </w:r>
          </w:p>
        </w:tc>
      </w:tr>
      <w:tr w:rsidR="008A66FE" w:rsidRPr="00824832" w14:paraId="34AE8999" w14:textId="77777777" w:rsidTr="00D41191">
        <w:tc>
          <w:tcPr>
            <w:tcW w:w="3823" w:type="dxa"/>
          </w:tcPr>
          <w:p w14:paraId="0AFC03A1" w14:textId="77777777" w:rsidR="008A66FE" w:rsidRPr="00AC5042" w:rsidRDefault="008A66FE" w:rsidP="008A66FE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3F229" w14:textId="329041A8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784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DCAFC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11950" w14:textId="6333A930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276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4E95A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912FE" w14:textId="4FEE8A80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111,881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A3FF6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4A837" w14:textId="0D443834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2,135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653BF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79356" w14:textId="0D2CE55B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C38FD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3075F" w14:textId="0E678BF5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115,076 </w:t>
            </w:r>
          </w:p>
        </w:tc>
      </w:tr>
      <w:tr w:rsidR="008A66FE" w:rsidRPr="00824832" w14:paraId="572D4F79" w14:textId="77777777" w:rsidTr="00782B56">
        <w:tc>
          <w:tcPr>
            <w:tcW w:w="3823" w:type="dxa"/>
          </w:tcPr>
          <w:p w14:paraId="26E1945E" w14:textId="77777777" w:rsidR="008A66FE" w:rsidRPr="00AC5042" w:rsidRDefault="008A66FE" w:rsidP="008A66FE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058F33" w14:textId="3570FCD0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452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36214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E68F33" w14:textId="4A9F83FD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212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09422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FB8E3" w14:textId="6497653D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23,537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4C2D2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22AA69" w14:textId="1F13B752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351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059DB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B40CFC" w14:textId="1E128C48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206,271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304FF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C3A8BD" w14:textId="226A799B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230,823</w:t>
            </w:r>
          </w:p>
        </w:tc>
      </w:tr>
      <w:tr w:rsidR="008A66FE" w:rsidRPr="00824832" w14:paraId="3906824C" w14:textId="77777777" w:rsidTr="00782B56">
        <w:tc>
          <w:tcPr>
            <w:tcW w:w="3823" w:type="dxa"/>
          </w:tcPr>
          <w:p w14:paraId="004EB5B2" w14:textId="77777777" w:rsidR="008A66FE" w:rsidRPr="00AC5042" w:rsidRDefault="008A66FE" w:rsidP="008A66FE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D0DE2" w14:textId="7E105D4F" w:rsidR="008A66FE" w:rsidRPr="00782B56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82B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6,558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A74FD" w14:textId="141C06D9" w:rsidR="008A66FE" w:rsidRPr="00782B56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D6E6A1" w14:textId="54D8890C" w:rsidR="008A66FE" w:rsidRPr="00782B56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82B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1,213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A645C" w14:textId="779B7AE2" w:rsidR="008A66FE" w:rsidRPr="00782B56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C90E44" w14:textId="120E7A30" w:rsidR="008A66FE" w:rsidRPr="00782B56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82B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299,632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50F4F" w14:textId="5E4C35DA" w:rsidR="008A66FE" w:rsidRPr="00782B56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9923EA" w14:textId="50723B55" w:rsidR="008A66FE" w:rsidRPr="00782B56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82B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13,231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39629" w14:textId="3410874C" w:rsidR="008A66FE" w:rsidRPr="00782B56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A467AE" w14:textId="309A93DD" w:rsidR="008A66FE" w:rsidRPr="00782B56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82B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206,271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2A4E50" w14:textId="050B1AEA" w:rsidR="008A66FE" w:rsidRPr="00782B56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0B0D34" w14:textId="5EB33667" w:rsidR="008A66FE" w:rsidRPr="00782B56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82B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526,905</w:t>
            </w:r>
          </w:p>
        </w:tc>
      </w:tr>
      <w:tr w:rsidR="008A66FE" w:rsidRPr="00824832" w14:paraId="37DADC0B" w14:textId="77777777" w:rsidTr="00782B56">
        <w:tc>
          <w:tcPr>
            <w:tcW w:w="3823" w:type="dxa"/>
          </w:tcPr>
          <w:p w14:paraId="49C16192" w14:textId="77777777" w:rsidR="008A66FE" w:rsidRPr="00AC5042" w:rsidRDefault="008A66FE" w:rsidP="008A66FE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AC8EE37" w14:textId="2B33CDA1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411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3,106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77518" w14:textId="375AAA70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03EDA5" w14:textId="7D646CE2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411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638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070D7" w14:textId="0449DB6F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7B5ADCB" w14:textId="10B205D0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411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(71,826)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900E0" w14:textId="4C5AC196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3037572" w14:textId="1895C76B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411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9,817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D4CF6" w14:textId="33F49666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3E5C33" w14:textId="133A8ABA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(117,402)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3DA67" w14:textId="77777777" w:rsidR="008A66FE" w:rsidRPr="00D4119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EA55F" w14:textId="1D510582" w:rsidR="008A66FE" w:rsidRPr="009F6419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F641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(175,667)</w:t>
            </w:r>
          </w:p>
        </w:tc>
      </w:tr>
      <w:tr w:rsidR="008A66FE" w:rsidRPr="00824832" w14:paraId="733BB66E" w14:textId="77777777" w:rsidTr="00782B56">
        <w:tc>
          <w:tcPr>
            <w:tcW w:w="3823" w:type="dxa"/>
            <w:tcBorders>
              <w:bottom w:val="nil"/>
            </w:tcBorders>
          </w:tcPr>
          <w:p w14:paraId="6238641E" w14:textId="6B06D2EB" w:rsidR="008A66FE" w:rsidRPr="00AC5042" w:rsidRDefault="00A52702" w:rsidP="008A66FE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8A66FE"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5AFBD" w14:textId="1800B3E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39B28" w14:textId="7D85FB25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441E4" w14:textId="4F39F55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0CB67" w14:textId="22E8921C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806C2" w14:textId="794338D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8203D" w14:textId="31B7F51D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97CE1" w14:textId="12A3D1E5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8B0D5" w14:textId="4C707E23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4C733" w14:textId="162960BA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AD7FA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8C739A" w14:textId="210AD9B2" w:rsidR="008A66FE" w:rsidRPr="00D41191" w:rsidDel="001E262A" w:rsidRDefault="008A66FE" w:rsidP="008A66FE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41191">
              <w:rPr>
                <w:rFonts w:ascii="Angsana New" w:hAnsi="Angsana New"/>
                <w:color w:val="000000"/>
                <w:sz w:val="28"/>
                <w:szCs w:val="28"/>
              </w:rPr>
              <w:t xml:space="preserve">121,907 </w:t>
            </w:r>
          </w:p>
        </w:tc>
      </w:tr>
      <w:tr w:rsidR="008A66FE" w:rsidRPr="00824832" w14:paraId="35A44FF7" w14:textId="77777777" w:rsidTr="00782B56">
        <w:trPr>
          <w:trHeight w:val="405"/>
        </w:trPr>
        <w:tc>
          <w:tcPr>
            <w:tcW w:w="3823" w:type="dxa"/>
            <w:tcBorders>
              <w:top w:val="nil"/>
              <w:bottom w:val="nil"/>
            </w:tcBorders>
          </w:tcPr>
          <w:p w14:paraId="54D291D8" w14:textId="2EB8777B" w:rsidR="008A66FE" w:rsidRPr="00AC5042" w:rsidRDefault="008A66FE" w:rsidP="008A66FE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0" w:name="_Hlk23504798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1FD49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EAFFC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247EA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DAF1B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36325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F4F18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A1E98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45CA7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32551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B8C8A" w14:textId="77777777" w:rsidR="008A66FE" w:rsidRPr="001C6EE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DEB4434" w14:textId="3B36A9FE" w:rsidR="008A66FE" w:rsidRPr="00557DD1" w:rsidRDefault="008A66FE" w:rsidP="008A66F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(5</w:t>
            </w:r>
            <w:r w:rsidR="0045701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3,760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bookmarkEnd w:id="9"/>
      <w:bookmarkEnd w:id="10"/>
    </w:tbl>
    <w:p w14:paraId="6C652AE2" w14:textId="77777777" w:rsidR="008A66FE" w:rsidRDefault="008A66FE" w:rsidP="002A38C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1DD0D420" w14:textId="5D4648D6" w:rsidR="008B331B" w:rsidRPr="002A38CA" w:rsidRDefault="001446D9" w:rsidP="002A38C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  <w:r w:rsidRPr="002A38CA">
        <w:rPr>
          <w:rFonts w:ascii="Angsana New" w:hAnsi="Angsana New" w:hint="cs"/>
          <w:spacing w:val="4"/>
          <w:sz w:val="28"/>
          <w:szCs w:val="28"/>
          <w:cs/>
        </w:rPr>
        <w:t>งบ</w:t>
      </w:r>
      <w:r w:rsidR="008B331B" w:rsidRPr="002A38CA">
        <w:rPr>
          <w:rFonts w:ascii="Angsana New" w:hAnsi="Angsana New"/>
          <w:spacing w:val="4"/>
          <w:sz w:val="28"/>
          <w:szCs w:val="28"/>
          <w:cs/>
        </w:rPr>
        <w:t>การเงินแยกตามประเภทของรายได้และค่าใช้จ่ายจากการร</w:t>
      </w:r>
      <w:r w:rsidR="00924CCD" w:rsidRPr="002A38CA">
        <w:rPr>
          <w:rFonts w:ascii="Angsana New" w:hAnsi="Angsana New"/>
          <w:spacing w:val="4"/>
          <w:sz w:val="28"/>
          <w:szCs w:val="28"/>
          <w:cs/>
        </w:rPr>
        <w:t>ับประกันภัยของบริษัทสำหรับ</w:t>
      </w:r>
      <w:r w:rsidR="009E1A63" w:rsidRPr="002A38CA">
        <w:rPr>
          <w:rFonts w:ascii="Angsana New" w:hAnsi="Angsana New" w:hint="cs"/>
          <w:spacing w:val="4"/>
          <w:sz w:val="28"/>
          <w:szCs w:val="28"/>
          <w:cs/>
        </w:rPr>
        <w:t>ปี</w:t>
      </w:r>
      <w:r w:rsidR="008B331B" w:rsidRPr="002A38CA">
        <w:rPr>
          <w:rFonts w:ascii="Angsana New" w:hAnsi="Angsana New"/>
          <w:spacing w:val="4"/>
          <w:sz w:val="28"/>
          <w:szCs w:val="28"/>
          <w:cs/>
        </w:rPr>
        <w:t>สิ้นสุดวันที่</w:t>
      </w:r>
      <w:r w:rsidR="008B331B" w:rsidRPr="002A38CA">
        <w:rPr>
          <w:rFonts w:ascii="Angsana New" w:hAnsi="Angsana New"/>
          <w:spacing w:val="4"/>
          <w:sz w:val="28"/>
          <w:szCs w:val="28"/>
        </w:rPr>
        <w:t xml:space="preserve"> </w:t>
      </w:r>
      <w:r w:rsidR="009E1A63" w:rsidRPr="002A38CA">
        <w:rPr>
          <w:rFonts w:ascii="Angsana New" w:hAnsi="Angsana New"/>
          <w:spacing w:val="4"/>
          <w:sz w:val="28"/>
          <w:szCs w:val="28"/>
        </w:rPr>
        <w:t xml:space="preserve">31 </w:t>
      </w:r>
      <w:r w:rsidR="009E1A63" w:rsidRPr="002A38CA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 w:rsidR="008B331B" w:rsidRPr="002A38CA">
        <w:rPr>
          <w:rFonts w:ascii="Angsana New" w:hAnsi="Angsana New"/>
          <w:spacing w:val="4"/>
          <w:sz w:val="28"/>
          <w:szCs w:val="28"/>
        </w:rPr>
        <w:t xml:space="preserve">2561 </w:t>
      </w:r>
      <w:r w:rsidR="008B331B" w:rsidRPr="002A38CA">
        <w:rPr>
          <w:rFonts w:ascii="Angsana New" w:hAnsi="Angsana New"/>
          <w:spacing w:val="4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510"/>
        <w:gridCol w:w="974"/>
        <w:gridCol w:w="106"/>
        <w:gridCol w:w="884"/>
        <w:gridCol w:w="106"/>
        <w:gridCol w:w="884"/>
        <w:gridCol w:w="106"/>
        <w:gridCol w:w="1064"/>
        <w:gridCol w:w="106"/>
        <w:gridCol w:w="884"/>
        <w:gridCol w:w="106"/>
        <w:gridCol w:w="990"/>
      </w:tblGrid>
      <w:tr w:rsidR="008B331B" w:rsidRPr="00824832" w14:paraId="45ED3554" w14:textId="77777777" w:rsidTr="00905903">
        <w:trPr>
          <w:tblHeader/>
        </w:trPr>
        <w:tc>
          <w:tcPr>
            <w:tcW w:w="3510" w:type="dxa"/>
            <w:tcBorders>
              <w:top w:val="nil"/>
              <w:bottom w:val="nil"/>
            </w:tcBorders>
          </w:tcPr>
          <w:p w14:paraId="6F669F45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6210" w:type="dxa"/>
            <w:gridSpan w:val="11"/>
            <w:tcBorders>
              <w:top w:val="nil"/>
              <w:bottom w:val="single" w:sz="4" w:space="0" w:color="auto"/>
            </w:tcBorders>
          </w:tcPr>
          <w:p w14:paraId="4EF91D7D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E20896" w:rsidRPr="00824832" w14:paraId="102F78BF" w14:textId="77777777" w:rsidTr="00905903">
        <w:trPr>
          <w:tblHeader/>
        </w:trPr>
        <w:tc>
          <w:tcPr>
            <w:tcW w:w="3510" w:type="dxa"/>
            <w:tcBorders>
              <w:top w:val="nil"/>
            </w:tcBorders>
          </w:tcPr>
          <w:p w14:paraId="3823A717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4ACDF373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5A01514D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7F98DE98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26A07571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74C62C37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719B34B6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6A421856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4AC7C94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6833EB5E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2AD9586E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224149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E20896" w:rsidRPr="00824832" w14:paraId="4778FA42" w14:textId="77777777" w:rsidTr="00905903">
        <w:trPr>
          <w:tblHeader/>
        </w:trPr>
        <w:tc>
          <w:tcPr>
            <w:tcW w:w="3510" w:type="dxa"/>
          </w:tcPr>
          <w:p w14:paraId="0837E82B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63D2769C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1C1D3955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vAlign w:val="bottom"/>
          </w:tcPr>
          <w:p w14:paraId="282D329E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68FBAED6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vAlign w:val="bottom"/>
          </w:tcPr>
          <w:p w14:paraId="1A6F46F9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3A028245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0D4C534E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4424A0B1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14:paraId="4C357979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3A81E243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3D1ECDF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0896" w:rsidRPr="00824832" w14:paraId="2C37E018" w14:textId="77777777" w:rsidTr="00905903">
        <w:trPr>
          <w:tblHeader/>
        </w:trPr>
        <w:tc>
          <w:tcPr>
            <w:tcW w:w="3510" w:type="dxa"/>
          </w:tcPr>
          <w:p w14:paraId="07258840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45E8C3A9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0DA6FE05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5A6BAE34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7006D70E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51752FF1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17BD1422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4BBA1F30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3E4B4F2D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</w:tcPr>
          <w:p w14:paraId="6A2949E9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4D05644F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62E5FD6B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20896" w:rsidRPr="00824832" w14:paraId="42A25802" w14:textId="77777777" w:rsidTr="00905903">
        <w:tc>
          <w:tcPr>
            <w:tcW w:w="3510" w:type="dxa"/>
          </w:tcPr>
          <w:p w14:paraId="769CB39C" w14:textId="77777777" w:rsidR="008B331B" w:rsidRPr="00824832" w:rsidRDefault="008B331B" w:rsidP="00C8098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74" w:type="dxa"/>
          </w:tcPr>
          <w:p w14:paraId="74A35F08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A819D62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</w:tcPr>
          <w:p w14:paraId="197F8C99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4D4194CF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</w:tcPr>
          <w:p w14:paraId="67F6B11F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7DF5EFFD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5F04B52B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52A720FD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</w:tcPr>
          <w:p w14:paraId="70A9791A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097C991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4A1C818A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D2443C" w:rsidRPr="00824832" w14:paraId="705CCAE2" w14:textId="77777777" w:rsidTr="003A6430">
        <w:tc>
          <w:tcPr>
            <w:tcW w:w="3510" w:type="dxa"/>
          </w:tcPr>
          <w:p w14:paraId="69172C80" w14:textId="77777777" w:rsidR="00D2443C" w:rsidRPr="00824832" w:rsidRDefault="00D2443C" w:rsidP="00D2443C">
            <w:pPr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31A4B" w14:textId="7AF94513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22,903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48963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76225" w14:textId="3B822180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1,854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D14B6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059D7" w14:textId="0A4BFBC0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385,739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37123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81200" w14:textId="10D8ED56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68,751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74C02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BE9E7" w14:textId="76AF18BC" w:rsidR="00D2443C" w:rsidRPr="00BE685C" w:rsidRDefault="00D2443C" w:rsidP="00D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92274" w14:textId="77777777" w:rsidR="00D2443C" w:rsidRPr="00BE685C" w:rsidRDefault="00D2443C" w:rsidP="00D2443C">
            <w:pPr>
              <w:tabs>
                <w:tab w:val="clear" w:pos="680"/>
              </w:tabs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B8651" w14:textId="5DA42BF3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>479,24</w:t>
            </w:r>
            <w:r w:rsidR="00695A7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D2443C" w:rsidRPr="00824832" w14:paraId="24720F70" w14:textId="77777777" w:rsidTr="005410A8">
        <w:tc>
          <w:tcPr>
            <w:tcW w:w="3510" w:type="dxa"/>
          </w:tcPr>
          <w:p w14:paraId="32E02AE0" w14:textId="77777777" w:rsidR="00D2443C" w:rsidRPr="00824832" w:rsidRDefault="00D2443C" w:rsidP="00D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>เบี้ยประกันภัยจ่ายจากการเอาประกันภัยต่อ</w:t>
            </w:r>
            <w:r w:rsidRPr="00824832">
              <w:rPr>
                <w:rFonts w:ascii="Angsana New" w:hAnsi="Angsana New"/>
                <w:sz w:val="28"/>
                <w:szCs w:val="28"/>
              </w:rPr>
              <w:t xml:space="preserve">     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D9A712" w14:textId="172A072E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(14,476)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B3342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1A3D05" w14:textId="42623458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(954)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3E50B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6DD7E" w14:textId="4C7EFC7E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(138,094)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C0669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4EC99A" w14:textId="671FE0B5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(53,993)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90284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027F89" w14:textId="0DB74C53" w:rsidR="00D2443C" w:rsidRPr="00BE685C" w:rsidRDefault="00D2443C" w:rsidP="00D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36EBA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1BCC1B" w14:textId="3EA95686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(207,517)</w:t>
            </w:r>
          </w:p>
        </w:tc>
      </w:tr>
      <w:tr w:rsidR="00D2443C" w:rsidRPr="00824832" w14:paraId="3F797AA9" w14:textId="77777777" w:rsidTr="005410A8">
        <w:tc>
          <w:tcPr>
            <w:tcW w:w="3510" w:type="dxa"/>
          </w:tcPr>
          <w:p w14:paraId="46C6F741" w14:textId="77777777" w:rsidR="00D2443C" w:rsidRPr="00824832" w:rsidRDefault="00D2443C" w:rsidP="00D2443C">
            <w:pPr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861F6" w14:textId="549D0870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8,427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3030C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88D52" w14:textId="4227A205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900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251D7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A70C9" w14:textId="3A7C0063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247,645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59407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CB58D" w14:textId="51A8DA7C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14,758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D9001" w14:textId="77777777" w:rsidR="00D2443C" w:rsidRPr="00BE685C" w:rsidRDefault="00D2443C" w:rsidP="00D244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A4F86" w14:textId="0B05E691" w:rsidR="00D2443C" w:rsidRPr="00BE685C" w:rsidRDefault="00D2443C" w:rsidP="00D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9CDBA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630C3" w14:textId="5D631C52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>271,73</w:t>
            </w:r>
            <w:r w:rsidR="00695A78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D2443C" w:rsidRPr="00824832" w14:paraId="1F969703" w14:textId="77777777" w:rsidTr="003A6430">
        <w:tc>
          <w:tcPr>
            <w:tcW w:w="3510" w:type="dxa"/>
          </w:tcPr>
          <w:p w14:paraId="32638CB9" w14:textId="39FCD890" w:rsidR="00D2443C" w:rsidRPr="00824832" w:rsidRDefault="00D2443C" w:rsidP="00D2443C">
            <w:pPr>
              <w:ind w:right="-126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 xml:space="preserve"> สำรองเบี้ยประกันภัยที่ยังไม่ถือเป็น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A5B31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9334D" w14:textId="77777777" w:rsidR="00D2443C" w:rsidRPr="00BE685C" w:rsidRDefault="00D2443C" w:rsidP="00D2443C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1FC46" w14:textId="77777777" w:rsidR="00D2443C" w:rsidRPr="00BE685C" w:rsidRDefault="00D2443C" w:rsidP="00D244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7C11B" w14:textId="77777777" w:rsidR="00D2443C" w:rsidRPr="00BE685C" w:rsidRDefault="00D2443C" w:rsidP="00D2443C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7DAB6" w14:textId="77777777" w:rsidR="00D2443C" w:rsidRPr="00BE685C" w:rsidRDefault="00D2443C" w:rsidP="00D2443C">
            <w:pPr>
              <w:tabs>
                <w:tab w:val="clear" w:pos="227"/>
                <w:tab w:val="clear" w:pos="454"/>
                <w:tab w:val="clear" w:pos="680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E50E8" w14:textId="77777777" w:rsidR="00D2443C" w:rsidRPr="00BE685C" w:rsidRDefault="00D2443C" w:rsidP="00D2443C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2B77D" w14:textId="77777777" w:rsidR="00D2443C" w:rsidRPr="00BE685C" w:rsidRDefault="00D2443C" w:rsidP="00D2443C">
            <w:pPr>
              <w:tabs>
                <w:tab w:val="clear" w:pos="227"/>
                <w:tab w:val="clear" w:pos="454"/>
                <w:tab w:val="clear" w:pos="680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5FCC5" w14:textId="77777777" w:rsidR="00D2443C" w:rsidRPr="00BE685C" w:rsidRDefault="00D2443C" w:rsidP="00D2443C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EDA8C" w14:textId="77777777" w:rsidR="00D2443C" w:rsidRPr="00BE685C" w:rsidRDefault="00D2443C" w:rsidP="00D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3038C" w14:textId="77777777" w:rsidR="00D2443C" w:rsidRPr="00BE685C" w:rsidRDefault="00D2443C" w:rsidP="00D2443C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C1822" w14:textId="77777777" w:rsidR="00D2443C" w:rsidRPr="00BE685C" w:rsidRDefault="00D2443C" w:rsidP="00D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443C" w:rsidRPr="00824832" w14:paraId="4550A7E5" w14:textId="77777777" w:rsidTr="005410A8">
        <w:tc>
          <w:tcPr>
            <w:tcW w:w="3510" w:type="dxa"/>
          </w:tcPr>
          <w:p w14:paraId="6F2C0C94" w14:textId="72DBB830" w:rsidR="00D2443C" w:rsidRPr="00824832" w:rsidRDefault="00D2443C" w:rsidP="00D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17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EB7657" w14:textId="4B4DC21A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3,50</w:t>
            </w:r>
            <w:r w:rsidR="00526141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7A2B9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9A791C" w14:textId="0037DB03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77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50235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D29FB2" w14:textId="03965BF3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126,758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52D7B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EE9BE6" w14:textId="593F3001" w:rsidR="00D2443C" w:rsidRPr="00BE685C" w:rsidRDefault="00D2443C" w:rsidP="00557D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5,53</w:t>
            </w:r>
            <w:r w:rsidR="00557DD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FCD0E" w14:textId="77777777" w:rsidR="00D2443C" w:rsidRPr="00BE685C" w:rsidRDefault="00D2443C" w:rsidP="00D2443C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CA475D" w14:textId="37386512" w:rsidR="00D2443C" w:rsidRPr="00BE685C" w:rsidRDefault="00D2443C" w:rsidP="00D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073E1" w14:textId="77777777" w:rsidR="00D2443C" w:rsidRPr="00BE685C" w:rsidRDefault="00D2443C" w:rsidP="00D2443C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A6850" w14:textId="0DE9D43A" w:rsidR="00D2443C" w:rsidRPr="00BE685C" w:rsidDel="001E262A" w:rsidRDefault="00D2443C" w:rsidP="00557D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>135,8</w:t>
            </w:r>
            <w:r w:rsidR="00557DD1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D2443C" w:rsidRPr="00824832" w14:paraId="3030083C" w14:textId="77777777" w:rsidTr="005410A8">
        <w:tc>
          <w:tcPr>
            <w:tcW w:w="3510" w:type="dxa"/>
          </w:tcPr>
          <w:p w14:paraId="4245C612" w14:textId="77777777" w:rsidR="00D2443C" w:rsidRPr="00824832" w:rsidRDefault="00D2443C" w:rsidP="00D2443C">
            <w:pPr>
              <w:ind w:right="-135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C7E21" w14:textId="77777777" w:rsidR="00D2443C" w:rsidRPr="00BE685C" w:rsidDel="000F5309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F6673" w14:textId="77777777" w:rsidR="00D2443C" w:rsidRPr="00BE685C" w:rsidRDefault="00D2443C" w:rsidP="00D2443C">
            <w:pPr>
              <w:tabs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D9EE91" w14:textId="77777777" w:rsidR="00D2443C" w:rsidRPr="00BE685C" w:rsidDel="000F5309" w:rsidRDefault="00D2443C" w:rsidP="00D244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211A2" w14:textId="77777777" w:rsidR="00D2443C" w:rsidRPr="00BE685C" w:rsidRDefault="00D2443C" w:rsidP="00D2443C">
            <w:pPr>
              <w:tabs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B4F57" w14:textId="77777777" w:rsidR="00D2443C" w:rsidRPr="00BE685C" w:rsidDel="000F5309" w:rsidRDefault="00D2443C" w:rsidP="00D244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F8E22" w14:textId="77777777" w:rsidR="00D2443C" w:rsidRPr="00BE685C" w:rsidRDefault="00D2443C" w:rsidP="00D2443C">
            <w:pPr>
              <w:tabs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C5371" w14:textId="77777777" w:rsidR="00D2443C" w:rsidRPr="00BE685C" w:rsidDel="000F5309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9EC85" w14:textId="77777777" w:rsidR="00D2443C" w:rsidRPr="00BE685C" w:rsidRDefault="00D2443C" w:rsidP="00D2443C">
            <w:pPr>
              <w:tabs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37552" w14:textId="77777777" w:rsidR="00D2443C" w:rsidRPr="00BE685C" w:rsidRDefault="00D2443C" w:rsidP="00D2443C">
            <w:pPr>
              <w:tabs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789DD0" w14:textId="77777777" w:rsidR="00D2443C" w:rsidRPr="00BE685C" w:rsidRDefault="00D2443C" w:rsidP="00D2443C">
            <w:pPr>
              <w:tabs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4AF1EE" w14:textId="77777777" w:rsidR="00D2443C" w:rsidRPr="00BE685C" w:rsidDel="000F5309" w:rsidRDefault="00D2443C" w:rsidP="00D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443C" w:rsidRPr="00824832" w14:paraId="1E93E0AE" w14:textId="77777777" w:rsidTr="003A6430">
        <w:tc>
          <w:tcPr>
            <w:tcW w:w="3510" w:type="dxa"/>
          </w:tcPr>
          <w:p w14:paraId="3DB8B84B" w14:textId="77777777" w:rsidR="00D2443C" w:rsidRPr="00824832" w:rsidRDefault="00D2443C" w:rsidP="00D2443C">
            <w:pPr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2EE8F" w14:textId="029E3402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11,9</w:t>
            </w:r>
            <w:r w:rsidR="00C56AA8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6D192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29DFD" w14:textId="2CC473A2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977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3C57B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BDFF8" w14:textId="0794C77A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374,403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BF03B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BD7AF" w14:textId="672A9D6E" w:rsidR="00D2443C" w:rsidRPr="00BE685C" w:rsidRDefault="00D2443C" w:rsidP="00557D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20,2</w:t>
            </w:r>
            <w:r w:rsidR="00557DD1">
              <w:rPr>
                <w:rFonts w:ascii="Angsana New" w:hAnsi="Angsana New"/>
                <w:color w:val="000000"/>
                <w:sz w:val="28"/>
                <w:szCs w:val="28"/>
              </w:rPr>
              <w:t>89</w:t>
            </w: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6E1CA7" w14:textId="77777777" w:rsidR="00D2443C" w:rsidRPr="00BE685C" w:rsidRDefault="00D2443C" w:rsidP="00D244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E28D5" w14:textId="373591A8" w:rsidR="00D2443C" w:rsidRPr="00BE685C" w:rsidRDefault="00D2443C" w:rsidP="00D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813817" w14:textId="77777777" w:rsidR="00D2443C" w:rsidRPr="00BE685C" w:rsidRDefault="00D2443C" w:rsidP="00D2443C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1937C" w14:textId="6B39B456" w:rsidR="00D2443C" w:rsidRPr="00BE685C" w:rsidRDefault="00D2443C" w:rsidP="00557D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>407,</w:t>
            </w:r>
            <w:r w:rsidR="00557DD1">
              <w:rPr>
                <w:rFonts w:ascii="Angsana New" w:hAnsi="Angsana New"/>
                <w:color w:val="000000"/>
                <w:sz w:val="28"/>
                <w:szCs w:val="28"/>
              </w:rPr>
              <w:t>599</w:t>
            </w: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D2443C" w:rsidRPr="00824832" w14:paraId="7D780DED" w14:textId="77777777" w:rsidTr="003A6430">
        <w:tc>
          <w:tcPr>
            <w:tcW w:w="3510" w:type="dxa"/>
          </w:tcPr>
          <w:p w14:paraId="2A1F2484" w14:textId="77777777" w:rsidR="00D2443C" w:rsidRPr="00824832" w:rsidRDefault="00D2443C" w:rsidP="00D2443C">
            <w:pPr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8A35D" w14:textId="509546DC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6,402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FDE3C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D6728" w14:textId="09CC52F2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392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B4EAE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671A9" w14:textId="3314E321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>46,78</w:t>
            </w:r>
            <w:r w:rsidR="00C56AA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30B08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AF2F1" w14:textId="60CB9932" w:rsidR="00D2443C" w:rsidRPr="00BE685C" w:rsidRDefault="00D2443C" w:rsidP="00557D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21,47</w:t>
            </w:r>
            <w:r w:rsidR="00557DD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6FADE" w14:textId="77777777" w:rsidR="00D2443C" w:rsidRPr="00BE685C" w:rsidRDefault="00D2443C" w:rsidP="00D244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2ED7E" w14:textId="55D43C50" w:rsidR="00D2443C" w:rsidRPr="00BE685C" w:rsidRDefault="00D2443C" w:rsidP="00D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DC242" w14:textId="77777777" w:rsidR="00D2443C" w:rsidRPr="00BE685C" w:rsidRDefault="00D2443C" w:rsidP="00D2443C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21C64" w14:textId="727875AC" w:rsidR="00D2443C" w:rsidRPr="00BE685C" w:rsidRDefault="00D2443C" w:rsidP="00557D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>75,04</w:t>
            </w:r>
            <w:r w:rsidR="00557DD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D2443C" w:rsidRPr="00824832" w14:paraId="569E8FAB" w14:textId="77777777" w:rsidTr="003A6430">
        <w:tc>
          <w:tcPr>
            <w:tcW w:w="3510" w:type="dxa"/>
          </w:tcPr>
          <w:p w14:paraId="01BB48FE" w14:textId="77777777" w:rsidR="00D2443C" w:rsidRPr="00824832" w:rsidRDefault="00D2443C" w:rsidP="00D2443C">
            <w:pPr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BF08C" w14:textId="46066B0D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7EE25" w14:textId="77777777" w:rsidR="00D2443C" w:rsidRPr="00BE685C" w:rsidRDefault="00D2443C" w:rsidP="00D2443C">
            <w:pPr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7F69F" w14:textId="30CA8E5B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CFF9C" w14:textId="77777777" w:rsidR="00D2443C" w:rsidRPr="00BE685C" w:rsidRDefault="00D2443C" w:rsidP="00D2443C">
            <w:pPr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6F950" w14:textId="296FC8C5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72C6E" w14:textId="77777777" w:rsidR="00D2443C" w:rsidRPr="00BE685C" w:rsidRDefault="00D2443C" w:rsidP="00D2443C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064E9" w14:textId="07ED962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BF651" w14:textId="77777777" w:rsidR="00D2443C" w:rsidRPr="00BE685C" w:rsidRDefault="00D2443C" w:rsidP="00D2443C">
            <w:pPr>
              <w:ind w:left="-54" w:right="1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559B1" w14:textId="17040665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8,589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EB417" w14:textId="77777777" w:rsidR="00D2443C" w:rsidRPr="00BE685C" w:rsidRDefault="00D2443C" w:rsidP="00D2443C">
            <w:pPr>
              <w:ind w:left="-54" w:right="1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FB990" w14:textId="1076104F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8,589 </w:t>
            </w:r>
          </w:p>
        </w:tc>
      </w:tr>
      <w:tr w:rsidR="00D2443C" w:rsidRPr="00824832" w14:paraId="1EE60947" w14:textId="77777777" w:rsidTr="003A6430">
        <w:tc>
          <w:tcPr>
            <w:tcW w:w="3510" w:type="dxa"/>
          </w:tcPr>
          <w:p w14:paraId="1BFA8278" w14:textId="77777777" w:rsidR="00D2443C" w:rsidRPr="00824832" w:rsidRDefault="00D2443C" w:rsidP="00D2443C">
            <w:pPr>
              <w:tabs>
                <w:tab w:val="left" w:pos="2880"/>
              </w:tabs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ขาดทุนจากเงินลงทุน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BE5EB" w14:textId="7F0731E6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06EA4" w14:textId="77777777" w:rsidR="00D2443C" w:rsidRPr="00BE685C" w:rsidRDefault="00D2443C" w:rsidP="00D2443C">
            <w:pPr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1769A" w14:textId="213DDFBA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FB06F" w14:textId="77777777" w:rsidR="00D2443C" w:rsidRPr="00BE685C" w:rsidRDefault="00D2443C" w:rsidP="00D2443C">
            <w:pPr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07EE5" w14:textId="29226185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0F898" w14:textId="77777777" w:rsidR="00D2443C" w:rsidRPr="00BE685C" w:rsidRDefault="00D2443C" w:rsidP="00D2443C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ADE483" w14:textId="6015C366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47B30" w14:textId="77777777" w:rsidR="00D2443C" w:rsidRPr="00BE685C" w:rsidRDefault="00D2443C" w:rsidP="00D2443C">
            <w:pPr>
              <w:ind w:left="-54" w:right="1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96B52E" w14:textId="1C5C6258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(3,024)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19041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8190E" w14:textId="1F3593ED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(3,024)</w:t>
            </w:r>
          </w:p>
        </w:tc>
      </w:tr>
      <w:tr w:rsidR="00D2443C" w:rsidRPr="00824832" w14:paraId="0F7A8432" w14:textId="77777777" w:rsidTr="003A6430">
        <w:tc>
          <w:tcPr>
            <w:tcW w:w="3510" w:type="dxa"/>
          </w:tcPr>
          <w:p w14:paraId="79FE9E70" w14:textId="6A794C3B" w:rsidR="00D2443C" w:rsidRPr="00824832" w:rsidRDefault="00C56AA8" w:rsidP="00D2443C">
            <w:pPr>
              <w:tabs>
                <w:tab w:val="left" w:pos="28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D2443C" w:rsidRPr="00824832">
              <w:rPr>
                <w:rFonts w:ascii="Angsana New" w:hAnsi="Angsana New"/>
                <w:sz w:val="28"/>
                <w:szCs w:val="28"/>
                <w:cs/>
              </w:rPr>
              <w:t>จากการปรับมูลค่ายุติธรรม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130FD" w14:textId="4AD175FE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12EF5" w14:textId="77777777" w:rsidR="00D2443C" w:rsidRPr="00BE685C" w:rsidRDefault="00D2443C" w:rsidP="00D2443C">
            <w:pPr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326B4" w14:textId="3B440520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0759E" w14:textId="77777777" w:rsidR="00D2443C" w:rsidRPr="00BE685C" w:rsidRDefault="00D2443C" w:rsidP="00D2443C">
            <w:pPr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D3160" w14:textId="0A3863BE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BF6D6" w14:textId="77777777" w:rsidR="00D2443C" w:rsidRPr="00BE685C" w:rsidRDefault="00D2443C" w:rsidP="00D2443C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923BE" w14:textId="1A1955C0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D0C1C" w14:textId="77777777" w:rsidR="00D2443C" w:rsidRPr="00BE685C" w:rsidRDefault="00D2443C" w:rsidP="00D2443C">
            <w:pPr>
              <w:ind w:left="-54" w:right="1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67115" w14:textId="61034C94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(7,457)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CDD1D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B7AFF" w14:textId="6578A949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(7,457)</w:t>
            </w:r>
          </w:p>
        </w:tc>
      </w:tr>
      <w:tr w:rsidR="00D2443C" w:rsidRPr="00824832" w14:paraId="54BA1B41" w14:textId="77777777" w:rsidTr="003A6430">
        <w:tc>
          <w:tcPr>
            <w:tcW w:w="3510" w:type="dxa"/>
          </w:tcPr>
          <w:p w14:paraId="6A2E39DE" w14:textId="77777777" w:rsidR="00D2443C" w:rsidRPr="00824832" w:rsidRDefault="00D2443C" w:rsidP="00D2443C">
            <w:pPr>
              <w:tabs>
                <w:tab w:val="left" w:pos="2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ตัดจำหน่ายเจ้าหนี้ประกันภัยต่อ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EF356" w14:textId="2EB70510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9DD1E" w14:textId="77777777" w:rsidR="00D2443C" w:rsidRPr="00BE685C" w:rsidRDefault="00D2443C" w:rsidP="00D2443C">
            <w:pPr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4AE8D" w14:textId="7C34F9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1,855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92B38" w14:textId="77777777" w:rsidR="00D2443C" w:rsidRPr="00BE685C" w:rsidRDefault="00D2443C" w:rsidP="00D2443C">
            <w:pPr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BCE93" w14:textId="314F038B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009EF8" w14:textId="77777777" w:rsidR="00D2443C" w:rsidRPr="00BE685C" w:rsidRDefault="00D2443C" w:rsidP="00D2443C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F411A" w14:textId="400B3EAC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69,670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12DFA" w14:textId="77777777" w:rsidR="00D2443C" w:rsidRPr="00BE685C" w:rsidRDefault="00D2443C" w:rsidP="00D2443C">
            <w:pPr>
              <w:ind w:left="-54" w:right="1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DBE1E" w14:textId="0B52D1A3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346C3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E73B7" w14:textId="569DBBA8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71,525 </w:t>
            </w:r>
          </w:p>
        </w:tc>
      </w:tr>
      <w:tr w:rsidR="00D2443C" w:rsidRPr="00824832" w14:paraId="4A039D8F" w14:textId="77777777" w:rsidTr="005410A8">
        <w:tc>
          <w:tcPr>
            <w:tcW w:w="3510" w:type="dxa"/>
          </w:tcPr>
          <w:p w14:paraId="02B47C69" w14:textId="77777777" w:rsidR="00D2443C" w:rsidRPr="00824832" w:rsidRDefault="00D2443C" w:rsidP="00D2443C">
            <w:pPr>
              <w:tabs>
                <w:tab w:val="clear" w:pos="454"/>
                <w:tab w:val="left" w:pos="450"/>
                <w:tab w:val="left" w:pos="2880"/>
              </w:tabs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157BEB" w14:textId="0D26D229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FD3EC" w14:textId="77777777" w:rsidR="00D2443C" w:rsidRPr="00BE685C" w:rsidRDefault="00D2443C" w:rsidP="00D2443C">
            <w:pPr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B1BE47" w14:textId="690C76B9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D96D0" w14:textId="77777777" w:rsidR="00D2443C" w:rsidRPr="00BE685C" w:rsidRDefault="00D2443C" w:rsidP="00D2443C">
            <w:pPr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EF8E7F" w14:textId="39506AD4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A4507" w14:textId="77777777" w:rsidR="00D2443C" w:rsidRPr="00BE685C" w:rsidRDefault="00D2443C" w:rsidP="00D2443C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76DB6F" w14:textId="0F9DD354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D0C84" w14:textId="77777777" w:rsidR="00D2443C" w:rsidRPr="00BE685C" w:rsidRDefault="00D2443C" w:rsidP="00D2443C">
            <w:pPr>
              <w:ind w:left="-54" w:right="1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65E7FD" w14:textId="0D042283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>8,92</w:t>
            </w:r>
            <w:r w:rsidR="00C56AA8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1AC0E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B25213" w14:textId="6C644446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>8,92</w:t>
            </w:r>
            <w:r w:rsidR="00C56AA8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D2443C" w:rsidRPr="00824832" w14:paraId="7CC30D61" w14:textId="77777777" w:rsidTr="005410A8">
        <w:tc>
          <w:tcPr>
            <w:tcW w:w="3510" w:type="dxa"/>
          </w:tcPr>
          <w:p w14:paraId="07C05E21" w14:textId="77777777" w:rsidR="00D2443C" w:rsidRPr="00824832" w:rsidRDefault="00D2443C" w:rsidP="00D2443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E7D008" w14:textId="124E95A5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18,33</w:t>
            </w:r>
            <w:r w:rsidR="00695A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4BE03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9A63B7" w14:textId="5C6E0A6E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3,224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0292A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680740" w14:textId="15272A14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421,18</w:t>
            </w:r>
            <w:r w:rsidR="00695A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AF7AB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2C37A8" w14:textId="51C451A2" w:rsidR="00D2443C" w:rsidRPr="00BE685C" w:rsidRDefault="00D2443C" w:rsidP="00557D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111,43</w:t>
            </w:r>
            <w:r w:rsidR="00557DD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00E62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14A417" w14:textId="239745D5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7,03</w:t>
            </w:r>
            <w:r w:rsidR="00695A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7BBB5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18CED2" w14:textId="0F9ECB15" w:rsidR="00D2443C" w:rsidRPr="00BE685C" w:rsidRDefault="00D2443C" w:rsidP="00557D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561,20</w:t>
            </w:r>
            <w:r w:rsidR="00557DD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D2443C" w:rsidRPr="00824832" w14:paraId="43F11098" w14:textId="77777777" w:rsidTr="005410A8">
        <w:tc>
          <w:tcPr>
            <w:tcW w:w="3510" w:type="dxa"/>
          </w:tcPr>
          <w:p w14:paraId="2A293793" w14:textId="77777777" w:rsidR="00D2443C" w:rsidRPr="00C22F61" w:rsidRDefault="00D2443C" w:rsidP="00D2443C">
            <w:pPr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5D9EC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5F9D8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E9568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68AA1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0FFC8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16577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E367C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D0BFD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1B3B0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74B6B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5119A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D2443C" w:rsidRPr="00824832" w14:paraId="3F695A61" w14:textId="77777777" w:rsidTr="003A6430">
        <w:tc>
          <w:tcPr>
            <w:tcW w:w="3510" w:type="dxa"/>
          </w:tcPr>
          <w:p w14:paraId="61E530D5" w14:textId="77777777" w:rsidR="00D2443C" w:rsidRPr="00824832" w:rsidRDefault="00D2443C" w:rsidP="00D2443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F391E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EF04B" w14:textId="77777777" w:rsidR="00D2443C" w:rsidRPr="00BE685C" w:rsidRDefault="00D2443C" w:rsidP="00D2443C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53028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5503D" w14:textId="77777777" w:rsidR="00D2443C" w:rsidRPr="00BE685C" w:rsidRDefault="00D2443C" w:rsidP="00D2443C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41412" w14:textId="77777777" w:rsidR="00D2443C" w:rsidRPr="00BE685C" w:rsidRDefault="00D2443C" w:rsidP="00D2443C">
            <w:pPr>
              <w:tabs>
                <w:tab w:val="clear" w:pos="227"/>
                <w:tab w:val="clear" w:pos="454"/>
                <w:tab w:val="clear" w:pos="680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2BD33" w14:textId="77777777" w:rsidR="00D2443C" w:rsidRPr="00BE685C" w:rsidRDefault="00D2443C" w:rsidP="00D2443C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10C04" w14:textId="77777777" w:rsidR="00D2443C" w:rsidRPr="00BE685C" w:rsidRDefault="00D2443C" w:rsidP="00D244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6E206" w14:textId="77777777" w:rsidR="00D2443C" w:rsidRPr="00BE685C" w:rsidRDefault="00D2443C" w:rsidP="00D2443C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9E1A8" w14:textId="77777777" w:rsidR="00D2443C" w:rsidRPr="00BE685C" w:rsidRDefault="00D2443C" w:rsidP="00D2443C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2F64D" w14:textId="77777777" w:rsidR="00D2443C" w:rsidRPr="00BE685C" w:rsidRDefault="00D2443C" w:rsidP="00D2443C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F9CA6" w14:textId="77777777" w:rsidR="00D2443C" w:rsidRPr="00BE685C" w:rsidRDefault="00D2443C" w:rsidP="00D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C6EE1" w:rsidRPr="00824832" w14:paraId="290DB5BC" w14:textId="77777777" w:rsidTr="00925C67">
        <w:tc>
          <w:tcPr>
            <w:tcW w:w="3510" w:type="dxa"/>
            <w:shd w:val="clear" w:color="auto" w:fill="auto"/>
          </w:tcPr>
          <w:p w14:paraId="47BD1F6B" w14:textId="77777777" w:rsidR="001C6EE1" w:rsidRPr="009008DA" w:rsidRDefault="001C6EE1" w:rsidP="001C6EE1">
            <w:pPr>
              <w:rPr>
                <w:rFonts w:ascii="Angsana New" w:hAnsi="Angsana New"/>
                <w:sz w:val="28"/>
                <w:szCs w:val="28"/>
              </w:rPr>
            </w:pPr>
            <w:r w:rsidRPr="009008DA">
              <w:rPr>
                <w:rFonts w:ascii="Angsana New" w:hAnsi="Angsana New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B2017" w14:textId="18ED192B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08DA">
              <w:rPr>
                <w:rFonts w:asciiTheme="majorBidi" w:hAnsiTheme="majorBidi" w:cstheme="majorBidi"/>
                <w:sz w:val="28"/>
                <w:szCs w:val="28"/>
              </w:rPr>
              <w:t>6,737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AF27D" w14:textId="227088FF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580FA" w14:textId="538DF7F9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08DA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1A8F2" w14:textId="237F2AB9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B399D" w14:textId="129745DE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08DA">
              <w:rPr>
                <w:rFonts w:asciiTheme="majorBidi" w:hAnsiTheme="majorBidi" w:cstheme="majorBidi"/>
                <w:sz w:val="28"/>
                <w:szCs w:val="28"/>
              </w:rPr>
              <w:t>326,027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DEC84" w14:textId="66576117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74B6F" w14:textId="418BF357" w:rsidR="001C6EE1" w:rsidRPr="009008DA" w:rsidRDefault="001C6EE1" w:rsidP="00557D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08DA">
              <w:rPr>
                <w:rFonts w:asciiTheme="majorBidi" w:hAnsiTheme="majorBidi" w:cstheme="majorBidi"/>
                <w:sz w:val="28"/>
                <w:szCs w:val="28"/>
              </w:rPr>
              <w:t>1,17</w:t>
            </w:r>
            <w:r w:rsidR="00557DD1" w:rsidRPr="009008D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5C61A" w14:textId="2BC46226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DB90B" w14:textId="5C9D8FDA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08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0E6E3" w14:textId="52AB520D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67119" w14:textId="5F5E01A8" w:rsidR="001C6EE1" w:rsidRPr="009008DA" w:rsidRDefault="001C6EE1" w:rsidP="00557D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08DA">
              <w:rPr>
                <w:rFonts w:asciiTheme="majorBidi" w:hAnsiTheme="majorBidi" w:cstheme="majorBidi"/>
                <w:sz w:val="28"/>
                <w:szCs w:val="28"/>
              </w:rPr>
              <w:t>333,98</w:t>
            </w:r>
            <w:r w:rsidR="00557DD1" w:rsidRPr="009008D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C6EE1" w:rsidRPr="00824832" w14:paraId="565E8256" w14:textId="77777777" w:rsidTr="00925C67">
        <w:tc>
          <w:tcPr>
            <w:tcW w:w="3510" w:type="dxa"/>
            <w:shd w:val="clear" w:color="auto" w:fill="auto"/>
          </w:tcPr>
          <w:p w14:paraId="0E01A51F" w14:textId="52F27D35" w:rsidR="001C6EE1" w:rsidRPr="009008DA" w:rsidRDefault="00FD592F" w:rsidP="001C6EE1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บวก (</w:t>
            </w:r>
            <w:r w:rsidR="001C6EE1" w:rsidRPr="009008D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)</w:t>
            </w:r>
            <w:r w:rsidR="001C6EE1" w:rsidRPr="009008DA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="001C6EE1" w:rsidRPr="009008DA">
              <w:rPr>
                <w:rFonts w:ascii="Angsana New" w:hAnsi="Angsana New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85619" w14:textId="77777777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BF3FE" w14:textId="77777777" w:rsidR="001C6EE1" w:rsidRPr="009008DA" w:rsidRDefault="001C6EE1" w:rsidP="001C6EE1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C3B4D" w14:textId="77777777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BE59E" w14:textId="77777777" w:rsidR="001C6EE1" w:rsidRPr="009008DA" w:rsidRDefault="001C6EE1" w:rsidP="001C6EE1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4C6EC" w14:textId="77777777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0347D" w14:textId="77777777" w:rsidR="001C6EE1" w:rsidRPr="009008DA" w:rsidRDefault="001C6EE1" w:rsidP="001C6EE1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A5056" w14:textId="77777777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8E488" w14:textId="77777777" w:rsidR="001C6EE1" w:rsidRPr="009008DA" w:rsidRDefault="001C6EE1" w:rsidP="001C6EE1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427D3" w14:textId="77777777" w:rsidR="001C6EE1" w:rsidRPr="009008DA" w:rsidRDefault="001C6EE1" w:rsidP="001C6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88B23" w14:textId="77777777" w:rsidR="001C6EE1" w:rsidRPr="009008DA" w:rsidRDefault="001C6EE1" w:rsidP="001C6EE1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EB47A" w14:textId="77777777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6EE1" w:rsidRPr="00824832" w14:paraId="551A0BE9" w14:textId="77777777" w:rsidTr="005410A8">
        <w:tc>
          <w:tcPr>
            <w:tcW w:w="3510" w:type="dxa"/>
            <w:shd w:val="clear" w:color="auto" w:fill="auto"/>
          </w:tcPr>
          <w:p w14:paraId="02BB0B2B" w14:textId="77777777" w:rsidR="001C6EE1" w:rsidRPr="009008DA" w:rsidRDefault="001C6EE1" w:rsidP="001C6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="Angsana New" w:hAnsi="Angsana New"/>
                <w:sz w:val="28"/>
                <w:szCs w:val="28"/>
              </w:rPr>
            </w:pPr>
            <w:r w:rsidRPr="009008D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9008DA">
              <w:rPr>
                <w:rFonts w:ascii="Angsana New" w:hAnsi="Angsana New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80FA4" w14:textId="27C1C2D2" w:rsidR="001C6EE1" w:rsidRPr="009008DA" w:rsidRDefault="00557DD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08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6EE1" w:rsidRPr="009008DA">
              <w:rPr>
                <w:rFonts w:asciiTheme="majorBidi" w:hAnsiTheme="majorBidi" w:cstheme="majorBidi"/>
                <w:sz w:val="28"/>
                <w:szCs w:val="28"/>
              </w:rPr>
              <w:t>4,672</w:t>
            </w:r>
            <w:r w:rsidRPr="009008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CE810" w14:textId="119CEBC4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F845C" w14:textId="494EA66A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08DA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56907" w14:textId="7DD7F11E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B26CF" w14:textId="2D61BB07" w:rsidR="001C6EE1" w:rsidRPr="009008DA" w:rsidRDefault="005410A8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08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6EE1" w:rsidRPr="009008DA">
              <w:rPr>
                <w:rFonts w:asciiTheme="majorBidi" w:hAnsiTheme="majorBidi" w:cstheme="majorBidi"/>
                <w:sz w:val="28"/>
                <w:szCs w:val="28"/>
              </w:rPr>
              <w:t>133,410</w:t>
            </w:r>
            <w:r w:rsidRPr="009008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C9104" w14:textId="5BCE1E9C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41AAD" w14:textId="7BE2A501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08DA">
              <w:rPr>
                <w:rFonts w:asciiTheme="majorBidi" w:hAnsiTheme="majorBidi" w:cstheme="majorBidi"/>
                <w:sz w:val="28"/>
                <w:szCs w:val="28"/>
              </w:rPr>
              <w:t>13,254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02416" w14:textId="4157BA61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50D2C" w14:textId="0E80F3A0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08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73F21" w14:textId="1337ED4D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DAF46" w14:textId="43C0AE99" w:rsidR="001C6EE1" w:rsidRPr="009008DA" w:rsidRDefault="005410A8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08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6EE1" w:rsidRPr="009008DA">
              <w:rPr>
                <w:rFonts w:asciiTheme="majorBidi" w:hAnsiTheme="majorBidi" w:cstheme="majorBidi"/>
                <w:sz w:val="28"/>
                <w:szCs w:val="28"/>
              </w:rPr>
              <w:t>124,671</w:t>
            </w:r>
            <w:r w:rsidRPr="009008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C6EE1" w:rsidRPr="00824832" w14:paraId="77C9D3AF" w14:textId="77777777" w:rsidTr="005410A8">
        <w:tc>
          <w:tcPr>
            <w:tcW w:w="3510" w:type="dxa"/>
            <w:shd w:val="clear" w:color="auto" w:fill="auto"/>
          </w:tcPr>
          <w:p w14:paraId="6347D0AB" w14:textId="77777777" w:rsidR="001C6EE1" w:rsidRPr="009008DA" w:rsidRDefault="001C6EE1" w:rsidP="001C6EE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008DA">
              <w:rPr>
                <w:rFonts w:ascii="Angsana New" w:hAnsi="Angsana New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1D26F5" w14:textId="36416910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08DA">
              <w:rPr>
                <w:rFonts w:asciiTheme="majorBidi" w:hAnsiTheme="majorBidi" w:cstheme="majorBidi"/>
                <w:sz w:val="28"/>
                <w:szCs w:val="28"/>
              </w:rPr>
              <w:t>2,065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C61FD" w14:textId="77777777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810B6" w14:textId="23C96A7A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08DA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5DBE0" w14:textId="77777777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F0FE56" w14:textId="48B17B07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08DA">
              <w:rPr>
                <w:rFonts w:asciiTheme="majorBidi" w:hAnsiTheme="majorBidi" w:cstheme="majorBidi"/>
                <w:sz w:val="28"/>
                <w:szCs w:val="28"/>
              </w:rPr>
              <w:t>192,617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9FA8B" w14:textId="77777777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D5D0B" w14:textId="200C5052" w:rsidR="001C6EE1" w:rsidRPr="009008DA" w:rsidRDefault="001C6EE1" w:rsidP="00557D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08DA">
              <w:rPr>
                <w:rFonts w:asciiTheme="majorBidi" w:hAnsiTheme="majorBidi" w:cstheme="majorBidi"/>
                <w:sz w:val="28"/>
                <w:szCs w:val="28"/>
              </w:rPr>
              <w:t>14,42</w:t>
            </w:r>
            <w:r w:rsidR="00557DD1" w:rsidRPr="009008D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751D4" w14:textId="77777777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AAFBE6" w14:textId="2A9A56FB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08DA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E5DC7" w14:textId="77777777" w:rsidR="001C6EE1" w:rsidRPr="009008DA" w:rsidRDefault="001C6EE1" w:rsidP="001C6E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B0701C" w14:textId="25B8994E" w:rsidR="001C6EE1" w:rsidRPr="009008DA" w:rsidRDefault="001C6EE1" w:rsidP="00557D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08DA">
              <w:rPr>
                <w:rFonts w:asciiTheme="majorBidi" w:hAnsiTheme="majorBidi" w:cstheme="majorBidi"/>
                <w:sz w:val="28"/>
                <w:szCs w:val="28"/>
              </w:rPr>
              <w:t>209,31</w:t>
            </w:r>
            <w:r w:rsidR="00557DD1" w:rsidRPr="009008D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2443C" w:rsidRPr="00824832" w14:paraId="704D4CD7" w14:textId="77777777" w:rsidTr="003A6430">
        <w:tc>
          <w:tcPr>
            <w:tcW w:w="3510" w:type="dxa"/>
            <w:shd w:val="clear" w:color="auto" w:fill="auto"/>
          </w:tcPr>
          <w:p w14:paraId="14CAE7E6" w14:textId="77777777" w:rsidR="00D2443C" w:rsidRPr="009008DA" w:rsidRDefault="00D2443C" w:rsidP="00D2443C">
            <w:pPr>
              <w:rPr>
                <w:rFonts w:ascii="Angsana New" w:hAnsi="Angsana New"/>
                <w:sz w:val="28"/>
                <w:szCs w:val="28"/>
              </w:rPr>
            </w:pPr>
            <w:r w:rsidRPr="009008DA">
              <w:rPr>
                <w:rFonts w:ascii="Angsana New" w:hAnsi="Angsana New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F17D4" w14:textId="43077D9D" w:rsidR="00D2443C" w:rsidRPr="009008DA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8D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5,891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1FF79" w14:textId="77777777" w:rsidR="00D2443C" w:rsidRPr="009008DA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2AE87" w14:textId="116AD74A" w:rsidR="00D2443C" w:rsidRPr="009008DA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8DA">
              <w:rPr>
                <w:rFonts w:ascii="Angsana New" w:hAnsi="Angsana New"/>
                <w:color w:val="000000"/>
                <w:sz w:val="28"/>
                <w:szCs w:val="28"/>
              </w:rPr>
              <w:t xml:space="preserve">325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E6EB2" w14:textId="77777777" w:rsidR="00D2443C" w:rsidRPr="009008DA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99408" w14:textId="4AD1F0E6" w:rsidR="00D2443C" w:rsidRPr="009008DA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8DA">
              <w:rPr>
                <w:rFonts w:ascii="Angsana New" w:hAnsi="Angsana New"/>
                <w:color w:val="000000"/>
                <w:sz w:val="28"/>
                <w:szCs w:val="28"/>
              </w:rPr>
              <w:t xml:space="preserve">62,497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0C9EE" w14:textId="77777777" w:rsidR="00D2443C" w:rsidRPr="009008DA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F6CD4" w14:textId="1B467E9F" w:rsidR="00D2443C" w:rsidRPr="009008DA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8D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10,969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ED1CB" w14:textId="77777777" w:rsidR="00D2443C" w:rsidRPr="009008DA" w:rsidRDefault="00D2443C" w:rsidP="00D244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304E1" w14:textId="5E1C884B" w:rsidR="00D2443C" w:rsidRPr="009008DA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8DA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F050E" w14:textId="77777777" w:rsidR="00D2443C" w:rsidRPr="009008DA" w:rsidRDefault="00D2443C" w:rsidP="00D2443C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1B159" w14:textId="7313782D" w:rsidR="00D2443C" w:rsidRPr="009008DA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8DA">
              <w:rPr>
                <w:rFonts w:ascii="Angsana New" w:hAnsi="Angsana New"/>
                <w:color w:val="000000"/>
                <w:sz w:val="28"/>
                <w:szCs w:val="28"/>
              </w:rPr>
              <w:t xml:space="preserve">79,682 </w:t>
            </w:r>
          </w:p>
        </w:tc>
      </w:tr>
      <w:tr w:rsidR="00D2443C" w:rsidRPr="00824832" w14:paraId="6CC6E248" w14:textId="77777777" w:rsidTr="003A6430">
        <w:tc>
          <w:tcPr>
            <w:tcW w:w="3510" w:type="dxa"/>
          </w:tcPr>
          <w:p w14:paraId="6089C612" w14:textId="77777777" w:rsidR="00D2443C" w:rsidRPr="009008DA" w:rsidRDefault="00D2443C" w:rsidP="00D2443C">
            <w:pPr>
              <w:ind w:right="-135"/>
              <w:rPr>
                <w:rFonts w:ascii="Angsana New" w:hAnsi="Angsana New"/>
                <w:sz w:val="28"/>
                <w:szCs w:val="28"/>
              </w:rPr>
            </w:pPr>
            <w:r w:rsidRPr="009008DA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0908F" w14:textId="034BB1DD" w:rsidR="00D2443C" w:rsidRPr="009008DA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8D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58</w:t>
            </w:r>
            <w:r w:rsidR="00C56AA8" w:rsidRPr="009008D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9008D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686A0" w14:textId="77777777" w:rsidR="00D2443C" w:rsidRPr="009008DA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7AFAB" w14:textId="4CF64145" w:rsidR="00D2443C" w:rsidRPr="009008DA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8DA">
              <w:rPr>
                <w:rFonts w:ascii="Angsana New" w:hAnsi="Angsana New"/>
                <w:color w:val="000000"/>
                <w:sz w:val="28"/>
                <w:szCs w:val="28"/>
              </w:rPr>
              <w:t xml:space="preserve">212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B2397" w14:textId="77777777" w:rsidR="00D2443C" w:rsidRPr="009008DA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123FC" w14:textId="1E32D5B3" w:rsidR="00D2443C" w:rsidRPr="009008DA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8DA">
              <w:rPr>
                <w:rFonts w:ascii="Angsana New" w:hAnsi="Angsana New"/>
                <w:color w:val="000000"/>
                <w:sz w:val="28"/>
                <w:szCs w:val="28"/>
              </w:rPr>
              <w:t xml:space="preserve">46,373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E4301" w14:textId="77777777" w:rsidR="00D2443C" w:rsidRPr="009008DA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D49A3" w14:textId="032870A7" w:rsidR="00D2443C" w:rsidRPr="009008DA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8D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3,318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EEEF9" w14:textId="77777777" w:rsidR="00D2443C" w:rsidRPr="009008DA" w:rsidRDefault="00D2443C" w:rsidP="00D244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28A92" w14:textId="776B3842" w:rsidR="00D2443C" w:rsidRPr="009008DA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8DA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ABAC9" w14:textId="77777777" w:rsidR="00D2443C" w:rsidRPr="009008DA" w:rsidRDefault="00D2443C" w:rsidP="00D2443C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C9041" w14:textId="5BBD1818" w:rsidR="00D2443C" w:rsidRPr="009008DA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8DA">
              <w:rPr>
                <w:rFonts w:ascii="Angsana New" w:hAnsi="Angsana New"/>
                <w:color w:val="000000"/>
                <w:sz w:val="28"/>
                <w:szCs w:val="28"/>
              </w:rPr>
              <w:t>50,48</w:t>
            </w:r>
            <w:r w:rsidR="00695A78" w:rsidRPr="009008DA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9008D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D2443C" w:rsidRPr="00824832" w14:paraId="27191405" w14:textId="77777777" w:rsidTr="005410A8">
        <w:tc>
          <w:tcPr>
            <w:tcW w:w="3510" w:type="dxa"/>
          </w:tcPr>
          <w:p w14:paraId="24E3C7BD" w14:textId="77777777" w:rsidR="00D2443C" w:rsidRPr="00824832" w:rsidRDefault="00D2443C" w:rsidP="00D2443C">
            <w:pPr>
              <w:ind w:right="-135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726092" w14:textId="580BD770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9,627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FA2BF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434DD5" w14:textId="07A11FA5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>2,0</w:t>
            </w:r>
            <w:r w:rsidR="00034D55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DB30D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9AEF48" w14:textId="30A774B2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>228,2</w:t>
            </w:r>
            <w:r w:rsidR="00034D55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DA9D23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CB047C" w14:textId="3762CB43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50,748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7C870" w14:textId="77777777" w:rsidR="00D2443C" w:rsidRPr="00BE685C" w:rsidRDefault="00D2443C" w:rsidP="00D244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5154CB" w14:textId="1EA97F5F" w:rsidR="00D2443C" w:rsidRPr="00BE685C" w:rsidRDefault="001446D9" w:rsidP="00557D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>2,24</w:t>
            </w:r>
            <w:r w:rsidR="00557DD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EBCFF" w14:textId="77777777" w:rsidR="00D2443C" w:rsidRPr="00BE685C" w:rsidRDefault="00D2443C" w:rsidP="00D2443C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1566E4" w14:textId="6B21FC02" w:rsidR="00D2443C" w:rsidRPr="00BE685C" w:rsidRDefault="00CD6177" w:rsidP="00557D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292,92</w:t>
            </w:r>
            <w:r w:rsidR="00557DD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D2443C" w:rsidRPr="00824832" w14:paraId="66786AA6" w14:textId="77777777" w:rsidTr="005410A8">
        <w:tc>
          <w:tcPr>
            <w:tcW w:w="3510" w:type="dxa"/>
          </w:tcPr>
          <w:p w14:paraId="0821B978" w14:textId="77777777" w:rsidR="00D2443C" w:rsidRPr="00824832" w:rsidRDefault="00D2443C" w:rsidP="00D2443C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D4E62C" w14:textId="385837D9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18,1</w:t>
            </w:r>
            <w:r w:rsidR="0087527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69</w:t>
            </w: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8ED497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7E7DF2" w14:textId="4CAB04AF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2,801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285A1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BD4DB9" w14:textId="67DC73A5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529,73</w:t>
            </w:r>
            <w:r w:rsidR="0087527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BA30C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8AF27B" w14:textId="2C8145BD" w:rsidR="00D2443C" w:rsidRPr="00BE685C" w:rsidRDefault="00D2443C" w:rsidP="00BF20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79,46</w:t>
            </w:r>
            <w:r w:rsidR="00BF20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51A79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5559DE" w14:textId="7210090A" w:rsidR="00D2443C" w:rsidRPr="00BE685C" w:rsidRDefault="00D2443C" w:rsidP="00BF20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2,24</w:t>
            </w:r>
            <w:r w:rsidR="00BF20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655F2F" w14:textId="77777777" w:rsidR="00D2443C" w:rsidRPr="00BE685C" w:rsidRDefault="00D2443C" w:rsidP="00D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015720" w14:textId="214171A0" w:rsidR="00D2443C" w:rsidRPr="00BE685C" w:rsidRDefault="00D2443C" w:rsidP="00557D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632,41</w:t>
            </w:r>
            <w:r w:rsidR="00557DD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D2443C" w:rsidRPr="00824832" w14:paraId="0A830F7A" w14:textId="77777777" w:rsidTr="00557DD1">
        <w:tc>
          <w:tcPr>
            <w:tcW w:w="3510" w:type="dxa"/>
          </w:tcPr>
          <w:p w14:paraId="34A03E3E" w14:textId="77777777" w:rsidR="00D2443C" w:rsidRPr="00824832" w:rsidRDefault="00D2443C" w:rsidP="00D2443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280A57F" w14:textId="361F6633" w:rsidR="00D2443C" w:rsidRPr="00BE685C" w:rsidRDefault="00D2443C" w:rsidP="00557D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     16</w:t>
            </w:r>
            <w:r w:rsidR="00557DD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9ABDE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231601" w14:textId="19E8D531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423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FF13D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6A698EF" w14:textId="4BEE5727" w:rsidR="00D2443C" w:rsidRPr="00BE685C" w:rsidRDefault="00D2443C" w:rsidP="00557D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(108,55</w:t>
            </w:r>
            <w:r w:rsidR="00557DD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5F89D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75F9F89" w14:textId="1110FB4F" w:rsidR="00D2443C" w:rsidRPr="00BE685C" w:rsidRDefault="00D2443C" w:rsidP="00557D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31,96</w:t>
            </w:r>
            <w:r w:rsidR="00557DD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783864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1182434" w14:textId="25131632" w:rsidR="00D2443C" w:rsidRPr="00BE685C" w:rsidRDefault="00D2443C" w:rsidP="00557DD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4,79</w:t>
            </w:r>
            <w:r w:rsidR="00557DD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1AA7F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6882E" w14:textId="6850CD11" w:rsidR="00D2443C" w:rsidRPr="009F6419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F641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(71,20</w:t>
            </w:r>
            <w:r w:rsidR="00695A78" w:rsidRPr="009F641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Pr="009F641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D2443C" w:rsidRPr="00824832" w14:paraId="70F21A40" w14:textId="77777777" w:rsidTr="00557DD1">
        <w:trPr>
          <w:trHeight w:val="321"/>
        </w:trPr>
        <w:tc>
          <w:tcPr>
            <w:tcW w:w="3510" w:type="dxa"/>
            <w:tcBorders>
              <w:bottom w:val="nil"/>
            </w:tcBorders>
          </w:tcPr>
          <w:p w14:paraId="60F568BA" w14:textId="77777777" w:rsidR="00D2443C" w:rsidRPr="00824832" w:rsidRDefault="00D2443C" w:rsidP="00D2443C">
            <w:pPr>
              <w:tabs>
                <w:tab w:val="left" w:pos="2880"/>
              </w:tabs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F8442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1A5E6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66529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3B26E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10C51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2378C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9D192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9B478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D1EAE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EF72A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0CED23" w14:textId="29EBF230" w:rsidR="00D2443C" w:rsidRPr="00BE685C" w:rsidDel="001E262A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5C">
              <w:rPr>
                <w:rFonts w:ascii="Angsana New" w:hAnsi="Angsana New"/>
                <w:color w:val="000000"/>
                <w:sz w:val="28"/>
                <w:szCs w:val="28"/>
              </w:rPr>
              <w:t xml:space="preserve">232 </w:t>
            </w:r>
          </w:p>
        </w:tc>
      </w:tr>
      <w:tr w:rsidR="00D2443C" w:rsidRPr="00824832" w14:paraId="5A30D050" w14:textId="77777777" w:rsidTr="00557DD1">
        <w:trPr>
          <w:trHeight w:val="386"/>
        </w:trPr>
        <w:tc>
          <w:tcPr>
            <w:tcW w:w="3510" w:type="dxa"/>
            <w:tcBorders>
              <w:top w:val="nil"/>
              <w:bottom w:val="nil"/>
            </w:tcBorders>
          </w:tcPr>
          <w:p w14:paraId="12E5EE7B" w14:textId="46969A48" w:rsidR="00D2443C" w:rsidRPr="00824832" w:rsidRDefault="00D2443C" w:rsidP="00D2443C">
            <w:pPr>
              <w:tabs>
                <w:tab w:val="left" w:pos="288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ขาดทุนสำหรับ</w:t>
            </w:r>
            <w:r w:rsidR="001446D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AA773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6942F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FABC2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D25C5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EA672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743FDF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353C3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11C28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20CD5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35391" w14:textId="77777777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A69DC2F" w14:textId="3D8A4BFC" w:rsidR="00D2443C" w:rsidRPr="00BE685C" w:rsidRDefault="00D2443C" w:rsidP="00D2443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(70,97</w:t>
            </w:r>
            <w:r w:rsidR="00695A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Pr="00BE685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649CC972" w14:textId="77777777" w:rsidR="00C9244B" w:rsidRDefault="00C9244B" w:rsidP="00C9244B">
      <w:pPr>
        <w:pStyle w:val="FSNoteNumbered"/>
        <w:numPr>
          <w:ilvl w:val="0"/>
          <w:numId w:val="0"/>
        </w:numPr>
        <w:spacing w:after="0"/>
        <w:ind w:left="540"/>
        <w:rPr>
          <w:b/>
          <w:bCs/>
          <w:u w:val="none"/>
          <w:cs/>
        </w:rPr>
      </w:pPr>
    </w:p>
    <w:p w14:paraId="2EC8077A" w14:textId="77777777" w:rsidR="002E5AB8" w:rsidRPr="00824832" w:rsidRDefault="002E5AB8" w:rsidP="009E1A6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t>ค่าใช้จ่ายในการดำเนินงาน</w:t>
      </w:r>
    </w:p>
    <w:p w14:paraId="4AD39E8C" w14:textId="124EF3CA" w:rsidR="00052290" w:rsidRPr="00824832" w:rsidRDefault="00A4104C" w:rsidP="009E1A6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รายการค่าใช้จ่าย</w:t>
      </w:r>
      <w:r w:rsidR="007C03DE" w:rsidRPr="00824832">
        <w:rPr>
          <w:rFonts w:ascii="Angsana New" w:hAnsi="Angsana New"/>
          <w:sz w:val="28"/>
          <w:szCs w:val="28"/>
          <w:cs/>
        </w:rPr>
        <w:t>ในการ</w:t>
      </w:r>
      <w:r w:rsidRPr="00824832">
        <w:rPr>
          <w:rFonts w:ascii="Angsana New" w:hAnsi="Angsana New"/>
          <w:sz w:val="28"/>
          <w:szCs w:val="28"/>
          <w:cs/>
        </w:rPr>
        <w:t>ดำเนินงานที่สำคัญ</w:t>
      </w:r>
      <w:r w:rsidR="00D35383" w:rsidRPr="00824832">
        <w:rPr>
          <w:rFonts w:ascii="Angsana New" w:hAnsi="Angsana New"/>
          <w:sz w:val="28"/>
          <w:szCs w:val="28"/>
          <w:cs/>
        </w:rPr>
        <w:t>สำหรับ</w:t>
      </w:r>
      <w:r w:rsidR="00BE685C">
        <w:rPr>
          <w:rFonts w:ascii="Angsana New" w:hAnsi="Angsana New" w:hint="cs"/>
          <w:sz w:val="28"/>
          <w:szCs w:val="28"/>
          <w:cs/>
        </w:rPr>
        <w:t>ปี</w:t>
      </w:r>
      <w:r w:rsidR="00D35383" w:rsidRPr="0082483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BE685C">
        <w:rPr>
          <w:rFonts w:ascii="Angsana New" w:hAnsi="Angsana New"/>
          <w:sz w:val="28"/>
          <w:szCs w:val="28"/>
        </w:rPr>
        <w:t xml:space="preserve">31 </w:t>
      </w:r>
      <w:r w:rsidR="00BE685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35383" w:rsidRPr="00824832">
        <w:rPr>
          <w:rFonts w:ascii="Angsana New" w:hAnsi="Angsana New"/>
          <w:sz w:val="28"/>
          <w:szCs w:val="28"/>
        </w:rPr>
        <w:t>256</w:t>
      </w:r>
      <w:r w:rsidR="00CA0BF2" w:rsidRPr="00824832">
        <w:rPr>
          <w:rFonts w:ascii="Angsana New" w:hAnsi="Angsana New"/>
          <w:sz w:val="28"/>
          <w:szCs w:val="28"/>
        </w:rPr>
        <w:t>2</w:t>
      </w:r>
      <w:r w:rsidR="00D35383" w:rsidRPr="00824832">
        <w:rPr>
          <w:rFonts w:ascii="Angsana New" w:hAnsi="Angsana New"/>
          <w:sz w:val="28"/>
          <w:szCs w:val="28"/>
        </w:rPr>
        <w:t xml:space="preserve"> </w:t>
      </w:r>
      <w:r w:rsidR="00D35383" w:rsidRPr="00824832">
        <w:rPr>
          <w:rFonts w:ascii="Angsana New" w:hAnsi="Angsana New"/>
          <w:sz w:val="28"/>
          <w:szCs w:val="28"/>
          <w:cs/>
        </w:rPr>
        <w:t>และ</w:t>
      </w:r>
      <w:r w:rsidR="00D35383" w:rsidRPr="00824832">
        <w:rPr>
          <w:rFonts w:ascii="Angsana New" w:hAnsi="Angsana New"/>
          <w:sz w:val="28"/>
          <w:szCs w:val="28"/>
        </w:rPr>
        <w:t xml:space="preserve"> 256</w:t>
      </w:r>
      <w:r w:rsidR="00CA0BF2" w:rsidRPr="00824832">
        <w:rPr>
          <w:rFonts w:ascii="Angsana New" w:hAnsi="Angsana New"/>
          <w:sz w:val="28"/>
          <w:szCs w:val="28"/>
        </w:rPr>
        <w:t>1</w:t>
      </w:r>
      <w:r w:rsidR="00D35383" w:rsidRPr="00824832">
        <w:rPr>
          <w:rFonts w:ascii="Angsana New" w:hAnsi="Angsana New"/>
          <w:sz w:val="28"/>
          <w:szCs w:val="28"/>
          <w:cs/>
        </w:rPr>
        <w:t xml:space="preserve"> </w:t>
      </w:r>
      <w:r w:rsidR="004F15F0" w:rsidRPr="00824832">
        <w:rPr>
          <w:rFonts w:ascii="Angsana New" w:hAnsi="Angsana New" w:hint="cs"/>
          <w:sz w:val="28"/>
          <w:szCs w:val="28"/>
          <w:cs/>
        </w:rPr>
        <w:t>มี</w:t>
      </w:r>
      <w:r w:rsidR="00D35383" w:rsidRPr="00824832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270"/>
        <w:gridCol w:w="270"/>
        <w:gridCol w:w="1260"/>
        <w:gridCol w:w="1530"/>
        <w:gridCol w:w="270"/>
        <w:gridCol w:w="1440"/>
      </w:tblGrid>
      <w:tr w:rsidR="00BE685C" w:rsidRPr="00824832" w14:paraId="4D418DDC" w14:textId="77777777" w:rsidTr="00BE685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7648C9" w14:textId="77777777" w:rsidR="00BE685C" w:rsidRPr="00824832" w:rsidRDefault="00BE685C" w:rsidP="00F80E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A3A7E7" w14:textId="46470A00" w:rsidR="00BE685C" w:rsidRPr="00824832" w:rsidRDefault="00BE685C" w:rsidP="00F80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D31E62" w14:textId="2E578EDF" w:rsidR="00BE685C" w:rsidRPr="00824832" w:rsidRDefault="00BE685C" w:rsidP="00F80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C5177" w:rsidRPr="00824832" w14:paraId="3FAC8D02" w14:textId="77777777" w:rsidTr="00BE685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E0E6F75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D6A469" w14:textId="4F679852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6E1FDF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C96BAD" w14:textId="6C7A8018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34B87F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5996A226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7669F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C889AEF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2561</w:t>
            </w:r>
          </w:p>
        </w:tc>
      </w:tr>
      <w:tr w:rsidR="00E96B61" w:rsidRPr="00824832" w14:paraId="5F948E79" w14:textId="77777777" w:rsidTr="00BE685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9AA4976" w14:textId="77777777" w:rsidR="00E96B61" w:rsidRPr="00824832" w:rsidRDefault="00E96B61" w:rsidP="00E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D1157F" w14:textId="544B6392" w:rsidR="00E96B61" w:rsidRPr="00824832" w:rsidRDefault="00E96B61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29CFB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BCF5C3" w14:textId="3291046E" w:rsidR="00E96B61" w:rsidRPr="00824832" w:rsidRDefault="00E96B61" w:rsidP="00331B2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2D3CF8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88A4C6" w14:textId="5DC250EF" w:rsidR="00E96B61" w:rsidRPr="00824832" w:rsidRDefault="00FC6587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88,359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261FFD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A60181" w14:textId="42FDB570" w:rsidR="00E96B61" w:rsidRPr="00824832" w:rsidRDefault="00BE685C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69,121</w:t>
            </w:r>
          </w:p>
        </w:tc>
      </w:tr>
      <w:tr w:rsidR="00E96B61" w:rsidRPr="00824832" w14:paraId="171A04A9" w14:textId="77777777" w:rsidTr="00BE685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2AA547" w14:textId="77777777" w:rsidR="00E96B61" w:rsidRPr="00824832" w:rsidRDefault="00E96B61" w:rsidP="00E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136F28" w14:textId="6B37B373" w:rsidR="00E96B61" w:rsidRPr="00824832" w:rsidRDefault="00E96B61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9C2D9E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8EE94F" w14:textId="0063BAD2" w:rsidR="00E96B61" w:rsidRPr="00824832" w:rsidRDefault="00E96B61" w:rsidP="00331B2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992630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5AB28B" w14:textId="5EF96F34" w:rsidR="00E96B61" w:rsidRPr="00824832" w:rsidRDefault="00507A1B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24,701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802D54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57B726" w14:textId="1A265358" w:rsidR="00E96B61" w:rsidRPr="00824832" w:rsidRDefault="00BE685C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21,413</w:t>
            </w:r>
          </w:p>
        </w:tc>
      </w:tr>
      <w:tr w:rsidR="00E96B61" w:rsidRPr="00824832" w14:paraId="082B2AEA" w14:textId="77777777" w:rsidTr="00BE685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C318D14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FE0F41" w14:textId="52EC33B2" w:rsidR="00E96B61" w:rsidRPr="00824832" w:rsidRDefault="00E96B61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9C2C64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5FFB3B" w14:textId="0D02A903" w:rsidR="00E96B61" w:rsidRPr="00824832" w:rsidRDefault="00E96B61" w:rsidP="00331B2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35C67F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0CDB96" w14:textId="222BFBDA" w:rsidR="00E96B61" w:rsidRPr="00824832" w:rsidRDefault="00507A1B" w:rsidP="00D352F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510773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978738" w14:textId="4B581FA6" w:rsidR="00E96B61" w:rsidRPr="00824832" w:rsidRDefault="00BE685C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</w:tr>
      <w:tr w:rsidR="00E96B61" w:rsidRPr="00824832" w14:paraId="423008B7" w14:textId="77777777" w:rsidTr="00BE685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B1A15FE" w14:textId="77781B71" w:rsidR="00E96B61" w:rsidRPr="00824832" w:rsidRDefault="00E96B61" w:rsidP="00FC658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CA99F3" w14:textId="4A880350" w:rsidR="00E96B61" w:rsidRPr="00824832" w:rsidRDefault="00E96B61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80CFAD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ABF5DD" w14:textId="3A1A9DB3" w:rsidR="00E96B61" w:rsidRPr="00824832" w:rsidRDefault="00E96B61" w:rsidP="00331B2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040D35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7B6FA3" w14:textId="64F5630B" w:rsidR="00E96B61" w:rsidRPr="00824832" w:rsidRDefault="0082169D" w:rsidP="001B71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76,651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76A1B3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260F92" w14:textId="0EC3047D" w:rsidR="00E96B61" w:rsidRPr="00824832" w:rsidRDefault="00BE685C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184,327</w:t>
            </w:r>
          </w:p>
        </w:tc>
      </w:tr>
      <w:tr w:rsidR="00E96B61" w:rsidRPr="00824832" w14:paraId="220F87E2" w14:textId="77777777" w:rsidTr="00BE685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CB228E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F985C4" w14:textId="5EF3F11F" w:rsidR="00E96B61" w:rsidRPr="00824832" w:rsidRDefault="00E96B61" w:rsidP="00D352F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8D846C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1E035D" w14:textId="2A20BA6E" w:rsidR="00E96B61" w:rsidRPr="00824832" w:rsidRDefault="00E96B61" w:rsidP="00331B2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7408B7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7F06C1" w14:textId="77E1BB3A" w:rsidR="00E96B61" w:rsidRPr="00824832" w:rsidRDefault="00507A1B" w:rsidP="00FC658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38,75</w:t>
            </w:r>
            <w:r w:rsidR="00FC65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3315BF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D60F24" w14:textId="4625438C" w:rsidR="00E96B61" w:rsidRPr="00824832" w:rsidRDefault="00721BDB" w:rsidP="009008D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17,45</w:t>
            </w:r>
            <w:r w:rsidR="009008D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721BDB" w:rsidRPr="005067F3" w14:paraId="7865F5EB" w14:textId="77777777" w:rsidTr="00BE32D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DCBE98" w14:textId="77777777" w:rsidR="00721BDB" w:rsidRPr="00824832" w:rsidRDefault="00721BDB" w:rsidP="0072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8B0B9" w14:textId="4F762307" w:rsidR="00721BDB" w:rsidRPr="00824832" w:rsidRDefault="00721BDB" w:rsidP="00721BD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F08B70" w14:textId="77777777" w:rsidR="00721BDB" w:rsidRPr="00824832" w:rsidRDefault="00721BDB" w:rsidP="00721BD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2268B" w14:textId="449CD36B" w:rsidR="00721BDB" w:rsidRPr="00824832" w:rsidRDefault="00721BDB" w:rsidP="00721BD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2DA10C" w14:textId="77777777" w:rsidR="00721BDB" w:rsidRPr="00824832" w:rsidRDefault="00721BDB" w:rsidP="00721BD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3A88419F" w14:textId="37EA4C9E" w:rsidR="00721BDB" w:rsidRPr="00824832" w:rsidRDefault="00BF7E89" w:rsidP="00721BD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230,824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4A38B2" w14:textId="77777777" w:rsidR="00721BDB" w:rsidRPr="00824832" w:rsidRDefault="00721BDB" w:rsidP="00721BD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26DC686" w14:textId="0C749CCB" w:rsidR="00721BDB" w:rsidRPr="00721BDB" w:rsidRDefault="00721BDB" w:rsidP="009008D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1B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292,92</w:t>
            </w:r>
            <w:r w:rsidR="009008D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Pr="00721B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1A76C932" w14:textId="7D9573DB" w:rsidR="00BE685C" w:rsidRPr="00DD6559" w:rsidRDefault="00BE685C" w:rsidP="00BE685C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DD6559">
        <w:rPr>
          <w:b/>
          <w:bCs/>
          <w:u w:val="none"/>
          <w:cs/>
        </w:rPr>
        <w:t>กองทุนสำรองเลี้ยงชีพพนักงานที่จดทะเบียน</w:t>
      </w:r>
    </w:p>
    <w:p w14:paraId="698A9D1B" w14:textId="062A6551" w:rsidR="00BE685C" w:rsidRDefault="00BE685C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472A0">
        <w:rPr>
          <w:rFonts w:ascii="Angsana New" w:hAnsi="Angsana New"/>
          <w:spacing w:val="-4"/>
          <w:sz w:val="28"/>
          <w:szCs w:val="28"/>
          <w:cs/>
        </w:rPr>
        <w:t xml:space="preserve">บริษัทมีกองทุนสำรองเลี้ยงชีพประเภทจ่ายสมทบสำหรับพนักงานตามพระราชบัญญัติกองทุนสำรองเลี้ยงชีพ พ.ศ. </w:t>
      </w:r>
      <w:r w:rsidRPr="009472A0">
        <w:rPr>
          <w:rFonts w:ascii="Angsana New" w:hAnsi="Angsana New"/>
          <w:spacing w:val="-4"/>
          <w:sz w:val="28"/>
          <w:szCs w:val="28"/>
        </w:rPr>
        <w:t>2530</w:t>
      </w:r>
      <w:r w:rsidRPr="009472A0">
        <w:rPr>
          <w:rFonts w:ascii="Angsana New" w:hAnsi="Angsana New"/>
          <w:spacing w:val="-4"/>
          <w:sz w:val="28"/>
          <w:szCs w:val="28"/>
          <w:cs/>
        </w:rPr>
        <w:t xml:space="preserve"> การเข้า</w:t>
      </w:r>
      <w:r w:rsidRPr="00BE685C">
        <w:rPr>
          <w:rFonts w:ascii="Angsana New" w:hAnsi="Angsana New"/>
          <w:sz w:val="28"/>
          <w:szCs w:val="28"/>
          <w:cs/>
        </w:rPr>
        <w:t>เป็นสมาชิกกองทุนเป็นไปตามความสมัครใจของพนักงาน โดยพนักงานจ่ายสะสมและบริษัทจ่ายสมทบเข้าก</w:t>
      </w:r>
      <w:r>
        <w:rPr>
          <w:rFonts w:ascii="Angsana New" w:hAnsi="Angsana New"/>
          <w:sz w:val="28"/>
          <w:szCs w:val="28"/>
          <w:cs/>
        </w:rPr>
        <w:t>องทุนเป็นรายเดือนใน</w:t>
      </w:r>
      <w:r w:rsidRPr="00DD6559">
        <w:rPr>
          <w:rFonts w:ascii="Angsana New" w:hAnsi="Angsana New"/>
          <w:sz w:val="28"/>
          <w:szCs w:val="28"/>
          <w:cs/>
        </w:rPr>
        <w:t xml:space="preserve">อัตราร้อยละ </w:t>
      </w:r>
      <w:r w:rsidRPr="00DD6559">
        <w:rPr>
          <w:rFonts w:ascii="Angsana New" w:hAnsi="Angsana New"/>
          <w:sz w:val="28"/>
          <w:szCs w:val="28"/>
        </w:rPr>
        <w:t>5</w:t>
      </w:r>
      <w:r w:rsidRPr="00DD6559">
        <w:rPr>
          <w:rFonts w:ascii="Angsana New" w:hAnsi="Angsana New"/>
          <w:sz w:val="28"/>
          <w:szCs w:val="28"/>
          <w:cs/>
        </w:rPr>
        <w:t xml:space="preserve"> ของเงินเดือนพนักงาน กองทุนสำรองเลี้ยงชีพพนักงานบริหารโดยผู้จัดการกองทุนตามข้อกำหนดของกฎกระทรวงฉบับที่ </w:t>
      </w:r>
      <w:r w:rsidRPr="00DD6559">
        <w:rPr>
          <w:rFonts w:ascii="Angsana New" w:hAnsi="Angsana New"/>
          <w:sz w:val="28"/>
          <w:szCs w:val="28"/>
        </w:rPr>
        <w:t>2</w:t>
      </w:r>
      <w:r w:rsidRPr="00DD6559">
        <w:rPr>
          <w:rFonts w:ascii="Angsana New" w:hAnsi="Angsana New"/>
          <w:sz w:val="28"/>
          <w:szCs w:val="28"/>
          <w:cs/>
        </w:rPr>
        <w:t xml:space="preserve"> (พ.ศ. </w:t>
      </w:r>
      <w:r w:rsidRPr="00DD6559">
        <w:rPr>
          <w:rFonts w:ascii="Angsana New" w:hAnsi="Angsana New"/>
          <w:sz w:val="28"/>
          <w:szCs w:val="28"/>
        </w:rPr>
        <w:t>2532</w:t>
      </w:r>
      <w:r w:rsidRPr="00DD6559">
        <w:rPr>
          <w:rFonts w:ascii="Angsana New" w:hAnsi="Angsana New"/>
          <w:sz w:val="28"/>
          <w:szCs w:val="28"/>
          <w:cs/>
        </w:rPr>
        <w:t>) ออกตามความ</w:t>
      </w:r>
      <w:r w:rsidRPr="00BE685C">
        <w:rPr>
          <w:rFonts w:ascii="Angsana New" w:hAnsi="Angsana New"/>
          <w:sz w:val="28"/>
          <w:szCs w:val="28"/>
          <w:cs/>
        </w:rPr>
        <w:t xml:space="preserve">ในพระราชบัญญัติกองทุนสำรองเลี้ยงชีพ พ.ศ. </w:t>
      </w:r>
      <w:r>
        <w:rPr>
          <w:rFonts w:ascii="Angsana New" w:hAnsi="Angsana New"/>
          <w:sz w:val="28"/>
          <w:szCs w:val="28"/>
        </w:rPr>
        <w:t>2530</w:t>
      </w:r>
    </w:p>
    <w:p w14:paraId="0E9C526D" w14:textId="5997EC0B" w:rsidR="00BE685C" w:rsidRPr="00FC6587" w:rsidRDefault="00E563B3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63B3">
        <w:rPr>
          <w:rFonts w:ascii="Angsana New" w:hAnsi="Angsana New"/>
          <w:sz w:val="28"/>
          <w:szCs w:val="28"/>
          <w:cs/>
        </w:rPr>
        <w:t xml:space="preserve">ส่วนที่บริษัทจ่ายสมทบสำหรับแต่ละปีสิ้นสุดวันที่ </w:t>
      </w:r>
      <w:r w:rsidRPr="00E563B3">
        <w:rPr>
          <w:rFonts w:ascii="Angsana New" w:hAnsi="Angsana New"/>
          <w:sz w:val="28"/>
          <w:szCs w:val="28"/>
        </w:rPr>
        <w:t xml:space="preserve">31 </w:t>
      </w:r>
      <w:r w:rsidRPr="00E563B3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563B3">
        <w:rPr>
          <w:rFonts w:ascii="Angsana New" w:hAnsi="Angsana New"/>
          <w:sz w:val="28"/>
          <w:szCs w:val="28"/>
        </w:rPr>
        <w:t>256</w:t>
      </w:r>
      <w:r w:rsidR="00866AA3">
        <w:rPr>
          <w:rFonts w:ascii="Angsana New" w:hAnsi="Angsana New"/>
          <w:sz w:val="28"/>
          <w:szCs w:val="28"/>
        </w:rPr>
        <w:t>2</w:t>
      </w:r>
      <w:r w:rsidRPr="00E563B3">
        <w:rPr>
          <w:rFonts w:ascii="Angsana New" w:hAnsi="Angsana New"/>
          <w:sz w:val="28"/>
          <w:szCs w:val="28"/>
        </w:rPr>
        <w:t xml:space="preserve"> </w:t>
      </w:r>
      <w:r w:rsidRPr="00E563B3">
        <w:rPr>
          <w:rFonts w:ascii="Angsana New" w:hAnsi="Angsana New"/>
          <w:sz w:val="28"/>
          <w:szCs w:val="28"/>
          <w:cs/>
        </w:rPr>
        <w:t xml:space="preserve">และ </w:t>
      </w:r>
      <w:r w:rsidRPr="00E563B3">
        <w:rPr>
          <w:rFonts w:ascii="Angsana New" w:hAnsi="Angsana New"/>
          <w:sz w:val="28"/>
          <w:szCs w:val="28"/>
        </w:rPr>
        <w:t>256</w:t>
      </w:r>
      <w:r w:rsidR="00866AA3">
        <w:rPr>
          <w:rFonts w:ascii="Angsana New" w:hAnsi="Angsana New"/>
          <w:sz w:val="28"/>
          <w:szCs w:val="28"/>
        </w:rPr>
        <w:t>1</w:t>
      </w:r>
      <w:r w:rsidRPr="00E563B3">
        <w:rPr>
          <w:rFonts w:ascii="Angsana New" w:hAnsi="Angsana New"/>
          <w:sz w:val="28"/>
          <w:szCs w:val="28"/>
        </w:rPr>
        <w:t xml:space="preserve"> </w:t>
      </w:r>
      <w:r w:rsidRPr="00E563B3">
        <w:rPr>
          <w:rFonts w:ascii="Angsana New" w:hAnsi="Angsana New"/>
          <w:sz w:val="28"/>
          <w:szCs w:val="28"/>
          <w:cs/>
        </w:rPr>
        <w:t>ซึ่งบันทึกเป็นค่าใช้จ่ายในงบกำไรขาดทุนเบ็ดเสร็จมีจำนวนเงิน</w:t>
      </w:r>
      <w:r w:rsidRPr="00FC6587">
        <w:rPr>
          <w:rFonts w:ascii="Angsana New" w:hAnsi="Angsana New"/>
          <w:sz w:val="28"/>
          <w:szCs w:val="28"/>
          <w:cs/>
        </w:rPr>
        <w:t xml:space="preserve">ประมาณ </w:t>
      </w:r>
      <w:r w:rsidR="00FC6587" w:rsidRPr="00FC6587">
        <w:rPr>
          <w:rFonts w:ascii="Angsana New" w:hAnsi="Angsana New"/>
          <w:sz w:val="28"/>
          <w:szCs w:val="28"/>
        </w:rPr>
        <w:t>2</w:t>
      </w:r>
      <w:r w:rsidR="00507A1B" w:rsidRPr="00FC6587">
        <w:rPr>
          <w:rFonts w:ascii="Angsana New" w:hAnsi="Angsana New"/>
          <w:sz w:val="28"/>
          <w:szCs w:val="28"/>
        </w:rPr>
        <w:t>.0</w:t>
      </w:r>
      <w:r w:rsidRPr="00FC6587">
        <w:rPr>
          <w:rFonts w:ascii="Angsana New" w:hAnsi="Angsana New"/>
          <w:sz w:val="28"/>
          <w:szCs w:val="28"/>
        </w:rPr>
        <w:t xml:space="preserve"> </w:t>
      </w:r>
      <w:r w:rsidRPr="00FC6587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Pr="00FC6587">
        <w:rPr>
          <w:rFonts w:ascii="Angsana New" w:hAnsi="Angsana New"/>
          <w:sz w:val="28"/>
          <w:szCs w:val="28"/>
        </w:rPr>
        <w:t>2.</w:t>
      </w:r>
      <w:r w:rsidR="00866AA3" w:rsidRPr="00FC6587">
        <w:rPr>
          <w:rFonts w:ascii="Angsana New" w:hAnsi="Angsana New"/>
          <w:sz w:val="28"/>
          <w:szCs w:val="28"/>
        </w:rPr>
        <w:t>2</w:t>
      </w:r>
      <w:r w:rsidRPr="00FC6587">
        <w:rPr>
          <w:rFonts w:ascii="Angsana New" w:hAnsi="Angsana New"/>
          <w:sz w:val="28"/>
          <w:szCs w:val="28"/>
        </w:rPr>
        <w:t xml:space="preserve"> </w:t>
      </w:r>
      <w:r w:rsidRPr="00FC6587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1FD080D2" w14:textId="4D2B2BB6" w:rsidR="00E563B3" w:rsidRPr="00FC6587" w:rsidRDefault="00E563B3" w:rsidP="00E563B3">
      <w:pPr>
        <w:pStyle w:val="FSNoteNumbered"/>
        <w:numPr>
          <w:ilvl w:val="0"/>
          <w:numId w:val="17"/>
        </w:numPr>
        <w:spacing w:after="120"/>
        <w:ind w:left="547" w:hanging="547"/>
        <w:rPr>
          <w:b/>
          <w:bCs/>
          <w:u w:val="none"/>
          <w:cs/>
        </w:rPr>
      </w:pPr>
      <w:r w:rsidRPr="00FC6587">
        <w:rPr>
          <w:b/>
          <w:bCs/>
          <w:u w:val="none"/>
          <w:cs/>
        </w:rPr>
        <w:t>ความเสี่ยงของบริษัทประกันวินาศภัย</w:t>
      </w:r>
    </w:p>
    <w:p w14:paraId="3BB81DC3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2CE50A72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2FBF14CD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6BFEF142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28E1F438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0AFFCB20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7CD55C44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0E7855B0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66395733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00EDB561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4483B848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46DCFBB5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735E38AF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35C82156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5D44884B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517140AA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767BE707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5CC2CFFC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1A858144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7C9ED89C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2267CB79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25EF8E19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79027277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660A6DD5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43B256D8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29935ACE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0B42C31C" w14:textId="77777777" w:rsidR="00E563B3" w:rsidRPr="00E563B3" w:rsidRDefault="00E563B3" w:rsidP="008B7823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0C38D2BE" w14:textId="1BB5B6B9" w:rsidR="00E563B3" w:rsidRPr="009472A0" w:rsidRDefault="00E563B3" w:rsidP="009472A0">
      <w:pPr>
        <w:pStyle w:val="ListParagraph"/>
        <w:widowControl w:val="0"/>
        <w:numPr>
          <w:ilvl w:val="1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9472A0">
        <w:rPr>
          <w:rFonts w:ascii="Angsana New" w:hAnsi="Angsana New"/>
          <w:b/>
          <w:bCs/>
          <w:sz w:val="28"/>
          <w:szCs w:val="28"/>
          <w:cs/>
        </w:rPr>
        <w:t>ความเสี่ยงด้านการรับประกันภัย</w:t>
      </w:r>
    </w:p>
    <w:p w14:paraId="7ABEB0D5" w14:textId="213131A3" w:rsidR="00E563B3" w:rsidRDefault="00E563B3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064E8">
        <w:rPr>
          <w:rFonts w:ascii="Angsana New" w:hAnsi="Angsana New"/>
          <w:spacing w:val="4"/>
          <w:sz w:val="28"/>
          <w:szCs w:val="28"/>
          <w:cs/>
        </w:rPr>
        <w:t>ความเสี่ยงที่เกิดจากความผันผวนของความถี่ ความรุนแรง และเวลาที่เกิดความเสียหายที่เบี่ยงเบนจากสมมติฐานที่ใช้ในการ</w:t>
      </w:r>
      <w:r w:rsidRPr="00E563B3">
        <w:rPr>
          <w:rFonts w:ascii="Angsana New" w:hAnsi="Angsana New"/>
          <w:sz w:val="28"/>
          <w:szCs w:val="28"/>
          <w:cs/>
        </w:rPr>
        <w:t>คํานวณอัตราเบี้ยประกันภัย การคํานวณเงินสำรอง และการพิจารณารับประกันภัย</w:t>
      </w:r>
    </w:p>
    <w:p w14:paraId="629D1083" w14:textId="614D3975" w:rsidR="00E563B3" w:rsidRPr="009472A0" w:rsidRDefault="00E563B3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472A0">
        <w:rPr>
          <w:rFonts w:ascii="Angsana New" w:hAnsi="Angsana New" w:hint="cs"/>
          <w:sz w:val="28"/>
          <w:szCs w:val="28"/>
          <w:cs/>
        </w:rPr>
        <w:t>บริษัทกำหนดนโยบายธุรกิจทั้งด้านการประกันภัยและการประกันภัยต่อ มีการกำหนดประเภทของการรับประกันภัย เขตที่จะรับประกันภัย ภัยที่จะรับประกันภัย และวิธีการประกันภัยต่อ ซึ่งมีการกำหนดอำนาจการอนุมัติวงเงินในการพิจารณาประกันภัยไว้อย่างชัดเจน รวมทั้งการกำหนดระดับการรับความเสี่ยงภัยไว้เอง เพื่อให้มีความเหมาะสมกับฐานะเงินกองทุนของบริษัทที่จะรับความเสี่ยงได้</w:t>
      </w:r>
    </w:p>
    <w:p w14:paraId="5FED6195" w14:textId="30C57D8D" w:rsidR="00E563B3" w:rsidRPr="009472A0" w:rsidRDefault="00E563B3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472A0">
        <w:rPr>
          <w:rFonts w:ascii="Angsana New" w:hAnsi="Angsana New"/>
          <w:sz w:val="28"/>
          <w:szCs w:val="28"/>
          <w:cs/>
        </w:rPr>
        <w:t>บริษัทกำหนดขั้นตอนในการพิจารณารับประกันภัยอย่างรอบคอบและระมัดระวัง โดยพิจารณาจากทั้งตัวผู้เอาประกันภัย</w:t>
      </w:r>
      <w:r w:rsidRPr="009472A0">
        <w:rPr>
          <w:rFonts w:ascii="Angsana New" w:hAnsi="Angsana New"/>
          <w:sz w:val="28"/>
          <w:szCs w:val="28"/>
        </w:rPr>
        <w:t xml:space="preserve"> </w:t>
      </w:r>
      <w:r w:rsidRPr="009472A0">
        <w:rPr>
          <w:rFonts w:ascii="Angsana New" w:hAnsi="Angsana New"/>
          <w:sz w:val="28"/>
          <w:szCs w:val="28"/>
          <w:cs/>
        </w:rPr>
        <w:t>ลักษณะของความเสี่ยงภัย</w:t>
      </w:r>
      <w:r w:rsidRPr="009472A0">
        <w:rPr>
          <w:rFonts w:ascii="Angsana New" w:hAnsi="Angsana New"/>
          <w:sz w:val="28"/>
          <w:szCs w:val="28"/>
        </w:rPr>
        <w:t xml:space="preserve"> </w:t>
      </w:r>
      <w:r w:rsidRPr="009472A0">
        <w:rPr>
          <w:rFonts w:ascii="Angsana New" w:hAnsi="Angsana New"/>
          <w:sz w:val="28"/>
          <w:szCs w:val="28"/>
          <w:cs/>
        </w:rPr>
        <w:t>มูลค่าทุนประกันภัย รวมไปถึงตัวแทนและนายหน้าผู้แนะนำ</w:t>
      </w:r>
      <w:r w:rsidRPr="009472A0">
        <w:rPr>
          <w:rFonts w:ascii="Angsana New" w:hAnsi="Angsana New" w:hint="cs"/>
          <w:sz w:val="28"/>
          <w:szCs w:val="28"/>
          <w:cs/>
        </w:rPr>
        <w:t>ผู้เอาประกันภัย</w:t>
      </w:r>
      <w:r w:rsidRPr="009472A0">
        <w:rPr>
          <w:rFonts w:ascii="Angsana New" w:hAnsi="Angsana New"/>
          <w:sz w:val="28"/>
          <w:szCs w:val="28"/>
          <w:cs/>
        </w:rPr>
        <w:t xml:space="preserve"> บริษัทพิจารณาถึง</w:t>
      </w:r>
      <w:r w:rsidRPr="00E064E8">
        <w:rPr>
          <w:rFonts w:ascii="Angsana New" w:hAnsi="Angsana New"/>
          <w:spacing w:val="6"/>
          <w:sz w:val="28"/>
          <w:szCs w:val="28"/>
          <w:cs/>
        </w:rPr>
        <w:t xml:space="preserve">สัดส่วนความสามารถในการรับประกันภัยที่บริษัทสามารถรับความเสี่ยงภัยไว้ได้เอง </w:t>
      </w:r>
      <w:r w:rsidRPr="00E064E8">
        <w:rPr>
          <w:rFonts w:ascii="Angsana New" w:hAnsi="Angsana New" w:hint="cs"/>
          <w:spacing w:val="6"/>
          <w:sz w:val="28"/>
          <w:szCs w:val="28"/>
          <w:cs/>
        </w:rPr>
        <w:t>ในกรณีที่</w:t>
      </w:r>
      <w:r w:rsidRPr="00E064E8">
        <w:rPr>
          <w:rFonts w:ascii="Angsana New" w:hAnsi="Angsana New"/>
          <w:spacing w:val="6"/>
          <w:sz w:val="28"/>
          <w:szCs w:val="28"/>
          <w:cs/>
        </w:rPr>
        <w:t>การรับประกันภัยรายนั้นมีความ</w:t>
      </w:r>
      <w:r w:rsidRPr="009472A0">
        <w:rPr>
          <w:rFonts w:ascii="Angsana New" w:hAnsi="Angsana New"/>
          <w:sz w:val="28"/>
          <w:szCs w:val="28"/>
          <w:cs/>
        </w:rPr>
        <w:t>เสี่ยงภัยที่สูงและ</w:t>
      </w:r>
      <w:r w:rsidRPr="009472A0">
        <w:rPr>
          <w:rFonts w:ascii="Angsana New" w:hAnsi="Angsana New" w:hint="cs"/>
          <w:sz w:val="28"/>
          <w:szCs w:val="28"/>
          <w:cs/>
        </w:rPr>
        <w:t>บริษัท</w:t>
      </w:r>
      <w:r w:rsidRPr="009472A0">
        <w:rPr>
          <w:rFonts w:ascii="Angsana New" w:hAnsi="Angsana New"/>
          <w:sz w:val="28"/>
          <w:szCs w:val="28"/>
          <w:cs/>
        </w:rPr>
        <w:t>ไม่สามารถจัดการกระจายความเสี่ยงภัยไปยังบริษัทประกันภัยต่อที่เหมาะสมได้ บริษัทจะปฏิเสธ</w:t>
      </w:r>
      <w:r w:rsidRPr="00E064E8">
        <w:rPr>
          <w:rFonts w:ascii="Angsana New" w:hAnsi="Angsana New"/>
          <w:spacing w:val="-4"/>
          <w:sz w:val="28"/>
          <w:szCs w:val="28"/>
          <w:cs/>
        </w:rPr>
        <w:t>การรับประกันภัยนั้น ๆ</w:t>
      </w:r>
      <w:r w:rsidRPr="00E064E8">
        <w:rPr>
          <w:rFonts w:ascii="Angsana New" w:hAnsi="Angsana New" w:hint="cs"/>
          <w:spacing w:val="-4"/>
          <w:sz w:val="28"/>
          <w:szCs w:val="28"/>
          <w:cs/>
        </w:rPr>
        <w:t xml:space="preserve"> และถ้าบริษัทไม่มีประสบการณ์หรือไม่มีเจ้าหน้าที่ที่ชำนาญการในการรับประกันภัยในงานนั้น หรือทำ</w:t>
      </w:r>
      <w:r w:rsidRPr="009472A0">
        <w:rPr>
          <w:rFonts w:ascii="Angsana New" w:hAnsi="Angsana New" w:hint="cs"/>
          <w:sz w:val="28"/>
          <w:szCs w:val="28"/>
          <w:cs/>
        </w:rPr>
        <w:t>ให้การพิจารณาความคุ้มครองและรับงานเป็นไปได้ยาก บริษัทจะหลีกเลี่ยงที่จะยอมรับงานนั้น</w:t>
      </w:r>
    </w:p>
    <w:p w14:paraId="6DE914EB" w14:textId="77777777" w:rsidR="00C9244B" w:rsidRDefault="00C9244B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36E5DB2" w14:textId="210CA931" w:rsidR="00E563B3" w:rsidRDefault="00E563B3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63B3">
        <w:rPr>
          <w:rFonts w:ascii="Angsana New" w:hAnsi="Angsana New"/>
          <w:sz w:val="28"/>
          <w:szCs w:val="28"/>
          <w:cs/>
        </w:rPr>
        <w:t>บริษัทมุ่งเน้นที่จะสร้างความสัมพันธ์กับผู้เอาประกันภัยโดยการสร้างความพึงพอใจและความสัมพันธ์อันดีในระยะยาว รวมถึงการพัฒนาบุคลากรและปรับปรุงเทคโนโลยีให้มีความสมบูรณ์เพื่อเป็นการเพิ่มศักยภาพให้การบริหารและการจัดการให้กับบริษัท บริษัทใช้เทคโนโลยีและนโยบายที่ให้บริการผู้เอาประกันภัยอย่างเร็วที่สุดเพื่อสร้างความมั่นใจในการต่ออายุกรมธรรม์ของผู้เอาประกันภัย นอกจากนี้ บริษัทมีการขยายศูนย์การให้บริการให้ครอบคลุมทุกพื้นที่ทั่วประเทศ</w:t>
      </w:r>
    </w:p>
    <w:p w14:paraId="4F5DB274" w14:textId="25CAE763" w:rsidR="00E563B3" w:rsidRDefault="00E563B3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63B3">
        <w:rPr>
          <w:rFonts w:ascii="Angsana New" w:hAnsi="Angsana New"/>
          <w:sz w:val="28"/>
          <w:szCs w:val="28"/>
          <w:cs/>
        </w:rPr>
        <w:t>บริษัทรักษาส่วนแบ่งทางการตลาด พร้อมขยายส่วนแบ่งทางการตลาด เพื่อเพิ่มโอกาสในการแข่งขันกับกิจการของทุนต่างชาติ  บริษัทคัดเลือกตัวแทนและนายหน้าที่มีคุณภาพเพิ่มขึ้น นอกเหนือจากการรับเบี้ยประกันภัยจากการขยายงานของสถาบันการเงินเป็นหลัก เพื่อเป็นการลดความเสี่ยงและเพิ่มความสมดุลของเบี้ยประกันภัยรับจากทุก ๆ แหล่งให้ใกล้เคียงกัน</w:t>
      </w:r>
    </w:p>
    <w:p w14:paraId="4F6C43A3" w14:textId="076B9464" w:rsidR="00E563B3" w:rsidRPr="00AF4388" w:rsidRDefault="00E563B3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F4388">
        <w:rPr>
          <w:rFonts w:ascii="Angsana New" w:hAnsi="Angsana New"/>
          <w:sz w:val="28"/>
          <w:szCs w:val="28"/>
          <w:cs/>
        </w:rPr>
        <w:t>ช่องทางการจัดจำหน่ายกรมธรรม์</w:t>
      </w:r>
      <w:r w:rsidRPr="00AF4388">
        <w:rPr>
          <w:rFonts w:ascii="Angsana New" w:hAnsi="Angsana New" w:hint="cs"/>
          <w:sz w:val="28"/>
          <w:szCs w:val="28"/>
          <w:cs/>
        </w:rPr>
        <w:t>ประกันภัย</w:t>
      </w:r>
      <w:r w:rsidRPr="00AF4388">
        <w:rPr>
          <w:rFonts w:ascii="Angsana New" w:hAnsi="Angsana New"/>
          <w:sz w:val="28"/>
          <w:szCs w:val="28"/>
          <w:cs/>
        </w:rPr>
        <w:t xml:space="preserve">ส่วนใหญ่ผ่านทางตัวแทนและนายหน้า </w:t>
      </w:r>
      <w:r w:rsidRPr="00AF4388">
        <w:rPr>
          <w:rFonts w:ascii="Angsana New" w:hAnsi="Angsana New" w:hint="cs"/>
          <w:sz w:val="28"/>
          <w:szCs w:val="28"/>
          <w:cs/>
        </w:rPr>
        <w:t>บริษัทจึง</w:t>
      </w:r>
      <w:r w:rsidRPr="00AF4388">
        <w:rPr>
          <w:rFonts w:ascii="Angsana New" w:hAnsi="Angsana New"/>
          <w:sz w:val="28"/>
          <w:szCs w:val="28"/>
          <w:cs/>
        </w:rPr>
        <w:t>มีการกำหนดหลักเกณฑ์</w:t>
      </w:r>
      <w:r w:rsidRPr="00AF4388">
        <w:rPr>
          <w:rFonts w:ascii="Angsana New" w:hAnsi="Angsana New" w:hint="cs"/>
          <w:sz w:val="28"/>
          <w:szCs w:val="28"/>
          <w:cs/>
        </w:rPr>
        <w:t>และคุณสมบัติ</w:t>
      </w:r>
      <w:r w:rsidRPr="00AF4388">
        <w:rPr>
          <w:rFonts w:ascii="Angsana New" w:hAnsi="Angsana New"/>
          <w:sz w:val="28"/>
          <w:szCs w:val="28"/>
          <w:cs/>
        </w:rPr>
        <w:t>ในการรับตัวแทนและนายหน้าของบริษัทเพื่อป้องกันความเสี่ยงที่ไม่สามารถเก็บเบี้ยประกันภัยได้</w:t>
      </w:r>
    </w:p>
    <w:p w14:paraId="52D7D7B7" w14:textId="02F89B73" w:rsidR="00E563B3" w:rsidRDefault="00E563B3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63B3">
        <w:rPr>
          <w:rFonts w:ascii="Angsana New" w:hAnsi="Angsana New"/>
          <w:sz w:val="28"/>
          <w:szCs w:val="28"/>
          <w:cs/>
        </w:rPr>
        <w:t>บริษัทกำหนดวิธีการกระจายความเสี่ยงในการประกันภัยต่อให้หลากหลายมากขึ้น โดยทำการซื้อความเสียหายส่วนเกิน (</w:t>
      </w:r>
      <w:r w:rsidRPr="00E563B3">
        <w:rPr>
          <w:rFonts w:ascii="Angsana New" w:hAnsi="Angsana New"/>
          <w:sz w:val="28"/>
          <w:szCs w:val="28"/>
        </w:rPr>
        <w:t xml:space="preserve">Excess of Loss) </w:t>
      </w:r>
      <w:r w:rsidRPr="00E563B3">
        <w:rPr>
          <w:rFonts w:ascii="Angsana New" w:hAnsi="Angsana New"/>
          <w:sz w:val="28"/>
          <w:szCs w:val="28"/>
          <w:cs/>
        </w:rPr>
        <w:t>นอกจากนี้ บริษัทได้ทำการสร้างเครือข่ายกับบริษัทประกันภัยต่อทั้งในและต่างประเทศเพื่อป้องกันปัญหาที่บริษัทไม่สามารถทำประกันภัยต่อได้ต่อไป</w:t>
      </w:r>
    </w:p>
    <w:p w14:paraId="167049DF" w14:textId="10BAADAD" w:rsidR="00E563B3" w:rsidRDefault="00E563B3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63B3">
        <w:rPr>
          <w:rFonts w:ascii="Angsana New" w:hAnsi="Angsana New"/>
          <w:sz w:val="28"/>
          <w:szCs w:val="28"/>
          <w:cs/>
        </w:rPr>
        <w:t>ตารางแสดงการกระจุกตัวของหนี้สินจากสัญญาประกันภัย โดยแยกตามประเภทประกันภัยเป็นดังนี้</w:t>
      </w:r>
    </w:p>
    <w:tbl>
      <w:tblPr>
        <w:tblStyle w:val="TableGrid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604"/>
        <w:gridCol w:w="106"/>
        <w:gridCol w:w="1244"/>
        <w:gridCol w:w="106"/>
        <w:gridCol w:w="1260"/>
        <w:gridCol w:w="106"/>
        <w:gridCol w:w="1064"/>
        <w:gridCol w:w="106"/>
        <w:gridCol w:w="1244"/>
        <w:gridCol w:w="106"/>
        <w:gridCol w:w="1244"/>
        <w:gridCol w:w="106"/>
        <w:gridCol w:w="1064"/>
      </w:tblGrid>
      <w:tr w:rsidR="00E563B3" w:rsidRPr="00DA4647" w14:paraId="3C64F438" w14:textId="77777777" w:rsidTr="00DA4647">
        <w:tc>
          <w:tcPr>
            <w:tcW w:w="1604" w:type="dxa"/>
          </w:tcPr>
          <w:p w14:paraId="5594E4F0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4C1FB177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50" w:type="dxa"/>
            <w:gridSpan w:val="11"/>
            <w:tcBorders>
              <w:bottom w:val="single" w:sz="4" w:space="0" w:color="auto"/>
            </w:tcBorders>
          </w:tcPr>
          <w:p w14:paraId="76E7F9BE" w14:textId="7FD47F40" w:rsidR="00E563B3" w:rsidRPr="00DA4647" w:rsidRDefault="005D42D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E563B3"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647" w:rsidRPr="00DA4647" w14:paraId="4E41BB3F" w14:textId="77777777" w:rsidTr="00DA4647">
        <w:tc>
          <w:tcPr>
            <w:tcW w:w="1604" w:type="dxa"/>
          </w:tcPr>
          <w:p w14:paraId="07F9EE7A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1A3E618A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630ACD8" w14:textId="003734FF" w:rsidR="00E563B3" w:rsidRPr="00DA4647" w:rsidRDefault="00E563B3" w:rsidP="00E56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463BFC5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1C0D896" w14:textId="6128EE46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DA4647" w:rsidRPr="00DA4647" w14:paraId="2A43A7AA" w14:textId="77777777" w:rsidTr="00DA4647">
        <w:tc>
          <w:tcPr>
            <w:tcW w:w="1604" w:type="dxa"/>
          </w:tcPr>
          <w:p w14:paraId="4AB94809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410D6D8B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3B303308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32282F6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06F508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BF2E955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00EE28EA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4BA453FA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A3675C9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</w:tcPr>
          <w:p w14:paraId="16518EC4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51DEBAA9" w14:textId="365D7C6A" w:rsidR="00E563B3" w:rsidRPr="00DA4647" w:rsidRDefault="00E563B3" w:rsidP="00DA4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</w:tcPr>
          <w:p w14:paraId="68ABCDD8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2204B941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A4647" w:rsidRPr="00DA4647" w14:paraId="3D3D4173" w14:textId="77777777" w:rsidTr="00DA4647">
        <w:tc>
          <w:tcPr>
            <w:tcW w:w="1604" w:type="dxa"/>
          </w:tcPr>
          <w:p w14:paraId="0083EF51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60809FA2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4179064F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14:paraId="5AF3DEB0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B2E58B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14:paraId="621CFD01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0D2304B4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1378321A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0526D894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14:paraId="3E4F6408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06BD5E94" w14:textId="3B7ACB1F" w:rsidR="00E563B3" w:rsidRPr="00DA4647" w:rsidRDefault="00DA4647" w:rsidP="00DA4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</w:t>
            </w:r>
            <w:r w:rsidR="00E563B3"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ทดแทน</w:t>
            </w:r>
          </w:p>
        </w:tc>
        <w:tc>
          <w:tcPr>
            <w:tcW w:w="106" w:type="dxa"/>
          </w:tcPr>
          <w:p w14:paraId="29E1F4D0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5C798702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A4647" w:rsidRPr="00DA4647" w14:paraId="7EB77157" w14:textId="77777777" w:rsidTr="00DA4647">
        <w:tc>
          <w:tcPr>
            <w:tcW w:w="1604" w:type="dxa"/>
          </w:tcPr>
          <w:p w14:paraId="7204BDEE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AF7358B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38CDE67F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ก่อนการ</w:t>
            </w:r>
          </w:p>
        </w:tc>
        <w:tc>
          <w:tcPr>
            <w:tcW w:w="106" w:type="dxa"/>
          </w:tcPr>
          <w:p w14:paraId="4E10572D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ED264C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</w:tc>
        <w:tc>
          <w:tcPr>
            <w:tcW w:w="106" w:type="dxa"/>
          </w:tcPr>
          <w:p w14:paraId="1BE3205B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735D085D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5316D8A9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2E82B56B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ก่อนการ</w:t>
            </w:r>
          </w:p>
        </w:tc>
        <w:tc>
          <w:tcPr>
            <w:tcW w:w="106" w:type="dxa"/>
          </w:tcPr>
          <w:p w14:paraId="6776A488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4D92ED5E" w14:textId="17BB9247" w:rsidR="00E563B3" w:rsidRPr="00DA4647" w:rsidRDefault="00DA4647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</w:tc>
        <w:tc>
          <w:tcPr>
            <w:tcW w:w="106" w:type="dxa"/>
          </w:tcPr>
          <w:p w14:paraId="18A90193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26AE1063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A4647" w:rsidRPr="00DA4647" w14:paraId="5F24E04C" w14:textId="77777777" w:rsidTr="00DA4647">
        <w:tc>
          <w:tcPr>
            <w:tcW w:w="1604" w:type="dxa"/>
            <w:tcBorders>
              <w:bottom w:val="single" w:sz="4" w:space="0" w:color="auto"/>
            </w:tcBorders>
          </w:tcPr>
          <w:p w14:paraId="5E840C77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0ADF26CC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2DE0135D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0853938E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506DFB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6D97DCEB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603200C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6" w:type="dxa"/>
          </w:tcPr>
          <w:p w14:paraId="70F17626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A4E9181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3330EBE3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6D63E33" w14:textId="45C4534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141D2975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DCC3BF4" w14:textId="77777777" w:rsidR="00E563B3" w:rsidRPr="00DA4647" w:rsidRDefault="00E563B3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FB2706" w:rsidRPr="00DA4647" w14:paraId="20522F23" w14:textId="77777777" w:rsidTr="00FC6587">
        <w:trPr>
          <w:trHeight w:val="377"/>
        </w:trPr>
        <w:tc>
          <w:tcPr>
            <w:tcW w:w="1604" w:type="dxa"/>
          </w:tcPr>
          <w:p w14:paraId="74B23348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</w:tcPr>
          <w:p w14:paraId="7366569A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38153F1E" w14:textId="02678411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717 </w:t>
            </w:r>
          </w:p>
        </w:tc>
        <w:tc>
          <w:tcPr>
            <w:tcW w:w="106" w:type="dxa"/>
          </w:tcPr>
          <w:p w14:paraId="22232E67" w14:textId="77777777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B7EA5A" w14:textId="5842324D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(261)</w:t>
            </w:r>
          </w:p>
        </w:tc>
        <w:tc>
          <w:tcPr>
            <w:tcW w:w="106" w:type="dxa"/>
          </w:tcPr>
          <w:p w14:paraId="3CA65CBB" w14:textId="77777777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55404A33" w14:textId="7E90A1AB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456 </w:t>
            </w:r>
          </w:p>
        </w:tc>
        <w:tc>
          <w:tcPr>
            <w:tcW w:w="106" w:type="dxa"/>
          </w:tcPr>
          <w:p w14:paraId="1E6B5F52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183489A2" w14:textId="4E99FCF3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6,607</w:t>
            </w:r>
          </w:p>
        </w:tc>
        <w:tc>
          <w:tcPr>
            <w:tcW w:w="106" w:type="dxa"/>
          </w:tcPr>
          <w:p w14:paraId="3290D236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8DD2A98" w14:textId="3416C949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(4,808)</w:t>
            </w:r>
          </w:p>
        </w:tc>
        <w:tc>
          <w:tcPr>
            <w:tcW w:w="106" w:type="dxa"/>
          </w:tcPr>
          <w:p w14:paraId="57B80646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49D58B6A" w14:textId="6934CBC3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1,799</w:t>
            </w:r>
          </w:p>
        </w:tc>
      </w:tr>
      <w:tr w:rsidR="00FB2706" w:rsidRPr="00DA4647" w14:paraId="0CA55086" w14:textId="77777777" w:rsidTr="00DA4647">
        <w:tc>
          <w:tcPr>
            <w:tcW w:w="1604" w:type="dxa"/>
          </w:tcPr>
          <w:p w14:paraId="0BE70C16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06" w:type="dxa"/>
          </w:tcPr>
          <w:p w14:paraId="39C76E93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32E9DB4A" w14:textId="0D970AF8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386 </w:t>
            </w:r>
          </w:p>
        </w:tc>
        <w:tc>
          <w:tcPr>
            <w:tcW w:w="106" w:type="dxa"/>
          </w:tcPr>
          <w:p w14:paraId="508E7036" w14:textId="77777777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73A8A7" w14:textId="768C8AA8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(260)</w:t>
            </w:r>
          </w:p>
        </w:tc>
        <w:tc>
          <w:tcPr>
            <w:tcW w:w="106" w:type="dxa"/>
          </w:tcPr>
          <w:p w14:paraId="0719CAC4" w14:textId="77777777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0384683F" w14:textId="08B04293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126 </w:t>
            </w:r>
          </w:p>
        </w:tc>
        <w:tc>
          <w:tcPr>
            <w:tcW w:w="106" w:type="dxa"/>
          </w:tcPr>
          <w:p w14:paraId="099FDE5B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5521F5A4" w14:textId="0489DAC3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06" w:type="dxa"/>
          </w:tcPr>
          <w:p w14:paraId="12D97158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3ADDEB80" w14:textId="2E67B4A4" w:rsidR="00FB2706" w:rsidRPr="00E3423A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423A">
              <w:rPr>
                <w:rFonts w:asciiTheme="majorBidi" w:hAnsiTheme="majorBidi" w:cstheme="majorBidi"/>
                <w:sz w:val="28"/>
                <w:szCs w:val="28"/>
              </w:rPr>
              <w:t>(191)</w:t>
            </w:r>
          </w:p>
        </w:tc>
        <w:tc>
          <w:tcPr>
            <w:tcW w:w="106" w:type="dxa"/>
          </w:tcPr>
          <w:p w14:paraId="6EA05F9E" w14:textId="77777777" w:rsidR="00FB2706" w:rsidRPr="00E3423A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1981339A" w14:textId="2979D44E" w:rsidR="00FB2706" w:rsidRPr="00E3423A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423A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</w:tr>
      <w:tr w:rsidR="00FB2706" w:rsidRPr="00DA4647" w14:paraId="1DA19D66" w14:textId="77777777" w:rsidTr="00DA4647">
        <w:tc>
          <w:tcPr>
            <w:tcW w:w="1604" w:type="dxa"/>
          </w:tcPr>
          <w:p w14:paraId="3D0ED349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</w:tcPr>
          <w:p w14:paraId="7CCC709B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4A08E963" w14:textId="6CF6B879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177,375 </w:t>
            </w:r>
          </w:p>
        </w:tc>
        <w:tc>
          <w:tcPr>
            <w:tcW w:w="106" w:type="dxa"/>
          </w:tcPr>
          <w:p w14:paraId="52EE5733" w14:textId="77777777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94305F" w14:textId="500FE734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(64,786)</w:t>
            </w:r>
          </w:p>
        </w:tc>
        <w:tc>
          <w:tcPr>
            <w:tcW w:w="106" w:type="dxa"/>
          </w:tcPr>
          <w:p w14:paraId="7C10751D" w14:textId="77777777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1E69DA1D" w14:textId="0D258970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112,589 </w:t>
            </w:r>
          </w:p>
        </w:tc>
        <w:tc>
          <w:tcPr>
            <w:tcW w:w="106" w:type="dxa"/>
          </w:tcPr>
          <w:p w14:paraId="5DE158AF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29141CB9" w14:textId="2EAD0F22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251,898</w:t>
            </w:r>
          </w:p>
        </w:tc>
        <w:tc>
          <w:tcPr>
            <w:tcW w:w="106" w:type="dxa"/>
          </w:tcPr>
          <w:p w14:paraId="039EB54F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A9E51D7" w14:textId="05E0DF92" w:rsidR="00FB2706" w:rsidRPr="00E3423A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423A">
              <w:rPr>
                <w:rFonts w:asciiTheme="majorBidi" w:hAnsiTheme="majorBidi" w:cstheme="majorBidi"/>
                <w:sz w:val="28"/>
                <w:szCs w:val="28"/>
              </w:rPr>
              <w:t>(87,555)</w:t>
            </w:r>
          </w:p>
        </w:tc>
        <w:tc>
          <w:tcPr>
            <w:tcW w:w="106" w:type="dxa"/>
          </w:tcPr>
          <w:p w14:paraId="26B6A383" w14:textId="77777777" w:rsidR="00FB2706" w:rsidRPr="00E3423A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47AB9C8D" w14:textId="1BA996D3" w:rsidR="00FB2706" w:rsidRPr="00E3423A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423A">
              <w:rPr>
                <w:rFonts w:asciiTheme="majorBidi" w:hAnsiTheme="majorBidi" w:cstheme="majorBidi"/>
                <w:sz w:val="28"/>
                <w:szCs w:val="28"/>
              </w:rPr>
              <w:t>164,343</w:t>
            </w:r>
          </w:p>
        </w:tc>
      </w:tr>
      <w:tr w:rsidR="00FB2706" w:rsidRPr="00DA4647" w14:paraId="77E1F776" w14:textId="77777777" w:rsidTr="00DA4647">
        <w:tc>
          <w:tcPr>
            <w:tcW w:w="1604" w:type="dxa"/>
          </w:tcPr>
          <w:p w14:paraId="5C20132A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558C2C8A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7D9594C1" w14:textId="74165577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46,174 </w:t>
            </w:r>
          </w:p>
        </w:tc>
        <w:tc>
          <w:tcPr>
            <w:tcW w:w="106" w:type="dxa"/>
          </w:tcPr>
          <w:p w14:paraId="6E789C28" w14:textId="77777777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0BA80A" w14:textId="2FF6E291" w:rsidR="00FB2706" w:rsidRPr="00FC6587" w:rsidRDefault="00FB2706" w:rsidP="00FC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(38,1</w:t>
            </w:r>
            <w:r w:rsidR="00FC6587" w:rsidRPr="00FC6587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Pr="00FC658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14:paraId="6E3A44B2" w14:textId="77777777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4C6A624A" w14:textId="1FFE81CE" w:rsidR="00FB2706" w:rsidRPr="00FC6587" w:rsidRDefault="00FB2706" w:rsidP="00FC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7,</w:t>
            </w:r>
            <w:r w:rsidR="00FC6587" w:rsidRPr="00FC6587">
              <w:rPr>
                <w:rFonts w:asciiTheme="majorBidi" w:hAnsiTheme="majorBidi" w:cstheme="majorBidi"/>
                <w:sz w:val="28"/>
                <w:szCs w:val="28"/>
              </w:rPr>
              <w:t>980</w:t>
            </w: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14:paraId="28499404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29C01CD8" w14:textId="2C1FD6E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94,313</w:t>
            </w:r>
          </w:p>
        </w:tc>
        <w:tc>
          <w:tcPr>
            <w:tcW w:w="106" w:type="dxa"/>
          </w:tcPr>
          <w:p w14:paraId="4A1F5792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2F6F525C" w14:textId="40296CF3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(73,548)</w:t>
            </w:r>
          </w:p>
        </w:tc>
        <w:tc>
          <w:tcPr>
            <w:tcW w:w="106" w:type="dxa"/>
          </w:tcPr>
          <w:p w14:paraId="5CB7507D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7F97A6AB" w14:textId="40BA1EAA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20,765</w:t>
            </w:r>
          </w:p>
        </w:tc>
      </w:tr>
      <w:tr w:rsidR="00FB2706" w:rsidRPr="00DA4647" w14:paraId="70CA04F8" w14:textId="77777777" w:rsidTr="00DA4647">
        <w:tc>
          <w:tcPr>
            <w:tcW w:w="1604" w:type="dxa"/>
          </w:tcPr>
          <w:p w14:paraId="32DF681F" w14:textId="77777777" w:rsidR="00FB2706" w:rsidRPr="00AF4388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43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" w:type="dxa"/>
          </w:tcPr>
          <w:p w14:paraId="3FAA49A6" w14:textId="77777777" w:rsidR="00FB2706" w:rsidRPr="00AF4388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02D83DB9" w14:textId="28EF183E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224,652 </w:t>
            </w:r>
          </w:p>
        </w:tc>
        <w:tc>
          <w:tcPr>
            <w:tcW w:w="106" w:type="dxa"/>
          </w:tcPr>
          <w:p w14:paraId="3CC4A292" w14:textId="77777777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9D9601" w14:textId="38803581" w:rsidR="00FB2706" w:rsidRPr="00FC6587" w:rsidRDefault="00FB2706" w:rsidP="00FC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(103,</w:t>
            </w:r>
            <w:r w:rsidR="00FC6587" w:rsidRPr="00FC65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501</w:t>
            </w:r>
            <w:r w:rsidRPr="00FC65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14:paraId="5E908279" w14:textId="77777777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68EA3B30" w14:textId="78DFAF52" w:rsidR="00FB2706" w:rsidRPr="00FC6587" w:rsidRDefault="00FB2706" w:rsidP="00FC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121,1</w:t>
            </w:r>
            <w:r w:rsidR="00FC6587" w:rsidRPr="00FC65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  <w:r w:rsidRPr="00FC65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14:paraId="7CED9B77" w14:textId="77777777" w:rsidR="00FB2706" w:rsidRPr="00FB2706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42722E2C" w14:textId="5C8438FA" w:rsidR="00FB2706" w:rsidRPr="00FB2706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27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353,268</w:t>
            </w:r>
          </w:p>
        </w:tc>
        <w:tc>
          <w:tcPr>
            <w:tcW w:w="106" w:type="dxa"/>
          </w:tcPr>
          <w:p w14:paraId="31623743" w14:textId="77777777" w:rsidR="00FB2706" w:rsidRPr="00FB2706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1FEEC0AF" w14:textId="6379511B" w:rsidR="00FB2706" w:rsidRPr="00FB2706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27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(166,102)</w:t>
            </w:r>
          </w:p>
        </w:tc>
        <w:tc>
          <w:tcPr>
            <w:tcW w:w="106" w:type="dxa"/>
          </w:tcPr>
          <w:p w14:paraId="2562CE05" w14:textId="77777777" w:rsidR="00FB2706" w:rsidRPr="00FB2706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5A86647D" w14:textId="3F373B19" w:rsidR="00FB2706" w:rsidRPr="00FB2706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27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187,166</w:t>
            </w:r>
          </w:p>
        </w:tc>
      </w:tr>
    </w:tbl>
    <w:p w14:paraId="6CCEA13D" w14:textId="77777777" w:rsidR="00E563B3" w:rsidRDefault="00E563B3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9C80E37" w14:textId="77777777" w:rsidR="008B20A2" w:rsidRDefault="008B20A2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1D47AE7" w14:textId="77777777" w:rsidR="00C9244B" w:rsidRDefault="00C9244B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AD61D90" w14:textId="77777777" w:rsidR="008B20A2" w:rsidRDefault="008B20A2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338DF07" w14:textId="77777777" w:rsidR="008B20A2" w:rsidRDefault="008B20A2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7D0CE7B" w14:textId="77777777" w:rsidR="008B20A2" w:rsidRDefault="008B20A2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08E34B5" w14:textId="77777777" w:rsidR="008B20A2" w:rsidRDefault="008B20A2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604"/>
        <w:gridCol w:w="106"/>
        <w:gridCol w:w="1244"/>
        <w:gridCol w:w="106"/>
        <w:gridCol w:w="1260"/>
        <w:gridCol w:w="106"/>
        <w:gridCol w:w="1064"/>
        <w:gridCol w:w="106"/>
        <w:gridCol w:w="1244"/>
        <w:gridCol w:w="106"/>
        <w:gridCol w:w="1244"/>
        <w:gridCol w:w="106"/>
        <w:gridCol w:w="1064"/>
      </w:tblGrid>
      <w:tr w:rsidR="008B20A2" w:rsidRPr="00DA4647" w14:paraId="43B49AFE" w14:textId="77777777" w:rsidTr="003A6430">
        <w:tc>
          <w:tcPr>
            <w:tcW w:w="1604" w:type="dxa"/>
          </w:tcPr>
          <w:p w14:paraId="77D86531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43AEFBAA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50" w:type="dxa"/>
            <w:gridSpan w:val="11"/>
            <w:tcBorders>
              <w:bottom w:val="single" w:sz="4" w:space="0" w:color="auto"/>
            </w:tcBorders>
          </w:tcPr>
          <w:p w14:paraId="2AF99422" w14:textId="1622C34C" w:rsidR="008B20A2" w:rsidRPr="00DA4647" w:rsidRDefault="005D42D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B20A2"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B20A2" w:rsidRPr="00DA4647" w14:paraId="07FA2766" w14:textId="77777777" w:rsidTr="003A6430">
        <w:tc>
          <w:tcPr>
            <w:tcW w:w="1604" w:type="dxa"/>
          </w:tcPr>
          <w:p w14:paraId="02AAD66C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6EF0A009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03858F5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CB977C3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23435A0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B20A2" w:rsidRPr="00DA4647" w14:paraId="73008B60" w14:textId="77777777" w:rsidTr="003A6430">
        <w:tc>
          <w:tcPr>
            <w:tcW w:w="1604" w:type="dxa"/>
          </w:tcPr>
          <w:p w14:paraId="22C63997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299C1EEA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655AAE4E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2DDC21F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6D0CA8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28B6A5D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97C49D3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10290DE7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12072020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</w:tcPr>
          <w:p w14:paraId="366830DC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56273B77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</w:tcPr>
          <w:p w14:paraId="3A213260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2696672A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B20A2" w:rsidRPr="00DA4647" w14:paraId="549A761A" w14:textId="77777777" w:rsidTr="003A6430">
        <w:tc>
          <w:tcPr>
            <w:tcW w:w="1604" w:type="dxa"/>
          </w:tcPr>
          <w:p w14:paraId="76EFC8E6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67FB1677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2699B743" w14:textId="05A684BF" w:rsidR="008B20A2" w:rsidRPr="00DA4647" w:rsidRDefault="00AA5FA6" w:rsidP="00AA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FA6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14:paraId="72184B9F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19FB23" w14:textId="62E75DD7" w:rsidR="008B20A2" w:rsidRPr="00DA4647" w:rsidRDefault="00AA5FA6" w:rsidP="00AA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FA6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14:paraId="64C4489A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59222272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0D905BD7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61FF436" w14:textId="1D73477F" w:rsidR="008B20A2" w:rsidRPr="00DA4647" w:rsidRDefault="00AA5FA6" w:rsidP="00AA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FA6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14:paraId="42E8A2CB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1BA243A" w14:textId="53452137" w:rsidR="008B20A2" w:rsidRPr="00DA4647" w:rsidRDefault="00AA5FA6" w:rsidP="00AA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FA6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14:paraId="0D0CC726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3E40BCDE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B20A2" w:rsidRPr="00DA4647" w14:paraId="2F92C0BC" w14:textId="77777777" w:rsidTr="003A6430">
        <w:tc>
          <w:tcPr>
            <w:tcW w:w="1604" w:type="dxa"/>
          </w:tcPr>
          <w:p w14:paraId="44B19B09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6C958F12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409E8778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ก่อนการ</w:t>
            </w:r>
          </w:p>
        </w:tc>
        <w:tc>
          <w:tcPr>
            <w:tcW w:w="106" w:type="dxa"/>
          </w:tcPr>
          <w:p w14:paraId="1CBFF005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67B91A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</w:tc>
        <w:tc>
          <w:tcPr>
            <w:tcW w:w="106" w:type="dxa"/>
          </w:tcPr>
          <w:p w14:paraId="4834C049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2AC17FF2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5C562F12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1589C4E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ก่อนการ</w:t>
            </w:r>
          </w:p>
        </w:tc>
        <w:tc>
          <w:tcPr>
            <w:tcW w:w="106" w:type="dxa"/>
          </w:tcPr>
          <w:p w14:paraId="6F714336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672C5797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</w:tc>
        <w:tc>
          <w:tcPr>
            <w:tcW w:w="106" w:type="dxa"/>
          </w:tcPr>
          <w:p w14:paraId="2B292821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64F53F85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B20A2" w:rsidRPr="00DA4647" w14:paraId="0DDCB484" w14:textId="77777777" w:rsidTr="003A6430">
        <w:tc>
          <w:tcPr>
            <w:tcW w:w="1604" w:type="dxa"/>
            <w:tcBorders>
              <w:bottom w:val="single" w:sz="4" w:space="0" w:color="auto"/>
            </w:tcBorders>
          </w:tcPr>
          <w:p w14:paraId="2BF8C9F5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026897CC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1940DC8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27E16CA1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112517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42C8AA6D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73EE93C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6" w:type="dxa"/>
          </w:tcPr>
          <w:p w14:paraId="3386657C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5F012D9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260FEFA4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C693421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7B01AFC0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AC049D2" w14:textId="77777777" w:rsidR="008B20A2" w:rsidRPr="00DA4647" w:rsidRDefault="008B20A2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FB2706" w:rsidRPr="00DA4647" w14:paraId="355EA41D" w14:textId="77777777" w:rsidTr="003A6430">
        <w:tc>
          <w:tcPr>
            <w:tcW w:w="1604" w:type="dxa"/>
          </w:tcPr>
          <w:p w14:paraId="6705DA68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</w:tcPr>
          <w:p w14:paraId="6698B94C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0C097992" w14:textId="2B50B4FD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7,463 </w:t>
            </w:r>
          </w:p>
        </w:tc>
        <w:tc>
          <w:tcPr>
            <w:tcW w:w="106" w:type="dxa"/>
          </w:tcPr>
          <w:p w14:paraId="62898B29" w14:textId="77777777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AC9BC7" w14:textId="523C0595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(3,594)</w:t>
            </w:r>
          </w:p>
        </w:tc>
        <w:tc>
          <w:tcPr>
            <w:tcW w:w="106" w:type="dxa"/>
          </w:tcPr>
          <w:p w14:paraId="65E1131B" w14:textId="77777777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6A6EFA5" w14:textId="63AEFD65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3,869 </w:t>
            </w:r>
          </w:p>
        </w:tc>
        <w:tc>
          <w:tcPr>
            <w:tcW w:w="106" w:type="dxa"/>
          </w:tcPr>
          <w:p w14:paraId="4D443195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4C2EF426" w14:textId="10FAFA02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10,188</w:t>
            </w:r>
          </w:p>
        </w:tc>
        <w:tc>
          <w:tcPr>
            <w:tcW w:w="106" w:type="dxa"/>
          </w:tcPr>
          <w:p w14:paraId="40593989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3A010D8B" w14:textId="298444FF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(6,497)</w:t>
            </w:r>
          </w:p>
        </w:tc>
        <w:tc>
          <w:tcPr>
            <w:tcW w:w="106" w:type="dxa"/>
          </w:tcPr>
          <w:p w14:paraId="55715FFE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797C6C96" w14:textId="02E6A123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3,691</w:t>
            </w:r>
          </w:p>
        </w:tc>
      </w:tr>
      <w:tr w:rsidR="00FB2706" w:rsidRPr="00DA4647" w14:paraId="1E22EA74" w14:textId="77777777" w:rsidTr="003A6430">
        <w:tc>
          <w:tcPr>
            <w:tcW w:w="1604" w:type="dxa"/>
          </w:tcPr>
          <w:p w14:paraId="0ACABC7D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06" w:type="dxa"/>
          </w:tcPr>
          <w:p w14:paraId="1EADB39F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08D094AF" w14:textId="4B3BE47B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3,385 </w:t>
            </w:r>
          </w:p>
        </w:tc>
        <w:tc>
          <w:tcPr>
            <w:tcW w:w="106" w:type="dxa"/>
          </w:tcPr>
          <w:p w14:paraId="44E4C0B6" w14:textId="77777777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C1D65E" w14:textId="53B925E3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(2,448)</w:t>
            </w:r>
          </w:p>
        </w:tc>
        <w:tc>
          <w:tcPr>
            <w:tcW w:w="106" w:type="dxa"/>
          </w:tcPr>
          <w:p w14:paraId="25499C3B" w14:textId="77777777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3FB533C" w14:textId="00EF6231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937 </w:t>
            </w:r>
          </w:p>
        </w:tc>
        <w:tc>
          <w:tcPr>
            <w:tcW w:w="106" w:type="dxa"/>
          </w:tcPr>
          <w:p w14:paraId="2BB4E96F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566C097C" w14:textId="2B83B8CD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06" w:type="dxa"/>
          </w:tcPr>
          <w:p w14:paraId="09B4C2CD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6A1E366" w14:textId="6EB82585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(52)</w:t>
            </w:r>
          </w:p>
        </w:tc>
        <w:tc>
          <w:tcPr>
            <w:tcW w:w="106" w:type="dxa"/>
          </w:tcPr>
          <w:p w14:paraId="3B9DB159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2BA96F63" w14:textId="09282FE1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FB2706" w:rsidRPr="00DA4647" w14:paraId="7F861ED3" w14:textId="77777777" w:rsidTr="003A6430">
        <w:tc>
          <w:tcPr>
            <w:tcW w:w="1604" w:type="dxa"/>
          </w:tcPr>
          <w:p w14:paraId="3C89348A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</w:tcPr>
          <w:p w14:paraId="76B16826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0EF567BA" w14:textId="7A96946A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292,257 </w:t>
            </w:r>
          </w:p>
        </w:tc>
        <w:tc>
          <w:tcPr>
            <w:tcW w:w="106" w:type="dxa"/>
          </w:tcPr>
          <w:p w14:paraId="77991007" w14:textId="77777777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08C4FE" w14:textId="7DC8A390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(88,167)</w:t>
            </w:r>
          </w:p>
        </w:tc>
        <w:tc>
          <w:tcPr>
            <w:tcW w:w="106" w:type="dxa"/>
          </w:tcPr>
          <w:p w14:paraId="597A2634" w14:textId="77777777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E18823E" w14:textId="1537B6D6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204,090 </w:t>
            </w:r>
          </w:p>
        </w:tc>
        <w:tc>
          <w:tcPr>
            <w:tcW w:w="106" w:type="dxa"/>
          </w:tcPr>
          <w:p w14:paraId="4D4946D6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0F2F5012" w14:textId="77555182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159,446</w:t>
            </w:r>
          </w:p>
        </w:tc>
        <w:tc>
          <w:tcPr>
            <w:tcW w:w="106" w:type="dxa"/>
          </w:tcPr>
          <w:p w14:paraId="251F6B3A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41615BC0" w14:textId="29C5378D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(63,425)</w:t>
            </w:r>
          </w:p>
        </w:tc>
        <w:tc>
          <w:tcPr>
            <w:tcW w:w="106" w:type="dxa"/>
          </w:tcPr>
          <w:p w14:paraId="4F0999C2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3E5C8C7B" w14:textId="65C1834F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96,021</w:t>
            </w:r>
          </w:p>
        </w:tc>
      </w:tr>
      <w:tr w:rsidR="00FB2706" w:rsidRPr="00DA4647" w14:paraId="6737A65D" w14:textId="77777777" w:rsidTr="003A6430">
        <w:tc>
          <w:tcPr>
            <w:tcW w:w="1604" w:type="dxa"/>
          </w:tcPr>
          <w:p w14:paraId="5759842E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2030B88C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0824928D" w14:textId="156DFC66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17,576 </w:t>
            </w:r>
          </w:p>
        </w:tc>
        <w:tc>
          <w:tcPr>
            <w:tcW w:w="106" w:type="dxa"/>
          </w:tcPr>
          <w:p w14:paraId="7E16EDD5" w14:textId="77777777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AEF093" w14:textId="4D8DD62A" w:rsidR="00FB2706" w:rsidRPr="00FC6587" w:rsidRDefault="00FC6587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(11,854</w:t>
            </w:r>
            <w:r w:rsidR="00FB2706" w:rsidRPr="00FC658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14:paraId="62501C54" w14:textId="77777777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65BB60E" w14:textId="518CCC40" w:rsidR="00FB2706" w:rsidRPr="00FC6587" w:rsidRDefault="00FB2706" w:rsidP="00FC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5,72</w:t>
            </w:r>
            <w:r w:rsidR="00FC658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C65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14:paraId="7764145E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556E5FD2" w14:textId="1F24DB8B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23,225</w:t>
            </w:r>
          </w:p>
        </w:tc>
        <w:tc>
          <w:tcPr>
            <w:tcW w:w="106" w:type="dxa"/>
          </w:tcPr>
          <w:p w14:paraId="065ED6EE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F68218E" w14:textId="17E7E54F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(17,745)</w:t>
            </w:r>
          </w:p>
        </w:tc>
        <w:tc>
          <w:tcPr>
            <w:tcW w:w="106" w:type="dxa"/>
          </w:tcPr>
          <w:p w14:paraId="58DC2E29" w14:textId="77777777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11E3B230" w14:textId="137AE54C" w:rsidR="00FB2706" w:rsidRPr="00DA464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5,480</w:t>
            </w:r>
          </w:p>
        </w:tc>
      </w:tr>
      <w:tr w:rsidR="00FB2706" w:rsidRPr="00DA4647" w14:paraId="280E5B0F" w14:textId="77777777" w:rsidTr="003A6430">
        <w:tc>
          <w:tcPr>
            <w:tcW w:w="1604" w:type="dxa"/>
          </w:tcPr>
          <w:p w14:paraId="5CF63033" w14:textId="77777777" w:rsidR="00FB2706" w:rsidRPr="00AF4388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43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" w:type="dxa"/>
          </w:tcPr>
          <w:p w14:paraId="6BA3FC60" w14:textId="77777777" w:rsidR="00FB2706" w:rsidRPr="00AF4388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0D15E5A4" w14:textId="5627AFD3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320,681 </w:t>
            </w:r>
          </w:p>
        </w:tc>
        <w:tc>
          <w:tcPr>
            <w:tcW w:w="106" w:type="dxa"/>
          </w:tcPr>
          <w:p w14:paraId="1C17744F" w14:textId="77777777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D5C939" w14:textId="10258D81" w:rsidR="00FB2706" w:rsidRPr="00FC6587" w:rsidRDefault="00FC6587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(106,063</w:t>
            </w:r>
            <w:r w:rsidR="00FB2706" w:rsidRPr="00FC65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14:paraId="06957756" w14:textId="77777777" w:rsidR="00FB2706" w:rsidRPr="00FC6587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2F0FD9BD" w14:textId="75229D27" w:rsidR="00FB2706" w:rsidRPr="00FC6587" w:rsidRDefault="00FB2706" w:rsidP="00FC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5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214,61</w:t>
            </w:r>
            <w:r w:rsidR="00FC65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FC65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14:paraId="0E20E3AE" w14:textId="77777777" w:rsidR="00FB2706" w:rsidRPr="00FB2706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1ECB50A5" w14:textId="64072BF3" w:rsidR="00FB2706" w:rsidRPr="00FB2706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27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192,949</w:t>
            </w:r>
          </w:p>
        </w:tc>
        <w:tc>
          <w:tcPr>
            <w:tcW w:w="106" w:type="dxa"/>
          </w:tcPr>
          <w:p w14:paraId="78E199E3" w14:textId="77777777" w:rsidR="00FB2706" w:rsidRPr="00AF4388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01D99267" w14:textId="0AF5EF3E" w:rsidR="00FB2706" w:rsidRPr="00AF4388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43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(87,719)</w:t>
            </w:r>
          </w:p>
        </w:tc>
        <w:tc>
          <w:tcPr>
            <w:tcW w:w="106" w:type="dxa"/>
          </w:tcPr>
          <w:p w14:paraId="12D2337E" w14:textId="77777777" w:rsidR="00FB2706" w:rsidRPr="00AF4388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250E137D" w14:textId="6CBB514D" w:rsidR="00FB2706" w:rsidRPr="00AF4388" w:rsidRDefault="00FB2706" w:rsidP="00FB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43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105,230</w:t>
            </w:r>
          </w:p>
        </w:tc>
      </w:tr>
    </w:tbl>
    <w:p w14:paraId="76959CE6" w14:textId="77777777" w:rsidR="006773B4" w:rsidRPr="00FC6587" w:rsidRDefault="006773B4" w:rsidP="00677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 w:right="254"/>
        <w:jc w:val="thaiDistribute"/>
        <w:rPr>
          <w:rFonts w:asciiTheme="majorBidi" w:hAnsiTheme="majorBidi"/>
          <w:b/>
          <w:bCs/>
          <w:sz w:val="28"/>
          <w:szCs w:val="28"/>
          <w:cs/>
          <w:lang w:val="th-TH"/>
        </w:rPr>
      </w:pPr>
      <w:r w:rsidRPr="00FC658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การทดสอบความอ่อนไหว</w:t>
      </w:r>
    </w:p>
    <w:p w14:paraId="79C42615" w14:textId="77777777" w:rsidR="006773B4" w:rsidRPr="00FC6587" w:rsidRDefault="006773B4" w:rsidP="006773B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FC6587">
        <w:rPr>
          <w:rFonts w:ascii="Angsana New" w:hAnsi="Angsana New"/>
          <w:spacing w:val="-4"/>
          <w:sz w:val="28"/>
          <w:szCs w:val="28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</w:t>
      </w:r>
      <w:r w:rsidRPr="00FC6587">
        <w:rPr>
          <w:rFonts w:ascii="Angsana New" w:hAnsi="Angsana New"/>
          <w:sz w:val="28"/>
          <w:szCs w:val="28"/>
          <w:cs/>
        </w:rPr>
        <w:t>ผวนของข้อสมมติที่ใช้ในการคำนวณ ซึ่งจะกระทบต่อภาระผูกพันด้านสินไหมทดแทนทั้งด้านก่อนการรับประกันภัยต่อและหลังการรับประกันภัยต่อ โดยความเสี่ยงอาจเกิดจากความถี่และความรุนแรงที่เกิดความเสียหายหรือค่าใช้จ่ายที่ใช้ในการจัดการสินไหมทดแทนไม่เป็นไปตามที่คาดไว้</w:t>
      </w:r>
    </w:p>
    <w:p w14:paraId="1BB49766" w14:textId="77777777" w:rsidR="006773B4" w:rsidRPr="00FC6587" w:rsidRDefault="006773B4" w:rsidP="006773B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FC6587">
        <w:rPr>
          <w:rFonts w:ascii="Angsana New" w:hAnsi="Angsana New"/>
          <w:spacing w:val="4"/>
          <w:sz w:val="28"/>
          <w:szCs w:val="28"/>
          <w:cs/>
        </w:rPr>
        <w:t>การวิเคราะห์ความอ่อนไหวนี้จัดทำขึ้นเพื่อทดสอบความอ่อนไหวของผลการประเมินหนี้สินจากการรับประกันภัยในกรณีที่ตัวแปร</w:t>
      </w:r>
      <w:r w:rsidRPr="00FC6587">
        <w:rPr>
          <w:rFonts w:ascii="Angsana New" w:hAnsi="Angsana New"/>
          <w:sz w:val="28"/>
          <w:szCs w:val="28"/>
          <w:cs/>
        </w:rPr>
        <w:t>หลักต่าง</w:t>
      </w:r>
      <w:r w:rsidRPr="00FC6587">
        <w:rPr>
          <w:rFonts w:ascii="Angsana New" w:hAnsi="Angsana New" w:hint="cs"/>
          <w:sz w:val="28"/>
          <w:szCs w:val="28"/>
          <w:cs/>
        </w:rPr>
        <w:t xml:space="preserve"> </w:t>
      </w:r>
      <w:r w:rsidRPr="00FC6587">
        <w:rPr>
          <w:rFonts w:ascii="Angsana New" w:hAnsi="Angsana New"/>
          <w:sz w:val="28"/>
          <w:szCs w:val="28"/>
          <w:cs/>
        </w:rPr>
        <w:t>ๆ มีการเปลี่ยนแปลงไป ซึ่งตัวแปรที่ใช้สำหรับการทดสอบประกอบไปด้วย อัตราส่วนความเสียหายสัมบูรณ์ในปีอุบัติเหตุสุดท้ายและอัตราส่วนค่าใช้จ่ายในการจัดการค่าสินไหมทดแทนที่ไม่สามารถจัดสรรได้ โดยตัวแปรที่นำมาพิจารณาจะเลือกจากความเหมาะสมและสามารถเกิดได้จริง</w:t>
      </w:r>
    </w:p>
    <w:p w14:paraId="5D1B1E7C" w14:textId="44B0DC72" w:rsidR="006773B4" w:rsidRPr="00FC6587" w:rsidRDefault="006773B4" w:rsidP="006773B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C6587">
        <w:rPr>
          <w:rFonts w:ascii="Angsana New" w:hAnsi="Angsana New"/>
          <w:sz w:val="28"/>
          <w:szCs w:val="28"/>
          <w:cs/>
        </w:rPr>
        <w:t>ผลกระทบต่อค่าประมาณการที่ดีที่สุดของหนี้สินค่าสินไหมทดแทนเมื่อตัวแปรหลักมีการเปลี่ยนแปลงได้แสดงไว้ในตารางด้านล่าง</w:t>
      </w:r>
    </w:p>
    <w:p w14:paraId="5005E0CC" w14:textId="0C8DD4B8" w:rsidR="006773B4" w:rsidRDefault="006773B4" w:rsidP="006773B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8264BD2" w14:textId="30377AE0" w:rsidR="006773B4" w:rsidRDefault="006773B4" w:rsidP="006773B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B71B712" w14:textId="34890342" w:rsidR="006773B4" w:rsidRDefault="006773B4" w:rsidP="006773B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74ECD07" w14:textId="751C350B" w:rsidR="006773B4" w:rsidRDefault="006773B4" w:rsidP="006773B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62BED57" w14:textId="6E3D16AB" w:rsidR="006773B4" w:rsidRDefault="006773B4" w:rsidP="006773B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89B85D3" w14:textId="4169B21D" w:rsidR="006773B4" w:rsidRDefault="006773B4" w:rsidP="006773B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EE2E0CC" w14:textId="30D6B8EB" w:rsidR="006773B4" w:rsidRDefault="006773B4" w:rsidP="006773B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880DBCC" w14:textId="427D0570" w:rsidR="006773B4" w:rsidRDefault="006773B4" w:rsidP="006773B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1467BD8" w14:textId="77777777" w:rsidR="006773B4" w:rsidRPr="006773B4" w:rsidRDefault="006773B4" w:rsidP="006773B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</w:p>
    <w:tbl>
      <w:tblPr>
        <w:tblW w:w="9344" w:type="dxa"/>
        <w:tblInd w:w="5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252"/>
        <w:gridCol w:w="1350"/>
        <w:gridCol w:w="252"/>
        <w:gridCol w:w="1836"/>
        <w:gridCol w:w="252"/>
        <w:gridCol w:w="2162"/>
      </w:tblGrid>
      <w:tr w:rsidR="006773B4" w:rsidRPr="00942FE8" w14:paraId="0D371EBB" w14:textId="77777777" w:rsidTr="004909A7">
        <w:tc>
          <w:tcPr>
            <w:tcW w:w="3240" w:type="dxa"/>
          </w:tcPr>
          <w:p w14:paraId="0F7152E0" w14:textId="77777777" w:rsidR="006773B4" w:rsidRPr="0001316A" w:rsidRDefault="006773B4" w:rsidP="0091554B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09850FC1" w14:textId="77777777" w:rsidR="006773B4" w:rsidRPr="0001316A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852" w:type="dxa"/>
            <w:gridSpan w:val="5"/>
            <w:tcBorders>
              <w:bottom w:val="single" w:sz="4" w:space="0" w:color="auto"/>
            </w:tcBorders>
          </w:tcPr>
          <w:p w14:paraId="50BA1151" w14:textId="3FF2A4E2" w:rsidR="006773B4" w:rsidRPr="0001316A" w:rsidRDefault="006773B4" w:rsidP="0091554B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6773B4" w:rsidRPr="00942FE8" w14:paraId="79714FE2" w14:textId="77777777" w:rsidTr="004909A7">
        <w:tc>
          <w:tcPr>
            <w:tcW w:w="3240" w:type="dxa"/>
          </w:tcPr>
          <w:p w14:paraId="2404BB9E" w14:textId="77777777" w:rsidR="006773B4" w:rsidRPr="0001316A" w:rsidRDefault="006773B4" w:rsidP="0091554B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49E6873" w14:textId="77777777" w:rsidR="006773B4" w:rsidRPr="0001316A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852" w:type="dxa"/>
            <w:gridSpan w:val="5"/>
            <w:tcBorders>
              <w:bottom w:val="single" w:sz="4" w:space="0" w:color="auto"/>
            </w:tcBorders>
          </w:tcPr>
          <w:p w14:paraId="2C19EBA1" w14:textId="4D7BE056" w:rsidR="006773B4" w:rsidRPr="0001316A" w:rsidRDefault="006773B4" w:rsidP="0091554B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2562</w:t>
            </w:r>
          </w:p>
        </w:tc>
      </w:tr>
      <w:tr w:rsidR="006773B4" w:rsidRPr="00942FE8" w14:paraId="2E309799" w14:textId="77777777" w:rsidTr="00B54BEF">
        <w:tc>
          <w:tcPr>
            <w:tcW w:w="3240" w:type="dxa"/>
          </w:tcPr>
          <w:p w14:paraId="0B128D7C" w14:textId="77777777" w:rsidR="006773B4" w:rsidRPr="0001316A" w:rsidRDefault="006773B4" w:rsidP="0091554B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1CA959A" w14:textId="77777777" w:rsidR="006773B4" w:rsidRPr="0001316A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DA20B1" w14:textId="77777777" w:rsidR="006773B4" w:rsidRPr="0001316A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522507C8" w14:textId="77777777" w:rsidR="006773B4" w:rsidRPr="0001316A" w:rsidRDefault="006773B4" w:rsidP="0091554B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71A8698E" w14:textId="77777777" w:rsidR="006773B4" w:rsidRPr="0001316A" w:rsidRDefault="006773B4" w:rsidP="0091554B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4E66DFC" w14:textId="77777777" w:rsidR="006773B4" w:rsidRPr="0001316A" w:rsidRDefault="006773B4" w:rsidP="0091554B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</w:tcBorders>
          </w:tcPr>
          <w:p w14:paraId="7716510F" w14:textId="77777777" w:rsidR="006773B4" w:rsidRPr="0001316A" w:rsidRDefault="006773B4" w:rsidP="0091554B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</w:tr>
      <w:tr w:rsidR="006773B4" w:rsidRPr="00942FE8" w14:paraId="238A5E2F" w14:textId="77777777" w:rsidTr="00B54BEF">
        <w:tc>
          <w:tcPr>
            <w:tcW w:w="3240" w:type="dxa"/>
          </w:tcPr>
          <w:p w14:paraId="193498D5" w14:textId="77777777" w:rsidR="006773B4" w:rsidRPr="0001316A" w:rsidRDefault="006773B4" w:rsidP="0091554B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11D7EB77" w14:textId="77777777" w:rsidR="006773B4" w:rsidRPr="0001316A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370DDAB" w14:textId="77777777" w:rsidR="006773B4" w:rsidRPr="0001316A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ข้อสมมติที่</w:t>
            </w:r>
          </w:p>
        </w:tc>
        <w:tc>
          <w:tcPr>
            <w:tcW w:w="252" w:type="dxa"/>
          </w:tcPr>
          <w:p w14:paraId="3BF4ADC2" w14:textId="77777777" w:rsidR="006773B4" w:rsidRPr="0001316A" w:rsidRDefault="006773B4" w:rsidP="0091554B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34BAADA4" w14:textId="77777777" w:rsidR="006773B4" w:rsidRPr="0001316A" w:rsidRDefault="006773B4" w:rsidP="0091554B">
            <w:pPr>
              <w:pStyle w:val="BodyText2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ทดแทนก่อนการรับ</w:t>
            </w:r>
          </w:p>
        </w:tc>
        <w:tc>
          <w:tcPr>
            <w:tcW w:w="252" w:type="dxa"/>
          </w:tcPr>
          <w:p w14:paraId="78A42EF6" w14:textId="77777777" w:rsidR="006773B4" w:rsidRPr="0001316A" w:rsidRDefault="006773B4" w:rsidP="0091554B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2" w:type="dxa"/>
          </w:tcPr>
          <w:p w14:paraId="4DAA9105" w14:textId="77777777" w:rsidR="006773B4" w:rsidRPr="0001316A" w:rsidRDefault="006773B4" w:rsidP="0091554B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ทดแทนหลังการรับ</w:t>
            </w:r>
          </w:p>
        </w:tc>
      </w:tr>
      <w:tr w:rsidR="006773B4" w:rsidRPr="00942FE8" w14:paraId="3DF8D099" w14:textId="77777777" w:rsidTr="00B54BEF">
        <w:tc>
          <w:tcPr>
            <w:tcW w:w="3240" w:type="dxa"/>
          </w:tcPr>
          <w:p w14:paraId="0E4C0419" w14:textId="77777777" w:rsidR="006773B4" w:rsidRPr="0001316A" w:rsidRDefault="006773B4" w:rsidP="0091554B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1545F074" w14:textId="77777777" w:rsidR="006773B4" w:rsidRPr="0001316A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263C8D" w14:textId="77777777" w:rsidR="006773B4" w:rsidRPr="0001316A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252" w:type="dxa"/>
          </w:tcPr>
          <w:p w14:paraId="50EDBFB8" w14:textId="77777777" w:rsidR="006773B4" w:rsidRPr="0001316A" w:rsidRDefault="006773B4" w:rsidP="0091554B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4BE0CF28" w14:textId="77777777" w:rsidR="006773B4" w:rsidRPr="0001316A" w:rsidRDefault="006773B4" w:rsidP="004909A7">
            <w:pPr>
              <w:tabs>
                <w:tab w:val="decimal" w:pos="1017"/>
              </w:tabs>
              <w:ind w:left="-168" w:right="-13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  <w:tc>
          <w:tcPr>
            <w:tcW w:w="252" w:type="dxa"/>
          </w:tcPr>
          <w:p w14:paraId="0A781F28" w14:textId="77777777" w:rsidR="006773B4" w:rsidRPr="0001316A" w:rsidRDefault="006773B4" w:rsidP="0091554B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3D4FEB0B" w14:textId="77777777" w:rsidR="006773B4" w:rsidRPr="0001316A" w:rsidRDefault="006773B4" w:rsidP="0091554B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</w:tr>
      <w:tr w:rsidR="006773B4" w:rsidRPr="00942FE8" w14:paraId="3106EB6D" w14:textId="77777777" w:rsidTr="00B54BEF">
        <w:tc>
          <w:tcPr>
            <w:tcW w:w="3240" w:type="dxa"/>
          </w:tcPr>
          <w:p w14:paraId="0D6761FD" w14:textId="77777777" w:rsidR="006773B4" w:rsidRPr="0001316A" w:rsidRDefault="006773B4" w:rsidP="0091554B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226E9AC" w14:textId="77777777" w:rsidR="006773B4" w:rsidRPr="0001316A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9DF3F41" w14:textId="77777777" w:rsidR="006773B4" w:rsidRPr="0001316A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448A7D4D" w14:textId="77777777" w:rsidR="006773B4" w:rsidRPr="0001316A" w:rsidRDefault="006773B4" w:rsidP="0091554B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0FF5C0E7" w14:textId="77777777" w:rsidR="006773B4" w:rsidRPr="0001316A" w:rsidRDefault="006773B4" w:rsidP="0091554B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1F60DCC" w14:textId="77777777" w:rsidR="006773B4" w:rsidRPr="0001316A" w:rsidRDefault="006773B4" w:rsidP="0091554B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</w:tcBorders>
          </w:tcPr>
          <w:p w14:paraId="377C2792" w14:textId="77777777" w:rsidR="006773B4" w:rsidRPr="0001316A" w:rsidRDefault="006773B4" w:rsidP="0091554B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6773B4" w:rsidRPr="00942FE8" w14:paraId="12D0DEE1" w14:textId="77777777" w:rsidTr="00B54BEF">
        <w:tc>
          <w:tcPr>
            <w:tcW w:w="3240" w:type="dxa"/>
          </w:tcPr>
          <w:p w14:paraId="718270D6" w14:textId="5FBA025B" w:rsidR="006773B4" w:rsidRPr="0001316A" w:rsidRDefault="006773B4" w:rsidP="0091554B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</w:t>
            </w:r>
          </w:p>
        </w:tc>
        <w:tc>
          <w:tcPr>
            <w:tcW w:w="252" w:type="dxa"/>
          </w:tcPr>
          <w:p w14:paraId="342FC372" w14:textId="77777777" w:rsidR="006773B4" w:rsidRPr="0001316A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769B013" w14:textId="77777777" w:rsidR="006773B4" w:rsidRPr="0001316A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C94A391" w14:textId="77777777" w:rsidR="006773B4" w:rsidRPr="0001316A" w:rsidRDefault="006773B4" w:rsidP="0091554B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0D53C347" w14:textId="77777777" w:rsidR="006773B4" w:rsidRPr="0001316A" w:rsidRDefault="006773B4" w:rsidP="004909A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17726D9" w14:textId="77777777" w:rsidR="006773B4" w:rsidRPr="0001316A" w:rsidRDefault="006773B4" w:rsidP="004909A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2" w:type="dxa"/>
          </w:tcPr>
          <w:p w14:paraId="331A4B8B" w14:textId="77777777" w:rsidR="006773B4" w:rsidRPr="0001316A" w:rsidRDefault="006773B4" w:rsidP="004909A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B54BEF" w:rsidRPr="00942FE8" w14:paraId="7DBB03AD" w14:textId="77777777" w:rsidTr="00B54BEF">
        <w:tc>
          <w:tcPr>
            <w:tcW w:w="3240" w:type="dxa"/>
          </w:tcPr>
          <w:p w14:paraId="720306DF" w14:textId="7DF94834" w:rsidR="00B54BEF" w:rsidRPr="0001316A" w:rsidRDefault="00B54BEF" w:rsidP="00B54BEF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ในปีอุบัติเหตุสุดท้าย</w:t>
            </w:r>
          </w:p>
        </w:tc>
        <w:tc>
          <w:tcPr>
            <w:tcW w:w="252" w:type="dxa"/>
          </w:tcPr>
          <w:p w14:paraId="792B8E7F" w14:textId="77777777" w:rsidR="00B54BEF" w:rsidRPr="0001316A" w:rsidRDefault="00B54BEF" w:rsidP="00B54BE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7069726" w14:textId="77777777" w:rsidR="00B54BEF" w:rsidRPr="0001316A" w:rsidRDefault="00B54BEF" w:rsidP="00B54BE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+ 10%</w:t>
            </w:r>
          </w:p>
        </w:tc>
        <w:tc>
          <w:tcPr>
            <w:tcW w:w="252" w:type="dxa"/>
          </w:tcPr>
          <w:p w14:paraId="72E14DC4" w14:textId="2CCB0856" w:rsidR="00B54BEF" w:rsidRPr="0001316A" w:rsidRDefault="00B54BEF" w:rsidP="00B54BEF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4871448D" w14:textId="599ECAAA" w:rsidR="00B54BEF" w:rsidRPr="0001316A" w:rsidRDefault="00B54BEF" w:rsidP="00B54BEF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29,688</w:t>
            </w:r>
          </w:p>
        </w:tc>
        <w:tc>
          <w:tcPr>
            <w:tcW w:w="252" w:type="dxa"/>
          </w:tcPr>
          <w:p w14:paraId="3C5FA1E0" w14:textId="77777777" w:rsidR="00B54BEF" w:rsidRPr="0001316A" w:rsidRDefault="00B54BEF" w:rsidP="00B54BEF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2" w:type="dxa"/>
          </w:tcPr>
          <w:p w14:paraId="3BD1E13F" w14:textId="2A69B4D0" w:rsidR="00B54BEF" w:rsidRPr="0001316A" w:rsidRDefault="00B54BEF" w:rsidP="00B5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17,520</w:t>
            </w:r>
          </w:p>
        </w:tc>
      </w:tr>
      <w:tr w:rsidR="00B54BEF" w:rsidRPr="00942FE8" w14:paraId="61411751" w14:textId="77777777" w:rsidTr="00B54BEF">
        <w:tc>
          <w:tcPr>
            <w:tcW w:w="3240" w:type="dxa"/>
            <w:hideMark/>
          </w:tcPr>
          <w:p w14:paraId="0A89033B" w14:textId="00603CCE" w:rsidR="00B54BEF" w:rsidRPr="0001316A" w:rsidRDefault="00B54BEF" w:rsidP="00B54BEF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</w:t>
            </w:r>
          </w:p>
        </w:tc>
        <w:tc>
          <w:tcPr>
            <w:tcW w:w="252" w:type="dxa"/>
          </w:tcPr>
          <w:p w14:paraId="454D99D1" w14:textId="77777777" w:rsidR="00B54BEF" w:rsidRPr="0001316A" w:rsidRDefault="00B54BEF" w:rsidP="00B54BE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D12C748" w14:textId="77777777" w:rsidR="00B54BEF" w:rsidRPr="0001316A" w:rsidRDefault="00B54BEF" w:rsidP="00B54BE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474059F" w14:textId="77777777" w:rsidR="00B54BEF" w:rsidRPr="0001316A" w:rsidRDefault="00B54BEF" w:rsidP="00B54BEF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2089740" w14:textId="77777777" w:rsidR="00B54BEF" w:rsidRPr="0001316A" w:rsidRDefault="00B54BEF" w:rsidP="00B54BEF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E9F6112" w14:textId="77777777" w:rsidR="00B54BEF" w:rsidRPr="0001316A" w:rsidRDefault="00B54BEF" w:rsidP="00B54BEF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2" w:type="dxa"/>
          </w:tcPr>
          <w:p w14:paraId="335BBBD1" w14:textId="77777777" w:rsidR="00B54BEF" w:rsidRPr="0001316A" w:rsidRDefault="00B54BEF" w:rsidP="00B54BEF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B54BEF" w:rsidRPr="00942FE8" w14:paraId="3004AEFE" w14:textId="77777777" w:rsidTr="00B54BEF">
        <w:tc>
          <w:tcPr>
            <w:tcW w:w="3240" w:type="dxa"/>
          </w:tcPr>
          <w:p w14:paraId="192868D4" w14:textId="07096A9B" w:rsidR="00B54BEF" w:rsidRPr="0001316A" w:rsidRDefault="00B54BEF" w:rsidP="00B54BEF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ในปีอุบัติเหตุสุดท้าย</w:t>
            </w:r>
          </w:p>
        </w:tc>
        <w:tc>
          <w:tcPr>
            <w:tcW w:w="252" w:type="dxa"/>
          </w:tcPr>
          <w:p w14:paraId="3E4A3DCB" w14:textId="77777777" w:rsidR="00B54BEF" w:rsidRPr="0001316A" w:rsidRDefault="00B54BEF" w:rsidP="00B54BE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31781A" w14:textId="77777777" w:rsidR="00B54BEF" w:rsidRPr="0001316A" w:rsidRDefault="00B54BEF" w:rsidP="00B54BE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- 10%</w:t>
            </w:r>
          </w:p>
        </w:tc>
        <w:tc>
          <w:tcPr>
            <w:tcW w:w="252" w:type="dxa"/>
          </w:tcPr>
          <w:p w14:paraId="21D951BE" w14:textId="040B8CE2" w:rsidR="00B54BEF" w:rsidRPr="0001316A" w:rsidRDefault="00B54BEF" w:rsidP="00B54BEF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2921A6C3" w14:textId="3BD1C568" w:rsidR="00B54BEF" w:rsidRPr="0001316A" w:rsidRDefault="00B54BEF" w:rsidP="00B54BEF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(29,100)</w:t>
            </w:r>
          </w:p>
        </w:tc>
        <w:tc>
          <w:tcPr>
            <w:tcW w:w="252" w:type="dxa"/>
          </w:tcPr>
          <w:p w14:paraId="0B075E49" w14:textId="77777777" w:rsidR="00B54BEF" w:rsidRPr="0001316A" w:rsidRDefault="00B54BEF" w:rsidP="00B54BEF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2" w:type="dxa"/>
          </w:tcPr>
          <w:p w14:paraId="34B8C906" w14:textId="344A5326" w:rsidR="00B54BEF" w:rsidRPr="0001316A" w:rsidRDefault="00B54BEF" w:rsidP="00B5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(16,932)</w:t>
            </w:r>
          </w:p>
        </w:tc>
      </w:tr>
      <w:tr w:rsidR="00B54BEF" w:rsidRPr="00942FE8" w14:paraId="3AD82A42" w14:textId="77777777" w:rsidTr="00B54BEF">
        <w:tc>
          <w:tcPr>
            <w:tcW w:w="3240" w:type="dxa"/>
            <w:hideMark/>
          </w:tcPr>
          <w:p w14:paraId="599C8E21" w14:textId="6D94EA75" w:rsidR="00B54BEF" w:rsidRPr="0001316A" w:rsidRDefault="00B54BEF" w:rsidP="00B54BEF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  <w:p w14:paraId="3EBA0883" w14:textId="759EF11D" w:rsidR="00B54BEF" w:rsidRPr="0001316A" w:rsidRDefault="00B54BEF" w:rsidP="00B54BEF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ทดแทนที่ไม่สามารถจัดสรรได้</w:t>
            </w:r>
          </w:p>
        </w:tc>
        <w:tc>
          <w:tcPr>
            <w:tcW w:w="252" w:type="dxa"/>
          </w:tcPr>
          <w:p w14:paraId="01E552F3" w14:textId="77777777" w:rsidR="00B54BEF" w:rsidRPr="0001316A" w:rsidRDefault="00B54BEF" w:rsidP="00B54BE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85411C1" w14:textId="77777777" w:rsidR="00B54BEF" w:rsidRPr="0001316A" w:rsidRDefault="00B54BEF" w:rsidP="00B54BE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5ABE115" w14:textId="41BBAFCD" w:rsidR="00B54BEF" w:rsidRPr="0001316A" w:rsidRDefault="00B54BEF" w:rsidP="00B54BE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+ 50%</w:t>
            </w:r>
          </w:p>
        </w:tc>
        <w:tc>
          <w:tcPr>
            <w:tcW w:w="252" w:type="dxa"/>
          </w:tcPr>
          <w:p w14:paraId="3DE6D44C" w14:textId="77777777" w:rsidR="00B54BEF" w:rsidRPr="0001316A" w:rsidRDefault="00B54BEF" w:rsidP="00B54BEF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4857F339" w14:textId="77777777" w:rsidR="00B54BEF" w:rsidRPr="0001316A" w:rsidRDefault="00B54BEF" w:rsidP="00B54BEF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B6B4724" w14:textId="2C3A017D" w:rsidR="00B54BEF" w:rsidRPr="0001316A" w:rsidRDefault="00B54BEF" w:rsidP="00B54BEF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6,281</w:t>
            </w:r>
          </w:p>
        </w:tc>
        <w:tc>
          <w:tcPr>
            <w:tcW w:w="252" w:type="dxa"/>
          </w:tcPr>
          <w:p w14:paraId="3D95209F" w14:textId="77777777" w:rsidR="00B54BEF" w:rsidRPr="0001316A" w:rsidRDefault="00B54BEF" w:rsidP="00B54BEF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2" w:type="dxa"/>
          </w:tcPr>
          <w:p w14:paraId="073E10DE" w14:textId="77777777" w:rsidR="00B54BEF" w:rsidRPr="0001316A" w:rsidRDefault="00B54BEF" w:rsidP="00B5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D1146DC" w14:textId="51388150" w:rsidR="00B54BEF" w:rsidRPr="0001316A" w:rsidRDefault="00B54BEF" w:rsidP="00B5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6,281</w:t>
            </w:r>
          </w:p>
        </w:tc>
      </w:tr>
      <w:tr w:rsidR="00B54BEF" w:rsidRPr="00942FE8" w14:paraId="74B13CED" w14:textId="77777777" w:rsidTr="00B54BEF">
        <w:tc>
          <w:tcPr>
            <w:tcW w:w="3240" w:type="dxa"/>
            <w:hideMark/>
          </w:tcPr>
          <w:p w14:paraId="65CF1CB9" w14:textId="77777777" w:rsidR="00B54BEF" w:rsidRPr="0001316A" w:rsidRDefault="00B54BEF" w:rsidP="00B54BEF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</w:tc>
        <w:tc>
          <w:tcPr>
            <w:tcW w:w="252" w:type="dxa"/>
          </w:tcPr>
          <w:p w14:paraId="558DC51D" w14:textId="77777777" w:rsidR="00B54BEF" w:rsidRPr="0001316A" w:rsidRDefault="00B54BEF" w:rsidP="00B54BE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ACFD68E" w14:textId="77777777" w:rsidR="00B54BEF" w:rsidRPr="0001316A" w:rsidRDefault="00B54BEF" w:rsidP="00B54BE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5266EA70" w14:textId="77777777" w:rsidR="00B54BEF" w:rsidRPr="0001316A" w:rsidRDefault="00B54BEF" w:rsidP="00B54BEF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13CB742" w14:textId="77777777" w:rsidR="00B54BEF" w:rsidRPr="0001316A" w:rsidRDefault="00B54BEF" w:rsidP="00B54BEF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14F4063" w14:textId="77777777" w:rsidR="00B54BEF" w:rsidRPr="0001316A" w:rsidRDefault="00B54BEF" w:rsidP="00B54BEF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2" w:type="dxa"/>
          </w:tcPr>
          <w:p w14:paraId="7865CE88" w14:textId="77777777" w:rsidR="00B54BEF" w:rsidRPr="0001316A" w:rsidRDefault="00B54BEF" w:rsidP="00B5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B54BEF" w:rsidRPr="005477DE" w14:paraId="67EA8375" w14:textId="77777777" w:rsidTr="00B54BEF">
        <w:tc>
          <w:tcPr>
            <w:tcW w:w="3240" w:type="dxa"/>
          </w:tcPr>
          <w:p w14:paraId="4E7B4450" w14:textId="77777777" w:rsidR="00B54BEF" w:rsidRPr="0001316A" w:rsidRDefault="00B54BEF" w:rsidP="00B54BEF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ทดแทนที่ไม่สามารถจัดสรรได้</w:t>
            </w:r>
          </w:p>
        </w:tc>
        <w:tc>
          <w:tcPr>
            <w:tcW w:w="252" w:type="dxa"/>
          </w:tcPr>
          <w:p w14:paraId="69F88069" w14:textId="77777777" w:rsidR="00B54BEF" w:rsidRPr="0001316A" w:rsidRDefault="00B54BEF" w:rsidP="00B54BE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D6323B1" w14:textId="77777777" w:rsidR="00B54BEF" w:rsidRPr="0001316A" w:rsidRDefault="00B54BEF" w:rsidP="00B54BE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- 50%</w:t>
            </w:r>
          </w:p>
        </w:tc>
        <w:tc>
          <w:tcPr>
            <w:tcW w:w="252" w:type="dxa"/>
          </w:tcPr>
          <w:p w14:paraId="5F5D3E8D" w14:textId="77777777" w:rsidR="00B54BEF" w:rsidRPr="0001316A" w:rsidRDefault="00B54BEF" w:rsidP="00B54BEF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17358DCD" w14:textId="62571489" w:rsidR="00B54BEF" w:rsidRPr="0001316A" w:rsidRDefault="00B54BEF" w:rsidP="00B54BEF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(6,281)</w:t>
            </w:r>
          </w:p>
        </w:tc>
        <w:tc>
          <w:tcPr>
            <w:tcW w:w="252" w:type="dxa"/>
          </w:tcPr>
          <w:p w14:paraId="7C8DBE7F" w14:textId="77777777" w:rsidR="00B54BEF" w:rsidRPr="0001316A" w:rsidRDefault="00B54BEF" w:rsidP="00B54BEF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2" w:type="dxa"/>
          </w:tcPr>
          <w:p w14:paraId="64D203D9" w14:textId="0B1BDE19" w:rsidR="00B54BEF" w:rsidRPr="0001316A" w:rsidRDefault="00B54BEF" w:rsidP="00B5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(6,281)</w:t>
            </w:r>
          </w:p>
        </w:tc>
      </w:tr>
    </w:tbl>
    <w:p w14:paraId="65FA6355" w14:textId="438A5A8E" w:rsidR="006773B4" w:rsidRDefault="006773B4"/>
    <w:tbl>
      <w:tblPr>
        <w:tblW w:w="9324" w:type="dxa"/>
        <w:tblInd w:w="5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252"/>
        <w:gridCol w:w="1350"/>
        <w:gridCol w:w="252"/>
        <w:gridCol w:w="1818"/>
        <w:gridCol w:w="252"/>
        <w:gridCol w:w="2160"/>
      </w:tblGrid>
      <w:tr w:rsidR="006773B4" w:rsidRPr="005477DE" w14:paraId="34944865" w14:textId="77777777" w:rsidTr="0091554B">
        <w:tc>
          <w:tcPr>
            <w:tcW w:w="3240" w:type="dxa"/>
          </w:tcPr>
          <w:p w14:paraId="1F3AD285" w14:textId="77777777" w:rsidR="006773B4" w:rsidRPr="005477DE" w:rsidRDefault="006773B4" w:rsidP="0091554B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2EAAFAC7" w14:textId="77777777" w:rsidR="006773B4" w:rsidRPr="005477DE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832" w:type="dxa"/>
            <w:gridSpan w:val="5"/>
            <w:tcBorders>
              <w:bottom w:val="single" w:sz="4" w:space="0" w:color="auto"/>
            </w:tcBorders>
          </w:tcPr>
          <w:p w14:paraId="7063828D" w14:textId="77777777" w:rsidR="006773B4" w:rsidRPr="005477DE" w:rsidRDefault="006773B4" w:rsidP="0091554B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477DE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6773B4" w:rsidRPr="005477DE" w14:paraId="0A126E2B" w14:textId="77777777" w:rsidTr="0091554B">
        <w:tc>
          <w:tcPr>
            <w:tcW w:w="3240" w:type="dxa"/>
          </w:tcPr>
          <w:p w14:paraId="37AA1732" w14:textId="77777777" w:rsidR="006773B4" w:rsidRPr="005477DE" w:rsidRDefault="006773B4" w:rsidP="0091554B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13489E1A" w14:textId="77777777" w:rsidR="006773B4" w:rsidRPr="005477DE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832" w:type="dxa"/>
            <w:gridSpan w:val="5"/>
            <w:tcBorders>
              <w:bottom w:val="single" w:sz="4" w:space="0" w:color="auto"/>
            </w:tcBorders>
          </w:tcPr>
          <w:p w14:paraId="63E6031D" w14:textId="1DB9E8CA" w:rsidR="006773B4" w:rsidRPr="005477DE" w:rsidRDefault="006773B4" w:rsidP="0091554B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77DE">
              <w:rPr>
                <w:rFonts w:asciiTheme="majorBidi" w:eastAsia="MS Mincho" w:hAnsiTheme="majorBidi" w:cstheme="majorBidi"/>
                <w:sz w:val="24"/>
                <w:szCs w:val="24"/>
              </w:rPr>
              <w:t>2561</w:t>
            </w:r>
          </w:p>
        </w:tc>
      </w:tr>
      <w:tr w:rsidR="006773B4" w:rsidRPr="005477DE" w14:paraId="4459C5B1" w14:textId="77777777" w:rsidTr="0091554B">
        <w:tc>
          <w:tcPr>
            <w:tcW w:w="3240" w:type="dxa"/>
          </w:tcPr>
          <w:p w14:paraId="00191A0D" w14:textId="77777777" w:rsidR="006773B4" w:rsidRPr="005477DE" w:rsidRDefault="006773B4" w:rsidP="0091554B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E092190" w14:textId="77777777" w:rsidR="006773B4" w:rsidRPr="005477DE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597E0A" w14:textId="77777777" w:rsidR="006773B4" w:rsidRPr="005477DE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744F5E3" w14:textId="77777777" w:rsidR="006773B4" w:rsidRPr="005477DE" w:rsidRDefault="006773B4" w:rsidP="0091554B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3B99DE68" w14:textId="77777777" w:rsidR="006773B4" w:rsidRPr="005477DE" w:rsidRDefault="006773B4" w:rsidP="0091554B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77D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8F60690" w14:textId="77777777" w:rsidR="006773B4" w:rsidRPr="005477DE" w:rsidRDefault="006773B4" w:rsidP="0091554B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3166806E" w14:textId="77777777" w:rsidR="006773B4" w:rsidRPr="005477DE" w:rsidRDefault="006773B4" w:rsidP="0091554B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77D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</w:tr>
      <w:tr w:rsidR="006773B4" w:rsidRPr="005477DE" w14:paraId="682F33D1" w14:textId="77777777" w:rsidTr="0091554B">
        <w:tc>
          <w:tcPr>
            <w:tcW w:w="3240" w:type="dxa"/>
          </w:tcPr>
          <w:p w14:paraId="4301E6F3" w14:textId="77777777" w:rsidR="006773B4" w:rsidRPr="005477DE" w:rsidRDefault="006773B4" w:rsidP="0091554B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3B05D557" w14:textId="77777777" w:rsidR="006773B4" w:rsidRPr="005477DE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9D63502" w14:textId="77777777" w:rsidR="006773B4" w:rsidRPr="005477DE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477D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ข้อสมมติที่</w:t>
            </w:r>
          </w:p>
        </w:tc>
        <w:tc>
          <w:tcPr>
            <w:tcW w:w="252" w:type="dxa"/>
          </w:tcPr>
          <w:p w14:paraId="59BC75BA" w14:textId="77777777" w:rsidR="006773B4" w:rsidRPr="005477DE" w:rsidRDefault="006773B4" w:rsidP="0091554B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18" w:type="dxa"/>
          </w:tcPr>
          <w:p w14:paraId="2DFD3EE8" w14:textId="77777777" w:rsidR="006773B4" w:rsidRPr="005477DE" w:rsidRDefault="006773B4" w:rsidP="0091554B">
            <w:pPr>
              <w:pStyle w:val="BodyText2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7DE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ทดแทนก่อนการรับ</w:t>
            </w:r>
          </w:p>
        </w:tc>
        <w:tc>
          <w:tcPr>
            <w:tcW w:w="252" w:type="dxa"/>
          </w:tcPr>
          <w:p w14:paraId="6763180E" w14:textId="77777777" w:rsidR="006773B4" w:rsidRPr="005477DE" w:rsidRDefault="006773B4" w:rsidP="0091554B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5F9EBFC1" w14:textId="77777777" w:rsidR="006773B4" w:rsidRPr="005477DE" w:rsidRDefault="006773B4" w:rsidP="0091554B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477D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ทดแทนหลังการรับ</w:t>
            </w:r>
          </w:p>
        </w:tc>
      </w:tr>
      <w:tr w:rsidR="006773B4" w:rsidRPr="005477DE" w14:paraId="64801460" w14:textId="77777777" w:rsidTr="0091554B">
        <w:tc>
          <w:tcPr>
            <w:tcW w:w="3240" w:type="dxa"/>
          </w:tcPr>
          <w:p w14:paraId="75E3B78F" w14:textId="77777777" w:rsidR="006773B4" w:rsidRPr="005477DE" w:rsidRDefault="006773B4" w:rsidP="0091554B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3C05D299" w14:textId="77777777" w:rsidR="006773B4" w:rsidRPr="005477DE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6D15EB" w14:textId="77777777" w:rsidR="006773B4" w:rsidRPr="005477DE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477D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252" w:type="dxa"/>
          </w:tcPr>
          <w:p w14:paraId="61EEA625" w14:textId="77777777" w:rsidR="006773B4" w:rsidRPr="005477DE" w:rsidRDefault="006773B4" w:rsidP="0091554B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1B68C81D" w14:textId="77777777" w:rsidR="006773B4" w:rsidRPr="005477DE" w:rsidRDefault="006773B4" w:rsidP="004909A7">
            <w:pPr>
              <w:tabs>
                <w:tab w:val="decimal" w:pos="1017"/>
              </w:tabs>
              <w:ind w:left="-168" w:right="-13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477D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  <w:tc>
          <w:tcPr>
            <w:tcW w:w="252" w:type="dxa"/>
          </w:tcPr>
          <w:p w14:paraId="1DD1BEE1" w14:textId="77777777" w:rsidR="006773B4" w:rsidRPr="005477DE" w:rsidRDefault="006773B4" w:rsidP="0091554B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2947603" w14:textId="77777777" w:rsidR="006773B4" w:rsidRPr="005477DE" w:rsidRDefault="006773B4" w:rsidP="0091554B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477D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</w:tr>
      <w:tr w:rsidR="006773B4" w:rsidRPr="005477DE" w14:paraId="606279F5" w14:textId="77777777" w:rsidTr="0091554B">
        <w:tc>
          <w:tcPr>
            <w:tcW w:w="3240" w:type="dxa"/>
          </w:tcPr>
          <w:p w14:paraId="209A8510" w14:textId="77777777" w:rsidR="006773B4" w:rsidRPr="005477DE" w:rsidRDefault="006773B4" w:rsidP="0091554B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2EF76A6" w14:textId="77777777" w:rsidR="006773B4" w:rsidRPr="005477DE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A7B538" w14:textId="77777777" w:rsidR="006773B4" w:rsidRPr="005477DE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7DFE2F0" w14:textId="77777777" w:rsidR="006773B4" w:rsidRPr="005477DE" w:rsidRDefault="006773B4" w:rsidP="0091554B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0311D082" w14:textId="77777777" w:rsidR="006773B4" w:rsidRPr="005477DE" w:rsidRDefault="006773B4" w:rsidP="0091554B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5D78AAFF" w14:textId="77777777" w:rsidR="006773B4" w:rsidRPr="005477DE" w:rsidRDefault="006773B4" w:rsidP="0091554B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7944D313" w14:textId="77777777" w:rsidR="006773B4" w:rsidRPr="005477DE" w:rsidRDefault="006773B4" w:rsidP="0091554B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6773B4" w:rsidRPr="005477DE" w14:paraId="620B98CB" w14:textId="77777777" w:rsidTr="0091554B">
        <w:tc>
          <w:tcPr>
            <w:tcW w:w="3240" w:type="dxa"/>
          </w:tcPr>
          <w:p w14:paraId="3CEDA829" w14:textId="77777777" w:rsidR="006773B4" w:rsidRPr="005477DE" w:rsidRDefault="006773B4" w:rsidP="0091554B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477D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</w:t>
            </w:r>
          </w:p>
        </w:tc>
        <w:tc>
          <w:tcPr>
            <w:tcW w:w="252" w:type="dxa"/>
          </w:tcPr>
          <w:p w14:paraId="045905EA" w14:textId="77777777" w:rsidR="006773B4" w:rsidRPr="005477DE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6448D64" w14:textId="77777777" w:rsidR="006773B4" w:rsidRPr="005477DE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EF115AF" w14:textId="77777777" w:rsidR="006773B4" w:rsidRPr="005477DE" w:rsidRDefault="006773B4" w:rsidP="0091554B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18" w:type="dxa"/>
          </w:tcPr>
          <w:p w14:paraId="31D9CB0B" w14:textId="77777777" w:rsidR="006773B4" w:rsidRPr="005477DE" w:rsidRDefault="006773B4" w:rsidP="0091554B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0B4F3134" w14:textId="77777777" w:rsidR="006773B4" w:rsidRPr="005477DE" w:rsidRDefault="006773B4" w:rsidP="0091554B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81F40F3" w14:textId="77777777" w:rsidR="006773B4" w:rsidRPr="005477DE" w:rsidRDefault="006773B4" w:rsidP="0091554B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6773B4" w:rsidRPr="005477DE" w14:paraId="7F341E3A" w14:textId="77777777" w:rsidTr="0091554B">
        <w:tc>
          <w:tcPr>
            <w:tcW w:w="3240" w:type="dxa"/>
          </w:tcPr>
          <w:p w14:paraId="71F1A0F3" w14:textId="77777777" w:rsidR="006773B4" w:rsidRPr="005477DE" w:rsidRDefault="006773B4" w:rsidP="0091554B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7D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477DE">
              <w:rPr>
                <w:rFonts w:asciiTheme="majorBidi" w:hAnsiTheme="majorBidi" w:cstheme="majorBidi"/>
                <w:sz w:val="24"/>
                <w:szCs w:val="24"/>
                <w:cs/>
              </w:rPr>
              <w:t>ในปีอุบัติเหตุสุดท้าย</w:t>
            </w:r>
          </w:p>
        </w:tc>
        <w:tc>
          <w:tcPr>
            <w:tcW w:w="252" w:type="dxa"/>
          </w:tcPr>
          <w:p w14:paraId="5DB8781F" w14:textId="77777777" w:rsidR="006773B4" w:rsidRPr="005477DE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8E52232" w14:textId="77777777" w:rsidR="006773B4" w:rsidRPr="005477DE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77DE">
              <w:rPr>
                <w:rFonts w:asciiTheme="majorBidi" w:eastAsia="MS Mincho" w:hAnsiTheme="majorBidi" w:cstheme="majorBidi"/>
                <w:sz w:val="24"/>
                <w:szCs w:val="24"/>
              </w:rPr>
              <w:t>+ 10%</w:t>
            </w:r>
          </w:p>
        </w:tc>
        <w:tc>
          <w:tcPr>
            <w:tcW w:w="252" w:type="dxa"/>
          </w:tcPr>
          <w:p w14:paraId="595D7EFA" w14:textId="77777777" w:rsidR="006773B4" w:rsidRPr="005477DE" w:rsidRDefault="006773B4" w:rsidP="0091554B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18" w:type="dxa"/>
          </w:tcPr>
          <w:p w14:paraId="72DD1A1A" w14:textId="77777777" w:rsidR="006773B4" w:rsidRPr="005477DE" w:rsidRDefault="006773B4" w:rsidP="004909A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77DE">
              <w:rPr>
                <w:rFonts w:asciiTheme="majorBidi" w:eastAsia="MS Mincho" w:hAnsiTheme="majorBidi" w:cstheme="majorBidi"/>
                <w:sz w:val="24"/>
                <w:szCs w:val="24"/>
              </w:rPr>
              <w:t>46,843</w:t>
            </w:r>
          </w:p>
        </w:tc>
        <w:tc>
          <w:tcPr>
            <w:tcW w:w="252" w:type="dxa"/>
          </w:tcPr>
          <w:p w14:paraId="273F5D1F" w14:textId="77777777" w:rsidR="006773B4" w:rsidRPr="005477DE" w:rsidRDefault="006773B4" w:rsidP="004909A7">
            <w:pPr>
              <w:tabs>
                <w:tab w:val="decimal" w:pos="1017"/>
              </w:tabs>
              <w:ind w:right="5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44E42389" w14:textId="77777777" w:rsidR="006773B4" w:rsidRPr="005477DE" w:rsidRDefault="006773B4" w:rsidP="0049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0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77DE">
              <w:rPr>
                <w:rFonts w:asciiTheme="majorBidi" w:eastAsia="MS Mincho" w:hAnsiTheme="majorBidi" w:cstheme="majorBidi"/>
                <w:sz w:val="24"/>
                <w:szCs w:val="24"/>
              </w:rPr>
              <w:t>27,861</w:t>
            </w:r>
          </w:p>
        </w:tc>
      </w:tr>
      <w:tr w:rsidR="006773B4" w:rsidRPr="005477DE" w14:paraId="731CD165" w14:textId="77777777" w:rsidTr="0091554B">
        <w:tc>
          <w:tcPr>
            <w:tcW w:w="3240" w:type="dxa"/>
            <w:hideMark/>
          </w:tcPr>
          <w:p w14:paraId="0D7880A6" w14:textId="77777777" w:rsidR="006773B4" w:rsidRPr="005477DE" w:rsidRDefault="006773B4" w:rsidP="0091554B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77D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</w:t>
            </w:r>
          </w:p>
        </w:tc>
        <w:tc>
          <w:tcPr>
            <w:tcW w:w="252" w:type="dxa"/>
          </w:tcPr>
          <w:p w14:paraId="62EC113B" w14:textId="77777777" w:rsidR="006773B4" w:rsidRPr="005477DE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55DF5BA" w14:textId="77777777" w:rsidR="006773B4" w:rsidRPr="005477DE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50A8AC9F" w14:textId="77777777" w:rsidR="006773B4" w:rsidRPr="005477DE" w:rsidRDefault="006773B4" w:rsidP="0091554B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18" w:type="dxa"/>
          </w:tcPr>
          <w:p w14:paraId="71F3379C" w14:textId="77777777" w:rsidR="006773B4" w:rsidRPr="005477DE" w:rsidRDefault="006773B4" w:rsidP="004909A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AA95270" w14:textId="77777777" w:rsidR="006773B4" w:rsidRPr="005477DE" w:rsidRDefault="006773B4" w:rsidP="004909A7">
            <w:pPr>
              <w:tabs>
                <w:tab w:val="decimal" w:pos="1017"/>
              </w:tabs>
              <w:ind w:right="5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6CCC426A" w14:textId="77777777" w:rsidR="006773B4" w:rsidRPr="005477DE" w:rsidRDefault="006773B4" w:rsidP="004909A7">
            <w:pPr>
              <w:ind w:right="3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73B4" w:rsidRPr="005477DE" w14:paraId="0EFA57B9" w14:textId="77777777" w:rsidTr="0091554B">
        <w:tc>
          <w:tcPr>
            <w:tcW w:w="3240" w:type="dxa"/>
          </w:tcPr>
          <w:p w14:paraId="3399F751" w14:textId="77777777" w:rsidR="006773B4" w:rsidRPr="005477DE" w:rsidRDefault="006773B4" w:rsidP="0091554B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7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ในปีอุบัติเหตุสุดท้าย</w:t>
            </w:r>
          </w:p>
        </w:tc>
        <w:tc>
          <w:tcPr>
            <w:tcW w:w="252" w:type="dxa"/>
          </w:tcPr>
          <w:p w14:paraId="34B1C05C" w14:textId="77777777" w:rsidR="006773B4" w:rsidRPr="005477DE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2D4C69" w14:textId="77777777" w:rsidR="006773B4" w:rsidRPr="005477DE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77DE">
              <w:rPr>
                <w:rFonts w:asciiTheme="majorBidi" w:eastAsia="MS Mincho" w:hAnsiTheme="majorBidi" w:cstheme="majorBidi"/>
                <w:sz w:val="24"/>
                <w:szCs w:val="24"/>
              </w:rPr>
              <w:t>- 10%</w:t>
            </w:r>
          </w:p>
        </w:tc>
        <w:tc>
          <w:tcPr>
            <w:tcW w:w="252" w:type="dxa"/>
          </w:tcPr>
          <w:p w14:paraId="3ED91A75" w14:textId="77777777" w:rsidR="006773B4" w:rsidRPr="005477DE" w:rsidRDefault="006773B4" w:rsidP="0091554B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18" w:type="dxa"/>
          </w:tcPr>
          <w:p w14:paraId="29D8CAD4" w14:textId="77777777" w:rsidR="006773B4" w:rsidRPr="005477DE" w:rsidRDefault="006773B4" w:rsidP="004909A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77DE">
              <w:rPr>
                <w:rFonts w:asciiTheme="majorBidi" w:eastAsia="MS Mincho" w:hAnsiTheme="majorBidi" w:cstheme="majorBidi"/>
                <w:sz w:val="24"/>
                <w:szCs w:val="24"/>
              </w:rPr>
              <w:t>(46,441)</w:t>
            </w:r>
          </w:p>
        </w:tc>
        <w:tc>
          <w:tcPr>
            <w:tcW w:w="252" w:type="dxa"/>
          </w:tcPr>
          <w:p w14:paraId="7CE9F610" w14:textId="77777777" w:rsidR="006773B4" w:rsidRPr="005477DE" w:rsidRDefault="006773B4" w:rsidP="004909A7">
            <w:pPr>
              <w:tabs>
                <w:tab w:val="decimal" w:pos="1017"/>
              </w:tabs>
              <w:ind w:right="5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3691B5DB" w14:textId="77777777" w:rsidR="006773B4" w:rsidRPr="005477DE" w:rsidRDefault="006773B4" w:rsidP="0049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0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77DE">
              <w:rPr>
                <w:rFonts w:asciiTheme="majorBidi" w:eastAsia="MS Mincho" w:hAnsiTheme="majorBidi" w:cstheme="majorBidi"/>
                <w:sz w:val="24"/>
                <w:szCs w:val="24"/>
              </w:rPr>
              <w:t>(27,459)</w:t>
            </w:r>
          </w:p>
        </w:tc>
      </w:tr>
      <w:tr w:rsidR="006773B4" w:rsidRPr="005477DE" w14:paraId="30AB6AE2" w14:textId="77777777" w:rsidTr="0091554B">
        <w:tc>
          <w:tcPr>
            <w:tcW w:w="3240" w:type="dxa"/>
            <w:hideMark/>
          </w:tcPr>
          <w:p w14:paraId="3503FA6C" w14:textId="77777777" w:rsidR="006773B4" w:rsidRPr="005477DE" w:rsidRDefault="006773B4" w:rsidP="0091554B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477D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  <w:p w14:paraId="74AACD22" w14:textId="77777777" w:rsidR="006773B4" w:rsidRPr="005477DE" w:rsidRDefault="006773B4" w:rsidP="0091554B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77DE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5477DE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ทดแทนที่ไม่สามารถจัดสรรได้</w:t>
            </w:r>
          </w:p>
        </w:tc>
        <w:tc>
          <w:tcPr>
            <w:tcW w:w="252" w:type="dxa"/>
          </w:tcPr>
          <w:p w14:paraId="578C91A1" w14:textId="77777777" w:rsidR="006773B4" w:rsidRPr="005477DE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0E61B4" w14:textId="77777777" w:rsidR="0001316A" w:rsidRDefault="0001316A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46BBA621" w14:textId="711AB13D" w:rsidR="006773B4" w:rsidRPr="005477DE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77DE">
              <w:rPr>
                <w:rFonts w:asciiTheme="majorBidi" w:eastAsia="MS Mincho" w:hAnsiTheme="majorBidi" w:cstheme="majorBidi"/>
                <w:sz w:val="24"/>
                <w:szCs w:val="24"/>
              </w:rPr>
              <w:t>+ 50%</w:t>
            </w:r>
          </w:p>
        </w:tc>
        <w:tc>
          <w:tcPr>
            <w:tcW w:w="252" w:type="dxa"/>
          </w:tcPr>
          <w:p w14:paraId="27E11542" w14:textId="77777777" w:rsidR="006773B4" w:rsidRPr="005477DE" w:rsidRDefault="006773B4" w:rsidP="0091554B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18" w:type="dxa"/>
          </w:tcPr>
          <w:p w14:paraId="50C9847C" w14:textId="77777777" w:rsidR="0001316A" w:rsidRDefault="0001316A" w:rsidP="004909A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0F95395" w14:textId="4AC709A3" w:rsidR="006773B4" w:rsidRPr="005477DE" w:rsidRDefault="006773B4" w:rsidP="004909A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77DE">
              <w:rPr>
                <w:rFonts w:asciiTheme="majorBidi" w:eastAsia="MS Mincho" w:hAnsiTheme="majorBidi" w:cstheme="majorBidi"/>
                <w:sz w:val="24"/>
                <w:szCs w:val="24"/>
              </w:rPr>
              <w:t>7,886</w:t>
            </w:r>
          </w:p>
        </w:tc>
        <w:tc>
          <w:tcPr>
            <w:tcW w:w="252" w:type="dxa"/>
          </w:tcPr>
          <w:p w14:paraId="78081CFE" w14:textId="77777777" w:rsidR="006773B4" w:rsidRPr="005477DE" w:rsidRDefault="006773B4" w:rsidP="004909A7">
            <w:pPr>
              <w:tabs>
                <w:tab w:val="decimal" w:pos="1017"/>
              </w:tabs>
              <w:ind w:right="5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532412E8" w14:textId="77777777" w:rsidR="0001316A" w:rsidRDefault="0001316A" w:rsidP="0049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0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A4D405F" w14:textId="5DEC73D1" w:rsidR="006773B4" w:rsidRPr="005477DE" w:rsidRDefault="006773B4" w:rsidP="0049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7DE">
              <w:rPr>
                <w:rFonts w:asciiTheme="majorBidi" w:eastAsia="MS Mincho" w:hAnsiTheme="majorBidi" w:cstheme="majorBidi"/>
                <w:sz w:val="24"/>
                <w:szCs w:val="24"/>
              </w:rPr>
              <w:t>7,886</w:t>
            </w:r>
          </w:p>
        </w:tc>
      </w:tr>
      <w:tr w:rsidR="006773B4" w:rsidRPr="005477DE" w14:paraId="195FF7C9" w14:textId="77777777" w:rsidTr="0091554B">
        <w:tc>
          <w:tcPr>
            <w:tcW w:w="3240" w:type="dxa"/>
            <w:hideMark/>
          </w:tcPr>
          <w:p w14:paraId="3B3028EF" w14:textId="77777777" w:rsidR="006773B4" w:rsidRPr="005477DE" w:rsidRDefault="006773B4" w:rsidP="0091554B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77D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</w:tc>
        <w:tc>
          <w:tcPr>
            <w:tcW w:w="252" w:type="dxa"/>
          </w:tcPr>
          <w:p w14:paraId="419F2194" w14:textId="77777777" w:rsidR="006773B4" w:rsidRPr="005477DE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D812EB" w14:textId="77777777" w:rsidR="006773B4" w:rsidRPr="005477DE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4C5A8747" w14:textId="77777777" w:rsidR="006773B4" w:rsidRPr="005477DE" w:rsidRDefault="006773B4" w:rsidP="0091554B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18" w:type="dxa"/>
          </w:tcPr>
          <w:p w14:paraId="48049AB1" w14:textId="77777777" w:rsidR="006773B4" w:rsidRPr="005477DE" w:rsidRDefault="006773B4" w:rsidP="004909A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73AF415A" w14:textId="77777777" w:rsidR="006773B4" w:rsidRPr="005477DE" w:rsidRDefault="006773B4" w:rsidP="004909A7">
            <w:pPr>
              <w:tabs>
                <w:tab w:val="decimal" w:pos="1017"/>
              </w:tabs>
              <w:ind w:right="5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56B1DB9" w14:textId="77777777" w:rsidR="006773B4" w:rsidRPr="005477DE" w:rsidRDefault="006773B4" w:rsidP="0049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0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6773B4" w:rsidRPr="005477DE" w14:paraId="1FB011D3" w14:textId="77777777" w:rsidTr="0091554B">
        <w:tc>
          <w:tcPr>
            <w:tcW w:w="3240" w:type="dxa"/>
          </w:tcPr>
          <w:p w14:paraId="11B188A1" w14:textId="77777777" w:rsidR="006773B4" w:rsidRPr="005477DE" w:rsidRDefault="006773B4" w:rsidP="0091554B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7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ทดแทนที่ไม่สามารถจัดสรรได้</w:t>
            </w:r>
          </w:p>
        </w:tc>
        <w:tc>
          <w:tcPr>
            <w:tcW w:w="252" w:type="dxa"/>
          </w:tcPr>
          <w:p w14:paraId="62D33B37" w14:textId="77777777" w:rsidR="006773B4" w:rsidRPr="005477DE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C9385B2" w14:textId="77777777" w:rsidR="006773B4" w:rsidRPr="005477DE" w:rsidRDefault="006773B4" w:rsidP="0091554B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77DE">
              <w:rPr>
                <w:rFonts w:asciiTheme="majorBidi" w:eastAsia="MS Mincho" w:hAnsiTheme="majorBidi" w:cstheme="majorBidi"/>
                <w:sz w:val="24"/>
                <w:szCs w:val="24"/>
              </w:rPr>
              <w:t>- 50%</w:t>
            </w:r>
          </w:p>
        </w:tc>
        <w:tc>
          <w:tcPr>
            <w:tcW w:w="252" w:type="dxa"/>
          </w:tcPr>
          <w:p w14:paraId="227CD9E7" w14:textId="77777777" w:rsidR="006773B4" w:rsidRPr="005477DE" w:rsidRDefault="006773B4" w:rsidP="0091554B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18" w:type="dxa"/>
          </w:tcPr>
          <w:p w14:paraId="2AC03D66" w14:textId="77777777" w:rsidR="006773B4" w:rsidRPr="005477DE" w:rsidRDefault="006773B4" w:rsidP="004909A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77DE">
              <w:rPr>
                <w:rFonts w:asciiTheme="majorBidi" w:eastAsia="MS Mincho" w:hAnsiTheme="majorBidi" w:cstheme="majorBidi"/>
                <w:sz w:val="24"/>
                <w:szCs w:val="24"/>
              </w:rPr>
              <w:t>(7,886)</w:t>
            </w:r>
          </w:p>
        </w:tc>
        <w:tc>
          <w:tcPr>
            <w:tcW w:w="252" w:type="dxa"/>
          </w:tcPr>
          <w:p w14:paraId="2C003AA9" w14:textId="77777777" w:rsidR="006773B4" w:rsidRPr="005477DE" w:rsidRDefault="006773B4" w:rsidP="004909A7">
            <w:pPr>
              <w:tabs>
                <w:tab w:val="decimal" w:pos="1017"/>
              </w:tabs>
              <w:ind w:right="5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1FD73F9C" w14:textId="77777777" w:rsidR="006773B4" w:rsidRPr="005477DE" w:rsidRDefault="006773B4" w:rsidP="00490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0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77DE">
              <w:rPr>
                <w:rFonts w:asciiTheme="majorBidi" w:eastAsia="MS Mincho" w:hAnsiTheme="majorBidi" w:cstheme="majorBidi"/>
                <w:sz w:val="24"/>
                <w:szCs w:val="24"/>
              </w:rPr>
              <w:t>(7,886)</w:t>
            </w:r>
          </w:p>
        </w:tc>
      </w:tr>
    </w:tbl>
    <w:p w14:paraId="07C6FCAE" w14:textId="2F9F6923" w:rsidR="008B20A2" w:rsidRPr="003A6430" w:rsidRDefault="003A6430" w:rsidP="009472A0">
      <w:pPr>
        <w:pStyle w:val="ListParagraph"/>
        <w:widowControl w:val="0"/>
        <w:numPr>
          <w:ilvl w:val="1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3A6430">
        <w:rPr>
          <w:rFonts w:ascii="Angsana New" w:hAnsi="Angsana New"/>
          <w:b/>
          <w:bCs/>
          <w:sz w:val="28"/>
          <w:szCs w:val="28"/>
          <w:cs/>
        </w:rPr>
        <w:t>ความเสี่ยงของเครื่องมือทางการเงิน</w:t>
      </w:r>
    </w:p>
    <w:p w14:paraId="64C05B1C" w14:textId="068DA497" w:rsidR="003A6430" w:rsidRDefault="003A6430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F4388">
        <w:rPr>
          <w:rFonts w:ascii="Angsana New" w:hAnsi="Angsana New"/>
          <w:spacing w:val="8"/>
          <w:sz w:val="28"/>
          <w:szCs w:val="28"/>
          <w:cs/>
        </w:rPr>
        <w:t>สินทรัพย์ทางการเงินและหนี้สินทางการเงินที่มีอยู่ในงบแสดงฐานะการเงินได้รวมเงินสดและรายการเทียบเท่าเงินสด เบี้ย</w:t>
      </w:r>
      <w:r w:rsidRPr="003A6430">
        <w:rPr>
          <w:rFonts w:ascii="Angsana New" w:hAnsi="Angsana New"/>
          <w:sz w:val="28"/>
          <w:szCs w:val="28"/>
          <w:cs/>
        </w:rPr>
        <w:t>ประกันภัยค้างรับ รายได้จากการลงทุนค้างรับ สินทรัพย์จากการประกันภัยต่อ ลูกหนี้จากสัญญาประกันภัยต่อ เงินลงทุนในหลักทรัพย์ ค่าสินไหมทดแทนค้างรับจากคู่กรณี หนี้สินจากสัญญาประกันภัย เจ้าหนี้บริษัทประกันภัยต่อ ค่าจ้างและค่าบำเหน็จค้างจ่าย นโยบายการบัญชีที่สำคัญสำหรับการบันทึกและการวัดมูลค่าของรายการเหล่านี้ได้เปิดเผยไว้ในนโยบายการบัญชีที่</w:t>
      </w:r>
      <w:r w:rsidRPr="00946CDF">
        <w:rPr>
          <w:rFonts w:ascii="Angsana New" w:hAnsi="Angsana New"/>
          <w:sz w:val="28"/>
          <w:szCs w:val="28"/>
          <w:cs/>
        </w:rPr>
        <w:t xml:space="preserve">เกี่ยวข้องในหมายเหตุ </w:t>
      </w:r>
      <w:r w:rsidRPr="00946CDF">
        <w:rPr>
          <w:rFonts w:ascii="Angsana New" w:hAnsi="Angsana New"/>
          <w:sz w:val="28"/>
          <w:szCs w:val="28"/>
        </w:rPr>
        <w:t>3</w:t>
      </w:r>
    </w:p>
    <w:p w14:paraId="02EFED81" w14:textId="1FA73FE3" w:rsidR="006773B4" w:rsidRDefault="006773B4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0CA2C5E" w14:textId="77777777" w:rsidR="00FC6587" w:rsidRDefault="00FC6587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E4AAA5D" w14:textId="77777777" w:rsidR="004909A7" w:rsidRDefault="004909A7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2741F22" w14:textId="6C74F6FB" w:rsidR="003A6430" w:rsidRPr="000339E8" w:rsidRDefault="003A6430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t>ความเสี่ยงด้านสภาพคล่อง</w:t>
      </w:r>
    </w:p>
    <w:p w14:paraId="27999BD9" w14:textId="4DA3D3BA" w:rsidR="00E678C0" w:rsidRDefault="00E678C0" w:rsidP="00E678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3A6430">
        <w:rPr>
          <w:rFonts w:ascii="Angsana New" w:hAnsi="Angsana New"/>
          <w:sz w:val="28"/>
          <w:szCs w:val="28"/>
          <w:cs/>
        </w:rPr>
        <w:t>ความเสี่ยงด้านสภาพคล่องเกิดจากปัญหาในการจัดหาเงินทุนให้มีจำนวนเพียงพอและทันเวลาเพื่อจ่ายชำระหนี้สำหรับภาระผูกพันตามที่กำหนดไว้ในงบการเงิน ตามที่กล่าวไว้ในหมาย</w:t>
      </w:r>
      <w:r w:rsidRPr="00E678C0">
        <w:rPr>
          <w:rFonts w:ascii="Angsana New" w:hAnsi="Angsana New"/>
          <w:sz w:val="28"/>
          <w:szCs w:val="28"/>
          <w:cs/>
        </w:rPr>
        <w:t xml:space="preserve">เหตุ </w:t>
      </w:r>
      <w:r w:rsidRPr="00E678C0">
        <w:rPr>
          <w:rFonts w:ascii="Angsana New" w:hAnsi="Angsana New"/>
          <w:sz w:val="28"/>
          <w:szCs w:val="28"/>
        </w:rPr>
        <w:t xml:space="preserve">1 </w:t>
      </w:r>
      <w:r w:rsidRPr="00E678C0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E678C0">
        <w:rPr>
          <w:rFonts w:ascii="Angsana New" w:hAnsi="Angsana New"/>
          <w:sz w:val="28"/>
          <w:szCs w:val="28"/>
        </w:rPr>
        <w:t xml:space="preserve">31 </w:t>
      </w:r>
      <w:r w:rsidRPr="00E678C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E678C0">
        <w:rPr>
          <w:rFonts w:ascii="Angsana New" w:hAnsi="Angsana New"/>
          <w:sz w:val="28"/>
          <w:szCs w:val="28"/>
        </w:rPr>
        <w:t xml:space="preserve">2562 </w:t>
      </w:r>
      <w:r w:rsidRPr="00E678C0">
        <w:rPr>
          <w:rFonts w:ascii="Angsana New" w:hAnsi="Angsana New"/>
          <w:sz w:val="28"/>
          <w:szCs w:val="28"/>
          <w:cs/>
        </w:rPr>
        <w:t xml:space="preserve">สินทรัพย์หนุนหลังของบริษัทเพียงพอตามที่กำหนดในพระราชบัญญัติประกันวินาศภัย (ฉบับที่ </w:t>
      </w:r>
      <w:r w:rsidRPr="00E678C0">
        <w:rPr>
          <w:rFonts w:ascii="Angsana New" w:hAnsi="Angsana New"/>
          <w:sz w:val="28"/>
          <w:szCs w:val="28"/>
        </w:rPr>
        <w:t xml:space="preserve">2) </w:t>
      </w:r>
      <w:r w:rsidRPr="00E678C0">
        <w:rPr>
          <w:rFonts w:ascii="Angsana New" w:hAnsi="Angsana New"/>
          <w:sz w:val="28"/>
          <w:szCs w:val="28"/>
          <w:cs/>
        </w:rPr>
        <w:t xml:space="preserve">พ.ศ. </w:t>
      </w:r>
      <w:r w:rsidRPr="00E678C0">
        <w:rPr>
          <w:rFonts w:ascii="Angsana New" w:hAnsi="Angsana New"/>
          <w:sz w:val="28"/>
          <w:szCs w:val="28"/>
        </w:rPr>
        <w:t>2551</w:t>
      </w:r>
      <w:r w:rsidRPr="00E678C0">
        <w:rPr>
          <w:rFonts w:ascii="Angsana New" w:hAnsi="Angsana New" w:hint="cs"/>
          <w:sz w:val="28"/>
          <w:szCs w:val="28"/>
          <w:cs/>
        </w:rPr>
        <w:t xml:space="preserve"> แล้ว</w:t>
      </w:r>
    </w:p>
    <w:p w14:paraId="785C94F2" w14:textId="0197772F" w:rsidR="003A6430" w:rsidRPr="00B61819" w:rsidRDefault="003A6430" w:rsidP="00B6181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 xml:space="preserve">วันที่ครบกำหนดของสินทรัพย์และหนี้สินทางการเงินนับจากวันที่ในงบแสดงฐานะการเงิน ณ วันที่ </w:t>
      </w:r>
      <w:r w:rsidRPr="00B61819">
        <w:rPr>
          <w:rFonts w:ascii="Angsana New" w:hAnsi="Angsana New"/>
          <w:sz w:val="28"/>
          <w:szCs w:val="28"/>
        </w:rPr>
        <w:t xml:space="preserve">31 </w:t>
      </w:r>
      <w:r w:rsidRPr="00B61819">
        <w:rPr>
          <w:rFonts w:ascii="Angsana New" w:hAnsi="Angsana New"/>
          <w:sz w:val="28"/>
          <w:szCs w:val="28"/>
          <w:cs/>
        </w:rPr>
        <w:t xml:space="preserve">ธันวาคม </w:t>
      </w:r>
      <w:r w:rsidR="00C9330B" w:rsidRPr="00B61819">
        <w:rPr>
          <w:rFonts w:ascii="Angsana New" w:hAnsi="Angsana New"/>
          <w:sz w:val="28"/>
          <w:szCs w:val="28"/>
        </w:rPr>
        <w:t>2562</w:t>
      </w:r>
      <w:r w:rsidRPr="00B61819">
        <w:rPr>
          <w:rFonts w:ascii="Angsana New" w:hAnsi="Angsana New"/>
          <w:sz w:val="28"/>
          <w:szCs w:val="28"/>
        </w:rPr>
        <w:t xml:space="preserve"> </w:t>
      </w:r>
      <w:r w:rsidRPr="00B61819">
        <w:rPr>
          <w:rFonts w:ascii="Angsana New" w:hAnsi="Angsana New"/>
          <w:sz w:val="28"/>
          <w:szCs w:val="28"/>
          <w:cs/>
        </w:rPr>
        <w:t xml:space="preserve">และ </w:t>
      </w:r>
      <w:r w:rsidRPr="00B61819">
        <w:rPr>
          <w:rFonts w:ascii="Angsana New" w:hAnsi="Angsana New"/>
          <w:sz w:val="28"/>
          <w:szCs w:val="28"/>
        </w:rPr>
        <w:t>256</w:t>
      </w:r>
      <w:r w:rsidR="00C9330B" w:rsidRPr="00B61819">
        <w:rPr>
          <w:rFonts w:ascii="Angsana New" w:hAnsi="Angsana New"/>
          <w:sz w:val="28"/>
          <w:szCs w:val="28"/>
        </w:rPr>
        <w:t>1</w:t>
      </w:r>
      <w:r w:rsidRPr="00B61819">
        <w:rPr>
          <w:rFonts w:ascii="Angsana New" w:hAnsi="Angsana New"/>
          <w:sz w:val="28"/>
          <w:szCs w:val="28"/>
        </w:rPr>
        <w:t xml:space="preserve"> </w:t>
      </w:r>
      <w:r w:rsidRPr="00B61819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700"/>
        <w:gridCol w:w="1064"/>
        <w:gridCol w:w="107"/>
        <w:gridCol w:w="1153"/>
        <w:gridCol w:w="106"/>
        <w:gridCol w:w="1064"/>
        <w:gridCol w:w="106"/>
        <w:gridCol w:w="1064"/>
        <w:gridCol w:w="106"/>
        <w:gridCol w:w="1154"/>
        <w:gridCol w:w="106"/>
        <w:gridCol w:w="1080"/>
      </w:tblGrid>
      <w:tr w:rsidR="001D08A0" w:rsidRPr="00B47BC8" w14:paraId="2DEFFEF7" w14:textId="77777777" w:rsidTr="00AF4388">
        <w:trPr>
          <w:tblHeader/>
        </w:trPr>
        <w:tc>
          <w:tcPr>
            <w:tcW w:w="2700" w:type="dxa"/>
          </w:tcPr>
          <w:p w14:paraId="5EDF17C7" w14:textId="77777777" w:rsidR="001D08A0" w:rsidRPr="00B47BC8" w:rsidRDefault="001D08A0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tcBorders>
              <w:bottom w:val="single" w:sz="4" w:space="0" w:color="auto"/>
            </w:tcBorders>
          </w:tcPr>
          <w:p w14:paraId="2FA02674" w14:textId="3D753B75" w:rsidR="001D08A0" w:rsidRDefault="001D08A0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C9330B" w:rsidRPr="00B47BC8" w14:paraId="50499D04" w14:textId="77777777" w:rsidTr="00AF4388">
        <w:trPr>
          <w:tblHeader/>
        </w:trPr>
        <w:tc>
          <w:tcPr>
            <w:tcW w:w="2700" w:type="dxa"/>
          </w:tcPr>
          <w:p w14:paraId="73975903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tcBorders>
              <w:bottom w:val="single" w:sz="4" w:space="0" w:color="auto"/>
            </w:tcBorders>
          </w:tcPr>
          <w:p w14:paraId="103EB244" w14:textId="4B2464D0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9330B" w:rsidRPr="00B47BC8" w14:paraId="7FC34786" w14:textId="77777777" w:rsidTr="00C43C63">
        <w:trPr>
          <w:tblHeader/>
        </w:trPr>
        <w:tc>
          <w:tcPr>
            <w:tcW w:w="2700" w:type="dxa"/>
          </w:tcPr>
          <w:p w14:paraId="331972C7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2550B57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07" w:type="dxa"/>
          </w:tcPr>
          <w:p w14:paraId="43A0FAA5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11BC7777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1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063FDCD0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B06BD1A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</w:rPr>
              <w:t>1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5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2C91685C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615D6A0F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มากกว่า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5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57BABD14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1F49D3B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06" w:type="dxa"/>
          </w:tcPr>
          <w:p w14:paraId="1040A8AB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935F7F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C9330B" w:rsidRPr="00B47BC8" w14:paraId="6985198C" w14:textId="77777777" w:rsidTr="00C43C63">
        <w:tc>
          <w:tcPr>
            <w:tcW w:w="2700" w:type="dxa"/>
          </w:tcPr>
          <w:p w14:paraId="019BEF52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64" w:type="dxa"/>
          </w:tcPr>
          <w:p w14:paraId="5638D835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5DCB44AB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5A162A23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F5B6EA3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1B0289A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E125711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0A2E6B8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479D584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1011D64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2D16983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C97472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330B" w:rsidRPr="00B47BC8" w14:paraId="0329F971" w14:textId="77777777" w:rsidTr="00C43C63">
        <w:tc>
          <w:tcPr>
            <w:tcW w:w="2700" w:type="dxa"/>
          </w:tcPr>
          <w:p w14:paraId="3232026D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4" w:type="dxa"/>
          </w:tcPr>
          <w:p w14:paraId="4393DF06" w14:textId="436CF2D1" w:rsidR="00C9330B" w:rsidRPr="00B47BC8" w:rsidRDefault="008C2DBA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200,104</w:t>
            </w:r>
          </w:p>
        </w:tc>
        <w:tc>
          <w:tcPr>
            <w:tcW w:w="107" w:type="dxa"/>
          </w:tcPr>
          <w:p w14:paraId="1ADFB157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12A30703" w14:textId="45AC0AAD" w:rsidR="00C9330B" w:rsidRPr="00B47BC8" w:rsidRDefault="008C2DBA" w:rsidP="00BB4D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350BE9B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BAD02D9" w14:textId="74226503" w:rsidR="00C9330B" w:rsidRPr="00B47BC8" w:rsidRDefault="008C2DBA" w:rsidP="00BB4D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752FDB2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5DB7EB7" w14:textId="668A1FF2" w:rsidR="00C9330B" w:rsidRPr="00B47BC8" w:rsidRDefault="008C2DBA" w:rsidP="00BB4D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098FF48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8864DF7" w14:textId="5BF86A7E" w:rsidR="00C9330B" w:rsidRPr="00B47BC8" w:rsidRDefault="008C2DBA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06" w:type="dxa"/>
          </w:tcPr>
          <w:p w14:paraId="1369CA49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8205EB" w14:textId="641A4CF9" w:rsidR="00C9330B" w:rsidRPr="00B47BC8" w:rsidRDefault="008C2DBA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200,234</w:t>
            </w:r>
          </w:p>
        </w:tc>
      </w:tr>
      <w:tr w:rsidR="00C9330B" w:rsidRPr="00B47BC8" w14:paraId="744F8684" w14:textId="77777777" w:rsidTr="00C43C63">
        <w:tc>
          <w:tcPr>
            <w:tcW w:w="2700" w:type="dxa"/>
          </w:tcPr>
          <w:p w14:paraId="7C531B32" w14:textId="73AD38CB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เบี้ยประกันภัยค้างรับ</w:t>
            </w:r>
            <w:r w:rsidRPr="00B47BC8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</w:tcPr>
          <w:p w14:paraId="1B474162" w14:textId="0925C6B1" w:rsidR="00C9330B" w:rsidRPr="00B47BC8" w:rsidRDefault="00C9330B" w:rsidP="00BB4D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17A40C85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0B80FB79" w14:textId="21CA8E5E" w:rsidR="00C9330B" w:rsidRPr="00B47BC8" w:rsidRDefault="00763E14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86,687</w:t>
            </w:r>
          </w:p>
        </w:tc>
        <w:tc>
          <w:tcPr>
            <w:tcW w:w="106" w:type="dxa"/>
          </w:tcPr>
          <w:p w14:paraId="6E3C0A6D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068DDA7" w14:textId="7328CB53" w:rsidR="00C9330B" w:rsidRPr="00B47BC8" w:rsidRDefault="0089594E" w:rsidP="00BB4D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20C126E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42BD9BB" w14:textId="7F0D20E4" w:rsidR="00C9330B" w:rsidRPr="00B47BC8" w:rsidRDefault="0089594E" w:rsidP="00BB4D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14CB79E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72D1CB0" w14:textId="35B3C0D7" w:rsidR="00C9330B" w:rsidRPr="00B47BC8" w:rsidRDefault="0089594E" w:rsidP="00BB4D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8B2622D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6D5B2C" w14:textId="161D8190" w:rsidR="00C9330B" w:rsidRPr="00B47BC8" w:rsidRDefault="00763E14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86,687</w:t>
            </w:r>
          </w:p>
        </w:tc>
      </w:tr>
      <w:tr w:rsidR="00C9330B" w:rsidRPr="00B47BC8" w14:paraId="61CF0D69" w14:textId="77777777" w:rsidTr="00C43C63">
        <w:tc>
          <w:tcPr>
            <w:tcW w:w="2700" w:type="dxa"/>
          </w:tcPr>
          <w:p w14:paraId="29E86692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064" w:type="dxa"/>
          </w:tcPr>
          <w:p w14:paraId="53B3C92D" w14:textId="6007C732" w:rsidR="00C9330B" w:rsidRPr="00B47BC8" w:rsidRDefault="008C2DBA" w:rsidP="00BB4D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3339B0E5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47440A19" w14:textId="2571A1BB" w:rsidR="00C9330B" w:rsidRPr="00B47BC8" w:rsidRDefault="008C2DBA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06" w:type="dxa"/>
          </w:tcPr>
          <w:p w14:paraId="184430CF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B1132DE" w14:textId="1356513D" w:rsidR="00C9330B" w:rsidRPr="00B47BC8" w:rsidRDefault="008C2DBA" w:rsidP="00BB4D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DD934EF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0D076D7" w14:textId="71773D84" w:rsidR="00C9330B" w:rsidRPr="00B47BC8" w:rsidRDefault="008C2DBA" w:rsidP="00BB4D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86BCA8E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A46891F" w14:textId="067FDF2D" w:rsidR="00C9330B" w:rsidRPr="00B47BC8" w:rsidRDefault="008C2DBA" w:rsidP="00BB4D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F073FE8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2B725D" w14:textId="72A17C50" w:rsidR="00C9330B" w:rsidRPr="00B47BC8" w:rsidRDefault="008C2DBA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</w:tr>
      <w:tr w:rsidR="00C9330B" w:rsidRPr="00B47BC8" w14:paraId="5E8786D0" w14:textId="77777777" w:rsidTr="00C43C63">
        <w:tc>
          <w:tcPr>
            <w:tcW w:w="2700" w:type="dxa"/>
          </w:tcPr>
          <w:p w14:paraId="5F4254C0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064" w:type="dxa"/>
          </w:tcPr>
          <w:p w14:paraId="0EBA4144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1A667651" w14:textId="77777777" w:rsidR="00C9330B" w:rsidRPr="00B47BC8" w:rsidRDefault="00C9330B" w:rsidP="008C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7D5C622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F1EF5D9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1CA4419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7A34AC0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E776F29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6F02F58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7550655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3E0A9AB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D9E734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330B" w:rsidRPr="00B47BC8" w14:paraId="4B46622C" w14:textId="77777777" w:rsidTr="00C43C63">
        <w:tc>
          <w:tcPr>
            <w:tcW w:w="2700" w:type="dxa"/>
          </w:tcPr>
          <w:p w14:paraId="104BBA00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47B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- สำรองค่าสินไหมทดแทน</w:t>
            </w:r>
          </w:p>
        </w:tc>
        <w:tc>
          <w:tcPr>
            <w:tcW w:w="1064" w:type="dxa"/>
          </w:tcPr>
          <w:p w14:paraId="442B3CB6" w14:textId="56568E7C" w:rsidR="00C9330B" w:rsidRPr="00B47BC8" w:rsidRDefault="0089594E" w:rsidP="00BB4D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49C4DA1F" w14:textId="77777777" w:rsidR="00C9330B" w:rsidRPr="00B47BC8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1FF0C675" w14:textId="2A5F22C2" w:rsidR="00C9330B" w:rsidRPr="0089594E" w:rsidRDefault="0089594E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594E">
              <w:rPr>
                <w:rFonts w:asciiTheme="majorBidi" w:hAnsiTheme="majorBidi" w:cstheme="majorBidi"/>
                <w:sz w:val="28"/>
                <w:szCs w:val="28"/>
              </w:rPr>
              <w:t>103,501</w:t>
            </w:r>
          </w:p>
        </w:tc>
        <w:tc>
          <w:tcPr>
            <w:tcW w:w="106" w:type="dxa"/>
          </w:tcPr>
          <w:p w14:paraId="72FA3F42" w14:textId="77777777" w:rsidR="00C9330B" w:rsidRPr="0089594E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559AF21" w14:textId="1EC52606" w:rsidR="00C9330B" w:rsidRPr="0089594E" w:rsidRDefault="0089594E" w:rsidP="00BB4D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CA04B0B" w14:textId="77777777" w:rsidR="00C9330B" w:rsidRPr="0089594E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C6BDED5" w14:textId="0C507AD7" w:rsidR="00C9330B" w:rsidRPr="0089594E" w:rsidRDefault="0089594E" w:rsidP="00BB4D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1505232" w14:textId="77777777" w:rsidR="00C9330B" w:rsidRPr="0089594E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16E0036" w14:textId="06854899" w:rsidR="00C9330B" w:rsidRPr="0089594E" w:rsidRDefault="0089594E" w:rsidP="00BB4D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40AEC5D" w14:textId="77777777" w:rsidR="00C9330B" w:rsidRPr="0089594E" w:rsidRDefault="00C9330B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1A6FF9" w14:textId="61996F7A" w:rsidR="00C9330B" w:rsidRPr="0089594E" w:rsidRDefault="0089594E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594E">
              <w:rPr>
                <w:rFonts w:asciiTheme="majorBidi" w:hAnsiTheme="majorBidi" w:cstheme="majorBidi"/>
                <w:sz w:val="28"/>
                <w:szCs w:val="28"/>
              </w:rPr>
              <w:t>103,501</w:t>
            </w:r>
          </w:p>
        </w:tc>
      </w:tr>
      <w:tr w:rsidR="0089594E" w:rsidRPr="00B47BC8" w14:paraId="345CF27E" w14:textId="77777777" w:rsidTr="00C43C63">
        <w:tc>
          <w:tcPr>
            <w:tcW w:w="2700" w:type="dxa"/>
          </w:tcPr>
          <w:p w14:paraId="66310D19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064" w:type="dxa"/>
          </w:tcPr>
          <w:p w14:paraId="02D06422" w14:textId="51A50BDA" w:rsidR="0089594E" w:rsidRPr="00B47BC8" w:rsidRDefault="0089594E" w:rsidP="0089594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0F9E1CFC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3FCA9E9B" w14:textId="38384C30" w:rsidR="0089594E" w:rsidRPr="00B47BC8" w:rsidRDefault="00BB7060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84,733</w:t>
            </w:r>
          </w:p>
        </w:tc>
        <w:tc>
          <w:tcPr>
            <w:tcW w:w="106" w:type="dxa"/>
          </w:tcPr>
          <w:p w14:paraId="5B336D7C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EFC0B55" w14:textId="47BFE030" w:rsidR="0089594E" w:rsidRPr="00B47BC8" w:rsidRDefault="0089594E" w:rsidP="0089594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64B9B31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D8D5C14" w14:textId="2DF915A3" w:rsidR="0089594E" w:rsidRPr="00B47BC8" w:rsidRDefault="0089594E" w:rsidP="0089594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312245C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A09C6FE" w14:textId="720FF3FB" w:rsidR="0089594E" w:rsidRPr="00B47BC8" w:rsidRDefault="00BB7060" w:rsidP="0089594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18,509</w:t>
            </w:r>
          </w:p>
        </w:tc>
        <w:tc>
          <w:tcPr>
            <w:tcW w:w="106" w:type="dxa"/>
          </w:tcPr>
          <w:p w14:paraId="6423FBDA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81C485" w14:textId="117EC9B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103,242</w:t>
            </w:r>
          </w:p>
        </w:tc>
      </w:tr>
      <w:tr w:rsidR="0089594E" w:rsidRPr="00B47BC8" w14:paraId="11C89F1D" w14:textId="77777777" w:rsidTr="00C43C63">
        <w:tc>
          <w:tcPr>
            <w:tcW w:w="2700" w:type="dxa"/>
          </w:tcPr>
          <w:p w14:paraId="6CCF8CE2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064" w:type="dxa"/>
          </w:tcPr>
          <w:p w14:paraId="715CB462" w14:textId="220EE81C" w:rsidR="0089594E" w:rsidRPr="00B47BC8" w:rsidRDefault="0089594E" w:rsidP="00FC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103,34</w:t>
            </w:r>
            <w:r w:rsidR="00FC658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7" w:type="dxa"/>
          </w:tcPr>
          <w:p w14:paraId="0C80FE3A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4BA5BCD4" w14:textId="4A45BF56" w:rsidR="0089594E" w:rsidRPr="00B47BC8" w:rsidRDefault="0089594E" w:rsidP="00FC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195,83</w:t>
            </w:r>
            <w:r w:rsidR="00FC658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6" w:type="dxa"/>
          </w:tcPr>
          <w:p w14:paraId="3049EEFA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F61BE1F" w14:textId="2E576FBE" w:rsidR="0089594E" w:rsidRPr="00B47BC8" w:rsidRDefault="0089594E" w:rsidP="0089594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3C761D0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3002508" w14:textId="6B6688A3" w:rsidR="0089594E" w:rsidRPr="00B47BC8" w:rsidRDefault="0089594E" w:rsidP="0089594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7996DCA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415959B" w14:textId="5794D365" w:rsidR="0089594E" w:rsidRPr="00B47BC8" w:rsidRDefault="0089594E" w:rsidP="0089594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B193020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582D24" w14:textId="037E9F0A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299,185</w:t>
            </w:r>
          </w:p>
        </w:tc>
      </w:tr>
      <w:tr w:rsidR="0089594E" w:rsidRPr="00B47BC8" w14:paraId="745A6123" w14:textId="77777777" w:rsidTr="00C43C63">
        <w:trPr>
          <w:trHeight w:val="144"/>
        </w:trPr>
        <w:tc>
          <w:tcPr>
            <w:tcW w:w="2700" w:type="dxa"/>
          </w:tcPr>
          <w:p w14:paraId="588CD7A0" w14:textId="77777777" w:rsidR="0089594E" w:rsidRPr="00B61819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6"/>
                <w:szCs w:val="6"/>
                <w:cs/>
              </w:rPr>
            </w:pPr>
          </w:p>
        </w:tc>
        <w:tc>
          <w:tcPr>
            <w:tcW w:w="1064" w:type="dxa"/>
          </w:tcPr>
          <w:p w14:paraId="2E3908E4" w14:textId="77777777" w:rsidR="0089594E" w:rsidRPr="00B61819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7" w:type="dxa"/>
          </w:tcPr>
          <w:p w14:paraId="5D16DEA7" w14:textId="77777777" w:rsidR="0089594E" w:rsidRPr="00B61819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153" w:type="dxa"/>
          </w:tcPr>
          <w:p w14:paraId="5168A5FA" w14:textId="77777777" w:rsidR="0089594E" w:rsidRPr="00B61819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" w:type="dxa"/>
          </w:tcPr>
          <w:p w14:paraId="36B44495" w14:textId="77777777" w:rsidR="0089594E" w:rsidRPr="00B61819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4" w:type="dxa"/>
          </w:tcPr>
          <w:p w14:paraId="3CB7DD06" w14:textId="77777777" w:rsidR="0089594E" w:rsidRPr="00B61819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" w:type="dxa"/>
          </w:tcPr>
          <w:p w14:paraId="74A7014C" w14:textId="77777777" w:rsidR="0089594E" w:rsidRPr="00B61819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4" w:type="dxa"/>
          </w:tcPr>
          <w:p w14:paraId="45E9C3CF" w14:textId="77777777" w:rsidR="0089594E" w:rsidRPr="00B61819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" w:type="dxa"/>
          </w:tcPr>
          <w:p w14:paraId="3409B823" w14:textId="77777777" w:rsidR="0089594E" w:rsidRPr="00B61819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154" w:type="dxa"/>
          </w:tcPr>
          <w:p w14:paraId="73E9EBAE" w14:textId="77777777" w:rsidR="0089594E" w:rsidRPr="00B61819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" w:type="dxa"/>
          </w:tcPr>
          <w:p w14:paraId="700371A9" w14:textId="77777777" w:rsidR="0089594E" w:rsidRPr="00B61819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80" w:type="dxa"/>
          </w:tcPr>
          <w:p w14:paraId="4F2C5F8C" w14:textId="77777777" w:rsidR="0089594E" w:rsidRPr="00B61819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89594E" w:rsidRPr="00B47BC8" w14:paraId="7BB8112B" w14:textId="77777777" w:rsidTr="00C43C63">
        <w:tc>
          <w:tcPr>
            <w:tcW w:w="2700" w:type="dxa"/>
          </w:tcPr>
          <w:p w14:paraId="4A4D6F67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64" w:type="dxa"/>
          </w:tcPr>
          <w:p w14:paraId="17B7ADA5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C8D43A4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5268ED54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E658802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81F7C0F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AE7224B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01B5EBB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50DEA5A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1E43DEF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C28EDBD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354580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94E" w:rsidRPr="00B47BC8" w14:paraId="51DE1204" w14:textId="77777777" w:rsidTr="00C43C63">
        <w:tc>
          <w:tcPr>
            <w:tcW w:w="2700" w:type="dxa"/>
          </w:tcPr>
          <w:p w14:paraId="5F779E5F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064" w:type="dxa"/>
          </w:tcPr>
          <w:p w14:paraId="0B03972E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3CB6C12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4DFDB665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94B21F3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2623846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D15BCD5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5FA0456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384F942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F5B44A5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B656ED1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5931F3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94E" w:rsidRPr="00B47BC8" w14:paraId="3B9A0F77" w14:textId="77777777" w:rsidTr="00C43C63">
        <w:tc>
          <w:tcPr>
            <w:tcW w:w="2700" w:type="dxa"/>
          </w:tcPr>
          <w:p w14:paraId="4F65FC05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- สำรองค่าสินไหมทดแทน</w:t>
            </w:r>
          </w:p>
        </w:tc>
        <w:tc>
          <w:tcPr>
            <w:tcW w:w="1064" w:type="dxa"/>
          </w:tcPr>
          <w:p w14:paraId="16821A1F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1830C39F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21CD729F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1B2F8A7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9FA1608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A2BF1F1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2ED9DDF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0CE161A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D32D617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24BF777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61522C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94E" w:rsidRPr="00B47BC8" w14:paraId="3A1A3719" w14:textId="77777777" w:rsidTr="00C43C63">
        <w:tc>
          <w:tcPr>
            <w:tcW w:w="2700" w:type="dxa"/>
          </w:tcPr>
          <w:p w14:paraId="20502BE3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B47BC8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และค่าสินไหมทดแทนค้างจ่าย</w:t>
            </w:r>
          </w:p>
        </w:tc>
        <w:tc>
          <w:tcPr>
            <w:tcW w:w="1064" w:type="dxa"/>
          </w:tcPr>
          <w:p w14:paraId="3EB06D45" w14:textId="405D34DC" w:rsidR="0089594E" w:rsidRPr="00B47BC8" w:rsidRDefault="0089594E" w:rsidP="0089594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15CC6B0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2F3F0084" w14:textId="7361D90B" w:rsidR="0089594E" w:rsidRPr="00C43C63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165,830</w:t>
            </w:r>
          </w:p>
        </w:tc>
        <w:tc>
          <w:tcPr>
            <w:tcW w:w="106" w:type="dxa"/>
          </w:tcPr>
          <w:p w14:paraId="1F0392BC" w14:textId="77777777" w:rsidR="0089594E" w:rsidRPr="00C43C63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720F469" w14:textId="12BCA0FF" w:rsidR="0089594E" w:rsidRPr="00C43C63" w:rsidRDefault="0089594E" w:rsidP="0089594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64D503C" w14:textId="77777777" w:rsidR="0089594E" w:rsidRPr="00C43C63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F0C03D0" w14:textId="2C71E75C" w:rsidR="0089594E" w:rsidRPr="00C43C63" w:rsidRDefault="0089594E" w:rsidP="0089594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AFAF955" w14:textId="77777777" w:rsidR="0089594E" w:rsidRPr="00C43C63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93C299D" w14:textId="28C56E7E" w:rsidR="0089594E" w:rsidRPr="00C43C63" w:rsidRDefault="0089594E" w:rsidP="0089594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4154FEA" w14:textId="77777777" w:rsidR="0089594E" w:rsidRPr="00C43C63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A7A2B9" w14:textId="6D6E3BE9" w:rsidR="0089594E" w:rsidRPr="00C43C63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165,830</w:t>
            </w:r>
          </w:p>
        </w:tc>
      </w:tr>
      <w:tr w:rsidR="0089594E" w:rsidRPr="00B47BC8" w14:paraId="3C9AFC3C" w14:textId="77777777" w:rsidTr="00C43C63">
        <w:tc>
          <w:tcPr>
            <w:tcW w:w="2700" w:type="dxa"/>
          </w:tcPr>
          <w:p w14:paraId="1AC09426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064" w:type="dxa"/>
          </w:tcPr>
          <w:p w14:paraId="6900417B" w14:textId="6D60E042" w:rsidR="0089594E" w:rsidRPr="00B47BC8" w:rsidRDefault="0089594E" w:rsidP="0089594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49DCF70E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3CFEB917" w14:textId="0097B47A" w:rsidR="0089594E" w:rsidRPr="00C43C63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177,635</w:t>
            </w:r>
          </w:p>
        </w:tc>
        <w:tc>
          <w:tcPr>
            <w:tcW w:w="106" w:type="dxa"/>
          </w:tcPr>
          <w:p w14:paraId="130F7B81" w14:textId="77777777" w:rsidR="0089594E" w:rsidRPr="00C43C63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401B6AA" w14:textId="0BD0750F" w:rsidR="0089594E" w:rsidRPr="00C43C63" w:rsidRDefault="0089594E" w:rsidP="0089594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0C97771" w14:textId="77777777" w:rsidR="0089594E" w:rsidRPr="00C43C63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BF8022B" w14:textId="57276FE1" w:rsidR="0089594E" w:rsidRPr="00C43C63" w:rsidRDefault="0089594E" w:rsidP="0089594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477F679" w14:textId="77777777" w:rsidR="0089594E" w:rsidRPr="00C43C63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9376B67" w14:textId="1EFBE3C1" w:rsidR="0089594E" w:rsidRPr="00C43C63" w:rsidRDefault="0089594E" w:rsidP="0089594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E203A65" w14:textId="77777777" w:rsidR="0089594E" w:rsidRPr="00C43C63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6CDE5B" w14:textId="38FD4CF6" w:rsidR="0089594E" w:rsidRPr="00C43C63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177,635</w:t>
            </w:r>
          </w:p>
        </w:tc>
      </w:tr>
      <w:tr w:rsidR="0089594E" w:rsidRPr="00B47BC8" w14:paraId="71B6C35A" w14:textId="77777777" w:rsidTr="00C43C63">
        <w:tc>
          <w:tcPr>
            <w:tcW w:w="2700" w:type="dxa"/>
          </w:tcPr>
          <w:p w14:paraId="20CB65F6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1064" w:type="dxa"/>
          </w:tcPr>
          <w:p w14:paraId="361351E1" w14:textId="52C1BC47" w:rsidR="0089594E" w:rsidRPr="00B47BC8" w:rsidRDefault="0089594E" w:rsidP="0089594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E38F178" w14:textId="77777777" w:rsidR="0089594E" w:rsidRPr="00B47BC8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09943C13" w14:textId="30981B1F" w:rsidR="0089594E" w:rsidRPr="00C43C63" w:rsidRDefault="00763E14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39,654</w:t>
            </w:r>
          </w:p>
        </w:tc>
        <w:tc>
          <w:tcPr>
            <w:tcW w:w="106" w:type="dxa"/>
          </w:tcPr>
          <w:p w14:paraId="16D15037" w14:textId="77777777" w:rsidR="0089594E" w:rsidRPr="00C43C63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6FF0101" w14:textId="5B62E1E8" w:rsidR="0089594E" w:rsidRPr="00C43C63" w:rsidRDefault="0089594E" w:rsidP="0089594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FD677F4" w14:textId="77777777" w:rsidR="0089594E" w:rsidRPr="00C43C63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1C49764" w14:textId="7B815A4B" w:rsidR="0089594E" w:rsidRPr="00C43C63" w:rsidRDefault="0089594E" w:rsidP="0089594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DF0C9AA" w14:textId="77777777" w:rsidR="0089594E" w:rsidRPr="00C43C63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9758602" w14:textId="392CA8D9" w:rsidR="0089594E" w:rsidRPr="00C43C63" w:rsidRDefault="0089594E" w:rsidP="0089594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CA2A8F5" w14:textId="77777777" w:rsidR="0089594E" w:rsidRPr="00C43C63" w:rsidRDefault="0089594E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389B9E" w14:textId="7843B582" w:rsidR="0089594E" w:rsidRPr="00C43C63" w:rsidRDefault="00763E14" w:rsidP="0089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39,654</w:t>
            </w:r>
          </w:p>
        </w:tc>
      </w:tr>
    </w:tbl>
    <w:p w14:paraId="67EF3941" w14:textId="47F21E49" w:rsidR="006773B4" w:rsidRDefault="006773B4" w:rsidP="003A643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6"/>
          <w:szCs w:val="6"/>
        </w:rPr>
      </w:pPr>
    </w:p>
    <w:p w14:paraId="2E80AFB0" w14:textId="19E0AC43" w:rsidR="00763E14" w:rsidRDefault="00763E14" w:rsidP="003A643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6"/>
          <w:szCs w:val="6"/>
        </w:rPr>
      </w:pPr>
    </w:p>
    <w:p w14:paraId="5B3D3817" w14:textId="569DBB92" w:rsidR="00763E14" w:rsidRDefault="00763E14" w:rsidP="003A643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6"/>
          <w:szCs w:val="6"/>
        </w:rPr>
      </w:pPr>
    </w:p>
    <w:p w14:paraId="7C31BB7C" w14:textId="1AF27005" w:rsidR="00763E14" w:rsidRDefault="00763E14" w:rsidP="003A643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6"/>
          <w:szCs w:val="6"/>
        </w:rPr>
      </w:pPr>
    </w:p>
    <w:p w14:paraId="61C03FEA" w14:textId="2760D484" w:rsidR="00763E14" w:rsidRDefault="00763E14" w:rsidP="003A643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6"/>
          <w:szCs w:val="6"/>
        </w:rPr>
      </w:pPr>
    </w:p>
    <w:p w14:paraId="48C5A3FE" w14:textId="61313185" w:rsidR="00763E14" w:rsidRDefault="00763E14" w:rsidP="003A643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6"/>
          <w:szCs w:val="6"/>
        </w:rPr>
      </w:pPr>
    </w:p>
    <w:p w14:paraId="3745AAE3" w14:textId="06B98BB4" w:rsidR="00763E14" w:rsidRDefault="00763E14" w:rsidP="003A643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6"/>
          <w:szCs w:val="6"/>
        </w:rPr>
      </w:pPr>
    </w:p>
    <w:p w14:paraId="17312593" w14:textId="537B402F" w:rsidR="00763E14" w:rsidRDefault="00763E14" w:rsidP="003A643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6"/>
          <w:szCs w:val="6"/>
        </w:rPr>
      </w:pPr>
    </w:p>
    <w:p w14:paraId="3A5A255D" w14:textId="2F5835E8" w:rsidR="00763E14" w:rsidRDefault="00763E14" w:rsidP="003A643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6"/>
          <w:szCs w:val="6"/>
        </w:rPr>
      </w:pPr>
    </w:p>
    <w:p w14:paraId="6618C5F1" w14:textId="5F6EA563" w:rsidR="00763E14" w:rsidRDefault="00763E14" w:rsidP="003A643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6"/>
          <w:szCs w:val="6"/>
        </w:rPr>
      </w:pPr>
    </w:p>
    <w:p w14:paraId="32CBA3F4" w14:textId="495D8B13" w:rsidR="00763E14" w:rsidRDefault="00763E14" w:rsidP="003A643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6"/>
          <w:szCs w:val="6"/>
        </w:rPr>
      </w:pPr>
    </w:p>
    <w:p w14:paraId="24AD4407" w14:textId="26177824" w:rsidR="00763E14" w:rsidRDefault="00763E14" w:rsidP="003A643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6"/>
          <w:szCs w:val="6"/>
        </w:rPr>
      </w:pPr>
    </w:p>
    <w:p w14:paraId="6D68CE5F" w14:textId="68C215C9" w:rsidR="00763E14" w:rsidRDefault="00763E14" w:rsidP="003A643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6"/>
          <w:szCs w:val="6"/>
        </w:rPr>
      </w:pPr>
    </w:p>
    <w:p w14:paraId="78CAA2D9" w14:textId="10D64F14" w:rsidR="00763E14" w:rsidRDefault="00763E14" w:rsidP="003A643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6"/>
          <w:szCs w:val="6"/>
        </w:rPr>
      </w:pPr>
    </w:p>
    <w:p w14:paraId="08A469A4" w14:textId="267574F9" w:rsidR="00763E14" w:rsidRDefault="00763E14" w:rsidP="003A643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6"/>
          <w:szCs w:val="6"/>
        </w:rPr>
      </w:pPr>
    </w:p>
    <w:p w14:paraId="0315375F" w14:textId="77777777" w:rsidR="00763E14" w:rsidRPr="00C9330B" w:rsidRDefault="00763E14" w:rsidP="003A643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6"/>
          <w:szCs w:val="6"/>
        </w:rPr>
      </w:pP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700"/>
        <w:gridCol w:w="1064"/>
        <w:gridCol w:w="106"/>
        <w:gridCol w:w="1154"/>
        <w:gridCol w:w="106"/>
        <w:gridCol w:w="1064"/>
        <w:gridCol w:w="106"/>
        <w:gridCol w:w="1064"/>
        <w:gridCol w:w="106"/>
        <w:gridCol w:w="1154"/>
        <w:gridCol w:w="106"/>
        <w:gridCol w:w="1080"/>
      </w:tblGrid>
      <w:tr w:rsidR="001D08A0" w:rsidRPr="00B47BC8" w14:paraId="7B68E572" w14:textId="77777777" w:rsidTr="00FC6587">
        <w:trPr>
          <w:tblHeader/>
        </w:trPr>
        <w:tc>
          <w:tcPr>
            <w:tcW w:w="2700" w:type="dxa"/>
          </w:tcPr>
          <w:p w14:paraId="434F8F96" w14:textId="77777777" w:rsidR="001D08A0" w:rsidRPr="00B47BC8" w:rsidRDefault="001D08A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tcBorders>
              <w:bottom w:val="single" w:sz="4" w:space="0" w:color="auto"/>
            </w:tcBorders>
          </w:tcPr>
          <w:p w14:paraId="5E444070" w14:textId="3A7CF142" w:rsidR="001D08A0" w:rsidRDefault="001D08A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A6430" w:rsidRPr="00B47BC8" w14:paraId="0349C525" w14:textId="77777777" w:rsidTr="00FC6587">
        <w:trPr>
          <w:tblHeader/>
        </w:trPr>
        <w:tc>
          <w:tcPr>
            <w:tcW w:w="2700" w:type="dxa"/>
          </w:tcPr>
          <w:p w14:paraId="0C03F1E0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tcBorders>
              <w:bottom w:val="single" w:sz="4" w:space="0" w:color="auto"/>
            </w:tcBorders>
          </w:tcPr>
          <w:p w14:paraId="0E62E722" w14:textId="48302BE1" w:rsidR="003A6430" w:rsidRPr="00B47BC8" w:rsidRDefault="00C9330B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3A6430" w:rsidRPr="00B47BC8" w14:paraId="26A7D115" w14:textId="77777777" w:rsidTr="00FC6587">
        <w:trPr>
          <w:tblHeader/>
        </w:trPr>
        <w:tc>
          <w:tcPr>
            <w:tcW w:w="2700" w:type="dxa"/>
          </w:tcPr>
          <w:p w14:paraId="401CBBFD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9649E73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06" w:type="dxa"/>
          </w:tcPr>
          <w:p w14:paraId="141F5B7A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205058E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1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65B2CED5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17B5AEB4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</w:rPr>
              <w:t>1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5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2FFBE364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6D4F4F6A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มากกว่า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5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16A6786A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B664B5C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06" w:type="dxa"/>
          </w:tcPr>
          <w:p w14:paraId="6E65BB85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D7D8DF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3A6430" w:rsidRPr="00B47BC8" w14:paraId="0CDEA31C" w14:textId="77777777" w:rsidTr="00B47BC8">
        <w:tc>
          <w:tcPr>
            <w:tcW w:w="2700" w:type="dxa"/>
          </w:tcPr>
          <w:p w14:paraId="625FC452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64" w:type="dxa"/>
          </w:tcPr>
          <w:p w14:paraId="0EFB65F2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D82AB76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8F8B0B2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79F8CE7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EED7E04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8084249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FE3B466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D8C8AA4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3AF8A66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05D3636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F57036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430" w:rsidRPr="00B47BC8" w14:paraId="692FE877" w14:textId="77777777" w:rsidTr="00B47BC8">
        <w:tc>
          <w:tcPr>
            <w:tcW w:w="2700" w:type="dxa"/>
          </w:tcPr>
          <w:p w14:paraId="54241454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4" w:type="dxa"/>
          </w:tcPr>
          <w:p w14:paraId="072CCC56" w14:textId="4D73B76B" w:rsidR="003A6430" w:rsidRPr="00B47BC8" w:rsidRDefault="00B47BC8" w:rsidP="00B47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59,470</w:t>
            </w:r>
          </w:p>
        </w:tc>
        <w:tc>
          <w:tcPr>
            <w:tcW w:w="106" w:type="dxa"/>
          </w:tcPr>
          <w:p w14:paraId="5CA7AF58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7FEB456" w14:textId="6B50540B" w:rsidR="003A6430" w:rsidRPr="00B47BC8" w:rsidRDefault="003A6430" w:rsidP="00B47B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1591A43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2516013" w14:textId="03B5117A" w:rsidR="003A6430" w:rsidRPr="00B47BC8" w:rsidRDefault="003A6430" w:rsidP="00B47B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6DF6364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2F4A66F" w14:textId="546C22F3" w:rsidR="003A6430" w:rsidRPr="00B47BC8" w:rsidRDefault="003A6430" w:rsidP="00B47B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EA1B626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CD5A572" w14:textId="4B9EED93" w:rsidR="003A6430" w:rsidRPr="00B47BC8" w:rsidRDefault="00B47BC8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6" w:type="dxa"/>
          </w:tcPr>
          <w:p w14:paraId="0B38F7DC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89668D" w14:textId="2B8A1277" w:rsidR="003A6430" w:rsidRPr="00B47BC8" w:rsidRDefault="00B47BC8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59,490</w:t>
            </w:r>
          </w:p>
        </w:tc>
      </w:tr>
      <w:tr w:rsidR="003A6430" w:rsidRPr="00B47BC8" w14:paraId="33449B4D" w14:textId="77777777" w:rsidTr="00B47BC8">
        <w:tc>
          <w:tcPr>
            <w:tcW w:w="2700" w:type="dxa"/>
          </w:tcPr>
          <w:p w14:paraId="6DF614BD" w14:textId="66C5E739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เบี้ยประกันภัยค้างรับ</w:t>
            </w:r>
            <w:r w:rsidRPr="00B47BC8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</w:tcPr>
          <w:p w14:paraId="14868C00" w14:textId="6AF32729" w:rsidR="003A6430" w:rsidRPr="00B47BC8" w:rsidRDefault="003A6430" w:rsidP="00B47B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8B5A0DD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AE8EEFD" w14:textId="456B1121" w:rsidR="003A6430" w:rsidRPr="00B47BC8" w:rsidRDefault="00B47BC8" w:rsidP="00B47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126,51</w:t>
            </w:r>
            <w:r w:rsidR="007C106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6" w:type="dxa"/>
          </w:tcPr>
          <w:p w14:paraId="15253C4D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0870806" w14:textId="4680DC3B" w:rsidR="003A6430" w:rsidRPr="00B47BC8" w:rsidRDefault="003A6430" w:rsidP="00B47B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74BB4E8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E68033E" w14:textId="588DAD75" w:rsidR="003A6430" w:rsidRPr="00B47BC8" w:rsidRDefault="003A6430" w:rsidP="00B47B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7514EFE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5504E92" w14:textId="4E443C2B" w:rsidR="003A6430" w:rsidRPr="00B47BC8" w:rsidRDefault="003A6430" w:rsidP="00B47B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4E3313F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E5218B" w14:textId="6A386022" w:rsidR="003A6430" w:rsidRPr="00B47BC8" w:rsidRDefault="00B47BC8" w:rsidP="00B47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126,51</w:t>
            </w:r>
            <w:r w:rsidR="007C106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A6430" w:rsidRPr="00B47BC8" w14:paraId="157AFA38" w14:textId="77777777" w:rsidTr="00B47BC8">
        <w:tc>
          <w:tcPr>
            <w:tcW w:w="2700" w:type="dxa"/>
          </w:tcPr>
          <w:p w14:paraId="6A06AF96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064" w:type="dxa"/>
          </w:tcPr>
          <w:p w14:paraId="1D8B0CCC" w14:textId="38506572" w:rsidR="003A6430" w:rsidRPr="00B47BC8" w:rsidRDefault="003A6430" w:rsidP="00B47B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A76B8E2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79FC0F2" w14:textId="7CAF66E3" w:rsidR="003A6430" w:rsidRPr="00B47BC8" w:rsidRDefault="00B47BC8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06" w:type="dxa"/>
          </w:tcPr>
          <w:p w14:paraId="06B9CDB9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115E277" w14:textId="7F509589" w:rsidR="003A6430" w:rsidRPr="00B47BC8" w:rsidRDefault="003A6430" w:rsidP="00B47B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F9DA1CE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D554CFA" w14:textId="5185A1C7" w:rsidR="003A6430" w:rsidRPr="00B47BC8" w:rsidRDefault="003A6430" w:rsidP="00B47B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C76F74D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AFA0EB4" w14:textId="0E9C369F" w:rsidR="003A6430" w:rsidRPr="00B47BC8" w:rsidRDefault="003A6430" w:rsidP="00B47B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612DF09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035FB1" w14:textId="70B5FFDF" w:rsidR="003A6430" w:rsidRPr="00B47BC8" w:rsidRDefault="00B47BC8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</w:tr>
      <w:tr w:rsidR="003A6430" w:rsidRPr="00B47BC8" w14:paraId="7E768906" w14:textId="77777777" w:rsidTr="00B47BC8">
        <w:tc>
          <w:tcPr>
            <w:tcW w:w="2700" w:type="dxa"/>
          </w:tcPr>
          <w:p w14:paraId="29DE05EB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064" w:type="dxa"/>
          </w:tcPr>
          <w:p w14:paraId="4595DE77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18449C2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B0E58BD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06F2C85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40BA67B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DFEB76B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FCF4B94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E934015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20E653C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D4E6F2A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0B52DB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430" w:rsidRPr="00B47BC8" w14:paraId="25D7661B" w14:textId="77777777" w:rsidTr="00B47BC8">
        <w:tc>
          <w:tcPr>
            <w:tcW w:w="2700" w:type="dxa"/>
          </w:tcPr>
          <w:p w14:paraId="2473B9D8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47B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- สำรองค่าสินไหมทดแทน</w:t>
            </w:r>
          </w:p>
        </w:tc>
        <w:tc>
          <w:tcPr>
            <w:tcW w:w="1064" w:type="dxa"/>
          </w:tcPr>
          <w:p w14:paraId="06AD6751" w14:textId="11260CB8" w:rsidR="003A6430" w:rsidRPr="00B47BC8" w:rsidRDefault="003A6430" w:rsidP="00B47B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5614BB8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0A29BA6" w14:textId="73EBDE86" w:rsidR="003A6430" w:rsidRPr="00B47BC8" w:rsidRDefault="00B47BC8" w:rsidP="00B47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166,102</w:t>
            </w:r>
          </w:p>
        </w:tc>
        <w:tc>
          <w:tcPr>
            <w:tcW w:w="106" w:type="dxa"/>
          </w:tcPr>
          <w:p w14:paraId="393A05EC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20207AE" w14:textId="3AC4BB55" w:rsidR="003A6430" w:rsidRPr="00B47BC8" w:rsidRDefault="003A6430" w:rsidP="00B47B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2ED42A1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321D89C" w14:textId="28538113" w:rsidR="003A6430" w:rsidRPr="00B47BC8" w:rsidRDefault="003A6430" w:rsidP="00B47B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47F930B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D38D394" w14:textId="268B7D89" w:rsidR="003A6430" w:rsidRPr="00B47BC8" w:rsidRDefault="003A6430" w:rsidP="00B47B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819C9A8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59F34B" w14:textId="6A732B9F" w:rsidR="003A6430" w:rsidRPr="00B47BC8" w:rsidRDefault="00B47BC8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166,102</w:t>
            </w:r>
          </w:p>
        </w:tc>
      </w:tr>
      <w:tr w:rsidR="003A6430" w:rsidRPr="00B47BC8" w14:paraId="6465D300" w14:textId="77777777" w:rsidTr="00B47BC8">
        <w:tc>
          <w:tcPr>
            <w:tcW w:w="2700" w:type="dxa"/>
          </w:tcPr>
          <w:p w14:paraId="5374D5D3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064" w:type="dxa"/>
          </w:tcPr>
          <w:p w14:paraId="443BEC73" w14:textId="5F5D590A" w:rsidR="003A6430" w:rsidRPr="00B47BC8" w:rsidRDefault="003A6430" w:rsidP="00B47B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9EAC7BA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EFCFD24" w14:textId="2012C04B" w:rsidR="003A6430" w:rsidRPr="00B47BC8" w:rsidRDefault="00BB706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259,660</w:t>
            </w:r>
          </w:p>
        </w:tc>
        <w:tc>
          <w:tcPr>
            <w:tcW w:w="106" w:type="dxa"/>
          </w:tcPr>
          <w:p w14:paraId="5A882E5C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56768EC" w14:textId="1B2DAC27" w:rsidR="003A6430" w:rsidRPr="00B47BC8" w:rsidRDefault="003A6430" w:rsidP="00B47B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B30F5FB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0598CA2" w14:textId="42320DA3" w:rsidR="003A6430" w:rsidRPr="00B47BC8" w:rsidRDefault="003A6430" w:rsidP="00B47B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674CC4A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9CDF785" w14:textId="0D81EDA4" w:rsidR="003A6430" w:rsidRPr="00B47BC8" w:rsidRDefault="00BB7060" w:rsidP="00B47B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13,027</w:t>
            </w:r>
          </w:p>
        </w:tc>
        <w:tc>
          <w:tcPr>
            <w:tcW w:w="106" w:type="dxa"/>
          </w:tcPr>
          <w:p w14:paraId="7D9D79D9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586D4D" w14:textId="31C02028" w:rsidR="003A6430" w:rsidRPr="00B47BC8" w:rsidRDefault="007C1068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272,687</w:t>
            </w:r>
          </w:p>
        </w:tc>
      </w:tr>
      <w:tr w:rsidR="003A6430" w:rsidRPr="00B47BC8" w14:paraId="50A41F1A" w14:textId="77777777" w:rsidTr="00B47BC8">
        <w:tc>
          <w:tcPr>
            <w:tcW w:w="2700" w:type="dxa"/>
          </w:tcPr>
          <w:p w14:paraId="315C9166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064" w:type="dxa"/>
          </w:tcPr>
          <w:p w14:paraId="4742CD32" w14:textId="6CCCC2C9" w:rsidR="003A6430" w:rsidRPr="00B47BC8" w:rsidRDefault="00B47BC8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103,557</w:t>
            </w:r>
          </w:p>
        </w:tc>
        <w:tc>
          <w:tcPr>
            <w:tcW w:w="106" w:type="dxa"/>
          </w:tcPr>
          <w:p w14:paraId="68C6DA84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FB9F49D" w14:textId="369CEE5A" w:rsidR="003A6430" w:rsidRPr="00B47BC8" w:rsidRDefault="00B47BC8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129,293</w:t>
            </w:r>
          </w:p>
        </w:tc>
        <w:tc>
          <w:tcPr>
            <w:tcW w:w="106" w:type="dxa"/>
          </w:tcPr>
          <w:p w14:paraId="0BE9EBC7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806E25F" w14:textId="3D70BCE0" w:rsidR="003A6430" w:rsidRPr="00B47BC8" w:rsidRDefault="003A6430" w:rsidP="00B47B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B272F61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951600D" w14:textId="290AB079" w:rsidR="003A6430" w:rsidRPr="00B47BC8" w:rsidRDefault="003A6430" w:rsidP="00B47B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1DE94F5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3056AB9" w14:textId="1A20D64B" w:rsidR="003A6430" w:rsidRPr="00B47BC8" w:rsidRDefault="003A6430" w:rsidP="00B47BC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1DC0E60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206A8B" w14:textId="7006956C" w:rsidR="003A6430" w:rsidRPr="00B47BC8" w:rsidRDefault="00B47BC8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232,850</w:t>
            </w:r>
          </w:p>
        </w:tc>
      </w:tr>
      <w:tr w:rsidR="003A6430" w:rsidRPr="00B61819" w14:paraId="217CA83F" w14:textId="77777777" w:rsidTr="00B47BC8">
        <w:tc>
          <w:tcPr>
            <w:tcW w:w="2700" w:type="dxa"/>
          </w:tcPr>
          <w:p w14:paraId="434A02A9" w14:textId="77777777" w:rsidR="003A6430" w:rsidRPr="00B61819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"/>
                <w:szCs w:val="2"/>
                <w:cs/>
              </w:rPr>
            </w:pPr>
          </w:p>
        </w:tc>
        <w:tc>
          <w:tcPr>
            <w:tcW w:w="1064" w:type="dxa"/>
          </w:tcPr>
          <w:p w14:paraId="0954DB8C" w14:textId="77777777" w:rsidR="003A6430" w:rsidRPr="00B61819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</w:tcPr>
          <w:p w14:paraId="17774EA5" w14:textId="77777777" w:rsidR="003A6430" w:rsidRPr="00B61819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4" w:type="dxa"/>
          </w:tcPr>
          <w:p w14:paraId="5710E00A" w14:textId="77777777" w:rsidR="003A6430" w:rsidRPr="00B61819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</w:tcPr>
          <w:p w14:paraId="3D6FC024" w14:textId="77777777" w:rsidR="003A6430" w:rsidRPr="00B61819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4" w:type="dxa"/>
          </w:tcPr>
          <w:p w14:paraId="032AFD1F" w14:textId="77777777" w:rsidR="003A6430" w:rsidRPr="00B61819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</w:tcPr>
          <w:p w14:paraId="233D5226" w14:textId="77777777" w:rsidR="003A6430" w:rsidRPr="00B61819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4" w:type="dxa"/>
          </w:tcPr>
          <w:p w14:paraId="02854504" w14:textId="77777777" w:rsidR="003A6430" w:rsidRPr="00B61819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</w:tcPr>
          <w:p w14:paraId="4DB56053" w14:textId="77777777" w:rsidR="003A6430" w:rsidRPr="00B61819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4" w:type="dxa"/>
          </w:tcPr>
          <w:p w14:paraId="423D40FF" w14:textId="77777777" w:rsidR="003A6430" w:rsidRPr="00B61819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</w:tcPr>
          <w:p w14:paraId="42F3563F" w14:textId="77777777" w:rsidR="003A6430" w:rsidRPr="00B61819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0C40800A" w14:textId="77777777" w:rsidR="003A6430" w:rsidRPr="00B61819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3A6430" w:rsidRPr="00B47BC8" w14:paraId="6D119118" w14:textId="77777777" w:rsidTr="00B47BC8">
        <w:tc>
          <w:tcPr>
            <w:tcW w:w="2700" w:type="dxa"/>
          </w:tcPr>
          <w:p w14:paraId="464F3D99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64" w:type="dxa"/>
          </w:tcPr>
          <w:p w14:paraId="68FADFB6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B652DBE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398D00D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87270A4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9582F66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71F4480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593EAA6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69D976F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6C7287C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168E881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AC4CF9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430" w:rsidRPr="00B47BC8" w14:paraId="608432E1" w14:textId="77777777" w:rsidTr="00B47BC8">
        <w:tc>
          <w:tcPr>
            <w:tcW w:w="2700" w:type="dxa"/>
          </w:tcPr>
          <w:p w14:paraId="55F83F1A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064" w:type="dxa"/>
          </w:tcPr>
          <w:p w14:paraId="2F99B7B7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729B734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66629EB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8630905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A5DC6D3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AA18DD3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2CADD8D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BA2347A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8C40662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335C42E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B3E5D1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430" w:rsidRPr="00B47BC8" w14:paraId="5B45DB6F" w14:textId="77777777" w:rsidTr="00B47BC8">
        <w:tc>
          <w:tcPr>
            <w:tcW w:w="2700" w:type="dxa"/>
          </w:tcPr>
          <w:p w14:paraId="4AA0C52B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- สำรองค่าสินไหมทดแทน</w:t>
            </w:r>
          </w:p>
        </w:tc>
        <w:tc>
          <w:tcPr>
            <w:tcW w:w="1064" w:type="dxa"/>
          </w:tcPr>
          <w:p w14:paraId="14B8DDE3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3250A16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F009F73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5F1ADC2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3A3C10B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C31AD77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8D8B2B5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C4C82A0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E3C08CC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02A3753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995459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430" w:rsidRPr="00B47BC8" w14:paraId="7B92B492" w14:textId="77777777" w:rsidTr="00B47BC8">
        <w:tc>
          <w:tcPr>
            <w:tcW w:w="2700" w:type="dxa"/>
          </w:tcPr>
          <w:p w14:paraId="220009F7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B47BC8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และค่าสินไหมทดแทนค้างจ่าย</w:t>
            </w:r>
          </w:p>
        </w:tc>
        <w:tc>
          <w:tcPr>
            <w:tcW w:w="1064" w:type="dxa"/>
          </w:tcPr>
          <w:p w14:paraId="768B1DFF" w14:textId="343A3448" w:rsidR="003A6430" w:rsidRPr="00B47BC8" w:rsidRDefault="003A6430" w:rsidP="004512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20AB499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FBF403F" w14:textId="7A479468" w:rsidR="003A6430" w:rsidRPr="00B47BC8" w:rsidRDefault="00451299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264,630</w:t>
            </w:r>
          </w:p>
        </w:tc>
        <w:tc>
          <w:tcPr>
            <w:tcW w:w="106" w:type="dxa"/>
          </w:tcPr>
          <w:p w14:paraId="6710BBF4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8075E47" w14:textId="37F47364" w:rsidR="003A6430" w:rsidRPr="00B47BC8" w:rsidRDefault="003A6430" w:rsidP="004512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DB88D15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C091673" w14:textId="37FB96E0" w:rsidR="003A6430" w:rsidRPr="00B47BC8" w:rsidRDefault="003A6430" w:rsidP="004512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3AF1FFC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06AB0BB" w14:textId="49D7D728" w:rsidR="003A6430" w:rsidRPr="00B47BC8" w:rsidRDefault="003A6430" w:rsidP="004512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80AD9E3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55BF25" w14:textId="756415BF" w:rsidR="003A6430" w:rsidRPr="00B47BC8" w:rsidRDefault="00451299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264,630</w:t>
            </w:r>
          </w:p>
        </w:tc>
      </w:tr>
      <w:tr w:rsidR="003A6430" w:rsidRPr="00B47BC8" w14:paraId="01CD4AB6" w14:textId="77777777" w:rsidTr="00B47BC8">
        <w:tc>
          <w:tcPr>
            <w:tcW w:w="2700" w:type="dxa"/>
          </w:tcPr>
          <w:p w14:paraId="462645D7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064" w:type="dxa"/>
          </w:tcPr>
          <w:p w14:paraId="45522C3C" w14:textId="0105D276" w:rsidR="003A6430" w:rsidRPr="00B47BC8" w:rsidRDefault="003A6430" w:rsidP="004512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C77DF8C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DC7F154" w14:textId="4DAE8D65" w:rsidR="003A6430" w:rsidRPr="00B47BC8" w:rsidRDefault="00451299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329,407</w:t>
            </w:r>
          </w:p>
        </w:tc>
        <w:tc>
          <w:tcPr>
            <w:tcW w:w="106" w:type="dxa"/>
          </w:tcPr>
          <w:p w14:paraId="1A81D38C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19D65E6" w14:textId="5767AB11" w:rsidR="003A6430" w:rsidRPr="00B47BC8" w:rsidRDefault="003A6430" w:rsidP="004512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E5AD956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E50753C" w14:textId="3F1A9FD7" w:rsidR="003A6430" w:rsidRPr="00B47BC8" w:rsidRDefault="003A6430" w:rsidP="004512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FAE5E97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F6FBCA4" w14:textId="7B72D949" w:rsidR="003A6430" w:rsidRPr="00B47BC8" w:rsidRDefault="003A6430" w:rsidP="004512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CA4CE19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836BDA" w14:textId="29B44145" w:rsidR="003A6430" w:rsidRPr="00B47BC8" w:rsidRDefault="00451299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329,407</w:t>
            </w:r>
          </w:p>
        </w:tc>
      </w:tr>
      <w:tr w:rsidR="003A6430" w:rsidRPr="00B47BC8" w14:paraId="3C5E1B40" w14:textId="77777777" w:rsidTr="00B47BC8">
        <w:tc>
          <w:tcPr>
            <w:tcW w:w="2700" w:type="dxa"/>
          </w:tcPr>
          <w:p w14:paraId="3BB7EAA7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1064" w:type="dxa"/>
          </w:tcPr>
          <w:p w14:paraId="19B1EDE7" w14:textId="0006D217" w:rsidR="003A6430" w:rsidRPr="00B47BC8" w:rsidRDefault="003A6430" w:rsidP="004512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A006A3E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CF8B69F" w14:textId="65D6EB18" w:rsidR="003A6430" w:rsidRPr="00B47BC8" w:rsidRDefault="00451299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42,234</w:t>
            </w:r>
          </w:p>
        </w:tc>
        <w:tc>
          <w:tcPr>
            <w:tcW w:w="106" w:type="dxa"/>
          </w:tcPr>
          <w:p w14:paraId="4C82D365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1F4972B" w14:textId="20B6668B" w:rsidR="003A6430" w:rsidRPr="00B47BC8" w:rsidRDefault="003A6430" w:rsidP="004512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F581F6B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2BA1AB2" w14:textId="1088A017" w:rsidR="003A6430" w:rsidRPr="00B47BC8" w:rsidRDefault="003A6430" w:rsidP="004512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89EFBCD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62EB8D9" w14:textId="64725F4E" w:rsidR="003A6430" w:rsidRPr="00B47BC8" w:rsidRDefault="003A6430" w:rsidP="004512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9761A59" w14:textId="77777777" w:rsidR="003A6430" w:rsidRPr="00B47BC8" w:rsidRDefault="003A6430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DDA70A" w14:textId="498B44F0" w:rsidR="003A6430" w:rsidRPr="00B47BC8" w:rsidRDefault="00451299" w:rsidP="003A6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42,234</w:t>
            </w:r>
          </w:p>
        </w:tc>
      </w:tr>
    </w:tbl>
    <w:p w14:paraId="1CCBEB53" w14:textId="4C4EE8E6" w:rsidR="003A6430" w:rsidRPr="000339E8" w:rsidRDefault="00B61819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0A49A217" w14:textId="3A57B8F4" w:rsidR="00B61819" w:rsidRDefault="00B61819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>บริษัทไม่มีรายการค้าที่มีสาระสำคัญซึ่งเป็นเงินตราต่างประเทศซึ่งก่อให้เกิดความเสี่ยงจากการเปลี่ยนแปลงของอัตราแลกเปลี่ยนเงินตราต่างประเทศ</w:t>
      </w:r>
    </w:p>
    <w:p w14:paraId="45DBFA5D" w14:textId="4377D93A" w:rsidR="00B61819" w:rsidRPr="000339E8" w:rsidRDefault="00B61819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t>ความเสี่ยงด้านการให้สินเชื่อ</w:t>
      </w:r>
    </w:p>
    <w:p w14:paraId="2320897E" w14:textId="439094BC" w:rsidR="00B61819" w:rsidRDefault="00B61819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C1068">
        <w:rPr>
          <w:rFonts w:ascii="Angsana New" w:hAnsi="Angsana New"/>
          <w:spacing w:val="4"/>
          <w:sz w:val="28"/>
          <w:szCs w:val="28"/>
          <w:cs/>
        </w:rPr>
        <w:t>ความเสี่ยงด้านการให้สินเชื่อหมายถึงความเสี่ยงที่คู่สัญญาไม่ปฏิบัติตามข้อกำหนดในสัญญาซึ่งก่อให้เกิดความเสียหายทางการ</w:t>
      </w:r>
      <w:r w:rsidRPr="00B61819">
        <w:rPr>
          <w:rFonts w:ascii="Angsana New" w:hAnsi="Angsana New"/>
          <w:sz w:val="28"/>
          <w:szCs w:val="28"/>
          <w:cs/>
        </w:rPr>
        <w:t>เงินแก่บริษัท ผู้บริหารเชื่อว่าบริษัทมีความเสี่ยงปานกลางทางด้านการให้สินเชื่อเนื่องจากบริษัทมีลูกค้าจำนวนมาก อย่างไรก็ตาม บริษัทมีการกำหนดนโยบายการอนุมัติและติดตามการเก็บเงินจากลูกค้าอย่างเหมาะสม</w:t>
      </w:r>
    </w:p>
    <w:p w14:paraId="32477A18" w14:textId="3886504D" w:rsidR="00B61819" w:rsidRPr="000339E8" w:rsidRDefault="00B61819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>มูลค่าสูงสุดของความเสี่ยงคือมูลค่าตามบัญชีของสินทรัพย์ดังกล่าว หักด้วยค่าเผื่อหนี้สงสัยจะสูญตามที่แสดงไว้ในงบแสดง</w:t>
      </w:r>
      <w:r w:rsidRPr="000339E8">
        <w:rPr>
          <w:rFonts w:ascii="Angsana New" w:hAnsi="Angsana New"/>
          <w:sz w:val="28"/>
          <w:szCs w:val="28"/>
          <w:cs/>
        </w:rPr>
        <w:t>ฐานะการเงิน</w:t>
      </w:r>
    </w:p>
    <w:p w14:paraId="7B23C3F4" w14:textId="1ED544B0" w:rsidR="00B61819" w:rsidRPr="000339E8" w:rsidRDefault="00B61819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t>ความเสี่ยงด้านราคาตราสารทุน</w:t>
      </w:r>
    </w:p>
    <w:p w14:paraId="76B8D040" w14:textId="39442284" w:rsidR="00B61819" w:rsidRDefault="00B61819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>ความเสี่ยงจากการเปลี่ยนแปลงราคาตลาดของตราสารทุนคือความเสี่ยงที่เกิดจากการเปลี่ยนแปลงราคาตลาดของตราสารทุน ซึ่งอาจทำให้เกิดความผันผวนต่อรายได้หรือมูลค่าของสินทรัพย์ทางการเงิน บริษัทมีความเสี่ยงจากการถือเงินลงทุนในหลักทรัพย์ซึ่งราคาจะเปลี่ยนแปลงไปตามภาวะตลาด</w:t>
      </w:r>
    </w:p>
    <w:p w14:paraId="05ECE338" w14:textId="6BD596D6" w:rsidR="001206D1" w:rsidRDefault="001206D1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C08721F" w14:textId="77777777" w:rsidR="001206D1" w:rsidRDefault="001206D1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B1A2FEC" w14:textId="2166D0B7" w:rsidR="00B61819" w:rsidRDefault="00B61819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 xml:space="preserve">บริษัทมีนโยบายในการบริหารความเสี่ยงด้านราคาตราสารทุนโดยกำหนดสัดส่วนการลงทุนตามข้อกำหนดของคณะกรรมการกำกับและส่งเสริมการประกอบธุรกิจประกันภัย </w:t>
      </w:r>
      <w:r w:rsidR="007C1068">
        <w:rPr>
          <w:rFonts w:ascii="Angsana New" w:hAnsi="Angsana New" w:hint="cs"/>
          <w:sz w:val="28"/>
          <w:szCs w:val="28"/>
          <w:cs/>
        </w:rPr>
        <w:t>บ</w:t>
      </w:r>
      <w:r w:rsidRPr="00B61819">
        <w:rPr>
          <w:rFonts w:ascii="Angsana New" w:hAnsi="Angsana New"/>
          <w:sz w:val="28"/>
          <w:szCs w:val="28"/>
          <w:cs/>
        </w:rPr>
        <w:t>ริษัทลงทุนในตราสารทุนจดทะเบียนในตลาดหลักทรัพย์ โดยเลือกหลักทรัพย์ที่มีการซื้อ-ขายอย่างสม่ำเสมอ คณะกรรมการพิจารณาการลงทุนของบริษัทมีหน้าที่ในการติดตามการเปลี่ยนแปลงของราคาตลาดหลักทรัพย์อย่างสม่ำเสมอ</w:t>
      </w:r>
    </w:p>
    <w:p w14:paraId="26AD3033" w14:textId="7D9C0C33" w:rsidR="00B61819" w:rsidRPr="000339E8" w:rsidRDefault="00B61819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668CF3D7" w14:textId="43904329" w:rsidR="00B61819" w:rsidRDefault="00B61819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ทั้งในปัจจุบันและอนาคต บริษัทมีความเสี่ยงจากอัตราดอกเบี้ยที่สำคัญอันเกี่ยวเนื่องกับเงินฝากสถาบันการเงิน และเงินลงทุนในหลักทรัพย์ที่มีอัตราดอกเบี้ย อย่างไรก็ตาม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ผู้บริหารพิจารณาว่าความเสี่ยงจากอัตราดอกเบี้ยมีน้อย บริษัทจึงไม่ได้ทำสัญญาเพื่อป้องกันความเสี่ยงดังกล่าว</w:t>
      </w:r>
    </w:p>
    <w:p w14:paraId="57CC7931" w14:textId="72C63F34" w:rsidR="002F3F82" w:rsidRDefault="00B61819" w:rsidP="006773B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B61819">
        <w:rPr>
          <w:rFonts w:ascii="Angsana New" w:hAnsi="Angsana New"/>
          <w:sz w:val="28"/>
          <w:szCs w:val="28"/>
        </w:rPr>
        <w:t xml:space="preserve">31 </w:t>
      </w:r>
      <w:r w:rsidRPr="00B61819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2562</w:t>
      </w:r>
      <w:r w:rsidRPr="00B61819">
        <w:rPr>
          <w:rFonts w:ascii="Angsana New" w:hAnsi="Angsana New"/>
          <w:sz w:val="28"/>
          <w:szCs w:val="28"/>
        </w:rPr>
        <w:t xml:space="preserve"> </w:t>
      </w:r>
      <w:r w:rsidRPr="00B61819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2561</w:t>
      </w:r>
      <w:r w:rsidRPr="00B61819">
        <w:rPr>
          <w:rFonts w:ascii="Angsana New" w:hAnsi="Angsana New"/>
          <w:sz w:val="28"/>
          <w:szCs w:val="28"/>
        </w:rPr>
        <w:t xml:space="preserve"> </w:t>
      </w:r>
      <w:r w:rsidRPr="00B61819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720" w:type="dxa"/>
        <w:tblInd w:w="54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518"/>
        <w:gridCol w:w="973"/>
        <w:gridCol w:w="107"/>
        <w:gridCol w:w="884"/>
        <w:gridCol w:w="107"/>
        <w:gridCol w:w="794"/>
        <w:gridCol w:w="106"/>
        <w:gridCol w:w="1064"/>
        <w:gridCol w:w="106"/>
        <w:gridCol w:w="884"/>
        <w:gridCol w:w="107"/>
        <w:gridCol w:w="884"/>
        <w:gridCol w:w="106"/>
        <w:gridCol w:w="1080"/>
      </w:tblGrid>
      <w:tr w:rsidR="00BB4D9A" w:rsidRPr="00BB4D9A" w14:paraId="4BA4F449" w14:textId="77777777" w:rsidTr="001206D1">
        <w:trPr>
          <w:tblHeader/>
        </w:trPr>
        <w:tc>
          <w:tcPr>
            <w:tcW w:w="2518" w:type="dxa"/>
          </w:tcPr>
          <w:p w14:paraId="7029B79E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2" w:type="dxa"/>
            <w:gridSpan w:val="13"/>
            <w:tcBorders>
              <w:bottom w:val="single" w:sz="4" w:space="0" w:color="auto"/>
            </w:tcBorders>
          </w:tcPr>
          <w:p w14:paraId="0B761233" w14:textId="786611BA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B4D9A" w:rsidRPr="00BB4D9A" w14:paraId="5A1FB11A" w14:textId="77777777" w:rsidTr="001206D1">
        <w:trPr>
          <w:tblHeader/>
        </w:trPr>
        <w:tc>
          <w:tcPr>
            <w:tcW w:w="2518" w:type="dxa"/>
          </w:tcPr>
          <w:p w14:paraId="123C727C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16" w:type="dxa"/>
            <w:gridSpan w:val="11"/>
            <w:tcBorders>
              <w:bottom w:val="single" w:sz="4" w:space="0" w:color="auto"/>
            </w:tcBorders>
          </w:tcPr>
          <w:p w14:paraId="3400A9FB" w14:textId="01B81424" w:rsidR="00BB4D9A" w:rsidRPr="00BB4D9A" w:rsidRDefault="007C1068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BB4D9A"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885DF19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CC7E8C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D9A" w:rsidRPr="00BB4D9A" w14:paraId="4167524A" w14:textId="77777777" w:rsidTr="001206D1">
        <w:trPr>
          <w:tblHeader/>
        </w:trPr>
        <w:tc>
          <w:tcPr>
            <w:tcW w:w="2518" w:type="dxa"/>
          </w:tcPr>
          <w:p w14:paraId="0CDA1009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65" w:type="dxa"/>
            <w:gridSpan w:val="5"/>
            <w:tcBorders>
              <w:bottom w:val="single" w:sz="4" w:space="0" w:color="auto"/>
            </w:tcBorders>
          </w:tcPr>
          <w:p w14:paraId="24A5D7BA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951C5BA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211B2B2B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A53C5BF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6AD601E8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2F141319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302D7CA0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C12D818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F905FB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B4D9A" w:rsidRPr="00BB4D9A" w14:paraId="0BAF98EF" w14:textId="77777777" w:rsidTr="001206D1">
        <w:trPr>
          <w:tblHeader/>
        </w:trPr>
        <w:tc>
          <w:tcPr>
            <w:tcW w:w="2518" w:type="dxa"/>
          </w:tcPr>
          <w:p w14:paraId="33CCAE23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3" w:type="dxa"/>
          </w:tcPr>
          <w:p w14:paraId="4E41329B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63F3F7F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3373C726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BABD8BD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94" w:type="dxa"/>
          </w:tcPr>
          <w:p w14:paraId="0AA6C5FF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B067A83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0296DA3F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ดอกเบี้ยปรับ</w:t>
            </w:r>
          </w:p>
        </w:tc>
        <w:tc>
          <w:tcPr>
            <w:tcW w:w="106" w:type="dxa"/>
          </w:tcPr>
          <w:p w14:paraId="703F5084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4800C98C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6140D87F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0FBE7BC6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99F032B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44950DB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BB4D9A" w:rsidRPr="00BB4D9A" w14:paraId="1CD084C8" w14:textId="77777777" w:rsidTr="001206D1">
        <w:trPr>
          <w:tblHeader/>
        </w:trPr>
        <w:tc>
          <w:tcPr>
            <w:tcW w:w="2518" w:type="dxa"/>
          </w:tcPr>
          <w:p w14:paraId="6A8AC537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3" w:type="dxa"/>
          </w:tcPr>
          <w:p w14:paraId="68BCB841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AF57752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25EF593C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6A3F2178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4" w:type="dxa"/>
          </w:tcPr>
          <w:p w14:paraId="12F3EE29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</w:p>
        </w:tc>
        <w:tc>
          <w:tcPr>
            <w:tcW w:w="106" w:type="dxa"/>
          </w:tcPr>
          <w:p w14:paraId="33044E26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4736C492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ขึ้นลงตาม</w:t>
            </w:r>
          </w:p>
        </w:tc>
        <w:tc>
          <w:tcPr>
            <w:tcW w:w="106" w:type="dxa"/>
          </w:tcPr>
          <w:p w14:paraId="1B1FFACB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</w:tcPr>
          <w:p w14:paraId="34E50AD9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107" w:type="dxa"/>
          </w:tcPr>
          <w:p w14:paraId="51DDFD26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C457E3C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1089F10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2CAE56D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ที่แท้จริง</w:t>
            </w:r>
          </w:p>
        </w:tc>
      </w:tr>
      <w:tr w:rsidR="00BB4D9A" w:rsidRPr="00BB4D9A" w14:paraId="3F67B013" w14:textId="77777777" w:rsidTr="001206D1">
        <w:trPr>
          <w:tblHeader/>
        </w:trPr>
        <w:tc>
          <w:tcPr>
            <w:tcW w:w="2518" w:type="dxa"/>
          </w:tcPr>
          <w:p w14:paraId="06829BA4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B9991C8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7" w:type="dxa"/>
          </w:tcPr>
          <w:p w14:paraId="2D7A9021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51F82019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7" w:type="dxa"/>
          </w:tcPr>
          <w:p w14:paraId="36F43E51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53077E18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6" w:type="dxa"/>
          </w:tcPr>
          <w:p w14:paraId="617D424C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1D6546D0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06" w:type="dxa"/>
          </w:tcPr>
          <w:p w14:paraId="515A4DF0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106CC8C2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7" w:type="dxa"/>
          </w:tcPr>
          <w:p w14:paraId="385E626A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17F24F3B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6" w:type="dxa"/>
          </w:tcPr>
          <w:p w14:paraId="45D6524A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1FC224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BB4D9A" w:rsidRPr="00BB4D9A" w14:paraId="648D2298" w14:textId="77777777" w:rsidTr="001206D1">
        <w:tc>
          <w:tcPr>
            <w:tcW w:w="2518" w:type="dxa"/>
          </w:tcPr>
          <w:p w14:paraId="02233765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73" w:type="dxa"/>
          </w:tcPr>
          <w:p w14:paraId="1C10C9E7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dxa"/>
          </w:tcPr>
          <w:p w14:paraId="4B1E5CD7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6DC7E3E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3E3FE12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4C96C172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E880223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2C6DCBE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20F51AC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0BCF580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C22E3F3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18FC0D0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2E4B5BE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1D0D1F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D9A" w:rsidRPr="00BB4D9A" w14:paraId="68DBBA39" w14:textId="77777777" w:rsidTr="001206D1">
        <w:tc>
          <w:tcPr>
            <w:tcW w:w="2518" w:type="dxa"/>
          </w:tcPr>
          <w:p w14:paraId="1575143D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</w:t>
            </w:r>
          </w:p>
        </w:tc>
        <w:tc>
          <w:tcPr>
            <w:tcW w:w="973" w:type="dxa"/>
          </w:tcPr>
          <w:p w14:paraId="479614AB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dxa"/>
          </w:tcPr>
          <w:p w14:paraId="63A3B9EA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B201F06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A52FAED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1C713675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E42F09C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9155CCD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395ECEE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9AF32BE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13A530D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591041E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757F068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AE82C6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D9A" w:rsidRPr="00BB4D9A" w14:paraId="63D34478" w14:textId="77777777" w:rsidTr="001206D1">
        <w:tc>
          <w:tcPr>
            <w:tcW w:w="2518" w:type="dxa"/>
          </w:tcPr>
          <w:p w14:paraId="508403CF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973" w:type="dxa"/>
          </w:tcPr>
          <w:p w14:paraId="7392F3A3" w14:textId="2BA7F1D7" w:rsidR="00BB4D9A" w:rsidRPr="00BB4D9A" w:rsidRDefault="008C2DB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6799B371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E85E061" w14:textId="64F58937" w:rsidR="00BB4D9A" w:rsidRPr="00BB4D9A" w:rsidRDefault="008C2DB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40FD930C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5AFF1AD6" w14:textId="3A9DE117" w:rsidR="00BB4D9A" w:rsidRPr="00BB4D9A" w:rsidRDefault="008C2DB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7B557AA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2F0D904" w14:textId="55D10E97" w:rsidR="00BB4D9A" w:rsidRPr="00BB4D9A" w:rsidRDefault="008C2DB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187,206</w:t>
            </w:r>
          </w:p>
        </w:tc>
        <w:tc>
          <w:tcPr>
            <w:tcW w:w="106" w:type="dxa"/>
          </w:tcPr>
          <w:p w14:paraId="7CC25A7F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716B77E" w14:textId="50298B86" w:rsidR="00BB4D9A" w:rsidRPr="00BB4D9A" w:rsidRDefault="008C2DB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13,028</w:t>
            </w:r>
          </w:p>
        </w:tc>
        <w:tc>
          <w:tcPr>
            <w:tcW w:w="107" w:type="dxa"/>
          </w:tcPr>
          <w:p w14:paraId="4D8A3244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9B73E35" w14:textId="64DA7742" w:rsidR="00BB4D9A" w:rsidRPr="00BB4D9A" w:rsidRDefault="008C2DB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200,234</w:t>
            </w:r>
          </w:p>
        </w:tc>
        <w:tc>
          <w:tcPr>
            <w:tcW w:w="106" w:type="dxa"/>
          </w:tcPr>
          <w:p w14:paraId="15DA597D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A7C8E7" w14:textId="22FA50A0" w:rsidR="00BB4D9A" w:rsidRPr="00BB4D9A" w:rsidRDefault="008C2DB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0.10</w:t>
            </w:r>
            <w:r w:rsidR="003142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142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</w:tr>
      <w:tr w:rsidR="00BB4D9A" w:rsidRPr="00BB4D9A" w14:paraId="2EB7E227" w14:textId="77777777" w:rsidTr="001206D1">
        <w:tc>
          <w:tcPr>
            <w:tcW w:w="2518" w:type="dxa"/>
          </w:tcPr>
          <w:p w14:paraId="3AF6A7DB" w14:textId="4E45719A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เบี้ยประกันภัยค้างรับ </w:t>
            </w:r>
          </w:p>
        </w:tc>
        <w:tc>
          <w:tcPr>
            <w:tcW w:w="973" w:type="dxa"/>
          </w:tcPr>
          <w:p w14:paraId="2392447E" w14:textId="40C4054F" w:rsidR="00BB4D9A" w:rsidRPr="00BB4D9A" w:rsidRDefault="00E705BE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3D5A57A3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DE0D517" w14:textId="1D0BAC8A" w:rsidR="00BB4D9A" w:rsidRPr="00BB4D9A" w:rsidRDefault="00E705BE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455BBB22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6B26D0C7" w14:textId="63E6FDC0" w:rsidR="00BB4D9A" w:rsidRPr="00BB4D9A" w:rsidRDefault="00E705BE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B2462CB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DEEF35E" w14:textId="2FA1A3DD" w:rsidR="00BB4D9A" w:rsidRPr="00BB4D9A" w:rsidRDefault="00E705BE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2FB2D05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8FB0AC8" w14:textId="5FD927FB" w:rsidR="00BB4D9A" w:rsidRPr="00BB4D9A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86,687</w:t>
            </w:r>
          </w:p>
        </w:tc>
        <w:tc>
          <w:tcPr>
            <w:tcW w:w="107" w:type="dxa"/>
          </w:tcPr>
          <w:p w14:paraId="31D97F10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FEC4B92" w14:textId="26FE55D1" w:rsidR="00BB4D9A" w:rsidRPr="00BB4D9A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86,687</w:t>
            </w:r>
          </w:p>
        </w:tc>
        <w:tc>
          <w:tcPr>
            <w:tcW w:w="106" w:type="dxa"/>
          </w:tcPr>
          <w:p w14:paraId="271C1A2D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24E6D1" w14:textId="5001E85B" w:rsidR="00BB4D9A" w:rsidRPr="00BB4D9A" w:rsidRDefault="00E705BE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43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4D9A" w:rsidRPr="00BB4D9A" w14:paraId="530D1462" w14:textId="77777777" w:rsidTr="001206D1">
        <w:tc>
          <w:tcPr>
            <w:tcW w:w="2518" w:type="dxa"/>
          </w:tcPr>
          <w:p w14:paraId="5F6BC051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973" w:type="dxa"/>
          </w:tcPr>
          <w:p w14:paraId="43BDCE93" w14:textId="172C8117" w:rsidR="00BB4D9A" w:rsidRPr="00BB4D9A" w:rsidRDefault="008C2DB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63AAAD80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5CEE802" w14:textId="1D54FEF9" w:rsidR="00BB4D9A" w:rsidRPr="00BB4D9A" w:rsidRDefault="0060218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0DA76CC5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6B048573" w14:textId="60C65E50" w:rsidR="00BB4D9A" w:rsidRPr="00BB4D9A" w:rsidRDefault="0060218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7807C59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72F27A5" w14:textId="351D0452" w:rsidR="00BB4D9A" w:rsidRPr="00BB4D9A" w:rsidRDefault="0060218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7109918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2CDF162" w14:textId="55B4FC09" w:rsidR="00BB4D9A" w:rsidRPr="00BB4D9A" w:rsidRDefault="00F66DB6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07" w:type="dxa"/>
          </w:tcPr>
          <w:p w14:paraId="01B1F0E8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2739F84" w14:textId="13D58E8B" w:rsidR="00BB4D9A" w:rsidRPr="00BB4D9A" w:rsidRDefault="00F66DB6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06" w:type="dxa"/>
          </w:tcPr>
          <w:p w14:paraId="48BB5D60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FA1539" w14:textId="123AA830" w:rsidR="00BB4D9A" w:rsidRPr="00BB4D9A" w:rsidRDefault="0060218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43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4D9A" w:rsidRPr="00BB4D9A" w14:paraId="708D31F8" w14:textId="77777777" w:rsidTr="001206D1">
        <w:tc>
          <w:tcPr>
            <w:tcW w:w="2518" w:type="dxa"/>
          </w:tcPr>
          <w:p w14:paraId="37D3C3ED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973" w:type="dxa"/>
          </w:tcPr>
          <w:p w14:paraId="52102A25" w14:textId="28A69C9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512DBF7B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317BD0E" w14:textId="71000401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0BCA717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0062F181" w14:textId="5C31791C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ED794AA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F6F1D71" w14:textId="47993921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4C95EA1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C401383" w14:textId="619FB96B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41397E4D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5AF3799" w14:textId="0E9412BE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DF4CA70" w14:textId="7777777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070D11" w14:textId="34ED4C47" w:rsidR="00BB4D9A" w:rsidRPr="00BB4D9A" w:rsidRDefault="00BB4D9A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2625" w:rsidRPr="00BB4D9A" w14:paraId="7797D2F6" w14:textId="77777777" w:rsidTr="001206D1">
        <w:tc>
          <w:tcPr>
            <w:tcW w:w="2518" w:type="dxa"/>
          </w:tcPr>
          <w:p w14:paraId="73C2ED67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สำรองค่าสินไหมทดแทน</w:t>
            </w:r>
          </w:p>
        </w:tc>
        <w:tc>
          <w:tcPr>
            <w:tcW w:w="973" w:type="dxa"/>
          </w:tcPr>
          <w:p w14:paraId="181A816E" w14:textId="69E44AEA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4BE419EC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8C35F16" w14:textId="761AEF9C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4A237521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4D515E49" w14:textId="02673680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59AF48E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4A4C3D9" w14:textId="4CA285AB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FFA5AFD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28158C0" w14:textId="0490E802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103,501</w:t>
            </w:r>
          </w:p>
        </w:tc>
        <w:tc>
          <w:tcPr>
            <w:tcW w:w="107" w:type="dxa"/>
          </w:tcPr>
          <w:p w14:paraId="1736AA79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736ACF0" w14:textId="28747968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103,501</w:t>
            </w:r>
          </w:p>
        </w:tc>
        <w:tc>
          <w:tcPr>
            <w:tcW w:w="106" w:type="dxa"/>
          </w:tcPr>
          <w:p w14:paraId="779549E0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401CA6" w14:textId="7A7D5330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2625" w:rsidRPr="00BB4D9A" w14:paraId="371E4C7C" w14:textId="77777777" w:rsidTr="001206D1">
        <w:tc>
          <w:tcPr>
            <w:tcW w:w="2518" w:type="dxa"/>
          </w:tcPr>
          <w:p w14:paraId="16850C39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973" w:type="dxa"/>
          </w:tcPr>
          <w:p w14:paraId="0932AD12" w14:textId="743BCD49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78262E27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BC58B39" w14:textId="353F6EBE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47AE9B1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4A63F900" w14:textId="5D88475D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8545CB3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77527DA" w14:textId="50269A8B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486B488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EC8932E" w14:textId="2CCE6822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103,242</w:t>
            </w:r>
          </w:p>
        </w:tc>
        <w:tc>
          <w:tcPr>
            <w:tcW w:w="107" w:type="dxa"/>
          </w:tcPr>
          <w:p w14:paraId="6FC33A61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FA38005" w14:textId="2FE1314E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103,242</w:t>
            </w:r>
          </w:p>
        </w:tc>
        <w:tc>
          <w:tcPr>
            <w:tcW w:w="106" w:type="dxa"/>
          </w:tcPr>
          <w:p w14:paraId="2E72FF22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B2817D" w14:textId="0F77E2BF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2625" w:rsidRPr="00BB4D9A" w14:paraId="0BEA00F0" w14:textId="77777777" w:rsidTr="001206D1">
        <w:tc>
          <w:tcPr>
            <w:tcW w:w="2518" w:type="dxa"/>
          </w:tcPr>
          <w:p w14:paraId="32059FC4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973" w:type="dxa"/>
          </w:tcPr>
          <w:p w14:paraId="1CCEE6C4" w14:textId="18558B0E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4877B3E6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33D53B6" w14:textId="24C4655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52C1447C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5B6D1AF1" w14:textId="1D707880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3AF7DD9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E7BAFB1" w14:textId="7ECB7B52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A100C8A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4BDF210" w14:textId="26159E71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101,797</w:t>
            </w:r>
          </w:p>
        </w:tc>
        <w:tc>
          <w:tcPr>
            <w:tcW w:w="107" w:type="dxa"/>
          </w:tcPr>
          <w:p w14:paraId="05FC00D2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FB823D3" w14:textId="266C2DC5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101,797</w:t>
            </w:r>
          </w:p>
        </w:tc>
        <w:tc>
          <w:tcPr>
            <w:tcW w:w="106" w:type="dxa"/>
          </w:tcPr>
          <w:p w14:paraId="46431D95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D2C55B" w14:textId="1F249471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2625" w:rsidRPr="00BB4D9A" w14:paraId="3AF6D634" w14:textId="77777777" w:rsidTr="001206D1">
        <w:tc>
          <w:tcPr>
            <w:tcW w:w="2518" w:type="dxa"/>
          </w:tcPr>
          <w:p w14:paraId="2B32B89A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เงินลงทุนที่จะถือจนครบ</w:t>
            </w:r>
          </w:p>
        </w:tc>
        <w:tc>
          <w:tcPr>
            <w:tcW w:w="973" w:type="dxa"/>
          </w:tcPr>
          <w:p w14:paraId="53E0B560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6E9AFE03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B0FA6A2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2788445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547728BA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A62435B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6BEE775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4C22E7A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87DAFED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8D2D403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B1C6AC7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C393F85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468205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2625" w:rsidRPr="00BB4D9A" w14:paraId="663934F2" w14:textId="77777777" w:rsidTr="001206D1">
        <w:tc>
          <w:tcPr>
            <w:tcW w:w="2518" w:type="dxa"/>
          </w:tcPr>
          <w:p w14:paraId="2A84614F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973" w:type="dxa"/>
          </w:tcPr>
          <w:p w14:paraId="3395D410" w14:textId="1E9ACE01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195,83</w:t>
            </w:r>
            <w:r w:rsidR="00FC658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7" w:type="dxa"/>
          </w:tcPr>
          <w:p w14:paraId="15F544C7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D5C4D66" w14:textId="3F5F9303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59122A5B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28EFB8E8" w14:textId="5097B44E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F955993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F9A2634" w14:textId="66ECE27C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7B895E0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F5A64F3" w14:textId="28B99A32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59DFAF6B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5598059" w14:textId="188D2179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195,83</w:t>
            </w:r>
            <w:r w:rsidR="00FC658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6" w:type="dxa"/>
          </w:tcPr>
          <w:p w14:paraId="059DC66E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D21340" w14:textId="5E94F968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0.65</w:t>
            </w:r>
            <w:r w:rsidR="003142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142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1.75</w:t>
            </w:r>
          </w:p>
        </w:tc>
      </w:tr>
      <w:tr w:rsidR="00C92625" w:rsidRPr="00BB4D9A" w14:paraId="2786800D" w14:textId="77777777" w:rsidTr="001206D1">
        <w:tc>
          <w:tcPr>
            <w:tcW w:w="2518" w:type="dxa"/>
          </w:tcPr>
          <w:p w14:paraId="3BB118AF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973" w:type="dxa"/>
          </w:tcPr>
          <w:p w14:paraId="140CB337" w14:textId="05B39EE0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4643FCF4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94BEA6B" w14:textId="56E2BB42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306CD32E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59EE4A0D" w14:textId="5336C28B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59BB35C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13C93B5" w14:textId="76D23A1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BFB64F0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265C3164" w14:textId="1F8544B9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</w:t>
            </w:r>
            <w:r w:rsidR="00FC65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7" w:type="dxa"/>
          </w:tcPr>
          <w:p w14:paraId="39DF99E0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21F0A54" w14:textId="5B0784F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</w:t>
            </w:r>
            <w:r w:rsidR="00FC65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" w:type="dxa"/>
          </w:tcPr>
          <w:p w14:paraId="0BDC1E32" w14:textId="77777777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7F2A4D" w14:textId="2C565548" w:rsidR="00C92625" w:rsidRPr="00BB4D9A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2625" w:rsidRPr="00BB4D9A" w14:paraId="6A75EAB1" w14:textId="77777777" w:rsidTr="001206D1">
        <w:tc>
          <w:tcPr>
            <w:tcW w:w="2518" w:type="dxa"/>
          </w:tcPr>
          <w:p w14:paraId="6DEB2F69" w14:textId="77777777" w:rsidR="00C92625" w:rsidRPr="00A01654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6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7286D44A" w14:textId="5A819ED8" w:rsidR="00C92625" w:rsidRPr="00A01654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195,83</w:t>
            </w:r>
            <w:r w:rsidR="00FC65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7" w:type="dxa"/>
          </w:tcPr>
          <w:p w14:paraId="398B128B" w14:textId="77777777" w:rsidR="00C92625" w:rsidRPr="00A01654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27533B7C" w14:textId="6C3D1F8A" w:rsidR="00C92625" w:rsidRPr="00A01654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3F1DC77C" w14:textId="77777777" w:rsidR="00C92625" w:rsidRPr="00A01654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47AA5CD" w14:textId="7FEFE4D2" w:rsidR="00C92625" w:rsidRPr="00A01654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037ADCC" w14:textId="77777777" w:rsidR="00C92625" w:rsidRPr="00A01654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13133C8F" w14:textId="312A3783" w:rsidR="00C92625" w:rsidRPr="00A01654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187,206</w:t>
            </w:r>
          </w:p>
        </w:tc>
        <w:tc>
          <w:tcPr>
            <w:tcW w:w="106" w:type="dxa"/>
          </w:tcPr>
          <w:p w14:paraId="6406FE6F" w14:textId="77777777" w:rsidR="00C92625" w:rsidRPr="00A01654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7B5BC2E9" w14:textId="1DA1EB17" w:rsidR="00C92625" w:rsidRPr="00A01654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410,7</w:t>
            </w:r>
            <w:r w:rsidR="00875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7" w:type="dxa"/>
          </w:tcPr>
          <w:p w14:paraId="0A5155A4" w14:textId="77777777" w:rsidR="00C92625" w:rsidRPr="00A01654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6D4F24C1" w14:textId="7C2D905F" w:rsidR="00C92625" w:rsidRPr="00A01654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793,760</w:t>
            </w:r>
          </w:p>
        </w:tc>
        <w:tc>
          <w:tcPr>
            <w:tcW w:w="106" w:type="dxa"/>
          </w:tcPr>
          <w:p w14:paraId="1041F874" w14:textId="77777777" w:rsidR="00C92625" w:rsidRPr="00A01654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E522D3" w14:textId="77777777" w:rsidR="00C92625" w:rsidRPr="00A01654" w:rsidRDefault="00C92625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01654" w:rsidRPr="00BB4D9A" w14:paraId="045EC863" w14:textId="77777777" w:rsidTr="001206D1">
        <w:tc>
          <w:tcPr>
            <w:tcW w:w="2518" w:type="dxa"/>
          </w:tcPr>
          <w:p w14:paraId="2BE52216" w14:textId="77777777" w:rsidR="00A01654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  <w:p w14:paraId="2314372C" w14:textId="6D92982F" w:rsidR="00EB7FEE" w:rsidRPr="00EB7FEE" w:rsidRDefault="00EB7FEE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</w:tcPr>
          <w:p w14:paraId="59956734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dxa"/>
          </w:tcPr>
          <w:p w14:paraId="53A51606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</w:tcPr>
          <w:p w14:paraId="7F4ABFBD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1AAB483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3CDBF35C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D13EE4E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60AA1707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78424892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</w:tcPr>
          <w:p w14:paraId="21E711DC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dxa"/>
          </w:tcPr>
          <w:p w14:paraId="38A4F279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</w:tcPr>
          <w:p w14:paraId="2AF6E5B9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5CD7B4E9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442C27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01654" w:rsidRPr="00BB4D9A" w14:paraId="49F2BA46" w14:textId="77777777" w:rsidTr="001206D1">
        <w:tc>
          <w:tcPr>
            <w:tcW w:w="2518" w:type="dxa"/>
          </w:tcPr>
          <w:p w14:paraId="28DFC55B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73" w:type="dxa"/>
          </w:tcPr>
          <w:p w14:paraId="2BA2FF4A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dxa"/>
          </w:tcPr>
          <w:p w14:paraId="27287B72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7149BC8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4CA9198D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0E462485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3F3C42E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9B9E597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BA99344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3838780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7F1ED47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72883F9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85BD6BA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496D4C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1654" w:rsidRPr="00BB4D9A" w14:paraId="189F07E8" w14:textId="77777777" w:rsidTr="001206D1">
        <w:tc>
          <w:tcPr>
            <w:tcW w:w="2518" w:type="dxa"/>
          </w:tcPr>
          <w:p w14:paraId="7FE0FC12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973" w:type="dxa"/>
          </w:tcPr>
          <w:p w14:paraId="75334D46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dxa"/>
          </w:tcPr>
          <w:p w14:paraId="4C2877AE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78434CA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5E9F669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6B9EE97E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A706E53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6454130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9E2C2E0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B5AEF8E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AA4EECD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46A34F9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97EE9BC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D98A65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1654" w:rsidRPr="00BB4D9A" w14:paraId="0F1F48C7" w14:textId="77777777" w:rsidTr="001206D1">
        <w:tc>
          <w:tcPr>
            <w:tcW w:w="2518" w:type="dxa"/>
          </w:tcPr>
          <w:p w14:paraId="27FF0023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- สำรองค่าสินไหมทดแทนและ</w:t>
            </w:r>
          </w:p>
        </w:tc>
        <w:tc>
          <w:tcPr>
            <w:tcW w:w="973" w:type="dxa"/>
          </w:tcPr>
          <w:p w14:paraId="7CB502AC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dxa"/>
          </w:tcPr>
          <w:p w14:paraId="47347705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2C6E271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62E9EAE8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42E5A8AA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F844830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0D24FC1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F4A4B65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03B48F2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4D6A2B14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D037CD2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9D88D56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B2D842" w14:textId="77777777" w:rsidR="00A01654" w:rsidRPr="00BB4D9A" w:rsidRDefault="00A01654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3C63" w:rsidRPr="00BB4D9A" w14:paraId="2693A9B9" w14:textId="77777777" w:rsidTr="001206D1">
        <w:tc>
          <w:tcPr>
            <w:tcW w:w="2518" w:type="dxa"/>
          </w:tcPr>
          <w:p w14:paraId="3E37A3E1" w14:textId="77777777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ค่าสินไหมทดแทนค้างจ่าย</w:t>
            </w:r>
          </w:p>
        </w:tc>
        <w:tc>
          <w:tcPr>
            <w:tcW w:w="973" w:type="dxa"/>
          </w:tcPr>
          <w:p w14:paraId="7796C14E" w14:textId="1C02C80E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6D82D3FB" w14:textId="77777777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F0B2DC2" w14:textId="620D7210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7AE742C4" w14:textId="77777777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14F94A7F" w14:textId="38DDC693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AABB631" w14:textId="77777777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8793749" w14:textId="2BDB8A7F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D4AE249" w14:textId="77777777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CD7BA2D" w14:textId="497649C6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165,830</w:t>
            </w:r>
          </w:p>
        </w:tc>
        <w:tc>
          <w:tcPr>
            <w:tcW w:w="107" w:type="dxa"/>
          </w:tcPr>
          <w:p w14:paraId="4B0E17E7" w14:textId="77777777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6B7E4A9" w14:textId="7BE98CDE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165,830</w:t>
            </w:r>
          </w:p>
        </w:tc>
        <w:tc>
          <w:tcPr>
            <w:tcW w:w="106" w:type="dxa"/>
          </w:tcPr>
          <w:p w14:paraId="07CC2F3E" w14:textId="77777777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3D1D23" w14:textId="45C20C23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3C63" w:rsidRPr="00BB4D9A" w14:paraId="5E481EFD" w14:textId="77777777" w:rsidTr="001206D1">
        <w:tc>
          <w:tcPr>
            <w:tcW w:w="2518" w:type="dxa"/>
          </w:tcPr>
          <w:p w14:paraId="09E2E82A" w14:textId="77777777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973" w:type="dxa"/>
          </w:tcPr>
          <w:p w14:paraId="60F15172" w14:textId="31C17A42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24CE797A" w14:textId="77777777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01708DA" w14:textId="3A2CC1A4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2EBB4A45" w14:textId="77777777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621CFFF2" w14:textId="2F17CB6C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D93E0AD" w14:textId="77777777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D1F06B0" w14:textId="6B72BD78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A5096D5" w14:textId="77777777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0B73DD2" w14:textId="59F91DE0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177,635</w:t>
            </w:r>
          </w:p>
        </w:tc>
        <w:tc>
          <w:tcPr>
            <w:tcW w:w="107" w:type="dxa"/>
          </w:tcPr>
          <w:p w14:paraId="40CB9654" w14:textId="77777777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D52E3DD" w14:textId="49CE19F5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sz w:val="28"/>
                <w:szCs w:val="28"/>
              </w:rPr>
              <w:t>177,635</w:t>
            </w:r>
          </w:p>
        </w:tc>
        <w:tc>
          <w:tcPr>
            <w:tcW w:w="106" w:type="dxa"/>
          </w:tcPr>
          <w:p w14:paraId="4FFC7CD6" w14:textId="77777777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4DF8A2" w14:textId="405862A5" w:rsidR="00C43C63" w:rsidRPr="00BB4D9A" w:rsidRDefault="00C43C63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06D1" w:rsidRPr="00BB4D9A" w14:paraId="04DA8DAF" w14:textId="77777777" w:rsidTr="001206D1">
        <w:tc>
          <w:tcPr>
            <w:tcW w:w="2518" w:type="dxa"/>
          </w:tcPr>
          <w:p w14:paraId="0FD9BC56" w14:textId="77777777" w:rsidR="001206D1" w:rsidRPr="00BB4D9A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2F1ADC5A" w14:textId="667C1728" w:rsidR="001206D1" w:rsidRPr="00BB4D9A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34842982" w14:textId="7DCDCE41" w:rsidR="001206D1" w:rsidRPr="00BB4D9A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4D393EA3" w14:textId="5B6E868D" w:rsidR="001206D1" w:rsidRPr="00BB4D9A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2824C7F6" w14:textId="77777777" w:rsidR="001206D1" w:rsidRPr="00BB4D9A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617EC8E" w14:textId="3EE3B5CB" w:rsidR="001206D1" w:rsidRPr="00BB4D9A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EDAC24C" w14:textId="77777777" w:rsidR="001206D1" w:rsidRPr="00BB4D9A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95CDF16" w14:textId="40C1F221" w:rsidR="001206D1" w:rsidRPr="00BB4D9A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AE72409" w14:textId="77777777" w:rsidR="001206D1" w:rsidRPr="00BB4D9A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405E4D54" w14:textId="0F04F56D" w:rsidR="001206D1" w:rsidRPr="00BB4D9A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39,654</w:t>
            </w:r>
          </w:p>
        </w:tc>
        <w:tc>
          <w:tcPr>
            <w:tcW w:w="107" w:type="dxa"/>
          </w:tcPr>
          <w:p w14:paraId="7CC96442" w14:textId="77777777" w:rsidR="001206D1" w:rsidRPr="00BB4D9A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55182286" w14:textId="2D5D1E54" w:rsidR="001206D1" w:rsidRPr="00BB4D9A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39,654</w:t>
            </w:r>
          </w:p>
        </w:tc>
        <w:tc>
          <w:tcPr>
            <w:tcW w:w="106" w:type="dxa"/>
          </w:tcPr>
          <w:p w14:paraId="19F153E9" w14:textId="77777777" w:rsidR="001206D1" w:rsidRPr="00BB4D9A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2CD454" w14:textId="19CD3C2B" w:rsidR="001206D1" w:rsidRPr="00BB4D9A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06D1" w:rsidRPr="00BB4D9A" w14:paraId="3171D2A1" w14:textId="77777777" w:rsidTr="001206D1">
        <w:trPr>
          <w:trHeight w:val="347"/>
        </w:trPr>
        <w:tc>
          <w:tcPr>
            <w:tcW w:w="2518" w:type="dxa"/>
          </w:tcPr>
          <w:p w14:paraId="4F7A2D05" w14:textId="77777777" w:rsidR="001206D1" w:rsidRPr="00A01654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6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1D1DE65F" w14:textId="0C92580C" w:rsidR="001206D1" w:rsidRPr="00451E0C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E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F1B7DEA" w14:textId="06CDE488" w:rsidR="001206D1" w:rsidRPr="00451E0C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7CBA44B5" w14:textId="2B299BE3" w:rsidR="001206D1" w:rsidRPr="00451E0C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E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0EAD7A2" w14:textId="77777777" w:rsidR="001206D1" w:rsidRPr="00451E0C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C5F0957" w14:textId="764E12B4" w:rsidR="001206D1" w:rsidRPr="00451E0C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E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4F61DE2" w14:textId="5835DE01" w:rsidR="001206D1" w:rsidRPr="00451E0C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70E52151" w14:textId="2592B604" w:rsidR="001206D1" w:rsidRPr="00451E0C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E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13C25CD" w14:textId="77777777" w:rsidR="001206D1" w:rsidRPr="00A01654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1B82E93D" w14:textId="4262622F" w:rsidR="001206D1" w:rsidRPr="00C43C63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383,119</w:t>
            </w:r>
          </w:p>
        </w:tc>
        <w:tc>
          <w:tcPr>
            <w:tcW w:w="107" w:type="dxa"/>
          </w:tcPr>
          <w:p w14:paraId="083A92BE" w14:textId="77777777" w:rsidR="001206D1" w:rsidRPr="00C43C63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4A1C44BC" w14:textId="6861536E" w:rsidR="001206D1" w:rsidRPr="00C43C63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383,119</w:t>
            </w:r>
          </w:p>
        </w:tc>
        <w:tc>
          <w:tcPr>
            <w:tcW w:w="106" w:type="dxa"/>
          </w:tcPr>
          <w:p w14:paraId="3985C59A" w14:textId="77777777" w:rsidR="001206D1" w:rsidRPr="00A01654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FA6E99" w14:textId="77777777" w:rsidR="001206D1" w:rsidRPr="00A01654" w:rsidRDefault="001206D1" w:rsidP="001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5D2A862" w14:textId="77777777" w:rsidR="00EB7FEE" w:rsidRPr="00EB7FEE" w:rsidRDefault="00EB7FEE" w:rsidP="00A016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54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520"/>
        <w:gridCol w:w="974"/>
        <w:gridCol w:w="106"/>
        <w:gridCol w:w="884"/>
        <w:gridCol w:w="106"/>
        <w:gridCol w:w="794"/>
        <w:gridCol w:w="106"/>
        <w:gridCol w:w="1064"/>
        <w:gridCol w:w="106"/>
        <w:gridCol w:w="884"/>
        <w:gridCol w:w="106"/>
        <w:gridCol w:w="884"/>
        <w:gridCol w:w="106"/>
        <w:gridCol w:w="1080"/>
      </w:tblGrid>
      <w:tr w:rsidR="00BB4D9A" w:rsidRPr="00BB4D9A" w14:paraId="349CA50F" w14:textId="77777777" w:rsidTr="00EB7FEE">
        <w:trPr>
          <w:tblHeader/>
        </w:trPr>
        <w:tc>
          <w:tcPr>
            <w:tcW w:w="2520" w:type="dxa"/>
          </w:tcPr>
          <w:p w14:paraId="4C6C0632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0" w:type="dxa"/>
            <w:gridSpan w:val="13"/>
            <w:tcBorders>
              <w:bottom w:val="single" w:sz="4" w:space="0" w:color="auto"/>
            </w:tcBorders>
          </w:tcPr>
          <w:p w14:paraId="6736991C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BB4D9A" w:rsidRPr="00BB4D9A" w14:paraId="7F7DBF9E" w14:textId="77777777" w:rsidTr="00EB7FEE">
        <w:trPr>
          <w:tblHeader/>
        </w:trPr>
        <w:tc>
          <w:tcPr>
            <w:tcW w:w="2520" w:type="dxa"/>
          </w:tcPr>
          <w:p w14:paraId="7874FAC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14" w:type="dxa"/>
            <w:gridSpan w:val="11"/>
            <w:tcBorders>
              <w:bottom w:val="single" w:sz="4" w:space="0" w:color="auto"/>
            </w:tcBorders>
          </w:tcPr>
          <w:p w14:paraId="3AC58553" w14:textId="36C6DD26" w:rsidR="00BB4D9A" w:rsidRPr="00BB4D9A" w:rsidRDefault="007C1068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BB4D9A"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698A3A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CC44F1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D9A" w:rsidRPr="00BB4D9A" w14:paraId="55F2C89F" w14:textId="77777777" w:rsidTr="00EB7FEE">
        <w:trPr>
          <w:tblHeader/>
        </w:trPr>
        <w:tc>
          <w:tcPr>
            <w:tcW w:w="2520" w:type="dxa"/>
          </w:tcPr>
          <w:p w14:paraId="162D0A1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64" w:type="dxa"/>
            <w:gridSpan w:val="5"/>
            <w:tcBorders>
              <w:bottom w:val="single" w:sz="4" w:space="0" w:color="auto"/>
            </w:tcBorders>
          </w:tcPr>
          <w:p w14:paraId="58E8A0DE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F704B4C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2059CF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C63A165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45338E9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5F1E3BC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0BBA9BE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0FCE43D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CCA56B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B4D9A" w:rsidRPr="00BB4D9A" w14:paraId="0F59B36E" w14:textId="77777777" w:rsidTr="00EB7FEE">
        <w:trPr>
          <w:tblHeader/>
        </w:trPr>
        <w:tc>
          <w:tcPr>
            <w:tcW w:w="2520" w:type="dxa"/>
          </w:tcPr>
          <w:p w14:paraId="5E0751EE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59DEECF4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8353025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0B84DDAD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338EE5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94" w:type="dxa"/>
          </w:tcPr>
          <w:p w14:paraId="3A1C7E2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220BCB7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6CF4B6C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ดอกเบี้ยปรับ</w:t>
            </w:r>
          </w:p>
        </w:tc>
        <w:tc>
          <w:tcPr>
            <w:tcW w:w="106" w:type="dxa"/>
          </w:tcPr>
          <w:p w14:paraId="031606A2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7F0929D3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D966D9B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2EF797B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B84417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BD040FB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BB4D9A" w:rsidRPr="00BB4D9A" w14:paraId="028CEF74" w14:textId="77777777" w:rsidTr="00EB7FEE">
        <w:trPr>
          <w:tblHeader/>
        </w:trPr>
        <w:tc>
          <w:tcPr>
            <w:tcW w:w="2520" w:type="dxa"/>
          </w:tcPr>
          <w:p w14:paraId="7F45390E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1DAAD3D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D8D750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76D0A2C1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D00ABF1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4" w:type="dxa"/>
          </w:tcPr>
          <w:p w14:paraId="5DD110B2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</w:p>
        </w:tc>
        <w:tc>
          <w:tcPr>
            <w:tcW w:w="106" w:type="dxa"/>
          </w:tcPr>
          <w:p w14:paraId="387A55D4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483B85B3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ขึ้นลงตาม</w:t>
            </w:r>
          </w:p>
        </w:tc>
        <w:tc>
          <w:tcPr>
            <w:tcW w:w="106" w:type="dxa"/>
          </w:tcPr>
          <w:p w14:paraId="2E84FC25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</w:tcPr>
          <w:p w14:paraId="3EC9E24C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106" w:type="dxa"/>
          </w:tcPr>
          <w:p w14:paraId="61FB42B1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F3A6C45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F588973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29E00A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ที่แท้จริง</w:t>
            </w:r>
          </w:p>
        </w:tc>
      </w:tr>
      <w:tr w:rsidR="00BB4D9A" w:rsidRPr="00BB4D9A" w14:paraId="3DD9297A" w14:textId="77777777" w:rsidTr="00EB7FEE">
        <w:trPr>
          <w:tblHeader/>
        </w:trPr>
        <w:tc>
          <w:tcPr>
            <w:tcW w:w="2520" w:type="dxa"/>
          </w:tcPr>
          <w:p w14:paraId="73CAD941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47FD9895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6" w:type="dxa"/>
          </w:tcPr>
          <w:p w14:paraId="66D355C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548EC8B3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6" w:type="dxa"/>
          </w:tcPr>
          <w:p w14:paraId="04B65C37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62FC4DA5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6" w:type="dxa"/>
          </w:tcPr>
          <w:p w14:paraId="043B9E7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E3B07CE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06" w:type="dxa"/>
          </w:tcPr>
          <w:p w14:paraId="39A75C1A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64852B6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6" w:type="dxa"/>
          </w:tcPr>
          <w:p w14:paraId="63E020EE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285C41F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6" w:type="dxa"/>
          </w:tcPr>
          <w:p w14:paraId="765BBC6E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58B30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BB4D9A" w:rsidRPr="00BB4D9A" w14:paraId="30CFFF91" w14:textId="77777777" w:rsidTr="00EB7FEE">
        <w:tc>
          <w:tcPr>
            <w:tcW w:w="2520" w:type="dxa"/>
          </w:tcPr>
          <w:p w14:paraId="45C15A8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74" w:type="dxa"/>
          </w:tcPr>
          <w:p w14:paraId="25BBEC01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3559A3DA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AEFB29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8A3473C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5AF0B6B7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F9E763A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D2A708D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02CB720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E7A21AB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E6A44D4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DDF838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2C6D93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89069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D9A" w:rsidRPr="00BB4D9A" w14:paraId="3C44E47C" w14:textId="77777777" w:rsidTr="00EB7FEE">
        <w:tc>
          <w:tcPr>
            <w:tcW w:w="2520" w:type="dxa"/>
          </w:tcPr>
          <w:p w14:paraId="368C369E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</w:t>
            </w:r>
          </w:p>
        </w:tc>
        <w:tc>
          <w:tcPr>
            <w:tcW w:w="974" w:type="dxa"/>
          </w:tcPr>
          <w:p w14:paraId="3C18162D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0317A0D5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C81AEB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619A50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30DD3E5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2AD2A95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8475897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41E771E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FCC80B5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3726C2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7AD050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3A732CA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54476E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D9A" w:rsidRPr="00BB4D9A" w14:paraId="668F64AC" w14:textId="77777777" w:rsidTr="00EB7FEE">
        <w:tc>
          <w:tcPr>
            <w:tcW w:w="2520" w:type="dxa"/>
          </w:tcPr>
          <w:p w14:paraId="39FE3241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974" w:type="dxa"/>
          </w:tcPr>
          <w:p w14:paraId="67DABB3B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D4DBB8C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A20C007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573A20A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101C16C7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0A28C2A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6E7DFC2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57,038</w:t>
            </w:r>
          </w:p>
        </w:tc>
        <w:tc>
          <w:tcPr>
            <w:tcW w:w="106" w:type="dxa"/>
          </w:tcPr>
          <w:p w14:paraId="587FC74D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90DCD2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2,452</w:t>
            </w:r>
          </w:p>
        </w:tc>
        <w:tc>
          <w:tcPr>
            <w:tcW w:w="106" w:type="dxa"/>
          </w:tcPr>
          <w:p w14:paraId="61845EDB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E37E3E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59,490</w:t>
            </w:r>
          </w:p>
        </w:tc>
        <w:tc>
          <w:tcPr>
            <w:tcW w:w="106" w:type="dxa"/>
          </w:tcPr>
          <w:p w14:paraId="312F07C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4A6EF3" w14:textId="58519F8E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0.1</w:t>
            </w:r>
            <w:r w:rsidR="00FC658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- 1.2</w:t>
            </w:r>
            <w:r w:rsidR="00FC658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BB4D9A" w:rsidRPr="00BB4D9A" w14:paraId="57A18F15" w14:textId="77777777" w:rsidTr="00EB7FEE">
        <w:tc>
          <w:tcPr>
            <w:tcW w:w="2520" w:type="dxa"/>
          </w:tcPr>
          <w:p w14:paraId="26161931" w14:textId="67CACFDF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เบี้ยประกันภัยค้างรับ </w:t>
            </w:r>
          </w:p>
        </w:tc>
        <w:tc>
          <w:tcPr>
            <w:tcW w:w="974" w:type="dxa"/>
          </w:tcPr>
          <w:p w14:paraId="38D12632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AB32B3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68EFCFB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68C1501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070EAFD1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97BA05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6C32B61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864192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325E32D" w14:textId="027CEC9A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126,51</w:t>
            </w:r>
            <w:r w:rsidR="00EB086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6" w:type="dxa"/>
          </w:tcPr>
          <w:p w14:paraId="0F8938C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E53CE7C" w14:textId="0D8D884B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126,51</w:t>
            </w:r>
            <w:r w:rsidR="00EB086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6" w:type="dxa"/>
          </w:tcPr>
          <w:p w14:paraId="10253AA0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46BBDA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43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4D9A" w:rsidRPr="00BB4D9A" w14:paraId="1759E5B5" w14:textId="77777777" w:rsidTr="00EB7FEE">
        <w:tc>
          <w:tcPr>
            <w:tcW w:w="2520" w:type="dxa"/>
          </w:tcPr>
          <w:p w14:paraId="6BFB0041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974" w:type="dxa"/>
          </w:tcPr>
          <w:p w14:paraId="17459F7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503A11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7491CFE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AEA2A5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7467454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8DA0120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E69E8FE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01C0CD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F26B47C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06" w:type="dxa"/>
          </w:tcPr>
          <w:p w14:paraId="7AE6BAFB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0A02965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06" w:type="dxa"/>
          </w:tcPr>
          <w:p w14:paraId="1B60C50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74A13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43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4D9A" w:rsidRPr="00BB4D9A" w14:paraId="3A66EE84" w14:textId="77777777" w:rsidTr="00EB7FEE">
        <w:tc>
          <w:tcPr>
            <w:tcW w:w="2520" w:type="dxa"/>
          </w:tcPr>
          <w:p w14:paraId="6ECE1263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974" w:type="dxa"/>
          </w:tcPr>
          <w:p w14:paraId="72A464A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7B69B9C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37C7F0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A21CA5D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7D5D530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04766DA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E415FE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D0A2A25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9FF98E5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D995FA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FF7A16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9F7992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BB3181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D9A" w:rsidRPr="00BB4D9A" w14:paraId="545674BD" w14:textId="77777777" w:rsidTr="00EB7FEE">
        <w:tc>
          <w:tcPr>
            <w:tcW w:w="2520" w:type="dxa"/>
          </w:tcPr>
          <w:p w14:paraId="19D910D4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สำรองค่าสินไหมทดแทน</w:t>
            </w:r>
          </w:p>
        </w:tc>
        <w:tc>
          <w:tcPr>
            <w:tcW w:w="974" w:type="dxa"/>
          </w:tcPr>
          <w:p w14:paraId="37674472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FB9A26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F9927B5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1952B1D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22A3C1A4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F487CB4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AE4F43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C7987F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D621274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166,102 </w:t>
            </w:r>
          </w:p>
        </w:tc>
        <w:tc>
          <w:tcPr>
            <w:tcW w:w="106" w:type="dxa"/>
          </w:tcPr>
          <w:p w14:paraId="766AD26A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B172A62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166,102</w:t>
            </w:r>
          </w:p>
        </w:tc>
        <w:tc>
          <w:tcPr>
            <w:tcW w:w="106" w:type="dxa"/>
          </w:tcPr>
          <w:p w14:paraId="42C1F7CC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4C333D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4D9A" w:rsidRPr="00BB4D9A" w14:paraId="38254624" w14:textId="77777777" w:rsidTr="00EB7FEE">
        <w:tc>
          <w:tcPr>
            <w:tcW w:w="2520" w:type="dxa"/>
          </w:tcPr>
          <w:p w14:paraId="13C95EBD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974" w:type="dxa"/>
          </w:tcPr>
          <w:p w14:paraId="2F44379A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715D89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C2354A0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2725F50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78BF23BA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7CA821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EEDB64D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0776AC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04961F1" w14:textId="5184B94A" w:rsidR="00BB4D9A" w:rsidRPr="00BB4D9A" w:rsidRDefault="00EB0869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272,687</w:t>
            </w:r>
          </w:p>
        </w:tc>
        <w:tc>
          <w:tcPr>
            <w:tcW w:w="106" w:type="dxa"/>
          </w:tcPr>
          <w:p w14:paraId="6A3F0CC0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FD9166B" w14:textId="03AFAE1E" w:rsidR="00BB4D9A" w:rsidRPr="00BB4D9A" w:rsidRDefault="00EB0869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272,687</w:t>
            </w:r>
          </w:p>
        </w:tc>
        <w:tc>
          <w:tcPr>
            <w:tcW w:w="106" w:type="dxa"/>
          </w:tcPr>
          <w:p w14:paraId="163DB33B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11A64A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4D9A" w:rsidRPr="00BB4D9A" w14:paraId="1E48C0F0" w14:textId="77777777" w:rsidTr="00EB7FEE">
        <w:tc>
          <w:tcPr>
            <w:tcW w:w="2520" w:type="dxa"/>
          </w:tcPr>
          <w:p w14:paraId="0900A414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974" w:type="dxa"/>
          </w:tcPr>
          <w:p w14:paraId="78A3544D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CE6014A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ECC3C5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C33A1E2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73D6317E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B35992B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2420420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9A5230E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F3EAB5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49,934</w:t>
            </w:r>
          </w:p>
        </w:tc>
        <w:tc>
          <w:tcPr>
            <w:tcW w:w="106" w:type="dxa"/>
          </w:tcPr>
          <w:p w14:paraId="02405851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988CCE0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49,934</w:t>
            </w:r>
          </w:p>
        </w:tc>
        <w:tc>
          <w:tcPr>
            <w:tcW w:w="106" w:type="dxa"/>
          </w:tcPr>
          <w:p w14:paraId="1028A91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EB7734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4D9A" w:rsidRPr="00BB4D9A" w14:paraId="53187178" w14:textId="77777777" w:rsidTr="00EB7FEE">
        <w:tc>
          <w:tcPr>
            <w:tcW w:w="2520" w:type="dxa"/>
          </w:tcPr>
          <w:p w14:paraId="681E6FC2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974" w:type="dxa"/>
          </w:tcPr>
          <w:p w14:paraId="72B25BA3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F72673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2EE6B25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F912CD4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6F71984E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3ECD9A0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065C18A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ABEB30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0E81DD1" w14:textId="76046154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52,07</w:t>
            </w:r>
            <w:r w:rsidR="00C52A4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" w:type="dxa"/>
          </w:tcPr>
          <w:p w14:paraId="23CCACD3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E0EE294" w14:textId="017AA5FA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52,07</w:t>
            </w:r>
            <w:r w:rsidR="00C52A4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" w:type="dxa"/>
          </w:tcPr>
          <w:p w14:paraId="1C17565B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58AE03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4D9A" w:rsidRPr="00BB4D9A" w14:paraId="593C3777" w14:textId="77777777" w:rsidTr="00EB7FEE">
        <w:tc>
          <w:tcPr>
            <w:tcW w:w="2520" w:type="dxa"/>
          </w:tcPr>
          <w:p w14:paraId="6BC5F443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เงินลงทุนที่จะถือจนครบ</w:t>
            </w:r>
          </w:p>
        </w:tc>
        <w:tc>
          <w:tcPr>
            <w:tcW w:w="974" w:type="dxa"/>
          </w:tcPr>
          <w:p w14:paraId="2438AF3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DA6BB01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060F00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1E50E24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5B5C4D93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F18D9B7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7652F1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FCCC864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E309D5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A10D391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2914E1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B6DE88E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7F506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D9A" w:rsidRPr="00BB4D9A" w14:paraId="6B008EAF" w14:textId="77777777" w:rsidTr="00EB7FEE">
        <w:tc>
          <w:tcPr>
            <w:tcW w:w="2520" w:type="dxa"/>
          </w:tcPr>
          <w:p w14:paraId="7628A4F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974" w:type="dxa"/>
          </w:tcPr>
          <w:p w14:paraId="104DCF02" w14:textId="6A3346B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129,</w:t>
            </w:r>
            <w:r w:rsidR="00C52A4A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6" w:type="dxa"/>
          </w:tcPr>
          <w:p w14:paraId="140B3E9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E6D0FE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908041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13917A70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F12E83D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36445ED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8DB5FCD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2F718FB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C864967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6BA9D68" w14:textId="38E46904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129,</w:t>
            </w:r>
            <w:r w:rsidR="00C52A4A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6" w:type="dxa"/>
          </w:tcPr>
          <w:p w14:paraId="10355FF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AF87FB" w14:textId="52C3DB21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0.65 </w:t>
            </w:r>
            <w:r w:rsidR="000C759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3.875</w:t>
            </w:r>
          </w:p>
        </w:tc>
      </w:tr>
      <w:tr w:rsidR="00BB4D9A" w:rsidRPr="00BB4D9A" w14:paraId="71FB2783" w14:textId="77777777" w:rsidTr="00EB7FEE">
        <w:tc>
          <w:tcPr>
            <w:tcW w:w="2520" w:type="dxa"/>
          </w:tcPr>
          <w:p w14:paraId="0F6EBC00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974" w:type="dxa"/>
          </w:tcPr>
          <w:p w14:paraId="262EF92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31A47DA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24376D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133380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24F92C2D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62086B4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8DC69E4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AD71E64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9B5BA42" w14:textId="1358365E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1,55</w:t>
            </w:r>
            <w:r w:rsidR="00C52A4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" w:type="dxa"/>
          </w:tcPr>
          <w:p w14:paraId="6BB74297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0827D6C" w14:textId="0934E706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1,55</w:t>
            </w:r>
            <w:r w:rsidR="00C52A4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" w:type="dxa"/>
          </w:tcPr>
          <w:p w14:paraId="5912834E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4436E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4D9A" w:rsidRPr="00BB4D9A" w14:paraId="5FDF2109" w14:textId="77777777" w:rsidTr="00EB7FEE">
        <w:tc>
          <w:tcPr>
            <w:tcW w:w="2520" w:type="dxa"/>
          </w:tcPr>
          <w:p w14:paraId="4B27C67F" w14:textId="77777777" w:rsidR="00BB4D9A" w:rsidRPr="00C52A4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2A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4FF6E45B" w14:textId="37F4DB20" w:rsidR="00BB4D9A" w:rsidRPr="0083285A" w:rsidRDefault="0083285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2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129,293</w:t>
            </w:r>
          </w:p>
        </w:tc>
        <w:tc>
          <w:tcPr>
            <w:tcW w:w="106" w:type="dxa"/>
          </w:tcPr>
          <w:p w14:paraId="4DA35851" w14:textId="77777777" w:rsidR="00BB4D9A" w:rsidRPr="00C52A4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0E7FEC6D" w14:textId="77777777" w:rsidR="00BB4D9A" w:rsidRPr="00C52A4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2A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C9DD2A2" w14:textId="77777777" w:rsidR="00BB4D9A" w:rsidRPr="00C52A4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DA6842B" w14:textId="77777777" w:rsidR="00BB4D9A" w:rsidRPr="00C52A4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2A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8292E00" w14:textId="77777777" w:rsidR="00BB4D9A" w:rsidRPr="00C52A4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0ED6A1AD" w14:textId="77777777" w:rsidR="00BB4D9A" w:rsidRPr="00C52A4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2A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57,038</w:t>
            </w:r>
          </w:p>
        </w:tc>
        <w:tc>
          <w:tcPr>
            <w:tcW w:w="106" w:type="dxa"/>
          </w:tcPr>
          <w:p w14:paraId="5B051DFF" w14:textId="77777777" w:rsidR="00BB4D9A" w:rsidRPr="00C52A4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6E5CA9A8" w14:textId="2670049F" w:rsidR="00BB4D9A" w:rsidRPr="00C52A4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2A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  <w:r w:rsidR="000924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C52A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924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055</w:t>
            </w:r>
          </w:p>
        </w:tc>
        <w:tc>
          <w:tcPr>
            <w:tcW w:w="106" w:type="dxa"/>
          </w:tcPr>
          <w:p w14:paraId="73E5930E" w14:textId="77777777" w:rsidR="00BB4D9A" w:rsidRPr="00C52A4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49477832" w14:textId="51867BCF" w:rsidR="00BB4D9A" w:rsidRPr="00C52A4A" w:rsidRDefault="000924F9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858,386</w:t>
            </w:r>
          </w:p>
        </w:tc>
        <w:tc>
          <w:tcPr>
            <w:tcW w:w="106" w:type="dxa"/>
          </w:tcPr>
          <w:p w14:paraId="55DAF699" w14:textId="77777777" w:rsidR="00BB4D9A" w:rsidRPr="00C52A4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331CA7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D9A" w:rsidRPr="00BB4D9A" w14:paraId="013D224E" w14:textId="77777777" w:rsidTr="00EB7FEE">
        <w:tc>
          <w:tcPr>
            <w:tcW w:w="2520" w:type="dxa"/>
          </w:tcPr>
          <w:p w14:paraId="0E034577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2E8CAEFD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6621E1B2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3CDC55F0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BD99DB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6848B44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5DF6712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168226A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A11E475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3B7625C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E945C3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5CA2C621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B97CE81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DA27F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D9A" w:rsidRPr="00BB4D9A" w14:paraId="6036FFC9" w14:textId="77777777" w:rsidTr="00EB7FEE">
        <w:tc>
          <w:tcPr>
            <w:tcW w:w="2520" w:type="dxa"/>
          </w:tcPr>
          <w:p w14:paraId="2159B473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74" w:type="dxa"/>
          </w:tcPr>
          <w:p w14:paraId="096C566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1C3B7C5C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11E8377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AA64A9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5888DA63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52EE182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28DEE0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9F1460D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81953D1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EB12C67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E013D1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09174BE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38919D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D9A" w:rsidRPr="00BB4D9A" w14:paraId="1F8B1DF0" w14:textId="77777777" w:rsidTr="00EB7FEE">
        <w:tc>
          <w:tcPr>
            <w:tcW w:w="2520" w:type="dxa"/>
          </w:tcPr>
          <w:p w14:paraId="38FFB45C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974" w:type="dxa"/>
          </w:tcPr>
          <w:p w14:paraId="44B70E4E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3DAC9ADB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1BD9934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1AB2AF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1E9C461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C39733D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306D34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7E56A1E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724FACE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0B69EFC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8FDDD7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E264013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74FFEE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D9A" w:rsidRPr="00BB4D9A" w14:paraId="2DEDFD3E" w14:textId="77777777" w:rsidTr="00EB7FEE">
        <w:tc>
          <w:tcPr>
            <w:tcW w:w="2520" w:type="dxa"/>
          </w:tcPr>
          <w:p w14:paraId="370836D0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- สำรองค่าสินไหมทดแทนและ</w:t>
            </w:r>
          </w:p>
        </w:tc>
        <w:tc>
          <w:tcPr>
            <w:tcW w:w="974" w:type="dxa"/>
          </w:tcPr>
          <w:p w14:paraId="512B8CF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0ECCFEC3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956366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B7337FC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7E379B74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653BA5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5203F32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12545B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DF0748B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CB3C40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774031D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8A86B7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2F9EDB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D9A" w:rsidRPr="00BB4D9A" w14:paraId="7564BC9C" w14:textId="77777777" w:rsidTr="00EB7FEE">
        <w:tc>
          <w:tcPr>
            <w:tcW w:w="2520" w:type="dxa"/>
          </w:tcPr>
          <w:p w14:paraId="1E190A85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ค่าสินไหมทดแทนค้างจ่าย</w:t>
            </w:r>
          </w:p>
        </w:tc>
        <w:tc>
          <w:tcPr>
            <w:tcW w:w="974" w:type="dxa"/>
          </w:tcPr>
          <w:p w14:paraId="41B53F5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14CFC0C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16E3EB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D68AA9A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1365B1A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F5D6075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C4A4DF4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99D879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B67B91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264,630</w:t>
            </w:r>
          </w:p>
        </w:tc>
        <w:tc>
          <w:tcPr>
            <w:tcW w:w="106" w:type="dxa"/>
          </w:tcPr>
          <w:p w14:paraId="1534B69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24EB0A1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264,630</w:t>
            </w:r>
          </w:p>
        </w:tc>
        <w:tc>
          <w:tcPr>
            <w:tcW w:w="106" w:type="dxa"/>
          </w:tcPr>
          <w:p w14:paraId="3FDAD32D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E4322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4D9A" w:rsidRPr="00BB4D9A" w14:paraId="6DB4AFA2" w14:textId="77777777" w:rsidTr="00EB7FEE">
        <w:tc>
          <w:tcPr>
            <w:tcW w:w="2520" w:type="dxa"/>
          </w:tcPr>
          <w:p w14:paraId="34A4A09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974" w:type="dxa"/>
          </w:tcPr>
          <w:p w14:paraId="2AB17455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4C8B28C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276A49C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C95E95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0E255AF7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A1F7D9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521C4C0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B85CAB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6BFE8CB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329,407</w:t>
            </w:r>
          </w:p>
        </w:tc>
        <w:tc>
          <w:tcPr>
            <w:tcW w:w="106" w:type="dxa"/>
          </w:tcPr>
          <w:p w14:paraId="0B525A56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1605D9F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329,407</w:t>
            </w:r>
          </w:p>
        </w:tc>
        <w:tc>
          <w:tcPr>
            <w:tcW w:w="106" w:type="dxa"/>
          </w:tcPr>
          <w:p w14:paraId="18F48870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22E4E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4D9A" w:rsidRPr="00BB4D9A" w14:paraId="0751BA3E" w14:textId="77777777" w:rsidTr="00EB7FEE">
        <w:tc>
          <w:tcPr>
            <w:tcW w:w="2520" w:type="dxa"/>
          </w:tcPr>
          <w:p w14:paraId="47C2D6C2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18B5A287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B28C48D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36090ED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48B421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D737374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120EFBA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7996A18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387E50D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5F6ADE64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42,234</w:t>
            </w:r>
          </w:p>
        </w:tc>
        <w:tc>
          <w:tcPr>
            <w:tcW w:w="106" w:type="dxa"/>
          </w:tcPr>
          <w:p w14:paraId="21E284C9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0A0CE06D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42,234</w:t>
            </w:r>
          </w:p>
        </w:tc>
        <w:tc>
          <w:tcPr>
            <w:tcW w:w="106" w:type="dxa"/>
          </w:tcPr>
          <w:p w14:paraId="2B0A5B10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5447C2" w14:textId="77777777" w:rsidR="00BB4D9A" w:rsidRPr="00BB4D9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4D9A" w:rsidRPr="00BB4D9A" w14:paraId="5F02F003" w14:textId="77777777" w:rsidTr="00EB7FEE">
        <w:trPr>
          <w:trHeight w:val="347"/>
        </w:trPr>
        <w:tc>
          <w:tcPr>
            <w:tcW w:w="2520" w:type="dxa"/>
          </w:tcPr>
          <w:p w14:paraId="65628B0D" w14:textId="77777777" w:rsidR="00BB4D9A" w:rsidRPr="00C52A4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2A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107D6A36" w14:textId="77777777" w:rsidR="00BB4D9A" w:rsidRPr="00C52A4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2A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6605017" w14:textId="77777777" w:rsidR="00BB4D9A" w:rsidRPr="00C52A4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27ED5E38" w14:textId="77777777" w:rsidR="00BB4D9A" w:rsidRPr="00C52A4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2A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8445858" w14:textId="77777777" w:rsidR="00BB4D9A" w:rsidRPr="00C52A4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50FE052E" w14:textId="77777777" w:rsidR="00BB4D9A" w:rsidRPr="00C52A4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2A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C198E0D" w14:textId="77777777" w:rsidR="00BB4D9A" w:rsidRPr="00C52A4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3B6B687B" w14:textId="77777777" w:rsidR="00BB4D9A" w:rsidRPr="00C52A4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2A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29415C5" w14:textId="77777777" w:rsidR="00BB4D9A" w:rsidRPr="00C52A4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2613ED4D" w14:textId="3CB885C7" w:rsidR="00BB4D9A" w:rsidRPr="00C43C63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636,27</w:t>
            </w:r>
            <w:r w:rsidR="00BE6376" w:rsidRPr="00C43C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6" w:type="dxa"/>
          </w:tcPr>
          <w:p w14:paraId="6583686E" w14:textId="77777777" w:rsidR="00BB4D9A" w:rsidRPr="00C43C63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7D4A2C68" w14:textId="7308FD8D" w:rsidR="00BB4D9A" w:rsidRPr="00C43C63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C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636,27</w:t>
            </w:r>
            <w:r w:rsidR="00BE6376" w:rsidRPr="00C43C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6" w:type="dxa"/>
          </w:tcPr>
          <w:p w14:paraId="219699EE" w14:textId="77777777" w:rsidR="00BB4D9A" w:rsidRPr="00C52A4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9BF496" w14:textId="77777777" w:rsidR="00BB4D9A" w:rsidRPr="00C52A4A" w:rsidRDefault="00BB4D9A" w:rsidP="00EB7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0D8C11B" w14:textId="6076199B" w:rsidR="00B61819" w:rsidRPr="00EB7FEE" w:rsidRDefault="00BB4D9A" w:rsidP="00EB7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firstLine="540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3674D996" w14:textId="3AF4106B" w:rsidR="00B61819" w:rsidRDefault="00BB4D9A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มูลค่ายุติธรรมหมายถึง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14:paraId="26BE98D5" w14:textId="33F3EFBB" w:rsidR="00BB4D9A" w:rsidRPr="00BE6376" w:rsidRDefault="00BB4D9A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E6376">
        <w:rPr>
          <w:rFonts w:ascii="Angsana New" w:hAnsi="Angsana New"/>
          <w:sz w:val="28"/>
          <w:szCs w:val="28"/>
          <w:cs/>
        </w:rPr>
        <w:t>เบี้ยประกันภัยค้างรับ</w:t>
      </w:r>
      <w:r w:rsidRPr="00BE6376">
        <w:rPr>
          <w:rFonts w:ascii="Angsana New" w:hAnsi="Angsana New"/>
          <w:sz w:val="28"/>
          <w:szCs w:val="28"/>
        </w:rPr>
        <w:t xml:space="preserve"> </w:t>
      </w:r>
      <w:r w:rsidRPr="00BE6376">
        <w:rPr>
          <w:rFonts w:ascii="Angsana New" w:hAnsi="Angsana New"/>
          <w:sz w:val="28"/>
          <w:szCs w:val="28"/>
          <w:cs/>
        </w:rPr>
        <w:t xml:space="preserve">รายได้จากการลงทุนค้างรับ </w:t>
      </w:r>
      <w:r w:rsidRPr="00BE6376">
        <w:rPr>
          <w:rFonts w:ascii="Angsana New" w:hAnsi="Angsana New" w:hint="cs"/>
          <w:sz w:val="28"/>
          <w:szCs w:val="28"/>
          <w:cs/>
        </w:rPr>
        <w:t>สินทรัพย์</w:t>
      </w:r>
      <w:r w:rsidRPr="00BE6376">
        <w:rPr>
          <w:rFonts w:ascii="Angsana New" w:hAnsi="Angsana New"/>
          <w:sz w:val="28"/>
          <w:szCs w:val="28"/>
          <w:cs/>
        </w:rPr>
        <w:t>จากการประกันภัยต่อ</w:t>
      </w:r>
      <w:r w:rsidRPr="00BE6376">
        <w:rPr>
          <w:rFonts w:ascii="Angsana New" w:hAnsi="Angsana New" w:hint="cs"/>
          <w:sz w:val="28"/>
          <w:szCs w:val="28"/>
          <w:cs/>
        </w:rPr>
        <w:t xml:space="preserve"> ลูกหนี้จากสัญญาประกันภัยต่อ</w:t>
      </w:r>
      <w:r w:rsidRPr="00BE6376">
        <w:rPr>
          <w:rFonts w:ascii="Angsana New" w:hAnsi="Angsana New"/>
          <w:sz w:val="28"/>
          <w:szCs w:val="28"/>
        </w:rPr>
        <w:t xml:space="preserve"> </w:t>
      </w:r>
      <w:r w:rsidRPr="00BE6376">
        <w:rPr>
          <w:rFonts w:ascii="Angsana New" w:hAnsi="Angsana New"/>
          <w:sz w:val="28"/>
          <w:szCs w:val="28"/>
          <w:cs/>
        </w:rPr>
        <w:t>ค่าสินไหมทดแทน</w:t>
      </w:r>
      <w:r w:rsidRPr="00BE6376">
        <w:rPr>
          <w:rFonts w:ascii="Angsana New" w:hAnsi="Angsana New" w:hint="cs"/>
          <w:sz w:val="28"/>
          <w:szCs w:val="28"/>
          <w:cs/>
        </w:rPr>
        <w:t>ค้างรับ</w:t>
      </w:r>
      <w:r w:rsidRPr="00BE6376">
        <w:rPr>
          <w:rFonts w:ascii="Angsana New" w:hAnsi="Angsana New"/>
          <w:sz w:val="28"/>
          <w:szCs w:val="28"/>
          <w:cs/>
        </w:rPr>
        <w:t>จากคู่กรณี และสินทรัพย์อื่นมีราคาตามบัญชีใกล้เคียงกับมูลค่ายุติธรรม เนื่องจากสินทรัพย์ทางการเงินเหล่านี้จะครบกำหนดในระยะเวลาอันสั้น</w:t>
      </w:r>
    </w:p>
    <w:p w14:paraId="244CBA61" w14:textId="68311472" w:rsidR="00BB4D9A" w:rsidRPr="000339E8" w:rsidRDefault="00BB4D9A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339E8">
        <w:rPr>
          <w:rFonts w:ascii="Angsana New" w:hAnsi="Angsana New"/>
          <w:sz w:val="28"/>
          <w:szCs w:val="28"/>
          <w:cs/>
        </w:rPr>
        <w:t>เงินลงทุนในหลักทรัพย์</w:t>
      </w:r>
    </w:p>
    <w:p w14:paraId="1F77262D" w14:textId="1761AC61" w:rsidR="00BB4D9A" w:rsidRPr="00BB4D9A" w:rsidRDefault="00BB4D9A" w:rsidP="008B7823">
      <w:pPr>
        <w:pStyle w:val="ListParagraph"/>
        <w:widowControl w:val="0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หลักทรัพย์ในความต้องการของตลาด มูลค่ายุติธรรมถือตามราคาที่ซื้อขายกันในตลาด</w:t>
      </w:r>
    </w:p>
    <w:p w14:paraId="5C29D5F7" w14:textId="6812B6CD" w:rsidR="00BB4D9A" w:rsidRPr="00BB4D9A" w:rsidRDefault="00BB4D9A" w:rsidP="008B7823">
      <w:pPr>
        <w:pStyle w:val="ListParagraph"/>
        <w:widowControl w:val="0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เงินลงทุนในหลักทรัพย์อื่น มูลค่ายุติธรรมที่สามารถคำนวณได้อย่างมีเหตุผลคำนวณจากสินทรัพย์สุทธิของเงินลงทุนดังกล่าวซึ่งใกล้เคียงกับราคาตามบัญชี</w:t>
      </w:r>
    </w:p>
    <w:p w14:paraId="109F70C1" w14:textId="319870DE" w:rsidR="00BB4D9A" w:rsidRPr="00BB4D9A" w:rsidRDefault="00BB4D9A" w:rsidP="008B7823">
      <w:pPr>
        <w:pStyle w:val="ListParagraph"/>
        <w:widowControl w:val="0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เงินฝากสถาบันการเงิน มูลค่ายุติธรรมถือตามราคาที่แสดงในงบแสดงฐานะการเงิน</w:t>
      </w:r>
    </w:p>
    <w:p w14:paraId="3DEA4EC1" w14:textId="3040A583" w:rsidR="00BB4D9A" w:rsidRDefault="00BB4D9A" w:rsidP="00BB4D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ค่าสินไหมทดแทนค้างจ่าย เจ้าหนี้บริษัทประกันภัยต่อ ค่าจ้างและค่าบำเหน็จค้างจ่าย และหนี้สินอื่น มีราคาตามบัญชีใกล้เคียงกับมูลค่ายุติธรรม เนื่องจากหนี้สินทางการเงินเหล่านี้จะครบกำหนดในระยะเวลาอันสั้น</w:t>
      </w:r>
    </w:p>
    <w:p w14:paraId="08CC303D" w14:textId="77777777" w:rsidR="00122BD9" w:rsidRDefault="00122BD9" w:rsidP="00BB4D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C6337C1" w14:textId="77777777" w:rsidR="00122BD9" w:rsidRDefault="00122BD9" w:rsidP="00BB4D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55EA54E" w14:textId="77777777" w:rsidR="00122BD9" w:rsidRDefault="00122BD9" w:rsidP="00BB4D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F87209" w14:textId="77777777" w:rsidR="00122BD9" w:rsidRDefault="00122BD9" w:rsidP="00BB4D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83B8ECC" w14:textId="77777777" w:rsidR="00122BD9" w:rsidRDefault="00122BD9" w:rsidP="00BB4D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0DC06D2" w14:textId="682A65AB" w:rsidR="00BB4D9A" w:rsidRPr="00BB4D9A" w:rsidRDefault="00BB4D9A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BB4D9A">
        <w:rPr>
          <w:rFonts w:ascii="Angsana New" w:hAnsi="Angsana New"/>
          <w:b/>
          <w:bCs/>
          <w:sz w:val="28"/>
          <w:szCs w:val="28"/>
          <w:cs/>
        </w:rPr>
        <w:t>การวัดมูลค่ายุติธรรม</w:t>
      </w:r>
    </w:p>
    <w:p w14:paraId="09705C19" w14:textId="34E57D0E" w:rsidR="00BB4D9A" w:rsidRDefault="00BB4D9A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3689E0BB" w14:textId="6B83251C" w:rsidR="00BB4D9A" w:rsidRDefault="00BB4D9A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2433535C" w14:textId="77777777" w:rsidR="00BB4D9A" w:rsidRPr="00BB4D9A" w:rsidRDefault="00BB4D9A" w:rsidP="00BB4D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1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41F0E4F" w14:textId="77777777" w:rsidR="00BB4D9A" w:rsidRPr="00BB4D9A" w:rsidRDefault="00BB4D9A" w:rsidP="00BB4D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2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27F41DE" w14:textId="56340D5C" w:rsidR="00BB4D9A" w:rsidRDefault="00BB4D9A" w:rsidP="00BB4D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3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 xml:space="preserve"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หรือข้อมูลเกี่ยวกับกระแสเงินในอนาคตที่กิจการประมาณขึ้น  </w:t>
      </w:r>
    </w:p>
    <w:p w14:paraId="73FE95C8" w14:textId="0F50814B" w:rsidR="00BB4D9A" w:rsidRDefault="00BB4D9A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169D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2169D">
        <w:rPr>
          <w:rFonts w:ascii="Angsana New" w:hAnsi="Angsana New"/>
          <w:sz w:val="28"/>
          <w:szCs w:val="28"/>
        </w:rPr>
        <w:t xml:space="preserve">31 </w:t>
      </w:r>
      <w:r w:rsidRPr="0082169D">
        <w:rPr>
          <w:rFonts w:ascii="Angsana New" w:hAnsi="Angsana New"/>
          <w:sz w:val="28"/>
          <w:szCs w:val="28"/>
          <w:cs/>
        </w:rPr>
        <w:t xml:space="preserve">ธันวาคม </w:t>
      </w:r>
      <w:r w:rsidR="00E86A87" w:rsidRPr="0082169D">
        <w:rPr>
          <w:rFonts w:ascii="Angsana New" w:hAnsi="Angsana New"/>
          <w:sz w:val="28"/>
          <w:szCs w:val="28"/>
        </w:rPr>
        <w:t>2562</w:t>
      </w:r>
      <w:r w:rsidRPr="0082169D">
        <w:rPr>
          <w:rFonts w:ascii="Angsana New" w:hAnsi="Angsana New"/>
          <w:sz w:val="28"/>
          <w:szCs w:val="28"/>
        </w:rPr>
        <w:t xml:space="preserve"> </w:t>
      </w:r>
      <w:r w:rsidRPr="0082169D">
        <w:rPr>
          <w:rFonts w:ascii="Angsana New" w:hAnsi="Angsana New"/>
          <w:sz w:val="28"/>
          <w:szCs w:val="28"/>
          <w:cs/>
        </w:rPr>
        <w:t xml:space="preserve">และ </w:t>
      </w:r>
      <w:r w:rsidR="00E86A87" w:rsidRPr="0082169D">
        <w:rPr>
          <w:rFonts w:ascii="Angsana New" w:hAnsi="Angsana New"/>
          <w:sz w:val="28"/>
          <w:szCs w:val="28"/>
        </w:rPr>
        <w:t>2561</w:t>
      </w:r>
      <w:r w:rsidRPr="0082169D">
        <w:rPr>
          <w:rFonts w:ascii="Angsana New" w:hAnsi="Angsana New"/>
          <w:sz w:val="28"/>
          <w:szCs w:val="28"/>
        </w:rPr>
        <w:t xml:space="preserve"> </w:t>
      </w:r>
      <w:r w:rsidRPr="0082169D">
        <w:rPr>
          <w:rFonts w:ascii="Angsana New" w:hAnsi="Angsana New"/>
          <w:sz w:val="28"/>
          <w:szCs w:val="28"/>
          <w:cs/>
        </w:rPr>
        <w:t>บริษัทมีสินทรัพย์ที่</w:t>
      </w:r>
      <w:r w:rsidR="000339E8" w:rsidRPr="0082169D">
        <w:rPr>
          <w:rFonts w:ascii="Angsana New" w:hAnsi="Angsana New" w:hint="cs"/>
          <w:sz w:val="28"/>
          <w:szCs w:val="28"/>
          <w:cs/>
        </w:rPr>
        <w:t>วัด</w:t>
      </w:r>
      <w:r w:rsidRPr="0082169D">
        <w:rPr>
          <w:rFonts w:ascii="Angsana New" w:hAnsi="Angsana New"/>
          <w:sz w:val="28"/>
          <w:szCs w:val="28"/>
          <w:cs/>
        </w:rPr>
        <w:t>ด้วยมูลค่ายุติธรรมแยกแสดงตามลำดับชั้นของมูลค่ายุติธรรมดังนี้</w:t>
      </w: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6"/>
        <w:gridCol w:w="1280"/>
        <w:gridCol w:w="262"/>
        <w:gridCol w:w="1302"/>
        <w:gridCol w:w="270"/>
        <w:gridCol w:w="1350"/>
        <w:gridCol w:w="270"/>
        <w:gridCol w:w="1350"/>
      </w:tblGrid>
      <w:tr w:rsidR="00E86A87" w:rsidRPr="00E86A87" w14:paraId="2FD1929F" w14:textId="77777777" w:rsidTr="00DB37DB">
        <w:tc>
          <w:tcPr>
            <w:tcW w:w="3546" w:type="dxa"/>
          </w:tcPr>
          <w:p w14:paraId="763D05A5" w14:textId="77777777" w:rsidR="00E86A87" w:rsidRPr="00E86A87" w:rsidRDefault="00E86A87" w:rsidP="00DB37DB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4" w:type="dxa"/>
            <w:gridSpan w:val="7"/>
            <w:tcBorders>
              <w:bottom w:val="single" w:sz="4" w:space="0" w:color="auto"/>
            </w:tcBorders>
          </w:tcPr>
          <w:p w14:paraId="1E0E90B1" w14:textId="6C2B855F" w:rsidR="00E86A87" w:rsidRPr="00E86A87" w:rsidRDefault="00E86A87" w:rsidP="00DB37D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A7E29" w:rsidRPr="00E86A87" w14:paraId="587F6ECE" w14:textId="77777777" w:rsidTr="00DB37DB">
        <w:tc>
          <w:tcPr>
            <w:tcW w:w="3546" w:type="dxa"/>
          </w:tcPr>
          <w:p w14:paraId="4DD3BB5C" w14:textId="77777777" w:rsidR="007A7E29" w:rsidRPr="00E86A87" w:rsidRDefault="007A7E29" w:rsidP="00DB37DB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4" w:type="dxa"/>
            <w:gridSpan w:val="7"/>
            <w:tcBorders>
              <w:bottom w:val="single" w:sz="4" w:space="0" w:color="auto"/>
            </w:tcBorders>
          </w:tcPr>
          <w:p w14:paraId="4EC78D2A" w14:textId="7FEF3F04" w:rsidR="007A7E29" w:rsidRDefault="007A7E29" w:rsidP="00DB37D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E86A87" w:rsidRPr="00E86A87" w14:paraId="085FC2B0" w14:textId="77777777" w:rsidTr="00DB37DB">
        <w:tc>
          <w:tcPr>
            <w:tcW w:w="3546" w:type="dxa"/>
          </w:tcPr>
          <w:p w14:paraId="15F299B5" w14:textId="77777777" w:rsidR="00E86A87" w:rsidRPr="00E86A87" w:rsidRDefault="00E86A87" w:rsidP="00DB37DB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16FF7439" w14:textId="77777777" w:rsidR="00E86A87" w:rsidRPr="00E86A87" w:rsidRDefault="00E86A87" w:rsidP="00DB37D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611A5C69" w14:textId="77777777" w:rsidR="00E86A87" w:rsidRPr="00E86A87" w:rsidRDefault="00E86A87" w:rsidP="00DB37D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4B5820B4" w14:textId="77777777" w:rsidR="00E86A87" w:rsidRPr="00E86A87" w:rsidRDefault="00E86A87" w:rsidP="00DB37D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EB7D33" w14:textId="77777777" w:rsidR="00E86A87" w:rsidRPr="00E86A87" w:rsidRDefault="00E86A87" w:rsidP="00DB37D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B2EBEE7" w14:textId="77777777" w:rsidR="00E86A87" w:rsidRPr="00E86A87" w:rsidRDefault="00E86A87" w:rsidP="00DB37D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5E98A8" w14:textId="77777777" w:rsidR="00E86A87" w:rsidRPr="00E86A87" w:rsidRDefault="00E86A87" w:rsidP="00DB37D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7133EE0" w14:textId="77777777" w:rsidR="00E86A87" w:rsidRPr="00E86A87" w:rsidRDefault="00E86A87" w:rsidP="00DB37D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86A87" w:rsidRPr="00E86A87" w14:paraId="2D7A4862" w14:textId="77777777" w:rsidTr="00DB37DB">
        <w:tc>
          <w:tcPr>
            <w:tcW w:w="3546" w:type="dxa"/>
            <w:vAlign w:val="bottom"/>
          </w:tcPr>
          <w:p w14:paraId="50134652" w14:textId="77777777" w:rsidR="00E86A87" w:rsidRPr="00E86A87" w:rsidRDefault="00E86A87" w:rsidP="00DB37DB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14:paraId="0E7DA710" w14:textId="77777777" w:rsidR="00E86A87" w:rsidRPr="00E86A87" w:rsidRDefault="00E86A87" w:rsidP="00DB37D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057EBA2D" w14:textId="77777777" w:rsidR="00E86A87" w:rsidRPr="00E86A87" w:rsidRDefault="00E86A87" w:rsidP="00DB37D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69B90E03" w14:textId="77777777" w:rsidR="00E86A87" w:rsidRPr="00E86A87" w:rsidRDefault="00E86A87" w:rsidP="00DB37D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5B75BC" w14:textId="77777777" w:rsidR="00E86A87" w:rsidRPr="00E86A87" w:rsidRDefault="00E86A87" w:rsidP="00DB37D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C095AB" w14:textId="77777777" w:rsidR="00E86A87" w:rsidRPr="00E86A87" w:rsidRDefault="00E86A87" w:rsidP="00DB37D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3AC25F" w14:textId="77777777" w:rsidR="00E86A87" w:rsidRPr="00E86A87" w:rsidRDefault="00E86A87" w:rsidP="00DB37D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3F9D17" w14:textId="77777777" w:rsidR="00E86A87" w:rsidRPr="00E86A87" w:rsidRDefault="00E86A87" w:rsidP="00DB37D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6A87" w:rsidRPr="00E86A87" w14:paraId="50B2B80C" w14:textId="77777777" w:rsidTr="00DB37DB">
        <w:tc>
          <w:tcPr>
            <w:tcW w:w="3546" w:type="dxa"/>
            <w:vAlign w:val="bottom"/>
          </w:tcPr>
          <w:p w14:paraId="70C5C532" w14:textId="77777777" w:rsidR="00E86A87" w:rsidRPr="00E86A87" w:rsidRDefault="00E86A87" w:rsidP="00DB37DB">
            <w:pPr>
              <w:ind w:left="-108" w:firstLine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80" w:type="dxa"/>
          </w:tcPr>
          <w:p w14:paraId="6E2B14C2" w14:textId="77777777" w:rsidR="00E86A87" w:rsidRPr="00E86A87" w:rsidRDefault="00E86A87" w:rsidP="00DB37DB">
            <w:pPr>
              <w:tabs>
                <w:tab w:val="left" w:pos="1440"/>
              </w:tabs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05C85196" w14:textId="77777777" w:rsidR="00E86A87" w:rsidRPr="00E86A87" w:rsidRDefault="00E86A87" w:rsidP="00DB37D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70EEABC0" w14:textId="77777777" w:rsidR="00E86A87" w:rsidRPr="00E86A87" w:rsidRDefault="00E86A87" w:rsidP="00DB37D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3FD0CD" w14:textId="77777777" w:rsidR="00E86A87" w:rsidRPr="00E86A87" w:rsidRDefault="00E86A87" w:rsidP="00DB37D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39F941" w14:textId="77777777" w:rsidR="00E86A87" w:rsidRPr="00E86A87" w:rsidRDefault="00E86A87" w:rsidP="00DB37DB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1BEF9B" w14:textId="77777777" w:rsidR="00E86A87" w:rsidRPr="00E86A87" w:rsidRDefault="00E86A87" w:rsidP="00DB37D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C3E19B" w14:textId="77777777" w:rsidR="00E86A87" w:rsidRPr="00E86A87" w:rsidRDefault="00E86A87" w:rsidP="00DB37DB">
            <w:pPr>
              <w:tabs>
                <w:tab w:val="left" w:pos="1440"/>
              </w:tabs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6A87" w:rsidRPr="00E86A87" w14:paraId="0F86236F" w14:textId="77777777" w:rsidTr="00DB37DB">
        <w:tc>
          <w:tcPr>
            <w:tcW w:w="3546" w:type="dxa"/>
            <w:vAlign w:val="bottom"/>
          </w:tcPr>
          <w:p w14:paraId="65CC9786" w14:textId="77777777" w:rsidR="00E86A87" w:rsidRPr="00E86A87" w:rsidRDefault="00E86A87" w:rsidP="008B7823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80" w:type="dxa"/>
          </w:tcPr>
          <w:p w14:paraId="74DDDE9C" w14:textId="20633E53" w:rsidR="00E86A87" w:rsidRPr="00E86A87" w:rsidRDefault="00827726" w:rsidP="00DB37DB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1,152</w:t>
            </w:r>
          </w:p>
        </w:tc>
        <w:tc>
          <w:tcPr>
            <w:tcW w:w="262" w:type="dxa"/>
          </w:tcPr>
          <w:p w14:paraId="7EB1F09E" w14:textId="77777777" w:rsidR="00E86A87" w:rsidRPr="00E86A87" w:rsidRDefault="00E86A87" w:rsidP="00DB37D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0B68D79C" w14:textId="27BC4287" w:rsidR="00E86A87" w:rsidRPr="00E86A87" w:rsidRDefault="00827726" w:rsidP="00DB37DB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100,645</w:t>
            </w:r>
          </w:p>
        </w:tc>
        <w:tc>
          <w:tcPr>
            <w:tcW w:w="270" w:type="dxa"/>
          </w:tcPr>
          <w:p w14:paraId="5024390A" w14:textId="77777777" w:rsidR="00E86A87" w:rsidRPr="00E86A87" w:rsidRDefault="00E86A87" w:rsidP="00DB37D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AD0569" w14:textId="00C01EA4" w:rsidR="00E86A87" w:rsidRPr="00E86A87" w:rsidRDefault="00602185" w:rsidP="00DB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B53947" w14:textId="77777777" w:rsidR="00E86A87" w:rsidRPr="00E86A87" w:rsidRDefault="00E86A87" w:rsidP="00DB37D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63321D" w14:textId="656417B3" w:rsidR="00E86A87" w:rsidRPr="00E86A87" w:rsidRDefault="00602185" w:rsidP="00DB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101,797</w:t>
            </w:r>
          </w:p>
        </w:tc>
      </w:tr>
      <w:tr w:rsidR="00E86A87" w:rsidRPr="00E86A87" w14:paraId="3BCF1D7B" w14:textId="77777777" w:rsidTr="00DB37DB">
        <w:tc>
          <w:tcPr>
            <w:tcW w:w="3546" w:type="dxa"/>
            <w:vAlign w:val="bottom"/>
          </w:tcPr>
          <w:p w14:paraId="280A02D6" w14:textId="77777777" w:rsidR="00E86A87" w:rsidRPr="00E86A87" w:rsidRDefault="00E86A87" w:rsidP="00DB37DB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80" w:type="dxa"/>
          </w:tcPr>
          <w:p w14:paraId="231B9759" w14:textId="77777777" w:rsidR="00E86A87" w:rsidRPr="00E86A87" w:rsidRDefault="00E86A87" w:rsidP="00DB37DB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7489EF5F" w14:textId="77777777" w:rsidR="00E86A87" w:rsidRPr="00E86A87" w:rsidRDefault="00E86A87" w:rsidP="00DB37D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6AB0F8A2" w14:textId="77777777" w:rsidR="00E86A87" w:rsidRPr="00E86A87" w:rsidRDefault="00E86A87" w:rsidP="00DB37DB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3F5910" w14:textId="77777777" w:rsidR="00E86A87" w:rsidRPr="00E86A87" w:rsidRDefault="00E86A87" w:rsidP="00DB37D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48781A" w14:textId="77777777" w:rsidR="00E86A87" w:rsidRPr="00E86A87" w:rsidRDefault="00E86A87" w:rsidP="00DB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346D9D" w14:textId="77777777" w:rsidR="00E86A87" w:rsidRPr="00E86A87" w:rsidRDefault="00E86A87" w:rsidP="00DB37D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5DF6B9" w14:textId="77777777" w:rsidR="00E86A87" w:rsidRPr="00E86A87" w:rsidRDefault="00E86A87" w:rsidP="00DB37DB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6A87" w:rsidRPr="00E86A87" w14:paraId="21F1CD75" w14:textId="77777777" w:rsidTr="00DB37DB">
        <w:tc>
          <w:tcPr>
            <w:tcW w:w="3546" w:type="dxa"/>
          </w:tcPr>
          <w:p w14:paraId="13AABE58" w14:textId="01E4EAE5" w:rsidR="00E86A87" w:rsidRPr="00C74082" w:rsidRDefault="00E86A87" w:rsidP="00636D05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อาคารและอุปกรณ์</w:t>
            </w:r>
            <w:r w:rsidR="00636D05"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ในราคา</w:t>
            </w:r>
          </w:p>
        </w:tc>
        <w:tc>
          <w:tcPr>
            <w:tcW w:w="1280" w:type="dxa"/>
          </w:tcPr>
          <w:p w14:paraId="1854F476" w14:textId="77777777" w:rsidR="00E86A87" w:rsidRPr="00451E0C" w:rsidRDefault="00E86A87" w:rsidP="00DB37DB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2" w:type="dxa"/>
          </w:tcPr>
          <w:p w14:paraId="0E331914" w14:textId="77777777" w:rsidR="00E86A87" w:rsidRPr="00451E0C" w:rsidRDefault="00E86A87" w:rsidP="00DB37D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2" w:type="dxa"/>
          </w:tcPr>
          <w:p w14:paraId="5955CF4F" w14:textId="77777777" w:rsidR="00E86A87" w:rsidRPr="00451E0C" w:rsidRDefault="00E86A87" w:rsidP="00DB37DB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BFEE8A2" w14:textId="77777777" w:rsidR="00E86A87" w:rsidRPr="00451E0C" w:rsidRDefault="00E86A87" w:rsidP="00DB37D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0D2F6E04" w14:textId="5E3E2EC7" w:rsidR="00E86A87" w:rsidRPr="00451E0C" w:rsidRDefault="00E86A87" w:rsidP="00C74082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F9C36CA" w14:textId="77777777" w:rsidR="00E86A87" w:rsidRPr="00451E0C" w:rsidRDefault="00E86A87" w:rsidP="00DB37D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56EECB15" w14:textId="77777777" w:rsidR="00E86A87" w:rsidRPr="00451E0C" w:rsidRDefault="00E86A87" w:rsidP="00DB37DB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E86A87" w:rsidRPr="00E86A87" w14:paraId="0F1F545B" w14:textId="77777777" w:rsidTr="00DB37DB">
        <w:tc>
          <w:tcPr>
            <w:tcW w:w="3546" w:type="dxa"/>
          </w:tcPr>
          <w:p w14:paraId="5463B966" w14:textId="0F27B8B0" w:rsidR="00E86A87" w:rsidRPr="00C74082" w:rsidRDefault="00E86A87" w:rsidP="00DB37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ประเมินใหม่ </w:t>
            </w:r>
          </w:p>
        </w:tc>
        <w:tc>
          <w:tcPr>
            <w:tcW w:w="1280" w:type="dxa"/>
          </w:tcPr>
          <w:p w14:paraId="10CC6B3A" w14:textId="0B8E79BD" w:rsidR="00E86A87" w:rsidRPr="00394914" w:rsidRDefault="00394914" w:rsidP="00DB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94914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0D3A5C80" w14:textId="77777777" w:rsidR="00E86A87" w:rsidRPr="00394914" w:rsidRDefault="00E86A87" w:rsidP="00DB37D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12FB5878" w14:textId="73E0F5D0" w:rsidR="00E86A87" w:rsidRPr="00394914" w:rsidRDefault="00394914" w:rsidP="00DB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94914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7DAF63" w14:textId="77777777" w:rsidR="00E86A87" w:rsidRPr="00451E0C" w:rsidRDefault="00E86A87" w:rsidP="00DB37D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23BE40DC" w14:textId="5A0AC514" w:rsidR="00E86A87" w:rsidRPr="005279FD" w:rsidRDefault="005279FD" w:rsidP="00DB37DB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9FD">
              <w:rPr>
                <w:rFonts w:asciiTheme="majorBidi" w:hAnsiTheme="majorBidi" w:cstheme="majorBidi"/>
                <w:sz w:val="28"/>
                <w:szCs w:val="28"/>
              </w:rPr>
              <w:t>87,3</w:t>
            </w:r>
            <w:r w:rsidR="006037CF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14:paraId="54CAEDDF" w14:textId="77777777" w:rsidR="00E86A87" w:rsidRPr="005279FD" w:rsidRDefault="00E86A87" w:rsidP="00DB37D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145576" w14:textId="1D9870BE" w:rsidR="00E86A87" w:rsidRPr="005279FD" w:rsidRDefault="006037CF" w:rsidP="00DB37DB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9FD">
              <w:rPr>
                <w:rFonts w:asciiTheme="majorBidi" w:hAnsiTheme="majorBidi" w:cstheme="majorBidi"/>
                <w:sz w:val="28"/>
                <w:szCs w:val="28"/>
              </w:rPr>
              <w:t>87,3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827726" w:rsidRPr="00E86A87" w14:paraId="778EA76C" w14:textId="77777777" w:rsidTr="00DB37DB">
        <w:tc>
          <w:tcPr>
            <w:tcW w:w="3546" w:type="dxa"/>
            <w:vAlign w:val="bottom"/>
          </w:tcPr>
          <w:p w14:paraId="5C1E56B8" w14:textId="77777777" w:rsidR="00827726" w:rsidRPr="009D3BA3" w:rsidRDefault="00827726" w:rsidP="00827726">
            <w:pPr>
              <w:tabs>
                <w:tab w:val="left" w:pos="176"/>
              </w:tabs>
              <w:ind w:lef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3B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12F1B3AD" w14:textId="4D9A06EF" w:rsidR="00827726" w:rsidRPr="00827726" w:rsidRDefault="00827726" w:rsidP="0082772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77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1,152</w:t>
            </w:r>
          </w:p>
        </w:tc>
        <w:tc>
          <w:tcPr>
            <w:tcW w:w="262" w:type="dxa"/>
          </w:tcPr>
          <w:p w14:paraId="5D86BDBA" w14:textId="77777777" w:rsidR="00827726" w:rsidRPr="00827726" w:rsidRDefault="00827726" w:rsidP="0082772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15296629" w14:textId="5638833A" w:rsidR="00827726" w:rsidRPr="009D3BA3" w:rsidRDefault="00827726" w:rsidP="0082772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77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100,645</w:t>
            </w:r>
          </w:p>
        </w:tc>
        <w:tc>
          <w:tcPr>
            <w:tcW w:w="270" w:type="dxa"/>
          </w:tcPr>
          <w:p w14:paraId="7040E159" w14:textId="77777777" w:rsidR="00827726" w:rsidRPr="009D3BA3" w:rsidRDefault="00827726" w:rsidP="0082772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1204DA" w14:textId="10596709" w:rsidR="00827726" w:rsidRPr="005279FD" w:rsidRDefault="005279FD" w:rsidP="0082772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9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87,3</w:t>
            </w:r>
            <w:r w:rsidR="006037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14:paraId="4250D9DD" w14:textId="77777777" w:rsidR="00827726" w:rsidRPr="005279FD" w:rsidRDefault="00827726" w:rsidP="0082772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C2D5BE" w14:textId="3285EA6C" w:rsidR="00827726" w:rsidRPr="005279FD" w:rsidRDefault="005279FD" w:rsidP="0082772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189,1</w:t>
            </w:r>
            <w:r w:rsidR="006037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</w:tr>
    </w:tbl>
    <w:p w14:paraId="7EB9E164" w14:textId="77777777" w:rsidR="00C9244B" w:rsidRDefault="00C9244B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14:paraId="4FE2058B" w14:textId="77777777" w:rsidR="00122BD9" w:rsidRDefault="00122BD9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14:paraId="2CFB92BE" w14:textId="77777777" w:rsidR="00122BD9" w:rsidRDefault="00122BD9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14:paraId="4A39566B" w14:textId="77777777" w:rsidR="00122BD9" w:rsidRDefault="00122BD9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14:paraId="14B52715" w14:textId="77777777" w:rsidR="00122BD9" w:rsidRDefault="00122BD9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14:paraId="04A90CCD" w14:textId="77777777" w:rsidR="00122BD9" w:rsidRDefault="00122BD9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14:paraId="645CC27A" w14:textId="77777777" w:rsidR="00122BD9" w:rsidRDefault="00122BD9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14:paraId="559DB064" w14:textId="77777777" w:rsidR="00122BD9" w:rsidRDefault="00122BD9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14:paraId="1D84BFA7" w14:textId="77777777" w:rsidR="00122BD9" w:rsidRDefault="00122BD9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14:paraId="08B91C8C" w14:textId="77777777" w:rsidR="00122BD9" w:rsidRDefault="00122BD9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14:paraId="4088E726" w14:textId="77777777" w:rsidR="00122BD9" w:rsidRDefault="00122BD9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14:paraId="5F1870CC" w14:textId="77777777" w:rsidR="00122BD9" w:rsidRDefault="00122BD9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14:paraId="47AC33B3" w14:textId="77777777" w:rsidR="00122BD9" w:rsidRDefault="00122BD9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14"/>
          <w:szCs w:val="14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6"/>
        <w:gridCol w:w="1280"/>
        <w:gridCol w:w="262"/>
        <w:gridCol w:w="1302"/>
        <w:gridCol w:w="270"/>
        <w:gridCol w:w="1350"/>
        <w:gridCol w:w="270"/>
        <w:gridCol w:w="1350"/>
      </w:tblGrid>
      <w:tr w:rsidR="00BB4D9A" w:rsidRPr="00E86A87" w14:paraId="2AC6AAF0" w14:textId="77777777" w:rsidTr="00BB4D9A">
        <w:tc>
          <w:tcPr>
            <w:tcW w:w="3546" w:type="dxa"/>
          </w:tcPr>
          <w:p w14:paraId="2B8EA70A" w14:textId="77777777" w:rsidR="00BB4D9A" w:rsidRPr="00E86A87" w:rsidRDefault="00BB4D9A" w:rsidP="00BB4D9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4" w:type="dxa"/>
            <w:gridSpan w:val="7"/>
            <w:tcBorders>
              <w:bottom w:val="single" w:sz="4" w:space="0" w:color="auto"/>
            </w:tcBorders>
          </w:tcPr>
          <w:p w14:paraId="1AAAF005" w14:textId="58AF3ADB" w:rsidR="00BB4D9A" w:rsidRPr="00E86A87" w:rsidRDefault="00E86A87" w:rsidP="00BB4D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BB4D9A"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A7E29" w:rsidRPr="00E86A87" w14:paraId="6D1B59AC" w14:textId="77777777" w:rsidTr="00BB4D9A">
        <w:tc>
          <w:tcPr>
            <w:tcW w:w="3546" w:type="dxa"/>
          </w:tcPr>
          <w:p w14:paraId="29CEC280" w14:textId="77777777" w:rsidR="007A7E29" w:rsidRPr="00E86A87" w:rsidRDefault="007A7E29" w:rsidP="00BB4D9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4" w:type="dxa"/>
            <w:gridSpan w:val="7"/>
            <w:tcBorders>
              <w:bottom w:val="single" w:sz="4" w:space="0" w:color="auto"/>
            </w:tcBorders>
          </w:tcPr>
          <w:p w14:paraId="7C087FCA" w14:textId="7F041651" w:rsidR="007A7E29" w:rsidRPr="00E86A87" w:rsidRDefault="007A7E29" w:rsidP="00BB4D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BB4D9A" w:rsidRPr="00E86A87" w14:paraId="7B1D10C9" w14:textId="77777777" w:rsidTr="00BB4D9A">
        <w:tc>
          <w:tcPr>
            <w:tcW w:w="3546" w:type="dxa"/>
          </w:tcPr>
          <w:p w14:paraId="229878BB" w14:textId="77777777" w:rsidR="00BB4D9A" w:rsidRPr="00E86A87" w:rsidRDefault="00BB4D9A" w:rsidP="00BB4D9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4E5C529C" w14:textId="77777777" w:rsidR="00BB4D9A" w:rsidRPr="00E86A87" w:rsidRDefault="00BB4D9A" w:rsidP="00BB4D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46D9F8BF" w14:textId="77777777" w:rsidR="00BB4D9A" w:rsidRPr="00E86A87" w:rsidRDefault="00BB4D9A" w:rsidP="00BB4D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33289B91" w14:textId="77777777" w:rsidR="00BB4D9A" w:rsidRPr="00E86A87" w:rsidRDefault="00BB4D9A" w:rsidP="00BB4D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E4DDE5" w14:textId="77777777" w:rsidR="00BB4D9A" w:rsidRPr="00E86A87" w:rsidRDefault="00BB4D9A" w:rsidP="00BB4D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217A53" w14:textId="77777777" w:rsidR="00BB4D9A" w:rsidRPr="00E86A87" w:rsidRDefault="00BB4D9A" w:rsidP="00BB4D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5E9DB7" w14:textId="77777777" w:rsidR="00BB4D9A" w:rsidRPr="00E86A87" w:rsidRDefault="00BB4D9A" w:rsidP="00BB4D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DD54DF8" w14:textId="77777777" w:rsidR="00BB4D9A" w:rsidRPr="00E86A87" w:rsidRDefault="00BB4D9A" w:rsidP="00BB4D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B4D9A" w:rsidRPr="00E86A87" w14:paraId="33DD900D" w14:textId="77777777" w:rsidTr="00BB4D9A">
        <w:tc>
          <w:tcPr>
            <w:tcW w:w="3546" w:type="dxa"/>
            <w:vAlign w:val="bottom"/>
          </w:tcPr>
          <w:p w14:paraId="5199B194" w14:textId="77777777" w:rsidR="00BB4D9A" w:rsidRPr="00E86A87" w:rsidRDefault="00BB4D9A" w:rsidP="00BB4D9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14:paraId="103E6252" w14:textId="77777777" w:rsidR="00BB4D9A" w:rsidRPr="00E86A87" w:rsidRDefault="00BB4D9A" w:rsidP="00BB4D9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444E9850" w14:textId="77777777" w:rsidR="00BB4D9A" w:rsidRPr="00E86A87" w:rsidRDefault="00BB4D9A" w:rsidP="00BB4D9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16361B91" w14:textId="77777777" w:rsidR="00BB4D9A" w:rsidRPr="00E86A87" w:rsidRDefault="00BB4D9A" w:rsidP="00BB4D9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CC4FBC" w14:textId="77777777" w:rsidR="00BB4D9A" w:rsidRPr="00E86A87" w:rsidRDefault="00BB4D9A" w:rsidP="00BB4D9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1BB2C5" w14:textId="77777777" w:rsidR="00BB4D9A" w:rsidRPr="00E86A87" w:rsidRDefault="00BB4D9A" w:rsidP="00BB4D9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5F061" w14:textId="77777777" w:rsidR="00BB4D9A" w:rsidRPr="00E86A87" w:rsidRDefault="00BB4D9A" w:rsidP="00BB4D9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0397A6" w14:textId="77777777" w:rsidR="00BB4D9A" w:rsidRPr="00E86A87" w:rsidRDefault="00BB4D9A" w:rsidP="00BB4D9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D9A" w:rsidRPr="00E86A87" w14:paraId="0CD2CF6B" w14:textId="77777777" w:rsidTr="00BB4D9A">
        <w:tc>
          <w:tcPr>
            <w:tcW w:w="3546" w:type="dxa"/>
            <w:vAlign w:val="bottom"/>
          </w:tcPr>
          <w:p w14:paraId="55EC06E8" w14:textId="77777777" w:rsidR="00BB4D9A" w:rsidRPr="00E86A87" w:rsidRDefault="00BB4D9A" w:rsidP="00BB4D9A">
            <w:pPr>
              <w:ind w:left="-108" w:firstLine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1280" w:type="dxa"/>
          </w:tcPr>
          <w:p w14:paraId="5AD1D75C" w14:textId="77777777" w:rsidR="00BB4D9A" w:rsidRPr="00E86A87" w:rsidRDefault="00BB4D9A" w:rsidP="00BB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3F3FBF89" w14:textId="77777777" w:rsidR="00BB4D9A" w:rsidRPr="00E86A87" w:rsidRDefault="00BB4D9A" w:rsidP="00BB4D9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0BA3BFD1" w14:textId="77777777" w:rsidR="00BB4D9A" w:rsidRPr="00E86A87" w:rsidRDefault="00BB4D9A" w:rsidP="00BB4D9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026E9F" w14:textId="77777777" w:rsidR="00BB4D9A" w:rsidRPr="00E86A87" w:rsidRDefault="00BB4D9A" w:rsidP="00BB4D9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5A9E5C" w14:textId="77777777" w:rsidR="00BB4D9A" w:rsidRPr="00E86A87" w:rsidRDefault="00BB4D9A" w:rsidP="00BB4D9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79E5AC" w14:textId="77777777" w:rsidR="00BB4D9A" w:rsidRPr="00E86A87" w:rsidRDefault="00BB4D9A" w:rsidP="00BB4D9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6CBE71" w14:textId="77777777" w:rsidR="00BB4D9A" w:rsidRPr="00E86A87" w:rsidRDefault="00BB4D9A" w:rsidP="00BB4D9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2DFF" w:rsidRPr="00E86A87" w14:paraId="69B3517B" w14:textId="77777777" w:rsidTr="00BB4D9A">
        <w:tc>
          <w:tcPr>
            <w:tcW w:w="3546" w:type="dxa"/>
          </w:tcPr>
          <w:p w14:paraId="0E6BF199" w14:textId="77777777" w:rsidR="00BB2DFF" w:rsidRPr="00E86A87" w:rsidRDefault="00BB2DFF" w:rsidP="008B7823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14:paraId="5E20371F" w14:textId="2789361D" w:rsidR="00BB2DFF" w:rsidRPr="00E86A87" w:rsidRDefault="00BB2DFF" w:rsidP="00BB2DF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eastAsia="Cordia New" w:hAnsiTheme="majorBidi"/>
                <w:sz w:val="28"/>
                <w:szCs w:val="28"/>
              </w:rPr>
              <w:t>3,035</w:t>
            </w:r>
          </w:p>
        </w:tc>
        <w:tc>
          <w:tcPr>
            <w:tcW w:w="262" w:type="dxa"/>
          </w:tcPr>
          <w:p w14:paraId="14EF977A" w14:textId="77777777" w:rsidR="00BB2DFF" w:rsidRPr="00E86A87" w:rsidRDefault="00BB2DFF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4692D66C" w14:textId="77777777" w:rsidR="00BB2DFF" w:rsidRPr="00E86A87" w:rsidRDefault="00BB2DFF" w:rsidP="00BB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38C26E" w14:textId="77777777" w:rsidR="00BB2DFF" w:rsidRPr="00E86A87" w:rsidRDefault="00BB2DFF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87BD98" w14:textId="43D311F5" w:rsidR="00BB2DFF" w:rsidRPr="00E86A87" w:rsidRDefault="00BB2DFF" w:rsidP="00BB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813C91" w14:textId="77777777" w:rsidR="00BB2DFF" w:rsidRPr="00E86A87" w:rsidRDefault="00BB2DFF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FD8A67" w14:textId="1B4973A0" w:rsidR="00BB2DFF" w:rsidRPr="00E86A87" w:rsidRDefault="00BB2DFF" w:rsidP="00BB2DF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eastAsia="Cordia New" w:hAnsiTheme="majorBidi"/>
                <w:sz w:val="28"/>
                <w:szCs w:val="28"/>
              </w:rPr>
              <w:t>3,035</w:t>
            </w:r>
          </w:p>
        </w:tc>
      </w:tr>
      <w:tr w:rsidR="00BB2DFF" w:rsidRPr="00E86A87" w14:paraId="68FCC0C4" w14:textId="77777777" w:rsidTr="00BB4D9A">
        <w:tc>
          <w:tcPr>
            <w:tcW w:w="3546" w:type="dxa"/>
            <w:vAlign w:val="bottom"/>
          </w:tcPr>
          <w:p w14:paraId="1F49C124" w14:textId="77777777" w:rsidR="00BB2DFF" w:rsidRPr="00E86A87" w:rsidRDefault="00BB2DFF" w:rsidP="008B7823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80" w:type="dxa"/>
          </w:tcPr>
          <w:p w14:paraId="6B83334E" w14:textId="3670495C" w:rsidR="00BB2DFF" w:rsidRPr="00E86A87" w:rsidRDefault="00BB2DFF" w:rsidP="00BB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23541E24" w14:textId="77777777" w:rsidR="00BB2DFF" w:rsidRPr="00E86A87" w:rsidRDefault="00BB2DFF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6D1506A5" w14:textId="5D3B43AB" w:rsidR="00BB2DFF" w:rsidRPr="00E86A87" w:rsidRDefault="00BB2DFF" w:rsidP="00BB2DF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eastAsia="Cordia New" w:hAnsiTheme="majorBidi"/>
                <w:sz w:val="28"/>
                <w:szCs w:val="28"/>
              </w:rPr>
              <w:t>46,899</w:t>
            </w:r>
          </w:p>
        </w:tc>
        <w:tc>
          <w:tcPr>
            <w:tcW w:w="270" w:type="dxa"/>
          </w:tcPr>
          <w:p w14:paraId="5AACD14A" w14:textId="77777777" w:rsidR="00BB2DFF" w:rsidRPr="00E86A87" w:rsidRDefault="00BB2DFF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E5ECB5" w14:textId="26FF476B" w:rsidR="00BB2DFF" w:rsidRPr="00E86A87" w:rsidRDefault="00BB2DFF" w:rsidP="00BB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B6BA04" w14:textId="77777777" w:rsidR="00BB2DFF" w:rsidRPr="00E86A87" w:rsidRDefault="00BB2DFF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0AF243" w14:textId="09B92967" w:rsidR="00BB2DFF" w:rsidRPr="00E86A87" w:rsidRDefault="00BB2DFF" w:rsidP="00BB2DF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eastAsia="Cordia New" w:hAnsiTheme="majorBidi"/>
                <w:sz w:val="28"/>
                <w:szCs w:val="28"/>
              </w:rPr>
              <w:t>46,899</w:t>
            </w:r>
          </w:p>
        </w:tc>
      </w:tr>
      <w:tr w:rsidR="00BB4D9A" w:rsidRPr="00E86A87" w14:paraId="35C4580A" w14:textId="77777777" w:rsidTr="00BB4D9A">
        <w:tc>
          <w:tcPr>
            <w:tcW w:w="3546" w:type="dxa"/>
            <w:vAlign w:val="bottom"/>
          </w:tcPr>
          <w:p w14:paraId="437C0388" w14:textId="77777777" w:rsidR="00BB4D9A" w:rsidRPr="00E86A87" w:rsidRDefault="00BB4D9A" w:rsidP="00BB4D9A">
            <w:pPr>
              <w:ind w:left="-108" w:firstLine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80" w:type="dxa"/>
          </w:tcPr>
          <w:p w14:paraId="07A05A91" w14:textId="77777777" w:rsidR="00BB4D9A" w:rsidRPr="00E86A87" w:rsidRDefault="00BB4D9A" w:rsidP="00BB2DFF">
            <w:pPr>
              <w:tabs>
                <w:tab w:val="left" w:pos="1440"/>
              </w:tabs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2DBF1E34" w14:textId="77777777" w:rsidR="00BB4D9A" w:rsidRPr="00E86A87" w:rsidRDefault="00BB4D9A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17F68D34" w14:textId="77777777" w:rsidR="00BB4D9A" w:rsidRPr="00E86A87" w:rsidRDefault="00BB4D9A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93D556" w14:textId="77777777" w:rsidR="00BB4D9A" w:rsidRPr="00E86A87" w:rsidRDefault="00BB4D9A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6C2F18" w14:textId="77777777" w:rsidR="00BB4D9A" w:rsidRPr="00E86A87" w:rsidRDefault="00BB4D9A" w:rsidP="00BB2DFF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575FF1" w14:textId="77777777" w:rsidR="00BB4D9A" w:rsidRPr="00E86A87" w:rsidRDefault="00BB4D9A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08918A" w14:textId="77777777" w:rsidR="00BB4D9A" w:rsidRPr="00E86A87" w:rsidRDefault="00BB4D9A" w:rsidP="00BB2DFF">
            <w:pPr>
              <w:tabs>
                <w:tab w:val="left" w:pos="1440"/>
              </w:tabs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2DFF" w:rsidRPr="00E86A87" w14:paraId="1C963CE7" w14:textId="77777777" w:rsidTr="00BB4D9A">
        <w:tc>
          <w:tcPr>
            <w:tcW w:w="3546" w:type="dxa"/>
            <w:vAlign w:val="bottom"/>
          </w:tcPr>
          <w:p w14:paraId="68F7E350" w14:textId="77777777" w:rsidR="00BB2DFF" w:rsidRPr="00E86A87" w:rsidRDefault="00BB2DFF" w:rsidP="008B7823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80" w:type="dxa"/>
          </w:tcPr>
          <w:p w14:paraId="08D867D5" w14:textId="2105A5FD" w:rsidR="00BB2DFF" w:rsidRPr="00E86A87" w:rsidRDefault="00BB2DFF" w:rsidP="00BB2DF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86A87">
              <w:rPr>
                <w:rFonts w:asciiTheme="majorBidi" w:hAnsiTheme="majorBidi"/>
                <w:sz w:val="28"/>
                <w:szCs w:val="28"/>
              </w:rPr>
              <w:t xml:space="preserve"> 51,41</w:t>
            </w:r>
            <w:r w:rsidR="009D3BA3"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  <w:tc>
          <w:tcPr>
            <w:tcW w:w="262" w:type="dxa"/>
          </w:tcPr>
          <w:p w14:paraId="7113FBD7" w14:textId="77777777" w:rsidR="00BB2DFF" w:rsidRPr="00E86A87" w:rsidRDefault="00BB2DFF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26B1606B" w14:textId="419F04F8" w:rsidR="00BB2DFF" w:rsidRPr="00E86A87" w:rsidRDefault="00BB2DFF" w:rsidP="00BB2DF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/>
                <w:sz w:val="28"/>
                <w:szCs w:val="28"/>
                <w:cs/>
              </w:rPr>
              <w:t>65</w:t>
            </w:r>
            <w:r w:rsidRPr="00E86A87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DCC9F57" w14:textId="77777777" w:rsidR="00BB2DFF" w:rsidRPr="00E86A87" w:rsidRDefault="00BB2DFF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09CED5" w14:textId="557630CE" w:rsidR="00BB2DFF" w:rsidRPr="00E86A87" w:rsidRDefault="00BB2DFF" w:rsidP="00BB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508F87" w14:textId="77777777" w:rsidR="00BB2DFF" w:rsidRPr="00E86A87" w:rsidRDefault="00BB2DFF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9F1931" w14:textId="0C8E8439" w:rsidR="00BB2DFF" w:rsidRPr="00E86A87" w:rsidRDefault="00BB2DFF" w:rsidP="00BB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/>
                <w:sz w:val="28"/>
                <w:szCs w:val="28"/>
                <w:cs/>
              </w:rPr>
              <w:t>52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6A87">
              <w:rPr>
                <w:rFonts w:asciiTheme="majorBidi" w:hAnsiTheme="majorBidi"/>
                <w:sz w:val="28"/>
                <w:szCs w:val="28"/>
                <w:cs/>
              </w:rPr>
              <w:t>072</w:t>
            </w:r>
          </w:p>
        </w:tc>
      </w:tr>
      <w:tr w:rsidR="00BB4D9A" w:rsidRPr="00E86A87" w14:paraId="2FE41CB1" w14:textId="77777777" w:rsidTr="00BB4D9A">
        <w:tc>
          <w:tcPr>
            <w:tcW w:w="3546" w:type="dxa"/>
            <w:vAlign w:val="bottom"/>
          </w:tcPr>
          <w:p w14:paraId="4AAB2410" w14:textId="77777777" w:rsidR="00BB4D9A" w:rsidRPr="00E86A87" w:rsidRDefault="00BB4D9A" w:rsidP="00BB4D9A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80" w:type="dxa"/>
          </w:tcPr>
          <w:p w14:paraId="229351DB" w14:textId="77777777" w:rsidR="00BB4D9A" w:rsidRPr="00E86A87" w:rsidRDefault="00BB4D9A" w:rsidP="00BB2DF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08B80273" w14:textId="77777777" w:rsidR="00BB4D9A" w:rsidRPr="00E86A87" w:rsidRDefault="00BB4D9A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1642989F" w14:textId="77777777" w:rsidR="00BB4D9A" w:rsidRPr="00E86A87" w:rsidRDefault="00BB4D9A" w:rsidP="00BB2DF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E5D100" w14:textId="77777777" w:rsidR="00BB4D9A" w:rsidRPr="00E86A87" w:rsidRDefault="00BB4D9A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8F9A2E" w14:textId="77777777" w:rsidR="00BB4D9A" w:rsidRPr="00E86A87" w:rsidRDefault="00BB4D9A" w:rsidP="00BB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1AC4DC" w14:textId="77777777" w:rsidR="00BB4D9A" w:rsidRPr="00E86A87" w:rsidRDefault="00BB4D9A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FEDFFF" w14:textId="77777777" w:rsidR="00BB4D9A" w:rsidRPr="00E86A87" w:rsidRDefault="00BB4D9A" w:rsidP="00BB2DF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D9A" w:rsidRPr="00E86A87" w14:paraId="526585B9" w14:textId="77777777" w:rsidTr="00BB4D9A">
        <w:tc>
          <w:tcPr>
            <w:tcW w:w="3546" w:type="dxa"/>
          </w:tcPr>
          <w:p w14:paraId="5D2D9115" w14:textId="6E71CD86" w:rsidR="00BB4D9A" w:rsidRPr="00E86A87" w:rsidRDefault="00BB4D9A" w:rsidP="00636D05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อาคารและอุปกรณ์</w:t>
            </w:r>
            <w:r w:rsidR="00636D05"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ในราคา</w:t>
            </w:r>
          </w:p>
        </w:tc>
        <w:tc>
          <w:tcPr>
            <w:tcW w:w="1280" w:type="dxa"/>
          </w:tcPr>
          <w:p w14:paraId="3823CA37" w14:textId="77777777" w:rsidR="00BB4D9A" w:rsidRPr="00E86A87" w:rsidRDefault="00BB4D9A" w:rsidP="00BB2DF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501175EC" w14:textId="77777777" w:rsidR="00BB4D9A" w:rsidRPr="00E86A87" w:rsidRDefault="00BB4D9A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48E5C5B0" w14:textId="77777777" w:rsidR="00BB4D9A" w:rsidRPr="00E86A87" w:rsidRDefault="00BB4D9A" w:rsidP="00BB2DF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DDBA71" w14:textId="77777777" w:rsidR="00BB4D9A" w:rsidRPr="00E86A87" w:rsidRDefault="00BB4D9A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466229" w14:textId="77777777" w:rsidR="00BB4D9A" w:rsidRPr="00E86A87" w:rsidRDefault="00BB4D9A" w:rsidP="00BB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3081F6" w14:textId="77777777" w:rsidR="00BB4D9A" w:rsidRPr="00E86A87" w:rsidRDefault="00BB4D9A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F65D49" w14:textId="77777777" w:rsidR="00BB4D9A" w:rsidRPr="00E86A87" w:rsidRDefault="00BB4D9A" w:rsidP="00BB2DF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2DFF" w:rsidRPr="00E86A87" w14:paraId="206BE125" w14:textId="77777777" w:rsidTr="00BB4D9A">
        <w:tc>
          <w:tcPr>
            <w:tcW w:w="3546" w:type="dxa"/>
          </w:tcPr>
          <w:p w14:paraId="1BC7E519" w14:textId="36A837CF" w:rsidR="00BB2DFF" w:rsidRPr="00E86A87" w:rsidRDefault="00BB2DFF" w:rsidP="00BB4D9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ประเมินใหม่ </w:t>
            </w:r>
          </w:p>
        </w:tc>
        <w:tc>
          <w:tcPr>
            <w:tcW w:w="1280" w:type="dxa"/>
          </w:tcPr>
          <w:p w14:paraId="5EACB038" w14:textId="66A19DB2" w:rsidR="00BB2DFF" w:rsidRPr="00E86A87" w:rsidRDefault="00BB2DFF" w:rsidP="00BB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21F140C4" w14:textId="77777777" w:rsidR="00BB2DFF" w:rsidRPr="00E86A87" w:rsidRDefault="00BB2DFF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3F4E72AC" w14:textId="070A6612" w:rsidR="00BB2DFF" w:rsidRPr="00E86A87" w:rsidRDefault="00BB2DFF" w:rsidP="00BB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9217A9" w14:textId="77777777" w:rsidR="00BB2DFF" w:rsidRPr="00E86A87" w:rsidRDefault="00BB2DFF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A28CCD" w14:textId="2BA90099" w:rsidR="00BB2DFF" w:rsidRPr="00E86A87" w:rsidRDefault="00BB2DFF" w:rsidP="00BB2DF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</w:rPr>
              <w:t>143,468</w:t>
            </w:r>
          </w:p>
        </w:tc>
        <w:tc>
          <w:tcPr>
            <w:tcW w:w="270" w:type="dxa"/>
          </w:tcPr>
          <w:p w14:paraId="11008F95" w14:textId="77777777" w:rsidR="00BB2DFF" w:rsidRPr="00E86A87" w:rsidRDefault="00BB2DFF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910B50" w14:textId="32495DEC" w:rsidR="00BB2DFF" w:rsidRPr="00E86A87" w:rsidRDefault="00BB2DFF" w:rsidP="00BB2DF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</w:rPr>
              <w:t>143,468</w:t>
            </w:r>
          </w:p>
        </w:tc>
      </w:tr>
      <w:tr w:rsidR="00BB4D9A" w:rsidRPr="00E86A87" w14:paraId="19BDBDC8" w14:textId="77777777" w:rsidTr="00BB4D9A">
        <w:tc>
          <w:tcPr>
            <w:tcW w:w="3546" w:type="dxa"/>
          </w:tcPr>
          <w:p w14:paraId="65A8FD30" w14:textId="77777777" w:rsidR="00BB4D9A" w:rsidRPr="00E86A87" w:rsidRDefault="00BB4D9A" w:rsidP="00BB4D9A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86A87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ที่ดินที่ไม่ได้ใช้ในการดำเนินงาน</w:t>
            </w:r>
          </w:p>
        </w:tc>
        <w:tc>
          <w:tcPr>
            <w:tcW w:w="1280" w:type="dxa"/>
          </w:tcPr>
          <w:p w14:paraId="1F0615D9" w14:textId="77777777" w:rsidR="00BB4D9A" w:rsidRPr="00E86A87" w:rsidRDefault="00BB4D9A" w:rsidP="00BB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4780DF87" w14:textId="77777777" w:rsidR="00BB4D9A" w:rsidRPr="00E86A87" w:rsidRDefault="00BB4D9A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360C12A3" w14:textId="77777777" w:rsidR="00BB4D9A" w:rsidRPr="00E86A87" w:rsidRDefault="00BB4D9A" w:rsidP="00BB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33D3D4" w14:textId="77777777" w:rsidR="00BB4D9A" w:rsidRPr="00E86A87" w:rsidRDefault="00BB4D9A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5232F9" w14:textId="77777777" w:rsidR="00BB4D9A" w:rsidRPr="00E86A87" w:rsidRDefault="00BB4D9A" w:rsidP="00BB2DF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7A54D2" w14:textId="77777777" w:rsidR="00BB4D9A" w:rsidRPr="00E86A87" w:rsidRDefault="00BB4D9A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14D860" w14:textId="77777777" w:rsidR="00BB4D9A" w:rsidRPr="00E86A87" w:rsidRDefault="00BB4D9A" w:rsidP="00BB2DF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2DFF" w:rsidRPr="00E86A87" w14:paraId="620CDF8E" w14:textId="77777777" w:rsidTr="00BB4D9A">
        <w:tc>
          <w:tcPr>
            <w:tcW w:w="3546" w:type="dxa"/>
          </w:tcPr>
          <w:p w14:paraId="1F267282" w14:textId="77777777" w:rsidR="00BB2DFF" w:rsidRPr="00E86A87" w:rsidRDefault="00BB2DFF" w:rsidP="008B7823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ที่ดินในราคาประเมินใหม่</w:t>
            </w:r>
          </w:p>
        </w:tc>
        <w:tc>
          <w:tcPr>
            <w:tcW w:w="1280" w:type="dxa"/>
          </w:tcPr>
          <w:p w14:paraId="21039854" w14:textId="3BB15FEA" w:rsidR="00BB2DFF" w:rsidRPr="00E86A87" w:rsidRDefault="00BB2DFF" w:rsidP="00BB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21F7A3B6" w14:textId="77777777" w:rsidR="00BB2DFF" w:rsidRPr="00E86A87" w:rsidRDefault="00BB2DFF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345044C0" w14:textId="6849A2C0" w:rsidR="00BB2DFF" w:rsidRPr="00E86A87" w:rsidRDefault="00BB2DFF" w:rsidP="00BB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6A461B" w14:textId="77777777" w:rsidR="00BB2DFF" w:rsidRPr="00E86A87" w:rsidRDefault="00BB2DFF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1030CF" w14:textId="43A507EB" w:rsidR="00BB2DFF" w:rsidRPr="00E86A87" w:rsidRDefault="00BB2DFF" w:rsidP="00BB2DF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</w:rPr>
              <w:t>2,252</w:t>
            </w:r>
          </w:p>
        </w:tc>
        <w:tc>
          <w:tcPr>
            <w:tcW w:w="270" w:type="dxa"/>
          </w:tcPr>
          <w:p w14:paraId="262D351D" w14:textId="77777777" w:rsidR="00BB2DFF" w:rsidRPr="00E86A87" w:rsidRDefault="00BB2DFF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5B710E" w14:textId="3138CA58" w:rsidR="00BB2DFF" w:rsidRPr="00E86A87" w:rsidRDefault="00BB2DFF" w:rsidP="00BB2DF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</w:rPr>
              <w:t>2,252</w:t>
            </w:r>
          </w:p>
        </w:tc>
      </w:tr>
      <w:tr w:rsidR="00BB4D9A" w:rsidRPr="00E86A87" w14:paraId="7971F605" w14:textId="77777777" w:rsidTr="00BB4D9A">
        <w:tc>
          <w:tcPr>
            <w:tcW w:w="3546" w:type="dxa"/>
            <w:vAlign w:val="bottom"/>
          </w:tcPr>
          <w:p w14:paraId="22E930A4" w14:textId="77777777" w:rsidR="00BB4D9A" w:rsidRPr="009D3BA3" w:rsidRDefault="00BB4D9A" w:rsidP="00BB4D9A">
            <w:pPr>
              <w:tabs>
                <w:tab w:val="left" w:pos="176"/>
              </w:tabs>
              <w:ind w:lef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3B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66FBC630" w14:textId="6F429EB0" w:rsidR="00BB4D9A" w:rsidRPr="009D3BA3" w:rsidRDefault="00BB4D9A" w:rsidP="00BB2DF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9D3BA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54</w:t>
            </w:r>
            <w:r w:rsidRPr="009D3BA3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9D3BA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45</w:t>
            </w:r>
            <w:r w:rsidR="009D3BA3"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2" w:type="dxa"/>
          </w:tcPr>
          <w:p w14:paraId="63EF0BA2" w14:textId="77777777" w:rsidR="00BB4D9A" w:rsidRPr="009D3BA3" w:rsidRDefault="00BB4D9A" w:rsidP="00BB2DF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649E2AC7" w14:textId="17BC2B0C" w:rsidR="00BB4D9A" w:rsidRPr="009D3BA3" w:rsidRDefault="00BB4D9A" w:rsidP="00BB2DF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3BA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47</w:t>
            </w:r>
            <w:r w:rsidRPr="009D3BA3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9D3BA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55</w:t>
            </w:r>
            <w:r w:rsidR="00BB2DFF" w:rsidRPr="009D3BA3"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2DC07D6" w14:textId="77777777" w:rsidR="00BB4D9A" w:rsidRPr="009D3BA3" w:rsidRDefault="00BB4D9A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2553AA" w14:textId="3A5D42B1" w:rsidR="00BB4D9A" w:rsidRPr="009D3BA3" w:rsidRDefault="00BB4D9A" w:rsidP="00BB2DF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3B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145,7</w:t>
            </w:r>
            <w:r w:rsidR="00BB2DFF" w:rsidRPr="009D3B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29078011" w14:textId="77777777" w:rsidR="00BB4D9A" w:rsidRPr="009D3BA3" w:rsidRDefault="00BB4D9A" w:rsidP="00BB2DF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C8E7D1" w14:textId="26D44337" w:rsidR="00BB4D9A" w:rsidRPr="009D3BA3" w:rsidRDefault="00BB4D9A" w:rsidP="00BB2DF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3B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247,726</w:t>
            </w:r>
          </w:p>
        </w:tc>
      </w:tr>
    </w:tbl>
    <w:p w14:paraId="2FF6DDB3" w14:textId="727466AA" w:rsidR="00BB4D9A" w:rsidRPr="002F3F82" w:rsidRDefault="00BA650C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4"/>
          <w:kern w:val="28"/>
          <w:sz w:val="28"/>
          <w:szCs w:val="28"/>
        </w:rPr>
      </w:pPr>
      <w:r w:rsidRPr="002F3F82">
        <w:rPr>
          <w:rFonts w:ascii="Angsana New" w:hAnsi="Angsana New"/>
          <w:spacing w:val="-4"/>
          <w:kern w:val="28"/>
          <w:sz w:val="28"/>
          <w:szCs w:val="28"/>
          <w:cs/>
        </w:rPr>
        <w:t>มูลค่ายุติธรรมระดับ 2 ของเงินลงทุนในหน่วยลงทุนคำนวณโดยใช้มูลค่าหน่วยลงทุนที่ประกาศโดยบริษัทหลักทรัพย์จัดการกองทุน</w:t>
      </w:r>
    </w:p>
    <w:p w14:paraId="4215F685" w14:textId="400A6248" w:rsidR="00BA650C" w:rsidRDefault="00BA650C" w:rsidP="00BE685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D3BA3">
        <w:rPr>
          <w:rFonts w:ascii="Angsana New" w:hAnsi="Angsana New"/>
          <w:spacing w:val="4"/>
          <w:sz w:val="28"/>
          <w:szCs w:val="28"/>
          <w:cs/>
        </w:rPr>
        <w:t>มูลค่ายุติธรรมระด</w:t>
      </w:r>
      <w:r w:rsidR="00636D05">
        <w:rPr>
          <w:rFonts w:ascii="Angsana New" w:hAnsi="Angsana New"/>
          <w:spacing w:val="4"/>
          <w:sz w:val="28"/>
          <w:szCs w:val="28"/>
          <w:cs/>
        </w:rPr>
        <w:t xml:space="preserve">ับ </w:t>
      </w:r>
      <w:r w:rsidR="0082169D">
        <w:rPr>
          <w:rFonts w:ascii="Angsana New" w:hAnsi="Angsana New"/>
          <w:spacing w:val="4"/>
          <w:sz w:val="28"/>
          <w:szCs w:val="28"/>
        </w:rPr>
        <w:t>3</w:t>
      </w:r>
      <w:r w:rsidR="00636D05">
        <w:rPr>
          <w:rFonts w:ascii="Angsana New" w:hAnsi="Angsana New"/>
          <w:spacing w:val="4"/>
          <w:sz w:val="28"/>
          <w:szCs w:val="28"/>
          <w:cs/>
        </w:rPr>
        <w:t xml:space="preserve"> ของที่ดิน อาคารและอุปกรณ์</w:t>
      </w:r>
      <w:r w:rsidRPr="009D3BA3">
        <w:rPr>
          <w:rFonts w:ascii="Angsana New" w:hAnsi="Angsana New"/>
          <w:spacing w:val="4"/>
          <w:sz w:val="28"/>
          <w:szCs w:val="28"/>
          <w:cs/>
        </w:rPr>
        <w:t>ในราคาประเมินใหม่วัดโดยใช้รายงานการประเมินราคาโดยผู้</w:t>
      </w:r>
      <w:r w:rsidRPr="00BA650C">
        <w:rPr>
          <w:rFonts w:ascii="Angsana New" w:hAnsi="Angsana New"/>
          <w:sz w:val="28"/>
          <w:szCs w:val="28"/>
          <w:cs/>
        </w:rPr>
        <w:t>ประเมินราคาอิสระ ซึ่งพิจารณาโดยใช้เกณฑ์ราคาตลาด</w:t>
      </w:r>
    </w:p>
    <w:p w14:paraId="7A98204B" w14:textId="77777777" w:rsidR="00F95529" w:rsidRPr="004E38C1" w:rsidRDefault="00F95529" w:rsidP="00BA650C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4E38C1">
        <w:rPr>
          <w:b/>
          <w:bCs/>
          <w:u w:val="none"/>
          <w:cs/>
        </w:rPr>
        <w:t>การเสนอข้อมูลทางการเงินจำแนกตามส่วนงาน</w:t>
      </w:r>
    </w:p>
    <w:p w14:paraId="391BDB0D" w14:textId="77777777" w:rsidR="00F95529" w:rsidRPr="00824832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A0564A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ที่</w:t>
      </w:r>
      <w:r w:rsidR="00A0564A" w:rsidRPr="00824832">
        <w:rPr>
          <w:rFonts w:ascii="Angsana New" w:hAnsi="Angsana New"/>
          <w:sz w:val="28"/>
          <w:szCs w:val="28"/>
          <w:cs/>
        </w:rPr>
        <w:t>ผู้มีอำนาจตัดสินใจสูงสุดด้านการดำเนินงาน</w:t>
      </w:r>
      <w:r w:rsidRPr="00824832">
        <w:rPr>
          <w:rFonts w:ascii="Angsana New" w:hAnsi="Angsana New"/>
          <w:sz w:val="28"/>
          <w:szCs w:val="28"/>
          <w:cs/>
        </w:rPr>
        <w:t xml:space="preserve"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A0564A" w:rsidRPr="00824832">
        <w:rPr>
          <w:rFonts w:ascii="Angsana New" w:hAnsi="Angsana New"/>
          <w:sz w:val="28"/>
          <w:szCs w:val="28"/>
          <w:cs/>
        </w:rPr>
        <w:t>ทั้งนี้ผู้มีอำนาจตัดสินใจสูงสุดด้านการดำเนินงานของบริษัทคือประธาน</w:t>
      </w:r>
      <w:r w:rsidR="00E20DD3" w:rsidRPr="00824832">
        <w:rPr>
          <w:rFonts w:ascii="Angsana New" w:hAnsi="Angsana New"/>
          <w:sz w:val="28"/>
          <w:szCs w:val="28"/>
          <w:cs/>
        </w:rPr>
        <w:t>กรรมการ</w:t>
      </w:r>
      <w:r w:rsidR="00A0564A" w:rsidRPr="00824832">
        <w:rPr>
          <w:rFonts w:ascii="Angsana New" w:hAnsi="Angsana New"/>
          <w:sz w:val="28"/>
          <w:szCs w:val="28"/>
          <w:cs/>
        </w:rPr>
        <w:t>ผู้บริหาร</w:t>
      </w:r>
    </w:p>
    <w:p w14:paraId="7CAF5AA9" w14:textId="454322AD" w:rsidR="00F95529" w:rsidRPr="00824832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เพื่อวัตถุประสงค์ในการบริหารงาน </w:t>
      </w:r>
      <w:r w:rsidR="00A0564A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="00E20DD3" w:rsidRPr="00824832">
        <w:rPr>
          <w:rFonts w:ascii="Angsana New" w:hAnsi="Angsana New"/>
          <w:sz w:val="28"/>
          <w:szCs w:val="28"/>
          <w:cs/>
        </w:rPr>
        <w:t>ยนต์</w:t>
      </w:r>
      <w:r w:rsidRPr="00824832">
        <w:rPr>
          <w:rFonts w:ascii="Angsana New" w:hAnsi="Angsana New"/>
          <w:sz w:val="28"/>
          <w:szCs w:val="28"/>
          <w:cs/>
        </w:rPr>
        <w:t xml:space="preserve"> และประกันภัยเบ็ดเตล็ดอื่น (รวมประกันภัยอุบัติเหตุส่วนบุคคล) </w:t>
      </w:r>
      <w:r w:rsidRPr="00946CDF">
        <w:rPr>
          <w:rFonts w:ascii="Angsana New" w:hAnsi="Angsana New"/>
          <w:sz w:val="28"/>
          <w:szCs w:val="28"/>
          <w:cs/>
        </w:rPr>
        <w:t xml:space="preserve">ตามที่กล่าวไว้ในหมายเหตุ </w:t>
      </w:r>
      <w:r w:rsidR="002F09E5" w:rsidRPr="00946CDF">
        <w:rPr>
          <w:rFonts w:ascii="Angsana New" w:hAnsi="Angsana New"/>
          <w:sz w:val="28"/>
          <w:szCs w:val="28"/>
        </w:rPr>
        <w:t>2</w:t>
      </w:r>
      <w:r w:rsidR="00946CDF" w:rsidRPr="00946CDF">
        <w:rPr>
          <w:rFonts w:ascii="Angsana New" w:hAnsi="Angsana New"/>
          <w:sz w:val="28"/>
          <w:szCs w:val="28"/>
        </w:rPr>
        <w:t>3</w:t>
      </w:r>
    </w:p>
    <w:p w14:paraId="6E35F689" w14:textId="77777777" w:rsidR="00F95529" w:rsidRPr="00824832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ผู้มีอำนาจตัดสินใจสูงสุด</w:t>
      </w:r>
      <w:r w:rsidR="00F95529" w:rsidRPr="00824832">
        <w:rPr>
          <w:rFonts w:ascii="Angsana New" w:hAnsi="Angsana New"/>
          <w:sz w:val="28"/>
          <w:szCs w:val="28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F95529" w:rsidRPr="00824832">
        <w:rPr>
          <w:rFonts w:ascii="Angsana New" w:hAnsi="Angsana New"/>
          <w:sz w:val="28"/>
          <w:szCs w:val="28"/>
        </w:rPr>
        <w:t xml:space="preserve"> </w:t>
      </w:r>
      <w:r w:rsidRPr="00824832">
        <w:rPr>
          <w:rFonts w:ascii="Angsana New" w:hAnsi="Angsana New"/>
          <w:sz w:val="28"/>
          <w:szCs w:val="28"/>
          <w:cs/>
        </w:rPr>
        <w:t>บริษัท</w:t>
      </w:r>
      <w:r w:rsidR="00F95529" w:rsidRPr="00824832">
        <w:rPr>
          <w:rFonts w:ascii="Angsana New" w:hAnsi="Angsana New"/>
          <w:sz w:val="28"/>
          <w:szCs w:val="28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14:paraId="273FCA66" w14:textId="69693082" w:rsidR="00F95529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D3BA3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ดำเนินธุรกิจในเขตภูมิศาสตร์เดียว คือ</w:t>
      </w:r>
      <w:r w:rsidR="007C0C68" w:rsidRPr="009D3BA3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ประเทศไทย ดังนั้นรายได้และสินทรัพย์ที่แสดงอยู่ในงบการเงิน จึงถือเป็นการ</w:t>
      </w:r>
      <w:r w:rsidR="00F95529" w:rsidRPr="00824832">
        <w:rPr>
          <w:rFonts w:ascii="Angsana New" w:hAnsi="Angsana New"/>
          <w:sz w:val="28"/>
          <w:szCs w:val="28"/>
          <w:cs/>
        </w:rPr>
        <w:t>รายงานตามเขตภูมิศาสตร์แล้ว</w:t>
      </w:r>
    </w:p>
    <w:p w14:paraId="0376C897" w14:textId="77777777" w:rsidR="0082169D" w:rsidRDefault="0082169D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C08BC61" w14:textId="77777777" w:rsidR="00C9244B" w:rsidRPr="00824832" w:rsidRDefault="00C9244B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54482CB" w14:textId="616B9AD0" w:rsidR="00315B20" w:rsidRPr="0082169D" w:rsidRDefault="004F15F0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169D">
        <w:rPr>
          <w:rFonts w:ascii="Angsana New" w:hAnsi="Angsana New" w:hint="cs"/>
          <w:sz w:val="28"/>
          <w:szCs w:val="28"/>
          <w:cs/>
        </w:rPr>
        <w:t>สำหรับ</w:t>
      </w:r>
      <w:r w:rsidR="002F3F82" w:rsidRPr="0082169D">
        <w:rPr>
          <w:rFonts w:ascii="Angsana New" w:hAnsi="Angsana New" w:hint="cs"/>
          <w:sz w:val="28"/>
          <w:szCs w:val="28"/>
          <w:cs/>
        </w:rPr>
        <w:t>ปี</w:t>
      </w:r>
      <w:r w:rsidRPr="0082169D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2F3F82" w:rsidRPr="0082169D">
        <w:rPr>
          <w:rFonts w:ascii="Angsana New" w:hAnsi="Angsana New"/>
          <w:sz w:val="28"/>
          <w:szCs w:val="28"/>
        </w:rPr>
        <w:t xml:space="preserve">31 </w:t>
      </w:r>
      <w:r w:rsidR="002F3F82" w:rsidRPr="0082169D">
        <w:rPr>
          <w:rFonts w:ascii="Angsana New" w:hAnsi="Angsana New" w:hint="cs"/>
          <w:sz w:val="28"/>
          <w:szCs w:val="28"/>
          <w:cs/>
        </w:rPr>
        <w:t>ธันวาคม</w:t>
      </w:r>
      <w:r w:rsidRPr="0082169D">
        <w:rPr>
          <w:rFonts w:ascii="Angsana New" w:hAnsi="Angsana New"/>
          <w:sz w:val="28"/>
          <w:szCs w:val="28"/>
          <w:cs/>
        </w:rPr>
        <w:t xml:space="preserve"> </w:t>
      </w:r>
      <w:r w:rsidRPr="0082169D">
        <w:rPr>
          <w:rFonts w:ascii="Angsana New" w:hAnsi="Angsana New"/>
          <w:sz w:val="28"/>
          <w:szCs w:val="28"/>
        </w:rPr>
        <w:t xml:space="preserve">2562 </w:t>
      </w:r>
      <w:r w:rsidRPr="0082169D">
        <w:rPr>
          <w:rFonts w:ascii="Angsana New" w:hAnsi="Angsana New" w:hint="cs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</w:t>
      </w:r>
      <w:r w:rsidR="00F73BFB" w:rsidRPr="0082169D">
        <w:rPr>
          <w:rFonts w:ascii="Angsana New" w:hAnsi="Angsana New" w:hint="cs"/>
          <w:sz w:val="28"/>
          <w:szCs w:val="28"/>
          <w:cs/>
        </w:rPr>
        <w:t>รายใหญ่สอง</w:t>
      </w:r>
      <w:r w:rsidRPr="0082169D">
        <w:rPr>
          <w:rFonts w:ascii="Angsana New" w:hAnsi="Angsana New" w:hint="cs"/>
          <w:sz w:val="28"/>
          <w:szCs w:val="28"/>
          <w:cs/>
        </w:rPr>
        <w:t xml:space="preserve">รายเป็นจำนวนเงินรวม </w:t>
      </w:r>
      <w:r w:rsidR="00EE2CF1" w:rsidRPr="0082169D">
        <w:rPr>
          <w:rFonts w:ascii="Angsana New" w:hAnsi="Angsana New"/>
          <w:sz w:val="28"/>
          <w:szCs w:val="28"/>
        </w:rPr>
        <w:t>202.2</w:t>
      </w:r>
      <w:r w:rsidRPr="0082169D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E23E24" w:rsidRPr="0082169D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05A9A7C" w14:textId="40CF1928" w:rsidR="00315B20" w:rsidRPr="00824832" w:rsidRDefault="002F3F82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F3F82">
        <w:rPr>
          <w:rFonts w:ascii="Angsana New" w:hAnsi="Angsana New"/>
          <w:spacing w:val="-4"/>
          <w:sz w:val="28"/>
          <w:szCs w:val="28"/>
          <w:cs/>
        </w:rPr>
        <w:t xml:space="preserve">สำหรับปีสิ้นสุดวันที่ </w:t>
      </w:r>
      <w:r w:rsidR="00734748">
        <w:rPr>
          <w:rFonts w:ascii="Angsana New" w:hAnsi="Angsana New"/>
          <w:spacing w:val="-4"/>
          <w:sz w:val="28"/>
          <w:szCs w:val="28"/>
        </w:rPr>
        <w:t>31</w:t>
      </w:r>
      <w:r w:rsidRPr="002F3F82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734748">
        <w:rPr>
          <w:rFonts w:ascii="Angsana New" w:hAnsi="Angsana New"/>
          <w:spacing w:val="-4"/>
          <w:sz w:val="28"/>
          <w:szCs w:val="28"/>
        </w:rPr>
        <w:t xml:space="preserve">2561 </w:t>
      </w:r>
      <w:r w:rsidR="005D11FD" w:rsidRPr="002C32A1">
        <w:rPr>
          <w:rFonts w:ascii="Angsana New" w:hAnsi="Angsana New" w:hint="cs"/>
          <w:spacing w:val="-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="009D3BA3">
        <w:rPr>
          <w:rFonts w:ascii="Angsana New" w:hAnsi="Angsana New" w:hint="cs"/>
          <w:spacing w:val="-4"/>
          <w:sz w:val="28"/>
          <w:szCs w:val="28"/>
          <w:cs/>
        </w:rPr>
        <w:t>หนึ่ง</w:t>
      </w:r>
      <w:r w:rsidR="005D11FD" w:rsidRPr="002C32A1">
        <w:rPr>
          <w:rFonts w:ascii="Angsana New" w:hAnsi="Angsana New" w:hint="cs"/>
          <w:spacing w:val="-4"/>
          <w:sz w:val="28"/>
          <w:szCs w:val="28"/>
          <w:cs/>
        </w:rPr>
        <w:t>ราย</w:t>
      </w:r>
      <w:r w:rsidR="005D11FD" w:rsidRPr="002C32A1">
        <w:rPr>
          <w:rFonts w:ascii="Angsana New" w:hAnsi="Angsana New" w:hint="cs"/>
          <w:spacing w:val="-2"/>
          <w:sz w:val="28"/>
          <w:szCs w:val="28"/>
          <w:cs/>
        </w:rPr>
        <w:t>เป็นจำนวนเงิน</w:t>
      </w:r>
      <w:r w:rsidR="005D11FD" w:rsidRPr="00C033A4">
        <w:rPr>
          <w:rFonts w:ascii="Angsana New" w:hAnsi="Angsana New" w:hint="cs"/>
          <w:spacing w:val="-2"/>
          <w:sz w:val="28"/>
          <w:szCs w:val="28"/>
          <w:cs/>
        </w:rPr>
        <w:t xml:space="preserve">รวม </w:t>
      </w:r>
      <w:r w:rsidR="009D3BA3">
        <w:rPr>
          <w:rFonts w:ascii="Angsana New" w:hAnsi="Angsana New"/>
          <w:spacing w:val="-2"/>
          <w:sz w:val="28"/>
          <w:szCs w:val="28"/>
        </w:rPr>
        <w:t xml:space="preserve">51.0 </w:t>
      </w:r>
      <w:r w:rsidR="005D11FD" w:rsidRPr="00C033A4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315B20" w:rsidRPr="002C32A1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6EE560BC" w14:textId="108F6B43" w:rsidR="006F6944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สินทรัพย์และหนี้สินของส่วนงานของ</w:t>
      </w:r>
      <w:r w:rsidR="00C529C0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 xml:space="preserve"> </w:t>
      </w:r>
      <w:r w:rsidR="005C75E9" w:rsidRPr="0082483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2F3F82">
        <w:rPr>
          <w:rFonts w:ascii="Angsana New" w:hAnsi="Angsana New"/>
          <w:sz w:val="28"/>
          <w:szCs w:val="28"/>
        </w:rPr>
        <w:t>31</w:t>
      </w:r>
      <w:r w:rsidR="00BA650C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5C75E9" w:rsidRPr="00824832">
        <w:rPr>
          <w:rFonts w:ascii="Angsana New" w:hAnsi="Angsana New"/>
          <w:sz w:val="28"/>
          <w:szCs w:val="28"/>
          <w:cs/>
        </w:rPr>
        <w:t xml:space="preserve"> </w:t>
      </w:r>
      <w:r w:rsidR="002F3F82">
        <w:rPr>
          <w:rFonts w:ascii="Angsana New" w:hAnsi="Angsana New"/>
          <w:sz w:val="28"/>
          <w:szCs w:val="28"/>
        </w:rPr>
        <w:t>2562</w:t>
      </w:r>
      <w:r w:rsidR="005C75E9" w:rsidRPr="00824832">
        <w:rPr>
          <w:rFonts w:ascii="Angsana New" w:hAnsi="Angsana New"/>
          <w:sz w:val="28"/>
          <w:szCs w:val="28"/>
        </w:rPr>
        <w:t xml:space="preserve"> </w:t>
      </w:r>
      <w:r w:rsidR="005C75E9" w:rsidRPr="00824832">
        <w:rPr>
          <w:rFonts w:ascii="Angsana New" w:hAnsi="Angsana New"/>
          <w:sz w:val="28"/>
          <w:szCs w:val="28"/>
          <w:cs/>
        </w:rPr>
        <w:t xml:space="preserve">และ </w:t>
      </w:r>
      <w:r w:rsidR="002F3F82">
        <w:rPr>
          <w:rFonts w:ascii="Angsana New" w:hAnsi="Angsana New"/>
          <w:sz w:val="28"/>
          <w:szCs w:val="28"/>
        </w:rPr>
        <w:t>2561</w:t>
      </w:r>
      <w:r w:rsidR="005C75E9" w:rsidRPr="00824832">
        <w:rPr>
          <w:rFonts w:ascii="Angsana New" w:hAnsi="Angsana New"/>
          <w:sz w:val="28"/>
          <w:szCs w:val="28"/>
          <w:cs/>
        </w:rPr>
        <w:t xml:space="preserve"> มีดังต่อไปนี้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717871" w:rsidRPr="00824832" w14:paraId="2CD9D7B4" w14:textId="77777777" w:rsidTr="002F3F82">
        <w:trPr>
          <w:trHeight w:val="106"/>
          <w:tblHeader/>
        </w:trPr>
        <w:tc>
          <w:tcPr>
            <w:tcW w:w="2250" w:type="dxa"/>
          </w:tcPr>
          <w:p w14:paraId="70BCF665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1C456253" w14:textId="77777777" w:rsidR="005C75E9" w:rsidRPr="00824832" w:rsidRDefault="005A3620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5C75E9"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46311" w:rsidRPr="00824832" w14:paraId="2603BE4F" w14:textId="77777777" w:rsidTr="002F3F82">
        <w:trPr>
          <w:trHeight w:val="106"/>
          <w:tblHeader/>
        </w:trPr>
        <w:tc>
          <w:tcPr>
            <w:tcW w:w="2250" w:type="dxa"/>
          </w:tcPr>
          <w:p w14:paraId="3C34EE28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55A13F3C" w14:textId="1C776C17" w:rsidR="00246311" w:rsidRPr="00824832" w:rsidRDefault="002F3F82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2562</w:t>
            </w:r>
          </w:p>
        </w:tc>
      </w:tr>
      <w:tr w:rsidR="00717871" w:rsidRPr="00824832" w14:paraId="710368DD" w14:textId="77777777" w:rsidTr="002F3F82">
        <w:trPr>
          <w:trHeight w:val="281"/>
          <w:tblHeader/>
        </w:trPr>
        <w:tc>
          <w:tcPr>
            <w:tcW w:w="2250" w:type="dxa"/>
          </w:tcPr>
          <w:p w14:paraId="78A8AA8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A3B27E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80392DF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263BAB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1CBF3FA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5B8407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E4E1F2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BD0636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A424DA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2693DD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824832" w14:paraId="605CEC78" w14:textId="77777777" w:rsidTr="002F3F82">
        <w:trPr>
          <w:trHeight w:val="281"/>
          <w:tblHeader/>
        </w:trPr>
        <w:tc>
          <w:tcPr>
            <w:tcW w:w="2250" w:type="dxa"/>
          </w:tcPr>
          <w:p w14:paraId="2ADACF7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2756A2C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41AFD196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110835C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03047F7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5E9AE673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787AB0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2AB96046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24AF1567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6BD4DE31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824832" w14:paraId="27D3C4EA" w14:textId="77777777" w:rsidTr="002F3F82">
        <w:trPr>
          <w:trHeight w:val="281"/>
          <w:tblHeader/>
        </w:trPr>
        <w:tc>
          <w:tcPr>
            <w:tcW w:w="2250" w:type="dxa"/>
          </w:tcPr>
          <w:p w14:paraId="67E89C5F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C3CE1D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2FC71410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598860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1CD18732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3C451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7C3402A2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55FB48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6795F1DD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6C9D1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246311" w:rsidRPr="00824832" w14:paraId="14722708" w14:textId="77777777" w:rsidTr="00246311">
        <w:trPr>
          <w:trHeight w:val="281"/>
        </w:trPr>
        <w:tc>
          <w:tcPr>
            <w:tcW w:w="2250" w:type="dxa"/>
          </w:tcPr>
          <w:p w14:paraId="0236102A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16D5D9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5A16E7AF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C30D1A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4DA60D5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C1A2AD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78A6B6B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478D8F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80E8ECD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891EDF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FF35C2" w:rsidRPr="00824832" w14:paraId="6DB51832" w14:textId="77777777" w:rsidTr="00783988">
        <w:trPr>
          <w:trHeight w:val="281"/>
        </w:trPr>
        <w:tc>
          <w:tcPr>
            <w:tcW w:w="2250" w:type="dxa"/>
          </w:tcPr>
          <w:p w14:paraId="7A502576" w14:textId="77777777" w:rsidR="00FF35C2" w:rsidRPr="003A03C8" w:rsidRDefault="00FF35C2" w:rsidP="00FF35C2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A0B9D" w14:textId="7EE4424B" w:rsidR="00FF35C2" w:rsidRPr="003A03C8" w:rsidRDefault="00636D05" w:rsidP="00FF35C2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A03C8">
              <w:rPr>
                <w:rFonts w:asciiTheme="majorBidi" w:hAnsiTheme="majorBidi"/>
                <w:sz w:val="28"/>
                <w:szCs w:val="28"/>
              </w:rPr>
              <w:t>7,</w:t>
            </w:r>
            <w:r w:rsidR="002471CC">
              <w:rPr>
                <w:rFonts w:asciiTheme="majorBidi" w:hAnsiTheme="majorBidi" w:hint="cs"/>
                <w:sz w:val="28"/>
                <w:szCs w:val="28"/>
                <w:cs/>
              </w:rPr>
              <w:t>149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C67AB" w14:textId="77777777" w:rsidR="00FF35C2" w:rsidRPr="003A03C8" w:rsidRDefault="00FF35C2" w:rsidP="00FF35C2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1D8AC" w14:textId="2E3CBAF4" w:rsidR="00FF35C2" w:rsidRPr="003A03C8" w:rsidRDefault="00636D05" w:rsidP="00FF35C2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A03C8">
              <w:rPr>
                <w:rFonts w:asciiTheme="majorBidi" w:hAnsiTheme="majorBidi"/>
                <w:sz w:val="28"/>
                <w:szCs w:val="28"/>
              </w:rPr>
              <w:t>3,496</w:t>
            </w:r>
            <w:r w:rsidR="00FF35C2" w:rsidRPr="003A03C8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21840" w14:textId="77777777" w:rsidR="00FF35C2" w:rsidRPr="003A03C8" w:rsidRDefault="00FF35C2" w:rsidP="00FF35C2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919F4" w14:textId="1CFBBE05" w:rsidR="00FF35C2" w:rsidRPr="003A03C8" w:rsidRDefault="002471CC" w:rsidP="00FF35C2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279,310</w:t>
            </w:r>
            <w:r w:rsidR="00FF35C2" w:rsidRPr="003A03C8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58327" w14:textId="77777777" w:rsidR="00FF35C2" w:rsidRPr="003A03C8" w:rsidRDefault="00FF35C2" w:rsidP="00FF35C2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53D05" w14:textId="4A2B7818" w:rsidR="00FF35C2" w:rsidRPr="003A03C8" w:rsidRDefault="002471CC" w:rsidP="001551D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109,539</w:t>
            </w:r>
            <w:r w:rsidR="00FF35C2" w:rsidRPr="003A03C8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2B818" w14:textId="77777777" w:rsidR="00FF35C2" w:rsidRPr="003A03C8" w:rsidRDefault="00FF35C2" w:rsidP="00FF35C2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D2AF1" w14:textId="29285357" w:rsidR="00FF35C2" w:rsidRPr="003A03C8" w:rsidRDefault="002471CC" w:rsidP="001551D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399,494</w:t>
            </w:r>
          </w:p>
        </w:tc>
      </w:tr>
      <w:tr w:rsidR="00FF35C2" w:rsidRPr="00824832" w14:paraId="2A519FBB" w14:textId="77777777" w:rsidTr="00782B56">
        <w:trPr>
          <w:trHeight w:val="281"/>
        </w:trPr>
        <w:tc>
          <w:tcPr>
            <w:tcW w:w="2250" w:type="dxa"/>
          </w:tcPr>
          <w:p w14:paraId="576E1C4A" w14:textId="77777777" w:rsidR="00FF35C2" w:rsidRPr="003A03C8" w:rsidRDefault="00FF35C2" w:rsidP="00FF35C2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032E7" w14:textId="77777777" w:rsidR="00FF35C2" w:rsidRPr="003A03C8" w:rsidRDefault="00FF35C2" w:rsidP="00FF35C2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D9099" w14:textId="77777777" w:rsidR="00FF35C2" w:rsidRPr="003A03C8" w:rsidRDefault="00FF35C2" w:rsidP="00FF35C2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11EC3" w14:textId="77777777" w:rsidR="00FF35C2" w:rsidRPr="003A03C8" w:rsidRDefault="00FF35C2" w:rsidP="00FF35C2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60F3C" w14:textId="77777777" w:rsidR="00FF35C2" w:rsidRPr="003A03C8" w:rsidRDefault="00FF35C2" w:rsidP="00FF35C2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335F5" w14:textId="77777777" w:rsidR="00FF35C2" w:rsidRPr="003A03C8" w:rsidRDefault="00FF35C2" w:rsidP="00FF35C2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9C494" w14:textId="77777777" w:rsidR="00FF35C2" w:rsidRPr="003A03C8" w:rsidRDefault="00FF35C2" w:rsidP="00FF35C2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75408" w14:textId="77777777" w:rsidR="00FF35C2" w:rsidRPr="003A03C8" w:rsidRDefault="00FF35C2" w:rsidP="00FF35C2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F90D2" w14:textId="77777777" w:rsidR="00FF35C2" w:rsidRPr="003A03C8" w:rsidRDefault="00FF35C2" w:rsidP="00FF35C2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3A0EE" w14:textId="79ED5077" w:rsidR="00FF35C2" w:rsidRPr="003A03C8" w:rsidRDefault="002471CC" w:rsidP="000A6647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911,301</w:t>
            </w:r>
          </w:p>
        </w:tc>
      </w:tr>
      <w:tr w:rsidR="00FF35C2" w:rsidRPr="00824832" w14:paraId="5CF2D920" w14:textId="77777777" w:rsidTr="00782B56">
        <w:trPr>
          <w:trHeight w:val="281"/>
        </w:trPr>
        <w:tc>
          <w:tcPr>
            <w:tcW w:w="2250" w:type="dxa"/>
          </w:tcPr>
          <w:p w14:paraId="18699789" w14:textId="77777777" w:rsidR="00FF35C2" w:rsidRPr="003A03C8" w:rsidRDefault="00FF35C2" w:rsidP="00FF35C2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72B01" w14:textId="77777777" w:rsidR="00FF35C2" w:rsidRPr="003A03C8" w:rsidRDefault="00FF35C2" w:rsidP="00FF3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97CBD" w14:textId="77777777" w:rsidR="00FF35C2" w:rsidRPr="003A03C8" w:rsidRDefault="00FF35C2" w:rsidP="00FF3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31B0D" w14:textId="77777777" w:rsidR="00FF35C2" w:rsidRPr="003A03C8" w:rsidRDefault="00FF35C2" w:rsidP="00FF3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1AAFE" w14:textId="77777777" w:rsidR="00FF35C2" w:rsidRPr="003A03C8" w:rsidRDefault="00FF35C2" w:rsidP="00FF3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9DA59" w14:textId="77777777" w:rsidR="00FF35C2" w:rsidRPr="003A03C8" w:rsidRDefault="00FF35C2" w:rsidP="00FF3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A366A" w14:textId="77777777" w:rsidR="00FF35C2" w:rsidRPr="003A03C8" w:rsidRDefault="00FF35C2" w:rsidP="00FF3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64F30" w14:textId="77777777" w:rsidR="00FF35C2" w:rsidRPr="003A03C8" w:rsidRDefault="00FF35C2" w:rsidP="00FF3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88D46" w14:textId="77777777" w:rsidR="00FF35C2" w:rsidRPr="003A03C8" w:rsidRDefault="00FF35C2" w:rsidP="00FF3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90900A" w14:textId="358CBDF9" w:rsidR="00FF35C2" w:rsidRPr="003A03C8" w:rsidRDefault="002471CC" w:rsidP="001551D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1,310,795</w:t>
            </w:r>
          </w:p>
        </w:tc>
      </w:tr>
      <w:tr w:rsidR="00FF35C2" w:rsidRPr="00824832" w14:paraId="52A0A151" w14:textId="77777777" w:rsidTr="00782B56">
        <w:trPr>
          <w:trHeight w:val="106"/>
        </w:trPr>
        <w:tc>
          <w:tcPr>
            <w:tcW w:w="2250" w:type="dxa"/>
          </w:tcPr>
          <w:p w14:paraId="6B808673" w14:textId="77777777" w:rsidR="00FF35C2" w:rsidRPr="00636D05" w:rsidRDefault="00FF35C2" w:rsidP="00FF3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2E436" w14:textId="77777777" w:rsidR="00FF35C2" w:rsidRPr="00636D05" w:rsidRDefault="00FF35C2" w:rsidP="00FF3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9BDF7" w14:textId="77777777" w:rsidR="00FF35C2" w:rsidRPr="00636D05" w:rsidRDefault="00FF35C2" w:rsidP="00FF3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9781B" w14:textId="77777777" w:rsidR="00FF35C2" w:rsidRPr="00636D05" w:rsidRDefault="00FF35C2" w:rsidP="00FF3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199AC" w14:textId="77777777" w:rsidR="00FF35C2" w:rsidRPr="00636D05" w:rsidRDefault="00FF35C2" w:rsidP="00FF3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12A9B" w14:textId="77777777" w:rsidR="00FF35C2" w:rsidRPr="00636D05" w:rsidRDefault="00FF35C2" w:rsidP="00FF3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C7550" w14:textId="77777777" w:rsidR="00FF35C2" w:rsidRPr="00636D05" w:rsidRDefault="00FF35C2" w:rsidP="00FF3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D8BC1" w14:textId="77777777" w:rsidR="00FF35C2" w:rsidRPr="00636D05" w:rsidRDefault="00FF35C2" w:rsidP="00FF3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7312C" w14:textId="77777777" w:rsidR="00FF35C2" w:rsidRPr="00636D05" w:rsidRDefault="00FF35C2" w:rsidP="00FF3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B63873" w14:textId="77777777" w:rsidR="00FF35C2" w:rsidRPr="00636D05" w:rsidRDefault="00FF35C2" w:rsidP="00FF3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AE184F" w:rsidRPr="00F7616E" w14:paraId="75869B0D" w14:textId="77777777" w:rsidTr="00783988">
        <w:trPr>
          <w:trHeight w:val="281"/>
        </w:trPr>
        <w:tc>
          <w:tcPr>
            <w:tcW w:w="2250" w:type="dxa"/>
          </w:tcPr>
          <w:p w14:paraId="77597EE8" w14:textId="77777777" w:rsidR="00AE184F" w:rsidRPr="00F7616E" w:rsidRDefault="00AE184F" w:rsidP="00AE184F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68C5B" w14:textId="63F2C54A" w:rsidR="00AE184F" w:rsidRPr="00F7616E" w:rsidRDefault="00AE184F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7616E">
              <w:rPr>
                <w:rFonts w:asciiTheme="majorBidi" w:hAnsiTheme="majorBidi"/>
                <w:sz w:val="28"/>
                <w:szCs w:val="28"/>
              </w:rPr>
              <w:t>16,</w:t>
            </w:r>
            <w:r w:rsidR="002471CC">
              <w:rPr>
                <w:rFonts w:asciiTheme="majorBidi" w:hAnsiTheme="majorBidi"/>
                <w:sz w:val="28"/>
                <w:szCs w:val="28"/>
              </w:rPr>
              <w:t>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3657C" w14:textId="77777777" w:rsidR="00AE184F" w:rsidRPr="00F7616E" w:rsidRDefault="00AE184F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2B80" w14:textId="1DC3EF66" w:rsidR="00AE184F" w:rsidRPr="00F7616E" w:rsidRDefault="00AE184F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7616E">
              <w:rPr>
                <w:rFonts w:asciiTheme="majorBidi" w:hAnsiTheme="majorBidi"/>
                <w:sz w:val="28"/>
                <w:szCs w:val="28"/>
              </w:rPr>
              <w:t xml:space="preserve">7,067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6A517" w14:textId="77777777" w:rsidR="00AE184F" w:rsidRPr="00F7616E" w:rsidRDefault="00AE184F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84A27" w14:textId="3EE9F897" w:rsidR="00AE184F" w:rsidRPr="00F7616E" w:rsidRDefault="002471CC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620,794</w:t>
            </w:r>
            <w:r w:rsidR="00AE184F" w:rsidRPr="00F7616E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1C277" w14:textId="77777777" w:rsidR="00AE184F" w:rsidRPr="00F7616E" w:rsidRDefault="00AE184F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E124A" w14:textId="2714EC5E" w:rsidR="00AE184F" w:rsidRPr="00F7616E" w:rsidRDefault="002471CC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119,213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09087" w14:textId="77777777" w:rsidR="00AE184F" w:rsidRPr="00F7616E" w:rsidDel="001E262A" w:rsidRDefault="00AE184F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5765" w14:textId="7661C55E" w:rsidR="00AE184F" w:rsidRPr="00F7616E" w:rsidRDefault="002471CC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763,302</w:t>
            </w:r>
          </w:p>
        </w:tc>
      </w:tr>
      <w:tr w:rsidR="00AE184F" w:rsidRPr="00F7616E" w14:paraId="4CCEE366" w14:textId="77777777" w:rsidTr="00782B56">
        <w:trPr>
          <w:trHeight w:val="281"/>
        </w:trPr>
        <w:tc>
          <w:tcPr>
            <w:tcW w:w="2250" w:type="dxa"/>
          </w:tcPr>
          <w:p w14:paraId="47F72800" w14:textId="77777777" w:rsidR="00AE184F" w:rsidRPr="00F7616E" w:rsidRDefault="00AE184F" w:rsidP="00AE184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65F97" w14:textId="77777777" w:rsidR="00AE184F" w:rsidRPr="00F7616E" w:rsidRDefault="00AE184F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E0AA9" w14:textId="77777777" w:rsidR="00AE184F" w:rsidRPr="00F7616E" w:rsidRDefault="00AE184F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BB0F6" w14:textId="77777777" w:rsidR="00AE184F" w:rsidRPr="00F7616E" w:rsidRDefault="00AE184F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0B6B7" w14:textId="77777777" w:rsidR="00AE184F" w:rsidRPr="00F7616E" w:rsidRDefault="00AE184F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E7328" w14:textId="77777777" w:rsidR="00AE184F" w:rsidRPr="00F7616E" w:rsidRDefault="00AE184F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495DB" w14:textId="77777777" w:rsidR="00AE184F" w:rsidRPr="00F7616E" w:rsidRDefault="00AE184F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5C19D" w14:textId="77777777" w:rsidR="00AE184F" w:rsidRPr="00F7616E" w:rsidRDefault="00AE184F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14959" w14:textId="77777777" w:rsidR="00AE184F" w:rsidRPr="00F7616E" w:rsidRDefault="00AE184F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7C6B5" w14:textId="2DC2E782" w:rsidR="00AE184F" w:rsidRPr="00F7616E" w:rsidRDefault="002471CC" w:rsidP="00011C56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54,667</w:t>
            </w:r>
          </w:p>
        </w:tc>
      </w:tr>
      <w:tr w:rsidR="00AE184F" w:rsidRPr="00824832" w14:paraId="4D514A8D" w14:textId="77777777" w:rsidTr="00782B56">
        <w:trPr>
          <w:trHeight w:val="281"/>
        </w:trPr>
        <w:tc>
          <w:tcPr>
            <w:tcW w:w="2250" w:type="dxa"/>
          </w:tcPr>
          <w:p w14:paraId="37F68B22" w14:textId="77777777" w:rsidR="00AE184F" w:rsidRPr="00F7616E" w:rsidRDefault="00AE184F" w:rsidP="00AE184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47158" w14:textId="77777777" w:rsidR="00AE184F" w:rsidRPr="00F7616E" w:rsidRDefault="00AE184F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CF637" w14:textId="77777777" w:rsidR="00AE184F" w:rsidRPr="00F7616E" w:rsidRDefault="00AE184F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E6D21" w14:textId="77777777" w:rsidR="00AE184F" w:rsidRPr="00F7616E" w:rsidRDefault="00AE184F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D59F7" w14:textId="77777777" w:rsidR="00AE184F" w:rsidRPr="00F7616E" w:rsidRDefault="00AE184F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11D70" w14:textId="77777777" w:rsidR="00AE184F" w:rsidRPr="00F7616E" w:rsidRDefault="00AE184F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3412E" w14:textId="77777777" w:rsidR="00AE184F" w:rsidRPr="00F7616E" w:rsidRDefault="00AE184F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86656" w14:textId="77777777" w:rsidR="00AE184F" w:rsidRPr="00F7616E" w:rsidRDefault="00AE184F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AEF46" w14:textId="77777777" w:rsidR="00AE184F" w:rsidRPr="00F7616E" w:rsidRDefault="00AE184F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5A17D6" w14:textId="70E3B5B9" w:rsidR="00AE184F" w:rsidRPr="00F7616E" w:rsidRDefault="002471CC" w:rsidP="00AE184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817,969</w:t>
            </w:r>
          </w:p>
        </w:tc>
      </w:tr>
    </w:tbl>
    <w:p w14:paraId="42A5ECF2" w14:textId="77777777" w:rsidR="005C75E9" w:rsidRPr="00824832" w:rsidRDefault="005C75E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717871" w:rsidRPr="00824832" w14:paraId="678177F9" w14:textId="77777777" w:rsidTr="000770A4">
        <w:trPr>
          <w:trHeight w:val="106"/>
        </w:trPr>
        <w:tc>
          <w:tcPr>
            <w:tcW w:w="2250" w:type="dxa"/>
          </w:tcPr>
          <w:p w14:paraId="727FE511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2F839F42" w14:textId="77777777" w:rsidR="005A30AB" w:rsidRPr="00824832" w:rsidRDefault="00052290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A3620"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5A30AB"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46311" w:rsidRPr="00824832" w14:paraId="7B6E0FD4" w14:textId="77777777" w:rsidTr="000770A4">
        <w:trPr>
          <w:trHeight w:val="106"/>
        </w:trPr>
        <w:tc>
          <w:tcPr>
            <w:tcW w:w="2250" w:type="dxa"/>
          </w:tcPr>
          <w:p w14:paraId="6CE472DB" w14:textId="77777777" w:rsidR="00246311" w:rsidRPr="00824832" w:rsidRDefault="0024631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13172EE0" w14:textId="2FC59FD5" w:rsidR="00246311" w:rsidRPr="00824832" w:rsidRDefault="00246311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717871" w:rsidRPr="00824832" w14:paraId="4C0F9753" w14:textId="77777777" w:rsidTr="000770A4">
        <w:trPr>
          <w:trHeight w:val="281"/>
        </w:trPr>
        <w:tc>
          <w:tcPr>
            <w:tcW w:w="2250" w:type="dxa"/>
          </w:tcPr>
          <w:p w14:paraId="48622AA8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0B4592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078EA60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9C433EC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708D6C6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9245574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1EF0FCA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B3DB19D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D3D058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EC80A2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824832" w14:paraId="720DFF34" w14:textId="77777777" w:rsidTr="00246311">
        <w:trPr>
          <w:trHeight w:val="281"/>
        </w:trPr>
        <w:tc>
          <w:tcPr>
            <w:tcW w:w="2250" w:type="dxa"/>
          </w:tcPr>
          <w:p w14:paraId="0D2D2824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1869B084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29A57DB7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4CD48D14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11350991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ABCB639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4A78B89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5AA0F703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6C310BD3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309F8069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824832" w14:paraId="5798FD46" w14:textId="77777777" w:rsidTr="00246311">
        <w:trPr>
          <w:trHeight w:val="281"/>
        </w:trPr>
        <w:tc>
          <w:tcPr>
            <w:tcW w:w="2250" w:type="dxa"/>
          </w:tcPr>
          <w:p w14:paraId="1E045D89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851D20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15BB0BA0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3B9B90A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46FC8C26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996DA3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560FEC44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E7D5AE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47FD3A0B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A89CEC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246311" w:rsidRPr="00824832" w14:paraId="2E52246C" w14:textId="77777777" w:rsidTr="00246311">
        <w:trPr>
          <w:trHeight w:val="281"/>
        </w:trPr>
        <w:tc>
          <w:tcPr>
            <w:tcW w:w="2250" w:type="dxa"/>
          </w:tcPr>
          <w:p w14:paraId="233943B8" w14:textId="77777777" w:rsidR="00246311" w:rsidRPr="00824832" w:rsidRDefault="0024631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E7A2CA" w14:textId="77777777" w:rsidR="00246311" w:rsidRPr="00824832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5F5CFB05" w14:textId="77777777" w:rsidR="00246311" w:rsidRPr="00824832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D16CE47" w14:textId="77777777" w:rsidR="00246311" w:rsidRPr="00824832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3EF43D01" w14:textId="77777777" w:rsidR="00246311" w:rsidRPr="00824832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AD52695" w14:textId="77777777" w:rsidR="00246311" w:rsidRPr="00824832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1E35E617" w14:textId="77777777" w:rsidR="00246311" w:rsidRPr="00824832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C8D088" w14:textId="77777777" w:rsidR="00246311" w:rsidRPr="00824832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76F4B284" w14:textId="77777777" w:rsidR="00246311" w:rsidRPr="00824832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716C3D" w14:textId="77777777" w:rsidR="00246311" w:rsidRPr="00824832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824832" w14:paraId="02C7B9FB" w14:textId="77777777" w:rsidTr="00246311">
        <w:trPr>
          <w:trHeight w:val="281"/>
        </w:trPr>
        <w:tc>
          <w:tcPr>
            <w:tcW w:w="2250" w:type="dxa"/>
          </w:tcPr>
          <w:p w14:paraId="204C08EC" w14:textId="77777777" w:rsidR="00B54568" w:rsidRPr="00824832" w:rsidRDefault="00B54568" w:rsidP="00B54568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</w:tcPr>
          <w:p w14:paraId="1FFEF65D" w14:textId="77777777" w:rsidR="00B54568" w:rsidRPr="007D4725" w:rsidRDefault="00330904" w:rsidP="007D472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D4725">
              <w:rPr>
                <w:rFonts w:asciiTheme="majorBidi" w:hAnsiTheme="majorBidi"/>
                <w:sz w:val="28"/>
                <w:szCs w:val="28"/>
              </w:rPr>
              <w:t>19</w:t>
            </w:r>
            <w:r w:rsidR="00BC7D13" w:rsidRPr="007D4725">
              <w:rPr>
                <w:rFonts w:asciiTheme="majorBidi" w:hAnsiTheme="majorBidi"/>
                <w:sz w:val="28"/>
                <w:szCs w:val="28"/>
              </w:rPr>
              <w:t>,</w:t>
            </w:r>
            <w:r w:rsidR="005A3620" w:rsidRPr="007D4725">
              <w:rPr>
                <w:rFonts w:asciiTheme="majorBidi" w:hAnsiTheme="majorBidi"/>
                <w:sz w:val="28"/>
                <w:szCs w:val="28"/>
              </w:rPr>
              <w:t>342</w:t>
            </w:r>
          </w:p>
        </w:tc>
        <w:tc>
          <w:tcPr>
            <w:tcW w:w="270" w:type="dxa"/>
            <w:shd w:val="clear" w:color="auto" w:fill="auto"/>
          </w:tcPr>
          <w:p w14:paraId="133E2335" w14:textId="77777777" w:rsidR="00B54568" w:rsidRPr="007D4725" w:rsidRDefault="00B54568" w:rsidP="00B54568">
            <w:pPr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1D95E6D" w14:textId="77777777" w:rsidR="00B54568" w:rsidRPr="007D4725" w:rsidRDefault="001A6546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D4725">
              <w:rPr>
                <w:rFonts w:asciiTheme="majorBidi" w:hAnsiTheme="majorBidi"/>
                <w:sz w:val="28"/>
                <w:szCs w:val="28"/>
              </w:rPr>
              <w:t>1</w:t>
            </w:r>
            <w:r w:rsidR="00BC7D13" w:rsidRPr="007D4725">
              <w:rPr>
                <w:rFonts w:asciiTheme="majorBidi" w:hAnsiTheme="majorBidi"/>
                <w:sz w:val="28"/>
                <w:szCs w:val="28"/>
              </w:rPr>
              <w:t>,</w:t>
            </w:r>
            <w:r w:rsidR="005A3620" w:rsidRPr="007D4725">
              <w:rPr>
                <w:rFonts w:asciiTheme="majorBidi" w:hAnsiTheme="majorBidi"/>
                <w:sz w:val="28"/>
                <w:szCs w:val="28"/>
              </w:rPr>
              <w:t>175</w:t>
            </w:r>
          </w:p>
        </w:tc>
        <w:tc>
          <w:tcPr>
            <w:tcW w:w="270" w:type="dxa"/>
            <w:shd w:val="clear" w:color="auto" w:fill="auto"/>
          </w:tcPr>
          <w:p w14:paraId="1B0861F4" w14:textId="77777777" w:rsidR="00B54568" w:rsidRPr="007D4725" w:rsidRDefault="00B54568" w:rsidP="00B54568">
            <w:pPr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BA285C3" w14:textId="77777777" w:rsidR="00B54568" w:rsidRPr="007D4725" w:rsidRDefault="001A6546" w:rsidP="00194B22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D4725">
              <w:rPr>
                <w:rFonts w:asciiTheme="majorBidi" w:hAnsiTheme="majorBidi"/>
                <w:sz w:val="28"/>
                <w:szCs w:val="28"/>
              </w:rPr>
              <w:t>394</w:t>
            </w:r>
            <w:r w:rsidR="00BC7D13" w:rsidRPr="007D4725">
              <w:rPr>
                <w:rFonts w:asciiTheme="majorBidi" w:hAnsiTheme="majorBidi"/>
                <w:sz w:val="28"/>
                <w:szCs w:val="28"/>
              </w:rPr>
              <w:t>,</w:t>
            </w:r>
            <w:r w:rsidRPr="007D4725">
              <w:rPr>
                <w:rFonts w:asciiTheme="majorBidi" w:hAnsiTheme="majorBidi"/>
                <w:sz w:val="28"/>
                <w:szCs w:val="28"/>
              </w:rPr>
              <w:t>931</w:t>
            </w:r>
          </w:p>
        </w:tc>
        <w:tc>
          <w:tcPr>
            <w:tcW w:w="270" w:type="dxa"/>
            <w:shd w:val="clear" w:color="auto" w:fill="auto"/>
          </w:tcPr>
          <w:p w14:paraId="14F2658E" w14:textId="77777777" w:rsidR="00B54568" w:rsidRPr="007D4725" w:rsidRDefault="00B54568" w:rsidP="00B54568">
            <w:pPr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22EB8A7" w14:textId="77777777" w:rsidR="00B54568" w:rsidRPr="007D4725" w:rsidRDefault="00573D6C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D4725">
              <w:rPr>
                <w:rFonts w:asciiTheme="majorBidi" w:hAnsiTheme="majorBidi"/>
                <w:sz w:val="28"/>
                <w:szCs w:val="28"/>
              </w:rPr>
              <w:t>240,648</w:t>
            </w:r>
          </w:p>
        </w:tc>
        <w:tc>
          <w:tcPr>
            <w:tcW w:w="270" w:type="dxa"/>
          </w:tcPr>
          <w:p w14:paraId="456E9DC2" w14:textId="77777777" w:rsidR="00B54568" w:rsidRPr="00824832" w:rsidRDefault="00B54568" w:rsidP="00B5456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A6F311" w14:textId="77777777" w:rsidR="00B54568" w:rsidRPr="00824832" w:rsidRDefault="00573D6C" w:rsidP="0078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656,096</w:t>
            </w:r>
          </w:p>
        </w:tc>
      </w:tr>
      <w:tr w:rsidR="00717871" w:rsidRPr="00824832" w14:paraId="1B48A8C1" w14:textId="77777777" w:rsidTr="000770A4">
        <w:trPr>
          <w:trHeight w:val="281"/>
        </w:trPr>
        <w:tc>
          <w:tcPr>
            <w:tcW w:w="2250" w:type="dxa"/>
          </w:tcPr>
          <w:p w14:paraId="43368DC0" w14:textId="77777777" w:rsidR="00BC7D13" w:rsidRPr="00824832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shd w:val="clear" w:color="auto" w:fill="auto"/>
          </w:tcPr>
          <w:p w14:paraId="1EE8E81B" w14:textId="77777777" w:rsidR="00BC7D13" w:rsidRPr="00824832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1D06C2" w14:textId="77777777" w:rsidR="00BC7D13" w:rsidRPr="00824832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C992E19" w14:textId="77777777" w:rsidR="00BC7D13" w:rsidRPr="00824832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8A44F4" w14:textId="77777777" w:rsidR="00BC7D13" w:rsidRPr="00824832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284369B" w14:textId="77777777" w:rsidR="00BC7D13" w:rsidRPr="00824832" w:rsidRDefault="00BC7D13" w:rsidP="00BC7D13">
            <w:pPr>
              <w:tabs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2FBCB7" w14:textId="77777777" w:rsidR="00BC7D13" w:rsidRPr="00824832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3677B3F" w14:textId="77777777" w:rsidR="00BC7D13" w:rsidRPr="00824832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EFCD4C" w14:textId="77777777" w:rsidR="00BC7D13" w:rsidRPr="00824832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A392EF" w14:textId="77777777" w:rsidR="00BC7D13" w:rsidRPr="00824832" w:rsidRDefault="001A6546" w:rsidP="0078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492</w:t>
            </w:r>
            <w:r w:rsidR="008003F7" w:rsidRPr="008248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ED0C86" w:rsidRPr="0082483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17871" w:rsidRPr="00824832" w14:paraId="5A7C449D" w14:textId="77777777" w:rsidTr="000770A4">
        <w:trPr>
          <w:trHeight w:val="281"/>
        </w:trPr>
        <w:tc>
          <w:tcPr>
            <w:tcW w:w="2250" w:type="dxa"/>
          </w:tcPr>
          <w:p w14:paraId="4D7EA3FE" w14:textId="77777777" w:rsidR="00BC7D13" w:rsidRPr="00824832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0E6623BD" w14:textId="77777777" w:rsidR="00BC7D13" w:rsidRPr="00824832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75C2AD" w14:textId="77777777" w:rsidR="00BC7D13" w:rsidRPr="00824832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3BA6FD1" w14:textId="77777777" w:rsidR="00BC7D13" w:rsidRPr="00824832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608044" w14:textId="77777777" w:rsidR="00BC7D13" w:rsidRPr="00824832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B25744A" w14:textId="77777777" w:rsidR="00BC7D13" w:rsidRPr="00824832" w:rsidRDefault="00BC7D13" w:rsidP="00BC7D1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EB0E94" w14:textId="77777777" w:rsidR="00BC7D13" w:rsidRPr="00824832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29B307D" w14:textId="77777777" w:rsidR="00BC7D13" w:rsidRPr="00824832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9FF478" w14:textId="77777777" w:rsidR="00BC7D13" w:rsidRPr="00824832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7256E4" w14:textId="77777777" w:rsidR="00BC7D13" w:rsidRPr="00824832" w:rsidRDefault="00E23E24" w:rsidP="0078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1,148,431</w:t>
            </w:r>
          </w:p>
        </w:tc>
      </w:tr>
      <w:tr w:rsidR="00717871" w:rsidRPr="00824832" w14:paraId="02259F6D" w14:textId="77777777" w:rsidTr="000770A4">
        <w:trPr>
          <w:trHeight w:val="106"/>
        </w:trPr>
        <w:tc>
          <w:tcPr>
            <w:tcW w:w="2250" w:type="dxa"/>
          </w:tcPr>
          <w:p w14:paraId="6C61286E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6658E54A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7B614649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5DD248C4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73E76EB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62650EE7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9F9A595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59523406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1A29D6D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7E30DF" w14:textId="77777777" w:rsidR="005A30AB" w:rsidRPr="00824832" w:rsidRDefault="005A30AB" w:rsidP="0078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824832" w14:paraId="53829FEC" w14:textId="77777777" w:rsidTr="000770A4">
        <w:trPr>
          <w:trHeight w:val="281"/>
        </w:trPr>
        <w:tc>
          <w:tcPr>
            <w:tcW w:w="2250" w:type="dxa"/>
          </w:tcPr>
          <w:p w14:paraId="7861C5DA" w14:textId="77777777" w:rsidR="00BC7D13" w:rsidRPr="00824832" w:rsidRDefault="00BC7D13" w:rsidP="00BC7D1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</w:tcPr>
          <w:p w14:paraId="59F0314F" w14:textId="77777777" w:rsidR="00BC7D13" w:rsidRPr="007D4725" w:rsidRDefault="001A6546" w:rsidP="007D472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D4725">
              <w:rPr>
                <w:rFonts w:asciiTheme="majorBidi" w:hAnsiTheme="majorBidi"/>
                <w:sz w:val="28"/>
                <w:szCs w:val="28"/>
              </w:rPr>
              <w:t>36</w:t>
            </w:r>
            <w:r w:rsidR="00BC7D13" w:rsidRPr="007D4725">
              <w:rPr>
                <w:rFonts w:asciiTheme="majorBidi" w:hAnsiTheme="majorBidi"/>
                <w:sz w:val="28"/>
                <w:szCs w:val="28"/>
              </w:rPr>
              <w:t>,</w:t>
            </w:r>
            <w:r w:rsidRPr="007D4725">
              <w:rPr>
                <w:rFonts w:asciiTheme="majorBidi" w:hAnsiTheme="majorBidi"/>
                <w:sz w:val="28"/>
                <w:szCs w:val="28"/>
              </w:rPr>
              <w:t>281</w:t>
            </w:r>
          </w:p>
        </w:tc>
        <w:tc>
          <w:tcPr>
            <w:tcW w:w="270" w:type="dxa"/>
            <w:shd w:val="clear" w:color="auto" w:fill="auto"/>
          </w:tcPr>
          <w:p w14:paraId="6EA090DE" w14:textId="77777777" w:rsidR="00BC7D13" w:rsidRPr="007D4725" w:rsidRDefault="00BC7D13" w:rsidP="007D4725">
            <w:pPr>
              <w:ind w:left="-54" w:right="7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0E28771" w14:textId="77777777" w:rsidR="00BC7D13" w:rsidRPr="007D4725" w:rsidRDefault="001A6546" w:rsidP="007D472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D4725">
              <w:rPr>
                <w:rFonts w:asciiTheme="majorBidi" w:hAnsiTheme="majorBidi"/>
                <w:sz w:val="28"/>
                <w:szCs w:val="28"/>
              </w:rPr>
              <w:t>3</w:t>
            </w:r>
            <w:r w:rsidR="00194B22" w:rsidRPr="007D4725">
              <w:rPr>
                <w:rFonts w:asciiTheme="majorBidi" w:hAnsiTheme="majorBidi"/>
                <w:sz w:val="28"/>
                <w:szCs w:val="28"/>
              </w:rPr>
              <w:t>,</w:t>
            </w:r>
            <w:r w:rsidRPr="007D4725">
              <w:rPr>
                <w:rFonts w:asciiTheme="majorBidi" w:hAnsiTheme="majorBidi"/>
                <w:sz w:val="28"/>
                <w:szCs w:val="28"/>
              </w:rPr>
              <w:t>262</w:t>
            </w:r>
          </w:p>
        </w:tc>
        <w:tc>
          <w:tcPr>
            <w:tcW w:w="270" w:type="dxa"/>
            <w:shd w:val="clear" w:color="auto" w:fill="auto"/>
          </w:tcPr>
          <w:p w14:paraId="2D72B805" w14:textId="77777777" w:rsidR="00BC7D13" w:rsidRPr="007D4725" w:rsidRDefault="00BC7D13" w:rsidP="007D4725">
            <w:pPr>
              <w:ind w:left="-54" w:right="7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50A539C" w14:textId="77777777" w:rsidR="00BC7D13" w:rsidRPr="007D4725" w:rsidRDefault="001A6546" w:rsidP="007D472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D4725">
              <w:rPr>
                <w:rFonts w:asciiTheme="majorBidi" w:hAnsiTheme="majorBidi"/>
                <w:sz w:val="28"/>
                <w:szCs w:val="28"/>
              </w:rPr>
              <w:t>670</w:t>
            </w:r>
            <w:r w:rsidR="00194B22" w:rsidRPr="007D4725">
              <w:rPr>
                <w:rFonts w:asciiTheme="majorBidi" w:hAnsiTheme="majorBidi"/>
                <w:sz w:val="28"/>
                <w:szCs w:val="28"/>
              </w:rPr>
              <w:t>,</w:t>
            </w:r>
            <w:r w:rsidRPr="007D4725">
              <w:rPr>
                <w:rFonts w:asciiTheme="majorBidi" w:hAnsiTheme="majorBidi"/>
                <w:sz w:val="28"/>
                <w:szCs w:val="28"/>
              </w:rPr>
              <w:t>726</w:t>
            </w:r>
          </w:p>
        </w:tc>
        <w:tc>
          <w:tcPr>
            <w:tcW w:w="270" w:type="dxa"/>
            <w:shd w:val="clear" w:color="auto" w:fill="auto"/>
          </w:tcPr>
          <w:p w14:paraId="18365F91" w14:textId="77777777" w:rsidR="00BC7D13" w:rsidRPr="007D4725" w:rsidRDefault="00BC7D13" w:rsidP="007D4725">
            <w:pPr>
              <w:ind w:left="-54" w:right="7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8FCF39F" w14:textId="77777777" w:rsidR="00BC7D13" w:rsidRPr="007D4725" w:rsidRDefault="00573D6C" w:rsidP="007D472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D4725">
              <w:rPr>
                <w:rFonts w:asciiTheme="majorBidi" w:hAnsiTheme="majorBidi"/>
                <w:sz w:val="28"/>
                <w:szCs w:val="28"/>
              </w:rPr>
              <w:t>225,886</w:t>
            </w:r>
          </w:p>
        </w:tc>
        <w:tc>
          <w:tcPr>
            <w:tcW w:w="270" w:type="dxa"/>
          </w:tcPr>
          <w:p w14:paraId="1B1B1293" w14:textId="77777777" w:rsidR="00BC7D13" w:rsidRPr="00824832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A455F5" w14:textId="77777777" w:rsidR="00BC7D13" w:rsidRPr="00824832" w:rsidRDefault="00573D6C" w:rsidP="0078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936,155</w:t>
            </w:r>
          </w:p>
        </w:tc>
      </w:tr>
      <w:tr w:rsidR="001A6546" w:rsidRPr="00824832" w14:paraId="37899BB4" w14:textId="77777777" w:rsidTr="000770A4">
        <w:trPr>
          <w:trHeight w:val="281"/>
        </w:trPr>
        <w:tc>
          <w:tcPr>
            <w:tcW w:w="2250" w:type="dxa"/>
          </w:tcPr>
          <w:p w14:paraId="553E0DC1" w14:textId="77777777" w:rsidR="001A6546" w:rsidRPr="00824832" w:rsidRDefault="001A6546" w:rsidP="001A654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</w:tcPr>
          <w:p w14:paraId="48A289F7" w14:textId="77777777" w:rsidR="001A6546" w:rsidRPr="00824832" w:rsidRDefault="001A6546" w:rsidP="001A654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93B54E" w14:textId="77777777" w:rsidR="001A6546" w:rsidRPr="00824832" w:rsidRDefault="001A6546" w:rsidP="001A654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9F2C62" w14:textId="77777777" w:rsidR="001A6546" w:rsidRPr="00824832" w:rsidRDefault="001A6546" w:rsidP="001A654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76642D" w14:textId="77777777" w:rsidR="001A6546" w:rsidRPr="00824832" w:rsidRDefault="001A6546" w:rsidP="001A654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EDCB24" w14:textId="77777777" w:rsidR="001A6546" w:rsidRPr="00824832" w:rsidRDefault="001A6546" w:rsidP="001A6546">
            <w:pPr>
              <w:tabs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971824" w14:textId="77777777" w:rsidR="001A6546" w:rsidRPr="00824832" w:rsidRDefault="001A6546" w:rsidP="001A654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8604C7" w14:textId="77777777" w:rsidR="001A6546" w:rsidRPr="00824832" w:rsidRDefault="001A6546" w:rsidP="001A654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22F1F" w14:textId="77777777" w:rsidR="001A6546" w:rsidRPr="00824832" w:rsidDel="001E262A" w:rsidRDefault="001A6546" w:rsidP="001A654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867028" w14:textId="77777777" w:rsidR="001A6546" w:rsidRPr="00824832" w:rsidRDefault="004959C3" w:rsidP="0078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63,586</w:t>
            </w:r>
          </w:p>
        </w:tc>
      </w:tr>
      <w:tr w:rsidR="00717871" w:rsidRPr="00824832" w14:paraId="6CE7BA57" w14:textId="77777777" w:rsidTr="00B7294C">
        <w:trPr>
          <w:trHeight w:val="440"/>
        </w:trPr>
        <w:tc>
          <w:tcPr>
            <w:tcW w:w="2250" w:type="dxa"/>
          </w:tcPr>
          <w:p w14:paraId="352714D2" w14:textId="77777777" w:rsidR="00BC7D13" w:rsidRPr="00824832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7567A41" w14:textId="77777777" w:rsidR="00BC7D13" w:rsidRPr="00824832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9CF1C6" w14:textId="77777777" w:rsidR="00BC7D13" w:rsidRPr="00824832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F3EA76" w14:textId="77777777" w:rsidR="00BC7D13" w:rsidRPr="00824832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7666D2" w14:textId="77777777" w:rsidR="00BC7D13" w:rsidRPr="00824832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53315F" w14:textId="77777777" w:rsidR="00BC7D13" w:rsidRPr="00824832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99F45C" w14:textId="77777777" w:rsidR="00BC7D13" w:rsidRPr="00824832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404829" w14:textId="77777777" w:rsidR="00BC7D13" w:rsidRPr="00824832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1D2575" w14:textId="77777777" w:rsidR="00BC7D13" w:rsidRPr="00824832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32EE2A" w14:textId="77777777" w:rsidR="00BC7D13" w:rsidRPr="00824832" w:rsidRDefault="00804197" w:rsidP="00782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999,741</w:t>
            </w:r>
          </w:p>
        </w:tc>
      </w:tr>
    </w:tbl>
    <w:p w14:paraId="092E5E2B" w14:textId="77777777" w:rsidR="007A37BC" w:rsidRDefault="007A37BC" w:rsidP="007A37BC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  <w:cs/>
        </w:rPr>
      </w:pPr>
    </w:p>
    <w:p w14:paraId="5C3B8D5F" w14:textId="585D2A58" w:rsidR="003F2A02" w:rsidRPr="00F7616E" w:rsidRDefault="005B7353" w:rsidP="007A7E29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F7616E">
        <w:rPr>
          <w:b/>
          <w:bCs/>
          <w:u w:val="none"/>
          <w:cs/>
        </w:rPr>
        <w:t>หลักทรัพย์ประกันวางไว้กับนายทะเบียน</w:t>
      </w:r>
    </w:p>
    <w:p w14:paraId="73AB58F0" w14:textId="7020C805" w:rsidR="005B7353" w:rsidRPr="00824832" w:rsidRDefault="005B7353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</w:t>
      </w:r>
      <w:r w:rsidR="005C75E9" w:rsidRPr="00824832">
        <w:rPr>
          <w:rFonts w:ascii="Angsana New" w:hAnsi="Angsana New"/>
          <w:sz w:val="28"/>
          <w:szCs w:val="28"/>
          <w:cs/>
        </w:rPr>
        <w:t xml:space="preserve">วันที่ </w:t>
      </w:r>
      <w:r w:rsidR="00F360C9" w:rsidRPr="00824832">
        <w:rPr>
          <w:rFonts w:ascii="Angsana New" w:hAnsi="Angsana New"/>
          <w:sz w:val="28"/>
          <w:szCs w:val="28"/>
        </w:rPr>
        <w:t xml:space="preserve">31 </w:t>
      </w:r>
      <w:r w:rsidR="007259EA" w:rsidRPr="00824832">
        <w:rPr>
          <w:rFonts w:ascii="Angsana New" w:hAnsi="Angsana New"/>
          <w:sz w:val="28"/>
          <w:szCs w:val="28"/>
          <w:cs/>
        </w:rPr>
        <w:t xml:space="preserve">ธันวาคม </w:t>
      </w:r>
      <w:r w:rsidR="00AF0E24" w:rsidRPr="00824832">
        <w:rPr>
          <w:rFonts w:ascii="Angsana New" w:hAnsi="Angsana New"/>
          <w:sz w:val="28"/>
          <w:szCs w:val="28"/>
        </w:rPr>
        <w:t>256</w:t>
      </w:r>
      <w:r w:rsidR="007A7E29">
        <w:rPr>
          <w:rFonts w:ascii="Angsana New" w:hAnsi="Angsana New"/>
          <w:sz w:val="28"/>
          <w:szCs w:val="28"/>
        </w:rPr>
        <w:t>2</w:t>
      </w:r>
      <w:r w:rsidR="007A7E29">
        <w:rPr>
          <w:rFonts w:ascii="Angsana New" w:hAnsi="Angsana New" w:hint="cs"/>
          <w:sz w:val="28"/>
          <w:szCs w:val="28"/>
          <w:cs/>
        </w:rPr>
        <w:t xml:space="preserve"> และ </w:t>
      </w:r>
      <w:r w:rsidR="007A7E29">
        <w:rPr>
          <w:rFonts w:ascii="Angsana New" w:hAnsi="Angsana New"/>
          <w:sz w:val="28"/>
          <w:szCs w:val="28"/>
        </w:rPr>
        <w:t>2561</w:t>
      </w:r>
      <w:r w:rsidR="00AF0E24" w:rsidRPr="00824832">
        <w:rPr>
          <w:rFonts w:ascii="Angsana New" w:hAnsi="Angsana New"/>
          <w:sz w:val="28"/>
          <w:szCs w:val="28"/>
        </w:rPr>
        <w:t xml:space="preserve"> </w:t>
      </w:r>
      <w:r w:rsidR="00A4104C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ได้วางทรัพย์สินประกันไว้กับนายทะเบียนตามพระราชบัญญัติประกันวินาศภัย ดังนี้</w:t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0"/>
        <w:gridCol w:w="1620"/>
        <w:gridCol w:w="270"/>
        <w:gridCol w:w="1530"/>
      </w:tblGrid>
      <w:tr w:rsidR="00717871" w:rsidRPr="00824832" w14:paraId="33DFF20E" w14:textId="77777777" w:rsidTr="006E37C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F7FF0D1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63EB1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824832" w14:paraId="58A20275" w14:textId="77777777" w:rsidTr="006E37C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155D030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097C1" w14:textId="34A64FAB" w:rsidR="005C75E9" w:rsidRPr="00824832" w:rsidRDefault="005C75E9" w:rsidP="0061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5652" w:rsidRPr="0082483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AAA8B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D71C2" w14:textId="3CA43B13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5652" w:rsidRPr="0082483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17871" w:rsidRPr="00824832" w14:paraId="653123A7" w14:textId="77777777" w:rsidTr="006E37C3">
        <w:trPr>
          <w:trHeight w:hRule="exact" w:val="17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A451A52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F9122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3F9AEB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713D8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C24C1" w:rsidRPr="00824832" w14:paraId="5CB6DD88" w14:textId="77777777" w:rsidTr="00227F09">
        <w:trPr>
          <w:trHeight w:val="396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931A3DF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68728F" w14:textId="4BEE089E" w:rsidR="003C24C1" w:rsidRPr="00824832" w:rsidRDefault="00602185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FBBE7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D872BE" w14:textId="77777777" w:rsidR="003C24C1" w:rsidRPr="00824832" w:rsidRDefault="003C24C1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</w:tr>
    </w:tbl>
    <w:p w14:paraId="6E5D83A5" w14:textId="77777777" w:rsidR="005B7353" w:rsidRPr="00F7616E" w:rsidRDefault="005B7353" w:rsidP="007A7E29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F7616E">
        <w:rPr>
          <w:b/>
          <w:bCs/>
          <w:u w:val="none"/>
          <w:cs/>
        </w:rPr>
        <w:t>ทรัพย์สินที่จัดสรรไว้เป็นเงินสำรองวางไว้กับนายทะเบียน</w:t>
      </w:r>
    </w:p>
    <w:p w14:paraId="14903799" w14:textId="482F7F8F" w:rsidR="005B7353" w:rsidRPr="00824832" w:rsidRDefault="005C75E9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A7E29" w:rsidRPr="00824832">
        <w:rPr>
          <w:rFonts w:ascii="Angsana New" w:hAnsi="Angsana New"/>
          <w:sz w:val="28"/>
          <w:szCs w:val="28"/>
        </w:rPr>
        <w:t xml:space="preserve">31 </w:t>
      </w:r>
      <w:r w:rsidR="007A7E29" w:rsidRPr="00824832">
        <w:rPr>
          <w:rFonts w:ascii="Angsana New" w:hAnsi="Angsana New"/>
          <w:sz w:val="28"/>
          <w:szCs w:val="28"/>
          <w:cs/>
        </w:rPr>
        <w:t xml:space="preserve">ธันวาคม </w:t>
      </w:r>
      <w:r w:rsidR="007A7E29" w:rsidRPr="00824832">
        <w:rPr>
          <w:rFonts w:ascii="Angsana New" w:hAnsi="Angsana New"/>
          <w:sz w:val="28"/>
          <w:szCs w:val="28"/>
        </w:rPr>
        <w:t>256</w:t>
      </w:r>
      <w:r w:rsidR="007A7E29">
        <w:rPr>
          <w:rFonts w:ascii="Angsana New" w:hAnsi="Angsana New"/>
          <w:sz w:val="28"/>
          <w:szCs w:val="28"/>
        </w:rPr>
        <w:t>2</w:t>
      </w:r>
      <w:r w:rsidR="007A7E29">
        <w:rPr>
          <w:rFonts w:ascii="Angsana New" w:hAnsi="Angsana New" w:hint="cs"/>
          <w:sz w:val="28"/>
          <w:szCs w:val="28"/>
          <w:cs/>
        </w:rPr>
        <w:t xml:space="preserve"> และ </w:t>
      </w:r>
      <w:r w:rsidR="007A7E29">
        <w:rPr>
          <w:rFonts w:ascii="Angsana New" w:hAnsi="Angsana New"/>
          <w:sz w:val="28"/>
          <w:szCs w:val="28"/>
        </w:rPr>
        <w:t>2561</w:t>
      </w:r>
      <w:r w:rsidR="007A7E29" w:rsidRPr="00824832">
        <w:rPr>
          <w:rFonts w:ascii="Angsana New" w:hAnsi="Angsana New"/>
          <w:sz w:val="28"/>
          <w:szCs w:val="28"/>
        </w:rPr>
        <w:t xml:space="preserve"> </w:t>
      </w:r>
      <w:r w:rsidR="005B7353" w:rsidRPr="00824832">
        <w:rPr>
          <w:rFonts w:ascii="Angsana New" w:hAnsi="Angsana New"/>
          <w:sz w:val="28"/>
          <w:szCs w:val="28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tbl>
      <w:tblPr>
        <w:tblW w:w="95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0"/>
        <w:gridCol w:w="1620"/>
        <w:gridCol w:w="270"/>
        <w:gridCol w:w="1638"/>
      </w:tblGrid>
      <w:tr w:rsidR="00717871" w:rsidRPr="00824832" w14:paraId="11C8B81D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BB1965C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246F3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824832" w14:paraId="054FCB4C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C4BF039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BA3AE" w14:textId="613D74C1" w:rsidR="005C75E9" w:rsidRPr="00824832" w:rsidRDefault="006E37C3" w:rsidP="0061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33668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B18B6" w14:textId="0DB4E7DC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5652" w:rsidRPr="0082483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C24C1" w:rsidRPr="00824832" w14:paraId="1CE2A3A3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136D988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bookmarkStart w:id="11" w:name="_Hlk23514124"/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4415B8" w14:textId="05CD6B7F" w:rsidR="003C24C1" w:rsidRPr="00824832" w:rsidRDefault="00602185" w:rsidP="00FF499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01E91F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759035C" w14:textId="77777777" w:rsidR="003C24C1" w:rsidRPr="00824832" w:rsidRDefault="003C24C1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247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20,016</w:t>
            </w:r>
          </w:p>
        </w:tc>
      </w:tr>
      <w:tr w:rsidR="003C24C1" w:rsidRPr="00824832" w14:paraId="4FF2AB49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DAC5512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85780" w14:textId="34A18F4D" w:rsidR="003C24C1" w:rsidRPr="00824832" w:rsidRDefault="00602185" w:rsidP="00FF499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81,116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199AC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142F6" w14:textId="77777777" w:rsidR="003C24C1" w:rsidRPr="00824832" w:rsidRDefault="003C24C1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80,402</w:t>
            </w:r>
          </w:p>
        </w:tc>
      </w:tr>
      <w:tr w:rsidR="003C24C1" w:rsidRPr="00824832" w14:paraId="2AA4571F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BA1FA25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62321" w14:textId="35033E3C" w:rsidR="003C24C1" w:rsidRPr="00824832" w:rsidRDefault="00602185" w:rsidP="00FF499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81,116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E599F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0D7D2" w14:textId="77777777" w:rsidR="003C24C1" w:rsidRPr="00824832" w:rsidRDefault="003C24C1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100,418</w:t>
            </w:r>
          </w:p>
        </w:tc>
      </w:tr>
      <w:bookmarkEnd w:id="11"/>
    </w:tbl>
    <w:p w14:paraId="37294FE6" w14:textId="6DE884AD" w:rsidR="00602185" w:rsidRDefault="00602185" w:rsidP="00734748">
      <w:pPr>
        <w:rPr>
          <w:rFonts w:cs="Arial"/>
          <w:cs/>
          <w:lang w:val="th-TH"/>
        </w:rPr>
      </w:pPr>
    </w:p>
    <w:p w14:paraId="7DAEFAA1" w14:textId="6404E820" w:rsidR="005B7353" w:rsidRPr="00872E9A" w:rsidRDefault="005B7353" w:rsidP="007A7E29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872E9A">
        <w:rPr>
          <w:b/>
          <w:bCs/>
          <w:u w:val="none"/>
          <w:cs/>
        </w:rPr>
        <w:t>ทรัพย์สิน</w:t>
      </w:r>
      <w:r w:rsidR="00520742" w:rsidRPr="00872E9A">
        <w:rPr>
          <w:b/>
          <w:bCs/>
          <w:u w:val="none"/>
          <w:cs/>
        </w:rPr>
        <w:t>อื่น</w:t>
      </w:r>
      <w:r w:rsidRPr="00872E9A">
        <w:rPr>
          <w:b/>
          <w:bCs/>
          <w:u w:val="none"/>
          <w:cs/>
        </w:rPr>
        <w:t>ที่มีข้อจำกัดและภาระผูกพัน</w:t>
      </w:r>
    </w:p>
    <w:p w14:paraId="3CD1DF6F" w14:textId="6499B446" w:rsidR="00520742" w:rsidRPr="00824832" w:rsidRDefault="005C75E9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A7E29" w:rsidRPr="00824832">
        <w:rPr>
          <w:rFonts w:ascii="Angsana New" w:hAnsi="Angsana New"/>
          <w:sz w:val="28"/>
          <w:szCs w:val="28"/>
        </w:rPr>
        <w:t xml:space="preserve">31 </w:t>
      </w:r>
      <w:r w:rsidR="007A7E29" w:rsidRPr="00824832">
        <w:rPr>
          <w:rFonts w:ascii="Angsana New" w:hAnsi="Angsana New"/>
          <w:sz w:val="28"/>
          <w:szCs w:val="28"/>
          <w:cs/>
        </w:rPr>
        <w:t xml:space="preserve">ธันวาคม </w:t>
      </w:r>
      <w:r w:rsidR="007A7E29" w:rsidRPr="00824832">
        <w:rPr>
          <w:rFonts w:ascii="Angsana New" w:hAnsi="Angsana New"/>
          <w:sz w:val="28"/>
          <w:szCs w:val="28"/>
        </w:rPr>
        <w:t>256</w:t>
      </w:r>
      <w:r w:rsidR="007A7E29">
        <w:rPr>
          <w:rFonts w:ascii="Angsana New" w:hAnsi="Angsana New"/>
          <w:sz w:val="28"/>
          <w:szCs w:val="28"/>
        </w:rPr>
        <w:t>2</w:t>
      </w:r>
      <w:r w:rsidR="007A7E29">
        <w:rPr>
          <w:rFonts w:ascii="Angsana New" w:hAnsi="Angsana New" w:hint="cs"/>
          <w:sz w:val="28"/>
          <w:szCs w:val="28"/>
          <w:cs/>
        </w:rPr>
        <w:t xml:space="preserve"> และ </w:t>
      </w:r>
      <w:r w:rsidR="007A7E29">
        <w:rPr>
          <w:rFonts w:ascii="Angsana New" w:hAnsi="Angsana New"/>
          <w:sz w:val="28"/>
          <w:szCs w:val="28"/>
        </w:rPr>
        <w:t>2561</w:t>
      </w:r>
      <w:r w:rsidR="007A7E29" w:rsidRPr="00824832">
        <w:rPr>
          <w:rFonts w:ascii="Angsana New" w:hAnsi="Angsana New"/>
          <w:sz w:val="28"/>
          <w:szCs w:val="28"/>
        </w:rPr>
        <w:t xml:space="preserve"> </w:t>
      </w:r>
      <w:r w:rsidR="005B7353" w:rsidRPr="00824832">
        <w:rPr>
          <w:rFonts w:ascii="Angsana New" w:hAnsi="Angsana New"/>
          <w:sz w:val="28"/>
          <w:szCs w:val="28"/>
          <w:cs/>
        </w:rPr>
        <w:t>บริษัท</w:t>
      </w:r>
      <w:r w:rsidR="009E5D33" w:rsidRPr="00824832">
        <w:rPr>
          <w:rFonts w:ascii="Angsana New" w:hAnsi="Angsana New"/>
          <w:sz w:val="28"/>
          <w:szCs w:val="28"/>
          <w:cs/>
        </w:rPr>
        <w:t>มี</w:t>
      </w:r>
      <w:r w:rsidR="007C791F" w:rsidRPr="00824832">
        <w:rPr>
          <w:rFonts w:ascii="Angsana New" w:hAnsi="Angsana New"/>
          <w:sz w:val="28"/>
          <w:szCs w:val="28"/>
          <w:cs/>
        </w:rPr>
        <w:t>สินทรัพย์ที่ได้ฝากไว้กับบริษัทหลักทรัพย์เพื่อใช้เป็นสินทรัพย์หนุนหลังของบริษัทดังนี้</w:t>
      </w:r>
    </w:p>
    <w:tbl>
      <w:tblPr>
        <w:tblW w:w="95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0"/>
        <w:gridCol w:w="1620"/>
        <w:gridCol w:w="270"/>
        <w:gridCol w:w="1638"/>
      </w:tblGrid>
      <w:tr w:rsidR="00717871" w:rsidRPr="00824832" w14:paraId="6CB490BA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A75835C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D38AF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824832" w14:paraId="423F658C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62112C6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DA22A7" w14:textId="302FE826" w:rsidR="005C75E9" w:rsidRPr="00824832" w:rsidRDefault="006E37C3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029A6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FA9BFF" w14:textId="77A5D6D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5652" w:rsidRPr="0082483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94FD8" w:rsidRPr="00824832" w14:paraId="036C1C60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5277285" w14:textId="77777777" w:rsidR="00594FD8" w:rsidRPr="00824832" w:rsidRDefault="00594FD8" w:rsidP="0059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6116CF" w14:textId="3425CA0D" w:rsidR="00594FD8" w:rsidRPr="00824832" w:rsidRDefault="00FC4F51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174,0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B4C969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A9F7C30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56,739</w:t>
            </w:r>
          </w:p>
        </w:tc>
      </w:tr>
      <w:tr w:rsidR="00594FD8" w:rsidRPr="00824832" w14:paraId="7DF16B5F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58947AB" w14:textId="77777777" w:rsidR="00594FD8" w:rsidRPr="00824832" w:rsidRDefault="00594FD8" w:rsidP="0059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E8F5F2F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4375C7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00A15C1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94FD8" w:rsidRPr="00824832" w14:paraId="5E2930A7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1B108AF" w14:textId="77777777" w:rsidR="00594FD8" w:rsidRPr="00824832" w:rsidRDefault="00594FD8" w:rsidP="00594FD8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FA6EE13" w14:textId="5813A900" w:rsidR="00594FD8" w:rsidRPr="00824832" w:rsidRDefault="00602185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083A32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0AD9490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3,035</w:t>
            </w:r>
          </w:p>
        </w:tc>
      </w:tr>
      <w:tr w:rsidR="00594FD8" w:rsidRPr="00824832" w14:paraId="0E1F36E0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D3C566D" w14:textId="77777777" w:rsidR="00594FD8" w:rsidRPr="00824832" w:rsidRDefault="00594FD8" w:rsidP="00594FD8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ECC72AF" w14:textId="05473A6C" w:rsidR="00594FD8" w:rsidRPr="00824832" w:rsidRDefault="00602185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586A62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EF5FE08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46,899</w:t>
            </w:r>
          </w:p>
        </w:tc>
      </w:tr>
      <w:tr w:rsidR="00594FD8" w:rsidRPr="00824832" w14:paraId="79589AB4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E88EB2B" w14:textId="77777777" w:rsidR="00594FD8" w:rsidRPr="00824832" w:rsidRDefault="00594FD8" w:rsidP="0059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B2A883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785E6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FD8C05E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94FD8" w:rsidRPr="00824832" w14:paraId="65D6D4F1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733F34F" w14:textId="77777777" w:rsidR="00594FD8" w:rsidRPr="00824832" w:rsidRDefault="00594FD8" w:rsidP="00594FD8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F0A0AB7" w14:textId="1898F769" w:rsidR="00594FD8" w:rsidRPr="00824832" w:rsidRDefault="00602185" w:rsidP="00594FD8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100,645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4A19B3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8C8AE63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52,072</w:t>
            </w:r>
          </w:p>
        </w:tc>
      </w:tr>
      <w:tr w:rsidR="00594FD8" w:rsidRPr="00824832" w14:paraId="543545C5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DB41E9A" w14:textId="77777777" w:rsidR="00594FD8" w:rsidRPr="00824832" w:rsidRDefault="00594FD8" w:rsidP="0059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2070039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A02B00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89E83DB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94FD8" w:rsidRPr="00824832" w14:paraId="30BB183A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AC26EE9" w14:textId="77777777" w:rsidR="00594FD8" w:rsidRPr="00824832" w:rsidRDefault="00594FD8" w:rsidP="00594FD8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0259A0A" w14:textId="3F583722" w:rsidR="00594FD8" w:rsidRPr="00824832" w:rsidRDefault="00602185" w:rsidP="00594FD8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97,531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9350B8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78C6994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12,055</w:t>
            </w:r>
          </w:p>
        </w:tc>
      </w:tr>
      <w:tr w:rsidR="00594FD8" w:rsidRPr="00824832" w14:paraId="2F18FDF3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49D2B29" w14:textId="77777777" w:rsidR="00594FD8" w:rsidRPr="00824832" w:rsidRDefault="00594FD8" w:rsidP="0059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8D7F4F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59FB7B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61141E0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94FD8" w:rsidRPr="00824832" w14:paraId="273C059D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CD3295E" w14:textId="77777777" w:rsidR="00594FD8" w:rsidRPr="00824832" w:rsidRDefault="00594FD8" w:rsidP="00594FD8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E6F009" w14:textId="3796F3F9" w:rsidR="00594FD8" w:rsidRPr="00824832" w:rsidRDefault="00602185" w:rsidP="003A03C8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1,55</w:t>
            </w:r>
            <w:r w:rsidR="003A03C8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9370E5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45EE31F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1,551</w:t>
            </w:r>
          </w:p>
        </w:tc>
      </w:tr>
      <w:tr w:rsidR="00594FD8" w:rsidRPr="005067F3" w14:paraId="22F5FCB6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4B01A59" w14:textId="77777777" w:rsidR="00594FD8" w:rsidRPr="00824832" w:rsidRDefault="00594FD8" w:rsidP="0059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EF98A8" w14:textId="4062D918" w:rsidR="00594FD8" w:rsidRPr="00824832" w:rsidRDefault="00FC4F51" w:rsidP="003A03C8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373,7</w:t>
            </w:r>
            <w:r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C03415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9AD54E" w14:textId="77777777" w:rsidR="00594FD8" w:rsidRPr="00387088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172,351</w:t>
            </w:r>
          </w:p>
        </w:tc>
      </w:tr>
    </w:tbl>
    <w:p w14:paraId="60EE9919" w14:textId="77777777" w:rsidR="007A37BC" w:rsidRDefault="007A37BC" w:rsidP="007A37BC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  <w:cs/>
        </w:rPr>
      </w:pPr>
    </w:p>
    <w:p w14:paraId="7107408D" w14:textId="06F43053" w:rsidR="00075F43" w:rsidRPr="003A03C8" w:rsidRDefault="00075F43" w:rsidP="00075F43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3A03C8">
        <w:rPr>
          <w:b/>
          <w:bCs/>
          <w:u w:val="none"/>
          <w:cs/>
        </w:rPr>
        <w:t>เงินสมทบกองทุนประกันวินาศภัย</w:t>
      </w:r>
    </w:p>
    <w:p w14:paraId="4BD83CEE" w14:textId="2722F9D5" w:rsidR="00075F43" w:rsidRPr="00036EE1" w:rsidRDefault="00075F43" w:rsidP="00075F4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36EE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36EE1">
        <w:rPr>
          <w:rFonts w:ascii="Angsana New" w:hAnsi="Angsana New"/>
          <w:sz w:val="28"/>
          <w:szCs w:val="28"/>
        </w:rPr>
        <w:t>31</w:t>
      </w:r>
      <w:r w:rsidRPr="00036EE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36EE1">
        <w:rPr>
          <w:rFonts w:ascii="Angsana New" w:hAnsi="Angsana New"/>
          <w:sz w:val="28"/>
          <w:szCs w:val="28"/>
        </w:rPr>
        <w:t>2562</w:t>
      </w:r>
      <w:r w:rsidRPr="00036EE1">
        <w:rPr>
          <w:rFonts w:ascii="Angsana New" w:hAnsi="Angsana New"/>
          <w:sz w:val="28"/>
          <w:szCs w:val="28"/>
          <w:cs/>
        </w:rPr>
        <w:t xml:space="preserve"> และ </w:t>
      </w:r>
      <w:r w:rsidRPr="00036EE1">
        <w:rPr>
          <w:rFonts w:ascii="Angsana New" w:hAnsi="Angsana New"/>
          <w:sz w:val="28"/>
          <w:szCs w:val="28"/>
        </w:rPr>
        <w:t>2561</w:t>
      </w:r>
      <w:r w:rsidRPr="00036EE1">
        <w:rPr>
          <w:rFonts w:ascii="Angsana New" w:hAnsi="Angsana New"/>
          <w:sz w:val="28"/>
          <w:szCs w:val="28"/>
          <w:cs/>
        </w:rPr>
        <w:t xml:space="preserve"> บริษัทได้จ่ายเงินสะสมเข้ากองทุนประกันวินาศภัยดังนี้</w:t>
      </w:r>
    </w:p>
    <w:tbl>
      <w:tblPr>
        <w:tblW w:w="95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0"/>
        <w:gridCol w:w="1710"/>
        <w:gridCol w:w="270"/>
        <w:gridCol w:w="1530"/>
      </w:tblGrid>
      <w:tr w:rsidR="00075F43" w:rsidRPr="00036EE1" w14:paraId="581AFA3A" w14:textId="77777777" w:rsidTr="002076A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9AD4496" w14:textId="77777777" w:rsidR="00075F43" w:rsidRPr="00036EE1" w:rsidRDefault="00075F43" w:rsidP="00EF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D18BE" w14:textId="77777777" w:rsidR="00075F43" w:rsidRPr="00036EE1" w:rsidRDefault="00075F43" w:rsidP="00EF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36EE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75F43" w:rsidRPr="00036EE1" w14:paraId="00E74A60" w14:textId="77777777" w:rsidTr="002076A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DFE6EAB" w14:textId="77777777" w:rsidR="00075F43" w:rsidRPr="00036EE1" w:rsidRDefault="00075F43" w:rsidP="00EF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869AB" w14:textId="5180FF71" w:rsidR="00075F43" w:rsidRPr="00036EE1" w:rsidRDefault="00075F43" w:rsidP="00EF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EE1">
              <w:rPr>
                <w:rFonts w:asciiTheme="majorBidi" w:eastAsia="Cordia New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A8CE8" w14:textId="77777777" w:rsidR="00075F43" w:rsidRPr="00036EE1" w:rsidRDefault="00075F43" w:rsidP="00EF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6C5435" w14:textId="5FFED02D" w:rsidR="00075F43" w:rsidRPr="00036EE1" w:rsidRDefault="00075F43" w:rsidP="00EF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EE1">
              <w:rPr>
                <w:rFonts w:asciiTheme="majorBidi" w:eastAsia="Cordia New" w:hAnsiTheme="majorBidi" w:cstheme="majorBidi"/>
                <w:sz w:val="28"/>
                <w:szCs w:val="28"/>
              </w:rPr>
              <w:t>2561</w:t>
            </w:r>
          </w:p>
        </w:tc>
      </w:tr>
      <w:tr w:rsidR="00075F43" w:rsidRPr="00036EE1" w14:paraId="5F02F1F6" w14:textId="77777777" w:rsidTr="002076A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8A5E6E2" w14:textId="77777777" w:rsidR="00075F43" w:rsidRPr="00036EE1" w:rsidRDefault="00075F43" w:rsidP="00EF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36EE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ยอดเงินสมทบกองทุนประกันวินาศภัยสะสมต้นปี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F973BAE" w14:textId="5097536C" w:rsidR="00075F43" w:rsidRPr="00036EE1" w:rsidRDefault="009C46C1" w:rsidP="009C46C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36EE1">
              <w:rPr>
                <w:rFonts w:asciiTheme="majorBidi" w:eastAsia="Cordia New" w:hAnsiTheme="majorBidi" w:cstheme="majorBidi"/>
                <w:sz w:val="28"/>
                <w:szCs w:val="28"/>
              </w:rPr>
              <w:t>22,053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D948F1" w14:textId="77777777" w:rsidR="00075F43" w:rsidRPr="00036EE1" w:rsidRDefault="00075F43" w:rsidP="00EF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D0315F" w14:textId="677E055C" w:rsidR="00075F43" w:rsidRPr="00036EE1" w:rsidRDefault="00075F43" w:rsidP="00075F43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36EE1">
              <w:rPr>
                <w:rFonts w:asciiTheme="majorBidi" w:eastAsia="Cordia New" w:hAnsiTheme="majorBidi" w:cstheme="majorBidi"/>
                <w:sz w:val="28"/>
                <w:szCs w:val="28"/>
              </w:rPr>
              <w:t>20,874</w:t>
            </w:r>
          </w:p>
        </w:tc>
      </w:tr>
      <w:tr w:rsidR="00075F43" w:rsidRPr="00036EE1" w14:paraId="79125DF3" w14:textId="77777777" w:rsidTr="002076A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F094C27" w14:textId="77777777" w:rsidR="00075F43" w:rsidRPr="00036EE1" w:rsidRDefault="00075F43" w:rsidP="00EF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36EE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เงินสมทบกองทุนประกันวินาศภัยใน</w:t>
            </w:r>
            <w:r w:rsidRPr="00036EE1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ระหว่าง</w:t>
            </w:r>
            <w:r w:rsidRPr="00036EE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B2937" w14:textId="6CB59AC0" w:rsidR="00075F43" w:rsidRPr="00036EE1" w:rsidRDefault="00086825" w:rsidP="009C46C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1,266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2913E7" w14:textId="77777777" w:rsidR="00075F43" w:rsidRPr="00036EE1" w:rsidRDefault="00075F43" w:rsidP="00EF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D2E33" w14:textId="24FE777C" w:rsidR="00075F43" w:rsidRPr="00036EE1" w:rsidRDefault="00075F43" w:rsidP="00075F43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36EE1">
              <w:rPr>
                <w:rFonts w:asciiTheme="majorBidi" w:eastAsia="Cordia New" w:hAnsiTheme="majorBidi" w:cstheme="majorBidi"/>
                <w:sz w:val="28"/>
                <w:szCs w:val="28"/>
              </w:rPr>
              <w:t>1,179</w:t>
            </w:r>
          </w:p>
        </w:tc>
      </w:tr>
      <w:tr w:rsidR="00075F43" w:rsidRPr="00075F43" w14:paraId="4DD0840B" w14:textId="77777777" w:rsidTr="002076A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0AB2432" w14:textId="77777777" w:rsidR="00075F43" w:rsidRPr="00036EE1" w:rsidRDefault="00075F43" w:rsidP="00EF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36EE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ยอดเงินสมทบกองทุนประกันวินาศภัยสะสมปลายปี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9861D0" w14:textId="0DFE9976" w:rsidR="00075F43" w:rsidRPr="003A03C8" w:rsidRDefault="00086825" w:rsidP="009C46C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3A03C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23,319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ED45A1" w14:textId="77777777" w:rsidR="00075F43" w:rsidRPr="00036EE1" w:rsidRDefault="00075F43" w:rsidP="00EF1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94D588" w14:textId="7719BC23" w:rsidR="00075F43" w:rsidRPr="00075F43" w:rsidRDefault="00075F43" w:rsidP="00075F43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036EE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22,053</w:t>
            </w:r>
          </w:p>
        </w:tc>
      </w:tr>
    </w:tbl>
    <w:p w14:paraId="2F2FE517" w14:textId="6C455216" w:rsidR="00507A1B" w:rsidRPr="00507A1B" w:rsidRDefault="00AB3FF6" w:rsidP="00507A1B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45246C">
        <w:rPr>
          <w:b/>
          <w:bCs/>
          <w:u w:val="none"/>
          <w:cs/>
        </w:rPr>
        <w:t>ภาระผูกพัน</w:t>
      </w:r>
    </w:p>
    <w:p w14:paraId="7B7A369E" w14:textId="77777777" w:rsidR="00AB3FF6" w:rsidRPr="0045246C" w:rsidRDefault="00AB3FF6" w:rsidP="0035798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45246C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สัญญาเช่าระยะยาว</w:t>
      </w:r>
    </w:p>
    <w:p w14:paraId="1A8E4AEE" w14:textId="315A5D3E" w:rsidR="005B7353" w:rsidRDefault="00AF0E24" w:rsidP="002532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5246C">
        <w:rPr>
          <w:rFonts w:ascii="Angsana New" w:hAnsi="Angsana New"/>
          <w:sz w:val="28"/>
          <w:szCs w:val="28"/>
          <w:cs/>
        </w:rPr>
        <w:t xml:space="preserve">ณ </w:t>
      </w:r>
      <w:r w:rsidR="003A0158" w:rsidRPr="0045246C">
        <w:rPr>
          <w:rFonts w:ascii="Angsana New" w:hAnsi="Angsana New"/>
          <w:sz w:val="28"/>
          <w:szCs w:val="28"/>
          <w:cs/>
        </w:rPr>
        <w:t xml:space="preserve">วันที่ </w:t>
      </w:r>
      <w:r w:rsidR="003A0158" w:rsidRPr="0045246C">
        <w:rPr>
          <w:rFonts w:ascii="Angsana New" w:hAnsi="Angsana New"/>
          <w:sz w:val="28"/>
          <w:szCs w:val="28"/>
        </w:rPr>
        <w:t xml:space="preserve">31 </w:t>
      </w:r>
      <w:r w:rsidR="003A0158" w:rsidRPr="0045246C">
        <w:rPr>
          <w:rFonts w:ascii="Angsana New" w:hAnsi="Angsana New"/>
          <w:sz w:val="28"/>
          <w:szCs w:val="28"/>
          <w:cs/>
        </w:rPr>
        <w:t xml:space="preserve">ธันวาคม </w:t>
      </w:r>
      <w:r w:rsidR="007A7E29" w:rsidRPr="0045246C">
        <w:rPr>
          <w:rFonts w:ascii="Angsana New" w:hAnsi="Angsana New"/>
          <w:sz w:val="28"/>
          <w:szCs w:val="28"/>
        </w:rPr>
        <w:t xml:space="preserve">2562 </w:t>
      </w:r>
      <w:r w:rsidR="007A7E29" w:rsidRPr="0045246C">
        <w:rPr>
          <w:rFonts w:ascii="Angsana New" w:hAnsi="Angsana New"/>
          <w:sz w:val="28"/>
          <w:szCs w:val="28"/>
          <w:cs/>
        </w:rPr>
        <w:t>และ</w:t>
      </w:r>
      <w:r w:rsidR="003A0158" w:rsidRPr="0045246C">
        <w:rPr>
          <w:rFonts w:ascii="Angsana New" w:hAnsi="Angsana New"/>
          <w:sz w:val="28"/>
          <w:szCs w:val="28"/>
        </w:rPr>
        <w:t>256</w:t>
      </w:r>
      <w:r w:rsidR="007941B9" w:rsidRPr="0045246C">
        <w:rPr>
          <w:rFonts w:ascii="Angsana New" w:hAnsi="Angsana New"/>
          <w:sz w:val="28"/>
          <w:szCs w:val="28"/>
        </w:rPr>
        <w:t>1</w:t>
      </w:r>
      <w:r w:rsidR="003A0158" w:rsidRPr="0045246C">
        <w:rPr>
          <w:rFonts w:ascii="Angsana New" w:hAnsi="Angsana New"/>
          <w:sz w:val="28"/>
          <w:szCs w:val="28"/>
        </w:rPr>
        <w:t xml:space="preserve"> </w:t>
      </w:r>
      <w:r w:rsidR="005B7353" w:rsidRPr="0045246C">
        <w:rPr>
          <w:rFonts w:ascii="Angsana New" w:hAnsi="Angsana New"/>
          <w:sz w:val="28"/>
          <w:szCs w:val="28"/>
          <w:cs/>
        </w:rPr>
        <w:t>บริษัทมีสัญญา</w:t>
      </w:r>
      <w:r w:rsidR="002E5AB8" w:rsidRPr="0045246C">
        <w:rPr>
          <w:rFonts w:ascii="Angsana New" w:hAnsi="Angsana New"/>
          <w:sz w:val="28"/>
          <w:szCs w:val="28"/>
          <w:cs/>
        </w:rPr>
        <w:t xml:space="preserve">เช่าอาคารสำนักงาน รถยนต์ และอุปกรณ์สำนักงาน เพื่อใช้ในการดำเนินงาน </w:t>
      </w:r>
      <w:r w:rsidR="005B7353" w:rsidRPr="0045246C">
        <w:rPr>
          <w:rFonts w:ascii="Angsana New" w:hAnsi="Angsana New"/>
          <w:sz w:val="28"/>
          <w:szCs w:val="28"/>
          <w:cs/>
        </w:rPr>
        <w:t>สัญญาดังกล่าวมีระยะเวลาสิ้นสุด</w:t>
      </w:r>
      <w:r w:rsidR="005C2010" w:rsidRPr="0045246C">
        <w:rPr>
          <w:rFonts w:ascii="Angsana New" w:hAnsi="Angsana New"/>
          <w:sz w:val="28"/>
          <w:szCs w:val="28"/>
          <w:cs/>
        </w:rPr>
        <w:t xml:space="preserve">ในปี </w:t>
      </w:r>
      <w:r w:rsidR="00AB3FF6" w:rsidRPr="0045246C">
        <w:rPr>
          <w:rFonts w:ascii="Angsana New" w:hAnsi="Angsana New"/>
          <w:sz w:val="28"/>
          <w:szCs w:val="28"/>
        </w:rPr>
        <w:t>256</w:t>
      </w:r>
      <w:r w:rsidR="00307550" w:rsidRPr="0045246C">
        <w:rPr>
          <w:rFonts w:ascii="Angsana New" w:hAnsi="Angsana New"/>
          <w:sz w:val="28"/>
          <w:szCs w:val="28"/>
        </w:rPr>
        <w:t>5</w:t>
      </w:r>
      <w:r w:rsidR="00AB3FF6" w:rsidRPr="0045246C">
        <w:rPr>
          <w:rFonts w:ascii="Angsana New" w:hAnsi="Angsana New"/>
          <w:sz w:val="28"/>
          <w:szCs w:val="28"/>
        </w:rPr>
        <w:t xml:space="preserve"> </w:t>
      </w:r>
      <w:r w:rsidR="005B7353" w:rsidRPr="0045246C">
        <w:rPr>
          <w:rFonts w:ascii="Angsana New" w:hAnsi="Angsana New"/>
          <w:sz w:val="28"/>
          <w:szCs w:val="28"/>
          <w:cs/>
        </w:rPr>
        <w:t>จำนวนเงินขั้นต่ำที่บริษัทต้องจ่ายในอนาคตทั้งสิ้นภายใต้สัญญาเช่าดำเนินงานโดยแสดงจำนวนรวมสำหรับระยะเวลาแต่ละช่วงมีดังนี้</w:t>
      </w:r>
    </w:p>
    <w:tbl>
      <w:tblPr>
        <w:tblW w:w="909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5598"/>
        <w:gridCol w:w="1692"/>
        <w:gridCol w:w="236"/>
        <w:gridCol w:w="1564"/>
      </w:tblGrid>
      <w:tr w:rsidR="00717871" w:rsidRPr="0045246C" w14:paraId="4CD10790" w14:textId="77777777" w:rsidTr="002076AD">
        <w:tc>
          <w:tcPr>
            <w:tcW w:w="5598" w:type="dxa"/>
          </w:tcPr>
          <w:p w14:paraId="5FDD45EE" w14:textId="77777777" w:rsidR="00AB4B0E" w:rsidRPr="0045246C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92" w:type="dxa"/>
            <w:gridSpan w:val="3"/>
            <w:tcBorders>
              <w:bottom w:val="single" w:sz="4" w:space="0" w:color="auto"/>
            </w:tcBorders>
          </w:tcPr>
          <w:p w14:paraId="46D0A183" w14:textId="77777777" w:rsidR="00AB4B0E" w:rsidRPr="0045246C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45246C" w14:paraId="5ABD45AF" w14:textId="77777777" w:rsidTr="002076AD">
        <w:tc>
          <w:tcPr>
            <w:tcW w:w="5598" w:type="dxa"/>
          </w:tcPr>
          <w:p w14:paraId="0A1C0B83" w14:textId="77777777" w:rsidR="003A0158" w:rsidRPr="0045246C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70F25F27" w14:textId="23889E8D" w:rsidR="003A0158" w:rsidRPr="0045246C" w:rsidRDefault="006E37C3" w:rsidP="0061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D394EB6" w14:textId="77777777" w:rsidR="003A0158" w:rsidRPr="0045246C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3A8D5331" w14:textId="7574F930" w:rsidR="003A0158" w:rsidRPr="0045246C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41B9" w:rsidRPr="0045246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A3BC2" w:rsidRPr="0045246C" w14:paraId="42275581" w14:textId="77777777" w:rsidTr="002076AD">
        <w:tc>
          <w:tcPr>
            <w:tcW w:w="5598" w:type="dxa"/>
          </w:tcPr>
          <w:p w14:paraId="2A271DF9" w14:textId="77777777" w:rsidR="006A3BC2" w:rsidRPr="0045246C" w:rsidRDefault="006A3BC2" w:rsidP="006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ระยะเวลาที่ไม่เกิน 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934D" w14:textId="059E6A6C" w:rsidR="006A3BC2" w:rsidRPr="008B7607" w:rsidRDefault="003A03C8" w:rsidP="002076AD">
            <w:pPr>
              <w:tabs>
                <w:tab w:val="clear" w:pos="1644"/>
                <w:tab w:val="left" w:pos="1312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12,248</w:t>
            </w:r>
          </w:p>
        </w:tc>
        <w:tc>
          <w:tcPr>
            <w:tcW w:w="236" w:type="dxa"/>
          </w:tcPr>
          <w:p w14:paraId="05E0D382" w14:textId="77777777" w:rsidR="006A3BC2" w:rsidRPr="0045246C" w:rsidRDefault="006A3BC2" w:rsidP="006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D1ED03C" w14:textId="77777777" w:rsidR="006A3BC2" w:rsidRPr="0045246C" w:rsidRDefault="006A3BC2" w:rsidP="006A3BC2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</w:rPr>
              <w:t>3,025</w:t>
            </w:r>
          </w:p>
        </w:tc>
      </w:tr>
      <w:tr w:rsidR="006A3BC2" w:rsidRPr="0045246C" w14:paraId="5D57C570" w14:textId="77777777" w:rsidTr="002076AD">
        <w:tc>
          <w:tcPr>
            <w:tcW w:w="5598" w:type="dxa"/>
          </w:tcPr>
          <w:p w14:paraId="7A08092E" w14:textId="77777777" w:rsidR="006A3BC2" w:rsidRPr="0045246C" w:rsidRDefault="006A3BC2" w:rsidP="006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ปีแต่ไม่เกิน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52951" w14:textId="2FA20523" w:rsidR="006A3BC2" w:rsidRPr="008B7607" w:rsidRDefault="003A03C8" w:rsidP="006A3BC2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17,702</w:t>
            </w:r>
          </w:p>
        </w:tc>
        <w:tc>
          <w:tcPr>
            <w:tcW w:w="236" w:type="dxa"/>
          </w:tcPr>
          <w:p w14:paraId="5B1EC8CA" w14:textId="77777777" w:rsidR="006A3BC2" w:rsidRPr="0045246C" w:rsidRDefault="006A3BC2" w:rsidP="006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4709C858" w14:textId="77777777" w:rsidR="006A3BC2" w:rsidRPr="0045246C" w:rsidRDefault="006A3BC2" w:rsidP="006A3BC2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</w:rPr>
              <w:t>1,485</w:t>
            </w:r>
          </w:p>
        </w:tc>
      </w:tr>
      <w:tr w:rsidR="006A3BC2" w:rsidRPr="0045246C" w14:paraId="307FCEDF" w14:textId="77777777" w:rsidTr="002076AD">
        <w:trPr>
          <w:trHeight w:val="423"/>
        </w:trPr>
        <w:tc>
          <w:tcPr>
            <w:tcW w:w="5598" w:type="dxa"/>
            <w:vAlign w:val="bottom"/>
          </w:tcPr>
          <w:p w14:paraId="0B3E41FE" w14:textId="77777777" w:rsidR="006A3BC2" w:rsidRPr="0045246C" w:rsidRDefault="006A3BC2" w:rsidP="006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5246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65AC1" w14:textId="5F6AFB69" w:rsidR="006A3BC2" w:rsidRPr="008B7607" w:rsidRDefault="003A03C8" w:rsidP="006A3BC2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29,950</w:t>
            </w:r>
          </w:p>
        </w:tc>
        <w:tc>
          <w:tcPr>
            <w:tcW w:w="236" w:type="dxa"/>
            <w:vAlign w:val="bottom"/>
          </w:tcPr>
          <w:p w14:paraId="4D8481C4" w14:textId="77777777" w:rsidR="006A3BC2" w:rsidRPr="0045246C" w:rsidRDefault="006A3BC2" w:rsidP="006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32C85" w14:textId="77777777" w:rsidR="006A3BC2" w:rsidRPr="0045246C" w:rsidRDefault="006A3BC2" w:rsidP="006A3BC2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4,510</w:t>
            </w:r>
          </w:p>
        </w:tc>
      </w:tr>
    </w:tbl>
    <w:p w14:paraId="323011DC" w14:textId="27297F30" w:rsidR="00513B6A" w:rsidRPr="003A03C8" w:rsidRDefault="003A0158" w:rsidP="0035798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2076AD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F71AF5" w:rsidRPr="002076AD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2076AD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</w:t>
      </w:r>
      <w:r w:rsidR="007A7E29" w:rsidRPr="002076AD">
        <w:rPr>
          <w:rFonts w:asciiTheme="majorBidi" w:hAnsiTheme="majorBidi" w:cstheme="majorBidi"/>
          <w:spacing w:val="-6"/>
          <w:sz w:val="28"/>
          <w:szCs w:val="28"/>
        </w:rPr>
        <w:t xml:space="preserve"> 2562 </w:t>
      </w:r>
      <w:r w:rsidR="007A7E29" w:rsidRPr="002076AD">
        <w:rPr>
          <w:rFonts w:asciiTheme="majorBidi" w:hAnsiTheme="majorBidi" w:cstheme="majorBidi" w:hint="cs"/>
          <w:spacing w:val="-6"/>
          <w:sz w:val="28"/>
          <w:szCs w:val="28"/>
          <w:cs/>
        </w:rPr>
        <w:t>และ</w:t>
      </w:r>
      <w:r w:rsidRPr="002076AD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F71AF5" w:rsidRPr="002076AD">
        <w:rPr>
          <w:rFonts w:asciiTheme="majorBidi" w:hAnsiTheme="majorBidi" w:cstheme="majorBidi"/>
          <w:spacing w:val="-6"/>
          <w:sz w:val="28"/>
          <w:szCs w:val="28"/>
        </w:rPr>
        <w:t>2561</w:t>
      </w:r>
      <w:r w:rsidRPr="002076AD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AB3FF6" w:rsidRPr="002076AD">
        <w:rPr>
          <w:rFonts w:asciiTheme="majorBidi" w:hAnsiTheme="majorBidi" w:cstheme="majorBidi"/>
          <w:spacing w:val="-6"/>
          <w:sz w:val="28"/>
          <w:szCs w:val="28"/>
          <w:cs/>
        </w:rPr>
        <w:t>บริษัทมีภาระผูกพันตามสัญญาจ้างพัฒนาโปรแกรมคอมพิวเตอร์จำนวนเงิน</w:t>
      </w:r>
      <w:r w:rsidR="00A94A15" w:rsidRPr="002076AD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507A1B" w:rsidRPr="002076AD">
        <w:rPr>
          <w:rFonts w:asciiTheme="majorBidi" w:hAnsiTheme="majorBidi" w:cstheme="majorBidi"/>
          <w:spacing w:val="-6"/>
          <w:sz w:val="28"/>
          <w:szCs w:val="28"/>
        </w:rPr>
        <w:t>0.</w:t>
      </w:r>
      <w:r w:rsidR="00872E9A" w:rsidRPr="002076AD">
        <w:rPr>
          <w:rFonts w:asciiTheme="majorBidi" w:hAnsiTheme="majorBidi" w:cstheme="majorBidi"/>
          <w:spacing w:val="-6"/>
          <w:sz w:val="28"/>
          <w:szCs w:val="28"/>
        </w:rPr>
        <w:t>8</w:t>
      </w:r>
      <w:r w:rsidR="00733F11" w:rsidRPr="002076AD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AB3FF6" w:rsidRPr="002076AD">
        <w:rPr>
          <w:rFonts w:asciiTheme="majorBidi" w:hAnsiTheme="majorBidi" w:cstheme="majorBidi"/>
          <w:spacing w:val="-6"/>
          <w:sz w:val="28"/>
          <w:szCs w:val="28"/>
          <w:cs/>
        </w:rPr>
        <w:t>ล้าน</w:t>
      </w:r>
      <w:r w:rsidR="00AB3FF6" w:rsidRPr="003A03C8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</w:t>
      </w:r>
      <w:r w:rsidR="00A94A15" w:rsidRPr="003A03C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 </w:t>
      </w:r>
      <w:r w:rsidR="001B2594" w:rsidRPr="003A03C8">
        <w:rPr>
          <w:rFonts w:asciiTheme="majorBidi" w:hAnsiTheme="majorBidi" w:cstheme="majorBidi"/>
          <w:spacing w:val="-2"/>
          <w:sz w:val="28"/>
          <w:szCs w:val="28"/>
        </w:rPr>
        <w:t xml:space="preserve">5.7 </w:t>
      </w:r>
      <w:r w:rsidR="00A94A15" w:rsidRPr="003A03C8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 ตามลำดับ</w:t>
      </w:r>
    </w:p>
    <w:p w14:paraId="211CCFBF" w14:textId="7E012EA6" w:rsidR="00683106" w:rsidRPr="003A03C8" w:rsidRDefault="00683106" w:rsidP="0035798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A03C8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</w:t>
      </w:r>
      <w:r w:rsidR="007A7E29" w:rsidRPr="003A03C8">
        <w:rPr>
          <w:rFonts w:asciiTheme="majorBidi" w:hAnsiTheme="majorBidi" w:cstheme="majorBidi"/>
          <w:spacing w:val="-2"/>
          <w:sz w:val="28"/>
          <w:szCs w:val="28"/>
          <w:cs/>
        </w:rPr>
        <w:t xml:space="preserve">วันที่ </w:t>
      </w:r>
      <w:r w:rsidR="007A7E29" w:rsidRPr="003A03C8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7A7E29" w:rsidRPr="003A03C8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</w:t>
      </w:r>
      <w:r w:rsidR="007A7E29" w:rsidRPr="003A03C8">
        <w:rPr>
          <w:rFonts w:asciiTheme="majorBidi" w:hAnsiTheme="majorBidi" w:cstheme="majorBidi"/>
          <w:spacing w:val="-2"/>
          <w:sz w:val="28"/>
          <w:szCs w:val="28"/>
        </w:rPr>
        <w:t xml:space="preserve"> 2562 </w:t>
      </w:r>
      <w:r w:rsidRPr="003A03C8">
        <w:rPr>
          <w:rFonts w:asciiTheme="majorBidi" w:hAnsiTheme="majorBidi" w:cstheme="majorBidi"/>
          <w:spacing w:val="-2"/>
          <w:sz w:val="28"/>
          <w:szCs w:val="28"/>
          <w:cs/>
        </w:rPr>
        <w:t>บริษัทมีภาระผูกพัน</w:t>
      </w:r>
      <w:r w:rsidRPr="003A03C8">
        <w:rPr>
          <w:rFonts w:asciiTheme="majorBidi" w:hAnsiTheme="majorBidi" w:cstheme="majorBidi" w:hint="cs"/>
          <w:spacing w:val="-2"/>
          <w:sz w:val="28"/>
          <w:szCs w:val="28"/>
          <w:cs/>
        </w:rPr>
        <w:t>จากสัญญา</w:t>
      </w:r>
      <w:r w:rsidR="00720538" w:rsidRPr="003A03C8">
        <w:rPr>
          <w:rFonts w:asciiTheme="majorBidi" w:hAnsiTheme="majorBidi" w:cstheme="majorBidi" w:hint="cs"/>
          <w:spacing w:val="-2"/>
          <w:sz w:val="28"/>
          <w:szCs w:val="28"/>
          <w:cs/>
        </w:rPr>
        <w:t>ตกแต่งอาคารสำนักงาน</w:t>
      </w:r>
      <w:r w:rsidRPr="003A03C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จำนวนเงิน </w:t>
      </w:r>
      <w:r w:rsidR="00507A1B" w:rsidRPr="003A03C8">
        <w:rPr>
          <w:rFonts w:asciiTheme="majorBidi" w:hAnsiTheme="majorBidi" w:cstheme="majorBidi"/>
          <w:spacing w:val="-2"/>
          <w:sz w:val="28"/>
          <w:szCs w:val="28"/>
        </w:rPr>
        <w:t>0.</w:t>
      </w:r>
      <w:r w:rsidR="00872E9A">
        <w:rPr>
          <w:rFonts w:asciiTheme="majorBidi" w:hAnsiTheme="majorBidi" w:cstheme="majorBidi"/>
          <w:spacing w:val="-2"/>
          <w:sz w:val="28"/>
          <w:szCs w:val="28"/>
        </w:rPr>
        <w:t>8</w:t>
      </w:r>
      <w:r w:rsidR="000D05DC" w:rsidRPr="003A03C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3A03C8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</w:p>
    <w:p w14:paraId="7929FE62" w14:textId="77777777" w:rsidR="00EE5A54" w:rsidRPr="003A03C8" w:rsidRDefault="00513B6A" w:rsidP="0035798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A03C8">
        <w:rPr>
          <w:rFonts w:asciiTheme="majorBidi" w:hAnsiTheme="majorBidi" w:cstheme="majorBidi" w:hint="cs"/>
          <w:spacing w:val="-2"/>
          <w:sz w:val="28"/>
          <w:szCs w:val="28"/>
          <w:cs/>
        </w:rPr>
        <w:t>วงเงินสินเชื่อ</w:t>
      </w:r>
    </w:p>
    <w:tbl>
      <w:tblPr>
        <w:tblW w:w="910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5598"/>
        <w:gridCol w:w="1692"/>
        <w:gridCol w:w="236"/>
        <w:gridCol w:w="1582"/>
      </w:tblGrid>
      <w:tr w:rsidR="00034A92" w:rsidRPr="00824832" w14:paraId="1145DC45" w14:textId="77777777" w:rsidTr="00BF26D7">
        <w:tc>
          <w:tcPr>
            <w:tcW w:w="5598" w:type="dxa"/>
          </w:tcPr>
          <w:p w14:paraId="5B10F128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14:paraId="3400799A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34A92" w:rsidRPr="00824832" w14:paraId="4077C83A" w14:textId="77777777" w:rsidTr="00BF26D7">
        <w:tc>
          <w:tcPr>
            <w:tcW w:w="5598" w:type="dxa"/>
          </w:tcPr>
          <w:p w14:paraId="401FF5F1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252B0534" w14:textId="5CBF01BE" w:rsidR="00034A92" w:rsidRPr="00824832" w:rsidRDefault="00034A92" w:rsidP="0061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E736FE2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14:paraId="2D9822B2" w14:textId="26B2B975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34A92" w:rsidRPr="00824832" w14:paraId="4C76DABE" w14:textId="77777777" w:rsidTr="00BF26D7">
        <w:tc>
          <w:tcPr>
            <w:tcW w:w="5598" w:type="dxa"/>
          </w:tcPr>
          <w:p w14:paraId="4E493070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วงเงินเบิกเกินบัญชีธนาคาร</w:t>
            </w:r>
          </w:p>
        </w:tc>
        <w:tc>
          <w:tcPr>
            <w:tcW w:w="1692" w:type="dxa"/>
          </w:tcPr>
          <w:p w14:paraId="68D40A95" w14:textId="69BF6256" w:rsidR="00034A92" w:rsidRPr="00824832" w:rsidRDefault="00ED789D" w:rsidP="00BF26D7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A03C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29A6E46D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</w:tcPr>
          <w:p w14:paraId="0295EB77" w14:textId="77777777" w:rsidR="00034A92" w:rsidRPr="00824832" w:rsidRDefault="00034A92" w:rsidP="00BF26D7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6,950</w:t>
            </w:r>
          </w:p>
        </w:tc>
      </w:tr>
      <w:tr w:rsidR="00034A92" w:rsidRPr="00824832" w14:paraId="73085B14" w14:textId="77777777" w:rsidTr="00BF26D7">
        <w:tc>
          <w:tcPr>
            <w:tcW w:w="5598" w:type="dxa"/>
          </w:tcPr>
          <w:p w14:paraId="06B292CE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 (ซึ่งเกี่ยวเนื่องกับการดำเนินงานตามปกติธุรกิจบริษัท)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BB6A2E9" w14:textId="12553569" w:rsidR="00034A92" w:rsidRPr="00824832" w:rsidRDefault="003A03C8" w:rsidP="00BF26D7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  <w:tc>
          <w:tcPr>
            <w:tcW w:w="236" w:type="dxa"/>
          </w:tcPr>
          <w:p w14:paraId="78946F5A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7180BE10" w14:textId="77777777" w:rsidR="00034A92" w:rsidRPr="00824832" w:rsidRDefault="00034A92" w:rsidP="00BF26D7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034A92" w:rsidRPr="00824832" w14:paraId="19D8FB6D" w14:textId="77777777" w:rsidTr="00BF26D7">
        <w:trPr>
          <w:trHeight w:val="423"/>
        </w:trPr>
        <w:tc>
          <w:tcPr>
            <w:tcW w:w="5598" w:type="dxa"/>
            <w:vAlign w:val="bottom"/>
          </w:tcPr>
          <w:p w14:paraId="229B046E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5B4AC" w14:textId="39FDE54C" w:rsidR="00034A92" w:rsidRPr="00824832" w:rsidRDefault="00602185" w:rsidP="003A03C8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A03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</w:t>
            </w:r>
            <w:r w:rsidR="00ED78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3A03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36" w:type="dxa"/>
            <w:vAlign w:val="bottom"/>
          </w:tcPr>
          <w:p w14:paraId="65F0F39D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EB2A9" w14:textId="77777777" w:rsidR="00034A92" w:rsidRPr="00824832" w:rsidRDefault="00034A92" w:rsidP="00BF26D7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26,950</w:t>
            </w:r>
          </w:p>
        </w:tc>
      </w:tr>
    </w:tbl>
    <w:p w14:paraId="34324C01" w14:textId="27F3679C" w:rsidR="00513B6A" w:rsidRDefault="002532DA" w:rsidP="002532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27944">
        <w:rPr>
          <w:rFonts w:ascii="Angsana New" w:hAnsi="Angsana New"/>
          <w:spacing w:val="8"/>
          <w:sz w:val="28"/>
          <w:szCs w:val="28"/>
          <w:cs/>
        </w:rPr>
        <w:t xml:space="preserve">ณ </w:t>
      </w:r>
      <w:r w:rsidR="00594F26" w:rsidRPr="00227944">
        <w:rPr>
          <w:rFonts w:ascii="Angsana New" w:hAnsi="Angsana New"/>
          <w:spacing w:val="8"/>
          <w:sz w:val="28"/>
          <w:szCs w:val="28"/>
          <w:cs/>
        </w:rPr>
        <w:t xml:space="preserve">วันที่ </w:t>
      </w:r>
      <w:r w:rsidR="00594F26" w:rsidRPr="00227944">
        <w:rPr>
          <w:rFonts w:ascii="Angsana New" w:hAnsi="Angsana New"/>
          <w:spacing w:val="8"/>
          <w:sz w:val="28"/>
          <w:szCs w:val="28"/>
        </w:rPr>
        <w:t xml:space="preserve">31 </w:t>
      </w:r>
      <w:r w:rsidR="00594F26" w:rsidRPr="00227944">
        <w:rPr>
          <w:rFonts w:ascii="Angsana New" w:hAnsi="Angsana New"/>
          <w:spacing w:val="8"/>
          <w:sz w:val="28"/>
          <w:szCs w:val="28"/>
          <w:cs/>
        </w:rPr>
        <w:t xml:space="preserve">ธันวาคม </w:t>
      </w:r>
      <w:r w:rsidR="006E37C3" w:rsidRPr="00227944">
        <w:rPr>
          <w:rFonts w:ascii="Angsana New" w:hAnsi="Angsana New"/>
          <w:spacing w:val="8"/>
          <w:sz w:val="28"/>
          <w:szCs w:val="28"/>
        </w:rPr>
        <w:t>2562</w:t>
      </w:r>
      <w:r w:rsidR="00B675A5" w:rsidRPr="00227944">
        <w:rPr>
          <w:rFonts w:ascii="Angsana New" w:hAnsi="Angsana New" w:hint="cs"/>
          <w:spacing w:val="8"/>
          <w:sz w:val="28"/>
          <w:szCs w:val="28"/>
          <w:cs/>
        </w:rPr>
        <w:t xml:space="preserve"> </w:t>
      </w:r>
      <w:r w:rsidR="00513B6A" w:rsidRPr="00227944">
        <w:rPr>
          <w:rFonts w:ascii="Angsana New" w:hAnsi="Angsana New"/>
          <w:spacing w:val="8"/>
          <w:sz w:val="28"/>
          <w:szCs w:val="28"/>
          <w:cs/>
        </w:rPr>
        <w:t>บริษัทมี</w:t>
      </w:r>
      <w:r w:rsidR="005502DC" w:rsidRPr="00227944">
        <w:rPr>
          <w:rFonts w:ascii="Angsana New" w:hAnsi="Angsana New" w:hint="cs"/>
          <w:spacing w:val="8"/>
          <w:sz w:val="28"/>
          <w:szCs w:val="28"/>
          <w:cs/>
        </w:rPr>
        <w:t>วงเงินเบิกเกินบัญชี</w:t>
      </w:r>
      <w:r w:rsidR="00227944" w:rsidRPr="00227944">
        <w:rPr>
          <w:rFonts w:ascii="Angsana New" w:hAnsi="Angsana New" w:hint="cs"/>
          <w:spacing w:val="8"/>
          <w:sz w:val="28"/>
          <w:szCs w:val="28"/>
          <w:cs/>
        </w:rPr>
        <w:t>ธนาคาร</w:t>
      </w:r>
      <w:r w:rsidR="005502DC" w:rsidRPr="00227944">
        <w:rPr>
          <w:rFonts w:ascii="Angsana New" w:hAnsi="Angsana New" w:hint="cs"/>
          <w:spacing w:val="8"/>
          <w:sz w:val="28"/>
          <w:szCs w:val="28"/>
          <w:cs/>
        </w:rPr>
        <w:t>และ</w:t>
      </w:r>
      <w:r w:rsidR="00513B6A" w:rsidRPr="00227944">
        <w:rPr>
          <w:rFonts w:ascii="Angsana New" w:hAnsi="Angsana New"/>
          <w:spacing w:val="8"/>
          <w:sz w:val="28"/>
          <w:szCs w:val="28"/>
          <w:cs/>
        </w:rPr>
        <w:t>หนังสือค้ำประกันที่ออกโดยธนาคารใน</w:t>
      </w:r>
      <w:r w:rsidR="00DE36C9" w:rsidRPr="00824832">
        <w:rPr>
          <w:rFonts w:ascii="Angsana New" w:hAnsi="Angsana New"/>
          <w:sz w:val="28"/>
          <w:szCs w:val="28"/>
          <w:cs/>
        </w:rPr>
        <w:t xml:space="preserve">ประเทศ </w:t>
      </w:r>
      <w:r w:rsidR="00DE36C9" w:rsidRPr="00CB76DC">
        <w:rPr>
          <w:rFonts w:ascii="Angsana New" w:hAnsi="Angsana New"/>
          <w:spacing w:val="-4"/>
          <w:sz w:val="28"/>
          <w:szCs w:val="28"/>
          <w:cs/>
        </w:rPr>
        <w:t>ซึ่งค้ำประกันโดย</w:t>
      </w:r>
      <w:r w:rsidR="00C870D5" w:rsidRPr="00CB76DC">
        <w:rPr>
          <w:rFonts w:ascii="Angsana New" w:hAnsi="Angsana New" w:hint="cs"/>
          <w:spacing w:val="-4"/>
          <w:sz w:val="28"/>
          <w:szCs w:val="28"/>
          <w:cs/>
        </w:rPr>
        <w:t>เงินฝากธนาคาร</w:t>
      </w:r>
      <w:r w:rsidR="00227944" w:rsidRPr="00CB76DC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227944" w:rsidRPr="00CB76DC">
        <w:rPr>
          <w:rFonts w:ascii="Angsana New" w:hAnsi="Angsana New"/>
          <w:spacing w:val="-4"/>
          <w:sz w:val="28"/>
          <w:szCs w:val="28"/>
        </w:rPr>
        <w:t xml:space="preserve">0.1 </w:t>
      </w:r>
      <w:r w:rsidR="00227944" w:rsidRPr="00CB76DC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="009E0C88" w:rsidRPr="00CB76DC">
        <w:rPr>
          <w:rFonts w:ascii="Angsana New" w:hAnsi="Angsana New" w:hint="cs"/>
          <w:spacing w:val="-4"/>
          <w:sz w:val="28"/>
          <w:szCs w:val="28"/>
          <w:cs/>
        </w:rPr>
        <w:t>เงินฝากประจำ</w:t>
      </w:r>
      <w:r w:rsidR="00227944" w:rsidRPr="00CB76DC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CB76DC" w:rsidRPr="00CB76DC">
        <w:rPr>
          <w:rFonts w:ascii="Angsana New" w:hAnsi="Angsana New"/>
          <w:spacing w:val="-4"/>
          <w:sz w:val="28"/>
          <w:szCs w:val="28"/>
        </w:rPr>
        <w:t>0.1</w:t>
      </w:r>
      <w:r w:rsidR="00227944" w:rsidRPr="00CB76DC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  <w:r w:rsidR="009E0C88" w:rsidRPr="00CB76D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CB76DC" w:rsidRPr="00CB76DC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513B6A" w:rsidRPr="00CB76DC">
        <w:rPr>
          <w:rFonts w:ascii="Angsana New" w:hAnsi="Angsana New"/>
          <w:spacing w:val="-4"/>
          <w:sz w:val="28"/>
          <w:szCs w:val="28"/>
          <w:cs/>
        </w:rPr>
        <w:t>ที่ดินและสิ่งปลูกสร้างบาง</w:t>
      </w:r>
      <w:r w:rsidR="00513B6A" w:rsidRPr="00946CDF">
        <w:rPr>
          <w:rFonts w:ascii="Angsana New" w:hAnsi="Angsana New"/>
          <w:sz w:val="28"/>
          <w:szCs w:val="28"/>
          <w:cs/>
        </w:rPr>
        <w:t xml:space="preserve">แห่งตามที่กล่าวไว้ในหมายเหตุ </w:t>
      </w:r>
      <w:r w:rsidR="009E0C88">
        <w:rPr>
          <w:rFonts w:ascii="Angsana New" w:hAnsi="Angsana New"/>
          <w:sz w:val="28"/>
          <w:szCs w:val="28"/>
        </w:rPr>
        <w:t>5</w:t>
      </w:r>
      <w:r w:rsidR="00227944">
        <w:rPr>
          <w:rFonts w:ascii="Angsana New" w:hAnsi="Angsana New"/>
          <w:sz w:val="28"/>
          <w:szCs w:val="28"/>
        </w:rPr>
        <w:t>,</w:t>
      </w:r>
      <w:r w:rsidR="009E0C88">
        <w:rPr>
          <w:rFonts w:ascii="Angsana New" w:hAnsi="Angsana New"/>
          <w:sz w:val="28"/>
          <w:szCs w:val="28"/>
        </w:rPr>
        <w:t xml:space="preserve"> 9 </w:t>
      </w:r>
      <w:r w:rsidR="009E0C88">
        <w:rPr>
          <w:rFonts w:ascii="Angsana New" w:hAnsi="Angsana New" w:hint="cs"/>
          <w:sz w:val="28"/>
          <w:szCs w:val="28"/>
          <w:cs/>
        </w:rPr>
        <w:t xml:space="preserve">และ </w:t>
      </w:r>
      <w:r w:rsidR="00513B6A" w:rsidRPr="00946CDF">
        <w:rPr>
          <w:rFonts w:ascii="Angsana New" w:hAnsi="Angsana New"/>
          <w:sz w:val="28"/>
          <w:szCs w:val="28"/>
        </w:rPr>
        <w:t>10</w:t>
      </w:r>
    </w:p>
    <w:p w14:paraId="439D186E" w14:textId="5D40B319" w:rsidR="00CB76DC" w:rsidRPr="00824832" w:rsidRDefault="00CB76DC" w:rsidP="00CB76D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27944">
        <w:rPr>
          <w:rFonts w:ascii="Angsana New" w:hAnsi="Angsana New"/>
          <w:spacing w:val="8"/>
          <w:sz w:val="28"/>
          <w:szCs w:val="28"/>
          <w:cs/>
        </w:rPr>
        <w:t xml:space="preserve">ณ วันที่ </w:t>
      </w:r>
      <w:r w:rsidRPr="00227944">
        <w:rPr>
          <w:rFonts w:ascii="Angsana New" w:hAnsi="Angsana New"/>
          <w:spacing w:val="8"/>
          <w:sz w:val="28"/>
          <w:szCs w:val="28"/>
        </w:rPr>
        <w:t xml:space="preserve">31 </w:t>
      </w:r>
      <w:r w:rsidRPr="00227944">
        <w:rPr>
          <w:rFonts w:ascii="Angsana New" w:hAnsi="Angsana New"/>
          <w:spacing w:val="8"/>
          <w:sz w:val="28"/>
          <w:szCs w:val="28"/>
          <w:cs/>
        </w:rPr>
        <w:t xml:space="preserve">ธันวาคม </w:t>
      </w:r>
      <w:r w:rsidRPr="00227944">
        <w:rPr>
          <w:rFonts w:ascii="Angsana New" w:hAnsi="Angsana New"/>
          <w:spacing w:val="8"/>
          <w:sz w:val="28"/>
          <w:szCs w:val="28"/>
        </w:rPr>
        <w:t xml:space="preserve">2561 </w:t>
      </w:r>
      <w:r w:rsidRPr="00227944">
        <w:rPr>
          <w:rFonts w:ascii="Angsana New" w:hAnsi="Angsana New"/>
          <w:spacing w:val="8"/>
          <w:sz w:val="28"/>
          <w:szCs w:val="28"/>
          <w:cs/>
        </w:rPr>
        <w:t>บริษัทมี</w:t>
      </w:r>
      <w:r w:rsidRPr="00227944">
        <w:rPr>
          <w:rFonts w:ascii="Angsana New" w:hAnsi="Angsana New" w:hint="cs"/>
          <w:spacing w:val="8"/>
          <w:sz w:val="28"/>
          <w:szCs w:val="28"/>
          <w:cs/>
        </w:rPr>
        <w:t>วงเงินเบิกเกินบัญชีธนาคารและ</w:t>
      </w:r>
      <w:r w:rsidRPr="00227944">
        <w:rPr>
          <w:rFonts w:ascii="Angsana New" w:hAnsi="Angsana New"/>
          <w:spacing w:val="8"/>
          <w:sz w:val="28"/>
          <w:szCs w:val="28"/>
          <w:cs/>
        </w:rPr>
        <w:t>หนังสือค้ำประกันที่ออกโดยธนาคารใน</w:t>
      </w:r>
      <w:r w:rsidRPr="00824832">
        <w:rPr>
          <w:rFonts w:ascii="Angsana New" w:hAnsi="Angsana New"/>
          <w:sz w:val="28"/>
          <w:szCs w:val="28"/>
          <w:cs/>
        </w:rPr>
        <w:t xml:space="preserve">ประเทศ </w:t>
      </w:r>
      <w:r w:rsidRPr="00DA59F8">
        <w:rPr>
          <w:rFonts w:ascii="Angsana New" w:hAnsi="Angsana New"/>
          <w:spacing w:val="-4"/>
          <w:sz w:val="28"/>
          <w:szCs w:val="28"/>
          <w:cs/>
        </w:rPr>
        <w:t>ซึ่งค้ำประกันโดย</w:t>
      </w:r>
      <w:r w:rsidRPr="00DA59F8">
        <w:rPr>
          <w:rFonts w:ascii="Angsana New" w:hAnsi="Angsana New" w:hint="cs"/>
          <w:spacing w:val="-4"/>
          <w:sz w:val="28"/>
          <w:szCs w:val="28"/>
          <w:cs/>
        </w:rPr>
        <w:t xml:space="preserve">เงินฝากประจำจำนวน </w:t>
      </w:r>
      <w:r w:rsidRPr="00DA59F8">
        <w:rPr>
          <w:rFonts w:ascii="Angsana New" w:hAnsi="Angsana New"/>
          <w:spacing w:val="-4"/>
          <w:sz w:val="28"/>
          <w:szCs w:val="28"/>
        </w:rPr>
        <w:t>2.0</w:t>
      </w:r>
      <w:r w:rsidRPr="00DA59F8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และ</w:t>
      </w:r>
      <w:r w:rsidRPr="00DA59F8">
        <w:rPr>
          <w:rFonts w:ascii="Angsana New" w:hAnsi="Angsana New"/>
          <w:spacing w:val="-4"/>
          <w:sz w:val="28"/>
          <w:szCs w:val="28"/>
          <w:cs/>
        </w:rPr>
        <w:t xml:space="preserve">ที่ดินและสิ่งปลูกสร้างบางแห่งตามที่กล่าวไว้ในหมายเหตุ </w:t>
      </w:r>
      <w:r w:rsidRPr="00DA59F8">
        <w:rPr>
          <w:rFonts w:ascii="Angsana New" w:hAnsi="Angsana New"/>
          <w:spacing w:val="-4"/>
          <w:sz w:val="28"/>
          <w:szCs w:val="28"/>
        </w:rPr>
        <w:t xml:space="preserve">9 </w:t>
      </w:r>
      <w:r w:rsidRPr="00DA59F8">
        <w:rPr>
          <w:rFonts w:ascii="Angsana New" w:hAnsi="Angsana New" w:hint="cs"/>
          <w:spacing w:val="-4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946CDF">
        <w:rPr>
          <w:rFonts w:ascii="Angsana New" w:hAnsi="Angsana New"/>
          <w:sz w:val="28"/>
          <w:szCs w:val="28"/>
        </w:rPr>
        <w:t>10</w:t>
      </w:r>
    </w:p>
    <w:p w14:paraId="77E34217" w14:textId="47B645B5" w:rsidR="00734748" w:rsidRDefault="00513B6A" w:rsidP="00F1122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53B38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16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สิงหาคม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 2561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บริษัทได้ทำสัญญาจ้างบริการตรวจสอบค่าสินไหมทดแทนกับบริษัทในประเทศแห่งหนึ่ง โดยบริษัทในประเทศดังกล่าวจะให้บริการให้คำปรึกษา คำแนะนำ ตรวจสอบ รวบรวมข้อมูลเกี่ยวกับการใช้สิทธิของผู้เอาประกันเพื่อเรียกร้องค่าสินไหมทดแทนตามเงื่อนไขความคุ้มครองของกรมธรรม์ประกันภัย และสรุปค่าสินไหมทดแทนรายงานให้กับบริษัท ในการนี้บริษัทจะต้องจ่ายค่าบริการรายเดือนขั้นต่ำ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15,000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ต่อเดือน สำหรับเดือนที่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ถึงเดือนที่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>6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ค่าบริการรายเดือนขั้นต่ำ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30,000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ต่อเดือน สำหรับเดือนที่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7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เป็นต้นไป และค่าบริการรายปี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24,000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บาท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ต่อปี สัญญามีผลบังคับใช้จนกว่าฝ่ายหนึ่งฝ่ายใดจะบอกเลิกสัญญาเป็นลายลักษณ์อักษรให้อีกฝ่ายหนึ่งทราบล่วงหน้าไม่น้อยกว่า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90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วัน </w:t>
      </w:r>
    </w:p>
    <w:p w14:paraId="28E3835D" w14:textId="77777777" w:rsidR="005B7353" w:rsidRPr="00532D64" w:rsidRDefault="00513B6A" w:rsidP="00594F26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532D64">
        <w:rPr>
          <w:rFonts w:hint="cs"/>
          <w:b/>
          <w:bCs/>
          <w:u w:val="none"/>
          <w:cs/>
        </w:rPr>
        <w:t>หนี้สินที่อาจเกิดขึ้น</w:t>
      </w:r>
    </w:p>
    <w:p w14:paraId="3B3357B5" w14:textId="00B37AD4" w:rsidR="008256E8" w:rsidRDefault="00D8033A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32D6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B7CBC" w:rsidRPr="00532D64">
        <w:rPr>
          <w:rFonts w:ascii="Angsana New" w:hAnsi="Angsana New"/>
          <w:sz w:val="28"/>
          <w:szCs w:val="28"/>
        </w:rPr>
        <w:t>31</w:t>
      </w:r>
      <w:r w:rsidRPr="00532D6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66AA3" w:rsidRPr="00532D64">
        <w:rPr>
          <w:rFonts w:ascii="Angsana New" w:hAnsi="Angsana New"/>
          <w:sz w:val="28"/>
          <w:szCs w:val="28"/>
        </w:rPr>
        <w:t>2562</w:t>
      </w:r>
      <w:r w:rsidR="00866AA3" w:rsidRPr="00532D64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B7CBC" w:rsidRPr="00532D64">
        <w:rPr>
          <w:rFonts w:ascii="Angsana New" w:hAnsi="Angsana New"/>
          <w:sz w:val="28"/>
          <w:szCs w:val="28"/>
        </w:rPr>
        <w:t>2561</w:t>
      </w:r>
      <w:r w:rsidRPr="00532D64">
        <w:rPr>
          <w:rFonts w:ascii="Angsana New" w:hAnsi="Angsana New"/>
          <w:sz w:val="28"/>
          <w:szCs w:val="28"/>
          <w:cs/>
        </w:rPr>
        <w:t xml:space="preserve"> บริษัทถูกฟ้องร้องคดีจากการเป็นผู้รับประกันภัยหลายรายโดยมีทุนทรัพย์ถูกฟ้อง (เฉพาะส่วนที่บริษัทเป็นจำเลยร่วม) เป็นจำนวนเงินรวม</w:t>
      </w:r>
      <w:r w:rsidR="00532D64" w:rsidRPr="00532D64">
        <w:rPr>
          <w:rFonts w:ascii="Angsana New" w:hAnsi="Angsana New" w:hint="cs"/>
          <w:sz w:val="28"/>
          <w:szCs w:val="28"/>
          <w:cs/>
        </w:rPr>
        <w:t xml:space="preserve"> </w:t>
      </w:r>
      <w:r w:rsidR="0056065F">
        <w:rPr>
          <w:rFonts w:ascii="Angsana New" w:hAnsi="Angsana New"/>
          <w:sz w:val="28"/>
          <w:szCs w:val="28"/>
        </w:rPr>
        <w:t>114.0</w:t>
      </w:r>
      <w:r w:rsidR="00532D64" w:rsidRPr="00532D64">
        <w:rPr>
          <w:rFonts w:ascii="Angsana New" w:hAnsi="Angsana New"/>
          <w:sz w:val="28"/>
          <w:szCs w:val="28"/>
        </w:rPr>
        <w:t xml:space="preserve"> </w:t>
      </w:r>
      <w:r w:rsidRPr="00532D64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Pr="00532D64">
        <w:rPr>
          <w:rFonts w:ascii="Angsana New" w:hAnsi="Angsana New"/>
          <w:sz w:val="28"/>
          <w:szCs w:val="28"/>
        </w:rPr>
        <w:t>94.6</w:t>
      </w:r>
      <w:r w:rsidRPr="00532D64">
        <w:rPr>
          <w:rFonts w:ascii="Angsana New" w:hAnsi="Angsana New"/>
          <w:sz w:val="28"/>
          <w:szCs w:val="28"/>
          <w:cs/>
        </w:rPr>
        <w:t xml:space="preserve"> ล้านบาท ตามลำดับ ทั้งนี้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จำนวนเงิน</w:t>
      </w:r>
      <w:r w:rsidR="00532D64" w:rsidRPr="00532D64">
        <w:rPr>
          <w:rFonts w:ascii="Angsana New" w:hAnsi="Angsana New"/>
          <w:sz w:val="28"/>
          <w:szCs w:val="28"/>
        </w:rPr>
        <w:t xml:space="preserve"> </w:t>
      </w:r>
      <w:r w:rsidR="008B680B">
        <w:rPr>
          <w:rFonts w:ascii="Angsana New" w:hAnsi="Angsana New"/>
          <w:sz w:val="28"/>
          <w:szCs w:val="28"/>
        </w:rPr>
        <w:t>98.</w:t>
      </w:r>
      <w:r w:rsidR="0056065F">
        <w:rPr>
          <w:rFonts w:ascii="Angsana New" w:hAnsi="Angsana New"/>
          <w:sz w:val="28"/>
          <w:szCs w:val="28"/>
        </w:rPr>
        <w:t>8</w:t>
      </w:r>
      <w:r w:rsidR="008B680B">
        <w:rPr>
          <w:rFonts w:ascii="Angsana New" w:hAnsi="Angsana New"/>
          <w:sz w:val="28"/>
          <w:szCs w:val="28"/>
        </w:rPr>
        <w:t xml:space="preserve"> </w:t>
      </w:r>
      <w:r w:rsidRPr="00532D64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9B7CBC" w:rsidRPr="00532D64">
        <w:rPr>
          <w:rFonts w:ascii="Angsana New" w:hAnsi="Angsana New"/>
          <w:spacing w:val="-4"/>
          <w:sz w:val="28"/>
          <w:szCs w:val="28"/>
        </w:rPr>
        <w:t>25.6</w:t>
      </w:r>
      <w:r w:rsidRPr="00532D64">
        <w:rPr>
          <w:rFonts w:ascii="Angsana New" w:hAnsi="Angsana New"/>
          <w:spacing w:val="-4"/>
          <w:sz w:val="28"/>
          <w:szCs w:val="28"/>
          <w:cs/>
        </w:rPr>
        <w:t xml:space="preserve"> ล้านบาท ตามลำดับ บริษัทได้บันทึกค่าเผื่อผลเสียหายจากคดีฟ้องร้องดังกล่าวแล้วจำนวนเงิน </w:t>
      </w:r>
      <w:r w:rsidR="008B680B">
        <w:rPr>
          <w:rFonts w:ascii="Angsana New" w:hAnsi="Angsana New"/>
          <w:spacing w:val="-4"/>
          <w:sz w:val="28"/>
          <w:szCs w:val="28"/>
        </w:rPr>
        <w:t>5.</w:t>
      </w:r>
      <w:r w:rsidR="0056065F">
        <w:rPr>
          <w:rFonts w:ascii="Angsana New" w:hAnsi="Angsana New"/>
          <w:spacing w:val="-4"/>
          <w:sz w:val="28"/>
          <w:szCs w:val="28"/>
        </w:rPr>
        <w:t>7</w:t>
      </w:r>
      <w:r w:rsidR="00532D64" w:rsidRPr="00532D64">
        <w:rPr>
          <w:rFonts w:ascii="Angsana New" w:hAnsi="Angsana New"/>
          <w:spacing w:val="-4"/>
          <w:sz w:val="28"/>
          <w:szCs w:val="28"/>
        </w:rPr>
        <w:t xml:space="preserve"> </w:t>
      </w:r>
      <w:r w:rsidRPr="00532D64">
        <w:rPr>
          <w:rFonts w:ascii="Angsana New" w:hAnsi="Angsana New"/>
          <w:spacing w:val="-4"/>
          <w:sz w:val="28"/>
          <w:szCs w:val="28"/>
          <w:cs/>
        </w:rPr>
        <w:t xml:space="preserve">ล้านบาท และ </w:t>
      </w:r>
      <w:r w:rsidR="009B7CBC" w:rsidRPr="00532D64">
        <w:rPr>
          <w:rFonts w:ascii="Angsana New" w:hAnsi="Angsana New"/>
          <w:spacing w:val="-4"/>
          <w:sz w:val="28"/>
          <w:szCs w:val="28"/>
        </w:rPr>
        <w:t>12.2</w:t>
      </w:r>
      <w:r w:rsidRPr="00532D64">
        <w:rPr>
          <w:rFonts w:ascii="Angsana New" w:hAnsi="Angsana New"/>
          <w:spacing w:val="-4"/>
          <w:sz w:val="28"/>
          <w:szCs w:val="28"/>
          <w:cs/>
        </w:rPr>
        <w:t xml:space="preserve"> ล้านบาท </w:t>
      </w:r>
      <w:r w:rsidRPr="00532D64">
        <w:rPr>
          <w:rFonts w:ascii="Angsana New" w:hAnsi="Angsana New"/>
          <w:sz w:val="28"/>
          <w:szCs w:val="28"/>
          <w:cs/>
        </w:rPr>
        <w:t>ไว้เป็นส่วนหนึ่งของสำรอง</w:t>
      </w:r>
      <w:r w:rsidRPr="00532D64">
        <w:rPr>
          <w:rFonts w:ascii="Angsana New" w:hAnsi="Angsana New"/>
          <w:spacing w:val="-4"/>
          <w:sz w:val="28"/>
          <w:szCs w:val="28"/>
          <w:cs/>
        </w:rPr>
        <w:t xml:space="preserve">ค่าสินไหมทดแทน </w:t>
      </w:r>
      <w:r w:rsidR="00866AA3" w:rsidRPr="00532D64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866AA3" w:rsidRPr="00532D64">
        <w:rPr>
          <w:rFonts w:ascii="Angsana New" w:hAnsi="Angsana New"/>
          <w:spacing w:val="-4"/>
          <w:sz w:val="28"/>
          <w:szCs w:val="28"/>
        </w:rPr>
        <w:t>31</w:t>
      </w:r>
      <w:r w:rsidR="00866AA3" w:rsidRPr="00532D64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866AA3" w:rsidRPr="00532D64">
        <w:rPr>
          <w:rFonts w:ascii="Angsana New" w:hAnsi="Angsana New"/>
          <w:spacing w:val="-4"/>
          <w:sz w:val="28"/>
          <w:szCs w:val="28"/>
        </w:rPr>
        <w:t>2562</w:t>
      </w:r>
      <w:r w:rsidR="00866AA3" w:rsidRPr="00532D64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866AA3" w:rsidRPr="00532D64">
        <w:rPr>
          <w:rFonts w:ascii="Angsana New" w:hAnsi="Angsana New"/>
          <w:spacing w:val="-4"/>
          <w:sz w:val="28"/>
          <w:szCs w:val="28"/>
        </w:rPr>
        <w:t>2561</w:t>
      </w:r>
      <w:r w:rsidR="00866AA3" w:rsidRPr="00532D6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532D64">
        <w:rPr>
          <w:rFonts w:ascii="Angsana New" w:hAnsi="Angsana New"/>
          <w:spacing w:val="-4"/>
          <w:sz w:val="28"/>
          <w:szCs w:val="28"/>
          <w:cs/>
        </w:rPr>
        <w:t>ตามลำดับ ซึ่งผู้บริหารคาดว่าเพียงพอต่อผลเสียหายที่เกิดขึ้น อย่างไรก็</w:t>
      </w:r>
      <w:r w:rsidRPr="00532D64">
        <w:rPr>
          <w:rFonts w:ascii="Angsana New" w:hAnsi="Angsana New"/>
          <w:sz w:val="28"/>
          <w:szCs w:val="28"/>
          <w:cs/>
        </w:rPr>
        <w:t>ตาม คดีดังกล่าวอยู่ในระหว่างการพิจารณาคดีของศาล ซึ่งผลที่สุดไม่สามารถทราบได้ในขณะนี้</w:t>
      </w:r>
    </w:p>
    <w:p w14:paraId="60AB2432" w14:textId="174FA80F" w:rsidR="00594F26" w:rsidRPr="00594F26" w:rsidRDefault="00594F26" w:rsidP="00594F26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594F26">
        <w:rPr>
          <w:b/>
          <w:bCs/>
          <w:u w:val="none"/>
          <w:cs/>
        </w:rPr>
        <w:t>การบริหารจัดการทุน</w:t>
      </w:r>
    </w:p>
    <w:p w14:paraId="209889E7" w14:textId="369CFAB6" w:rsidR="00594F26" w:rsidRDefault="00594F26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94F26">
        <w:rPr>
          <w:rFonts w:ascii="Angsana New" w:hAnsi="Angsana New"/>
          <w:sz w:val="28"/>
          <w:szCs w:val="28"/>
          <w:cs/>
        </w:rPr>
        <w:t>วัตถุประสงค์ในการบริหารจัดการทุนของบริษัทคือ การจัดให้มีโครงสร้างทางการเงินที่เหมาะสม การดำรงไว้ซึ่งความสามารถในการดำเนินงานอย่างต่อเนื่อง และการดำรงเงินกองทุนให้เป็นไปตามข้อกำหนดของ คปภ.</w:t>
      </w:r>
    </w:p>
    <w:p w14:paraId="3BB89B30" w14:textId="77777777" w:rsidR="00D61DD0" w:rsidRPr="003A03C8" w:rsidRDefault="00D61DD0" w:rsidP="00594F26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3A03C8">
        <w:rPr>
          <w:b/>
          <w:bCs/>
          <w:u w:val="none"/>
          <w:cs/>
        </w:rPr>
        <w:t>การจัดประเภทรายการใหม่</w:t>
      </w:r>
    </w:p>
    <w:p w14:paraId="34265183" w14:textId="18A4BF78" w:rsidR="00D61DD0" w:rsidRPr="000D68F0" w:rsidRDefault="00D61DD0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510D02">
        <w:rPr>
          <w:rFonts w:ascii="Angsana New" w:hAnsi="Angsana New"/>
          <w:spacing w:val="2"/>
          <w:sz w:val="28"/>
          <w:szCs w:val="28"/>
          <w:cs/>
        </w:rPr>
        <w:t>รายการใน</w:t>
      </w:r>
      <w:r w:rsidRPr="00510D02">
        <w:rPr>
          <w:rFonts w:ascii="Angsana New" w:hAnsi="Angsana New" w:hint="cs"/>
          <w:spacing w:val="2"/>
          <w:sz w:val="28"/>
          <w:szCs w:val="28"/>
          <w:cs/>
        </w:rPr>
        <w:t>งบการเงิน</w:t>
      </w:r>
      <w:r w:rsidRPr="00510D02">
        <w:rPr>
          <w:rFonts w:ascii="Angsana New" w:hAnsi="Angsana New"/>
          <w:spacing w:val="2"/>
          <w:sz w:val="28"/>
          <w:szCs w:val="28"/>
          <w:cs/>
        </w:rPr>
        <w:t>ของ</w:t>
      </w:r>
      <w:r w:rsidRPr="00510D02">
        <w:rPr>
          <w:rFonts w:ascii="Angsana New" w:hAnsi="Angsana New" w:hint="cs"/>
          <w:spacing w:val="2"/>
          <w:sz w:val="28"/>
          <w:szCs w:val="28"/>
          <w:cs/>
        </w:rPr>
        <w:t>ปี</w:t>
      </w:r>
      <w:r w:rsidR="004E5934" w:rsidRPr="00510D02">
        <w:rPr>
          <w:rFonts w:ascii="Angsana New" w:hAnsi="Angsana New"/>
          <w:spacing w:val="2"/>
          <w:sz w:val="28"/>
          <w:szCs w:val="28"/>
        </w:rPr>
        <w:t xml:space="preserve"> 2561</w:t>
      </w:r>
      <w:r w:rsidRPr="00510D02">
        <w:rPr>
          <w:rFonts w:ascii="Angsana New" w:hAnsi="Angsana New"/>
          <w:spacing w:val="2"/>
          <w:sz w:val="28"/>
          <w:szCs w:val="28"/>
        </w:rPr>
        <w:t xml:space="preserve"> </w:t>
      </w:r>
      <w:r w:rsidRPr="00510D02">
        <w:rPr>
          <w:rFonts w:ascii="Angsana New" w:hAnsi="Angsana New"/>
          <w:spacing w:val="2"/>
          <w:sz w:val="28"/>
          <w:szCs w:val="28"/>
          <w:cs/>
        </w:rPr>
        <w:t>บางรายการได้จัดประเภทใหม่ให้สอดคล้องกับรายการใน</w:t>
      </w:r>
      <w:r w:rsidR="00866AA3">
        <w:rPr>
          <w:rFonts w:ascii="Angsana New" w:hAnsi="Angsana New" w:hint="cs"/>
          <w:spacing w:val="2"/>
          <w:sz w:val="28"/>
          <w:szCs w:val="28"/>
          <w:cs/>
        </w:rPr>
        <w:t>งบการเงิน</w:t>
      </w:r>
      <w:r w:rsidRPr="00510D02">
        <w:rPr>
          <w:rFonts w:ascii="Angsana New" w:hAnsi="Angsana New"/>
          <w:spacing w:val="2"/>
          <w:sz w:val="28"/>
          <w:szCs w:val="28"/>
          <w:cs/>
        </w:rPr>
        <w:t>ของ</w:t>
      </w:r>
      <w:r w:rsidRPr="00D61DD0">
        <w:rPr>
          <w:rFonts w:ascii="Angsana New" w:hAnsi="Angsana New" w:hint="cs"/>
          <w:sz w:val="28"/>
          <w:szCs w:val="28"/>
          <w:cs/>
        </w:rPr>
        <w:t>ปี</w:t>
      </w:r>
      <w:r w:rsidR="004E5934">
        <w:rPr>
          <w:rFonts w:ascii="Angsana New" w:hAnsi="Angsana New"/>
          <w:sz w:val="28"/>
          <w:szCs w:val="28"/>
        </w:rPr>
        <w:t xml:space="preserve"> 2562</w:t>
      </w:r>
      <w:r w:rsidRPr="00D61DD0">
        <w:rPr>
          <w:rFonts w:ascii="Angsana New" w:hAnsi="Angsana New"/>
          <w:sz w:val="28"/>
          <w:szCs w:val="28"/>
        </w:rPr>
        <w:t xml:space="preserve"> </w:t>
      </w:r>
      <w:r w:rsidRPr="00D61DD0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9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546"/>
        <w:gridCol w:w="210"/>
        <w:gridCol w:w="1664"/>
        <w:gridCol w:w="233"/>
        <w:gridCol w:w="1609"/>
      </w:tblGrid>
      <w:tr w:rsidR="00D61DD0" w:rsidRPr="00945162" w14:paraId="0C18CF44" w14:textId="77777777" w:rsidTr="000438FF">
        <w:trPr>
          <w:trHeight w:hRule="exact" w:val="445"/>
          <w:tblHeader/>
        </w:trPr>
        <w:tc>
          <w:tcPr>
            <w:tcW w:w="46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D11D699" w14:textId="77777777" w:rsidR="00D61DD0" w:rsidRPr="00945162" w:rsidRDefault="00D61DD0" w:rsidP="0059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5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627469" w14:textId="77777777" w:rsidR="00D61DD0" w:rsidRPr="00945162" w:rsidRDefault="00D61DD0" w:rsidP="0059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after="200" w:line="276" w:lineRule="auto"/>
              <w:ind w:right="140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D61DD0" w:rsidRPr="00945162" w14:paraId="13D4C98C" w14:textId="77777777" w:rsidTr="000438FF">
        <w:trPr>
          <w:trHeight w:hRule="exact" w:val="445"/>
          <w:tblHeader/>
        </w:trPr>
        <w:tc>
          <w:tcPr>
            <w:tcW w:w="46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ED42591" w14:textId="77777777" w:rsidR="00D61DD0" w:rsidRPr="00945162" w:rsidRDefault="00D61DD0" w:rsidP="0059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5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B1F88E" w14:textId="77777777" w:rsidR="00D61DD0" w:rsidRPr="00945162" w:rsidRDefault="00D61DD0" w:rsidP="00594F2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ก่อนจัดประเภทใหม่</w:t>
            </w: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15992100" w14:textId="77777777" w:rsidR="00D61DD0" w:rsidRPr="00945162" w:rsidRDefault="00D61DD0" w:rsidP="00594F2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93C66E" w14:textId="77777777" w:rsidR="00D61DD0" w:rsidRPr="00945162" w:rsidRDefault="00D61DD0" w:rsidP="00594F2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การจัดประเภทใหม่</w:t>
            </w: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76304419" w14:textId="77777777" w:rsidR="00D61DD0" w:rsidRPr="00945162" w:rsidRDefault="00D61DD0" w:rsidP="00594F2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B160A1" w14:textId="77777777" w:rsidR="00D61DD0" w:rsidRPr="00945162" w:rsidRDefault="00D61DD0" w:rsidP="00594F2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หลังจัดประเภทใหม่</w:t>
            </w:r>
          </w:p>
        </w:tc>
      </w:tr>
      <w:tr w:rsidR="005835CB" w:rsidRPr="00945162" w14:paraId="1A147344" w14:textId="77777777" w:rsidTr="000438FF">
        <w:trPr>
          <w:trHeight w:hRule="exact" w:val="445"/>
        </w:trPr>
        <w:tc>
          <w:tcPr>
            <w:tcW w:w="46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44B728" w14:textId="1F21D96A" w:rsidR="005835CB" w:rsidRPr="00945162" w:rsidRDefault="005835CB" w:rsidP="0059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งบแสดงฐานะทางการเงิน</w:t>
            </w:r>
            <w:r w:rsidR="00853052" w:rsidRPr="00945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="00853052" w:rsidRPr="00945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53052" w:rsidRPr="00945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853052" w:rsidRPr="00945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2561</w:t>
            </w:r>
          </w:p>
        </w:tc>
        <w:tc>
          <w:tcPr>
            <w:tcW w:w="1546" w:type="dxa"/>
            <w:tcBorders>
              <w:left w:val="nil"/>
              <w:right w:val="nil"/>
            </w:tcBorders>
            <w:noWrap/>
            <w:vAlign w:val="bottom"/>
          </w:tcPr>
          <w:p w14:paraId="18335552" w14:textId="77777777" w:rsidR="005835CB" w:rsidRPr="00945162" w:rsidRDefault="005835CB" w:rsidP="00594F26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045CF1D3" w14:textId="77777777" w:rsidR="005835CB" w:rsidRPr="00945162" w:rsidRDefault="005835CB" w:rsidP="00594F2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7CB5E69E" w14:textId="77777777" w:rsidR="005835CB" w:rsidRPr="00945162" w:rsidRDefault="005835CB" w:rsidP="00594F26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695D39BA" w14:textId="77777777" w:rsidR="005835CB" w:rsidRPr="00945162" w:rsidRDefault="005835CB" w:rsidP="00594F26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noWrap/>
            <w:vAlign w:val="bottom"/>
          </w:tcPr>
          <w:p w14:paraId="387C7800" w14:textId="77777777" w:rsidR="005835CB" w:rsidRPr="00945162" w:rsidRDefault="005835CB" w:rsidP="00594F26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38FF" w:rsidRPr="00945162" w14:paraId="0C473AA4" w14:textId="77777777" w:rsidTr="000438FF">
        <w:trPr>
          <w:trHeight w:hRule="exact" w:val="445"/>
        </w:trPr>
        <w:tc>
          <w:tcPr>
            <w:tcW w:w="4680" w:type="dxa"/>
            <w:tcBorders>
              <w:left w:val="nil"/>
              <w:right w:val="nil"/>
            </w:tcBorders>
            <w:noWrap/>
            <w:vAlign w:val="bottom"/>
          </w:tcPr>
          <w:p w14:paraId="6A2AAF69" w14:textId="78C0E580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546" w:type="dxa"/>
            <w:tcBorders>
              <w:left w:val="nil"/>
              <w:right w:val="nil"/>
            </w:tcBorders>
            <w:noWrap/>
            <w:vAlign w:val="bottom"/>
          </w:tcPr>
          <w:p w14:paraId="0298404A" w14:textId="352E9811" w:rsidR="000438FF" w:rsidRPr="00945162" w:rsidRDefault="000438FF" w:rsidP="000438FF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</w:rPr>
              <w:t>276,840</w:t>
            </w: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25E71500" w14:textId="77777777" w:rsidR="000438FF" w:rsidRPr="00945162" w:rsidRDefault="000438FF" w:rsidP="000438F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2D1D6ABC" w14:textId="578C8284" w:rsidR="000438FF" w:rsidRPr="00945162" w:rsidRDefault="000438FF" w:rsidP="000438FF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</w:rPr>
              <w:t>(4,153)</w:t>
            </w: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5C946E95" w14:textId="77777777" w:rsidR="000438FF" w:rsidRPr="00945162" w:rsidRDefault="000438FF" w:rsidP="000438FF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noWrap/>
            <w:vAlign w:val="bottom"/>
          </w:tcPr>
          <w:p w14:paraId="4563447D" w14:textId="4477E096" w:rsidR="000438FF" w:rsidRPr="00945162" w:rsidRDefault="000438FF" w:rsidP="000438FF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</w:rPr>
              <w:t>272,687</w:t>
            </w:r>
          </w:p>
        </w:tc>
      </w:tr>
      <w:tr w:rsidR="000438FF" w:rsidRPr="00945162" w14:paraId="2832928C" w14:textId="77777777" w:rsidTr="000438FF">
        <w:trPr>
          <w:trHeight w:hRule="exact" w:val="445"/>
        </w:trPr>
        <w:tc>
          <w:tcPr>
            <w:tcW w:w="4680" w:type="dxa"/>
            <w:tcBorders>
              <w:left w:val="nil"/>
              <w:right w:val="nil"/>
            </w:tcBorders>
            <w:noWrap/>
            <w:vAlign w:val="bottom"/>
          </w:tcPr>
          <w:p w14:paraId="7576DD3E" w14:textId="77777777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546" w:type="dxa"/>
            <w:tcBorders>
              <w:left w:val="nil"/>
              <w:right w:val="nil"/>
            </w:tcBorders>
            <w:noWrap/>
            <w:vAlign w:val="bottom"/>
          </w:tcPr>
          <w:p w14:paraId="6C127E5E" w14:textId="45EFC424" w:rsidR="000438FF" w:rsidRPr="00945162" w:rsidRDefault="000438FF" w:rsidP="000438FF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</w:rPr>
              <w:t>56,098</w:t>
            </w: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1C86DD41" w14:textId="77777777" w:rsidR="000438FF" w:rsidRPr="00945162" w:rsidRDefault="000438FF" w:rsidP="000438F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7CE2B8E3" w14:textId="1A447744" w:rsidR="000438FF" w:rsidRPr="00945162" w:rsidRDefault="000438FF" w:rsidP="000438FF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</w:rPr>
              <w:t>(4,153)</w:t>
            </w: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20DBD819" w14:textId="77777777" w:rsidR="000438FF" w:rsidRPr="00945162" w:rsidRDefault="000438FF" w:rsidP="000438FF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noWrap/>
            <w:vAlign w:val="bottom"/>
          </w:tcPr>
          <w:p w14:paraId="2CFE05D5" w14:textId="4FA02B8B" w:rsidR="000438FF" w:rsidRPr="00945162" w:rsidRDefault="000438FF" w:rsidP="000438FF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</w:rPr>
              <w:t>51,945</w:t>
            </w:r>
          </w:p>
        </w:tc>
      </w:tr>
      <w:tr w:rsidR="000438FF" w:rsidRPr="00945162" w14:paraId="42E321F5" w14:textId="77777777" w:rsidTr="000438FF">
        <w:trPr>
          <w:trHeight w:hRule="exact" w:val="445"/>
        </w:trPr>
        <w:tc>
          <w:tcPr>
            <w:tcW w:w="46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2CDA5A" w14:textId="77777777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  <w:p w14:paraId="4EC19233" w14:textId="77777777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40" w:lineRule="auto"/>
              <w:ind w:left="560" w:hanging="2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1290C1" w14:textId="77777777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484156" w14:textId="77777777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30FF5895" w14:textId="77777777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F62BE3" w14:textId="77777777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FE828C" w14:textId="77777777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0438FF" w:rsidRPr="00945162" w14:paraId="47563854" w14:textId="77777777" w:rsidTr="000438FF">
        <w:trPr>
          <w:trHeight w:hRule="exact" w:val="44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A7977" w14:textId="778EC13B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0" w:hanging="2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สำหรับปี</w:t>
            </w:r>
            <w:r w:rsidR="005729F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สิ้นสุด</w:t>
            </w: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328C52" w14:textId="77777777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DE135" w14:textId="77777777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35F589AB" w14:textId="77777777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F2FAD" w14:textId="77777777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C4CF6D" w14:textId="77777777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0438FF" w:rsidRPr="00945162" w14:paraId="3BFD31CF" w14:textId="77777777" w:rsidTr="000438FF">
        <w:trPr>
          <w:trHeight w:hRule="exact" w:val="44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BBD0A" w14:textId="77777777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40" w:lineRule="auto"/>
              <w:ind w:left="560" w:hanging="2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4516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01043" w14:textId="0134ABDE" w:rsidR="000438FF" w:rsidRPr="00945162" w:rsidRDefault="000438FF" w:rsidP="000438FF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</w:rPr>
              <w:t>338,729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C95D5" w14:textId="77777777" w:rsidR="000438FF" w:rsidRPr="00945162" w:rsidRDefault="000438FF" w:rsidP="000438F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5CEEC3" w14:textId="63D35523" w:rsidR="000438FF" w:rsidRPr="00945162" w:rsidRDefault="00575BD6" w:rsidP="000438FF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</w:rPr>
              <w:t>(4,743)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07546" w14:textId="77777777" w:rsidR="000438FF" w:rsidRPr="00945162" w:rsidRDefault="000438FF" w:rsidP="000438FF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FCE62" w14:textId="7F8A9345" w:rsidR="000438FF" w:rsidRPr="00945162" w:rsidRDefault="00575BD6" w:rsidP="000438FF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</w:rPr>
              <w:t>333,986</w:t>
            </w:r>
          </w:p>
        </w:tc>
      </w:tr>
      <w:tr w:rsidR="000438FF" w:rsidRPr="00945162" w14:paraId="37628282" w14:textId="77777777" w:rsidTr="000438FF">
        <w:trPr>
          <w:trHeight w:hRule="exact" w:val="44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6CB27B" w14:textId="77777777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0" w:hanging="2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45162"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4516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ค่าสินไหมทดแทนรับคืนจากการประกันภัยต่อ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080230" w14:textId="08803D8E" w:rsidR="000438FF" w:rsidRPr="00945162" w:rsidRDefault="000438FF" w:rsidP="000438FF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</w:rPr>
              <w:t>(129,414)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89553" w14:textId="77777777" w:rsidR="000438FF" w:rsidRPr="00945162" w:rsidRDefault="000438FF" w:rsidP="000438F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95593D" w14:textId="3D761667" w:rsidR="000438FF" w:rsidRPr="00945162" w:rsidRDefault="00575BD6" w:rsidP="000438FF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</w:rPr>
              <w:t>4,743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D2298" w14:textId="77777777" w:rsidR="000438FF" w:rsidRPr="00945162" w:rsidRDefault="000438FF" w:rsidP="000438FF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750C38" w14:textId="05B6D283" w:rsidR="000438FF" w:rsidRPr="00945162" w:rsidRDefault="00575BD6" w:rsidP="000438FF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</w:rPr>
              <w:t>(124,671)</w:t>
            </w:r>
          </w:p>
        </w:tc>
      </w:tr>
      <w:tr w:rsidR="000438FF" w:rsidRPr="00945162" w14:paraId="49C1E08F" w14:textId="77777777" w:rsidTr="000438FF">
        <w:trPr>
          <w:trHeight w:hRule="exact" w:val="44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5779D" w14:textId="77777777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40" w:lineRule="auto"/>
              <w:ind w:left="560" w:hanging="2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4516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33A9953" w14:textId="2644AEF2" w:rsidR="000438FF" w:rsidRPr="00945162" w:rsidRDefault="000438FF" w:rsidP="000438FF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</w:rPr>
              <w:t>209,315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8F672" w14:textId="77777777" w:rsidR="000438FF" w:rsidRPr="00945162" w:rsidRDefault="000438FF" w:rsidP="000438F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AB33F78" w14:textId="76463C77" w:rsidR="000438FF" w:rsidRPr="00945162" w:rsidRDefault="00575BD6" w:rsidP="000438FF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96A014" w14:textId="77777777" w:rsidR="000438FF" w:rsidRPr="00945162" w:rsidRDefault="000438FF" w:rsidP="000438FF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2881607" w14:textId="51B69819" w:rsidR="000438FF" w:rsidRPr="00945162" w:rsidRDefault="00575BD6" w:rsidP="000438FF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</w:rPr>
              <w:t>209,315</w:t>
            </w:r>
          </w:p>
        </w:tc>
      </w:tr>
      <w:tr w:rsidR="000438FF" w:rsidRPr="00945162" w14:paraId="4F82C128" w14:textId="77777777" w:rsidTr="000438FF">
        <w:trPr>
          <w:trHeight w:hRule="exact" w:val="445"/>
        </w:trPr>
        <w:tc>
          <w:tcPr>
            <w:tcW w:w="46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CFA7B9" w14:textId="76545405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624ED4" w14:textId="00F224FB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  <w:tab w:val="left" w:pos="1440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eastAsia="Arial Unicode MS" w:hAnsiTheme="majorBidi" w:cstheme="majorBidi"/>
                <w:sz w:val="28"/>
                <w:szCs w:val="28"/>
              </w:rPr>
              <w:t>290,683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770710" w14:textId="77777777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0F56C7CF" w14:textId="564A965F" w:rsidR="000438FF" w:rsidRPr="00945162" w:rsidRDefault="000438FF" w:rsidP="000438F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eastAsia="Arial Unicode MS" w:hAnsiTheme="majorBidi" w:cstheme="majorBidi"/>
                <w:sz w:val="28"/>
                <w:szCs w:val="28"/>
              </w:rPr>
              <w:t>2,244</w:t>
            </w:r>
          </w:p>
        </w:tc>
        <w:tc>
          <w:tcPr>
            <w:tcW w:w="2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3BFF42" w14:textId="77777777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BC3D27" w14:textId="39930A80" w:rsidR="000438FF" w:rsidRPr="00945162" w:rsidRDefault="000438FF" w:rsidP="000438FF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</w:rPr>
              <w:t>292,927</w:t>
            </w:r>
          </w:p>
        </w:tc>
      </w:tr>
      <w:tr w:rsidR="000438FF" w:rsidRPr="00945162" w14:paraId="6C21B819" w14:textId="77777777" w:rsidTr="000438FF">
        <w:trPr>
          <w:trHeight w:hRule="exact" w:val="445"/>
        </w:trPr>
        <w:tc>
          <w:tcPr>
            <w:tcW w:w="46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38FA04" w14:textId="57BF0D58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DC472B" w14:textId="000BCAEE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  <w:tab w:val="left" w:pos="1440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eastAsia="Arial Unicode MS" w:hAnsiTheme="majorBidi" w:cstheme="majorBidi"/>
                <w:sz w:val="28"/>
                <w:szCs w:val="28"/>
              </w:rPr>
              <w:t>2,244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A2FCAF" w14:textId="77777777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52C4AB07" w14:textId="35F8C18E" w:rsidR="000438FF" w:rsidRPr="00945162" w:rsidRDefault="000438FF" w:rsidP="000438FF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eastAsia="Arial Unicode MS" w:hAnsiTheme="majorBidi" w:cstheme="majorBidi"/>
                <w:sz w:val="28"/>
                <w:szCs w:val="28"/>
              </w:rPr>
              <w:t>(2,244)</w:t>
            </w:r>
          </w:p>
        </w:tc>
        <w:tc>
          <w:tcPr>
            <w:tcW w:w="2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DE20322" w14:textId="77777777" w:rsidR="000438FF" w:rsidRPr="00945162" w:rsidRDefault="000438FF" w:rsidP="0004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9F1627" w14:textId="23263F54" w:rsidR="000438FF" w:rsidRPr="00945162" w:rsidRDefault="000438FF" w:rsidP="000438FF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1AFE6B0" w14:textId="266491B9" w:rsidR="00312653" w:rsidRPr="00C95062" w:rsidRDefault="00312653" w:rsidP="00594F26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95062">
        <w:rPr>
          <w:b/>
          <w:bCs/>
          <w:u w:val="none"/>
          <w:cs/>
        </w:rPr>
        <w:t>มาตรฐานการรายงานทางการเงิน</w:t>
      </w:r>
      <w:r w:rsidR="00301E17">
        <w:rPr>
          <w:rFonts w:hint="cs"/>
          <w:b/>
          <w:bCs/>
          <w:u w:val="none"/>
          <w:cs/>
        </w:rPr>
        <w:t>ที่ยังไม่ได้ใช้</w:t>
      </w:r>
    </w:p>
    <w:p w14:paraId="1CB0EFA7" w14:textId="533C67FE" w:rsidR="00CC5439" w:rsidRDefault="00301E17" w:rsidP="00301E1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01E17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บริษัทและคาดว่าจะมีผลกระทบที่มีสาระสำคัญต่องบการเงินของบริษัท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301E17">
        <w:rPr>
          <w:rFonts w:ascii="Angsana New" w:hAnsi="Angsana New"/>
          <w:sz w:val="28"/>
          <w:szCs w:val="28"/>
        </w:rPr>
        <w:t>1</w:t>
      </w:r>
      <w:r w:rsidRPr="00301E17">
        <w:rPr>
          <w:rFonts w:ascii="Angsana New" w:hAnsi="Angsana New"/>
          <w:sz w:val="28"/>
          <w:szCs w:val="28"/>
          <w:cs/>
        </w:rPr>
        <w:t xml:space="preserve"> มกราคม </w:t>
      </w:r>
      <w:r w:rsidRPr="00301E17">
        <w:rPr>
          <w:rFonts w:ascii="Angsana New" w:hAnsi="Angsana New"/>
          <w:sz w:val="28"/>
          <w:szCs w:val="28"/>
        </w:rPr>
        <w:t>2563</w:t>
      </w:r>
      <w:r w:rsidRPr="00301E17">
        <w:rPr>
          <w:rFonts w:ascii="Angsana New" w:hAnsi="Angsana New"/>
          <w:sz w:val="28"/>
          <w:szCs w:val="28"/>
          <w:cs/>
        </w:rPr>
        <w:t xml:space="preserve"> มีดังต่อไปนี้</w:t>
      </w: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4752"/>
        <w:gridCol w:w="4788"/>
      </w:tblGrid>
      <w:tr w:rsidR="00301E17" w:rsidRPr="00301E17" w14:paraId="25236CE3" w14:textId="77777777" w:rsidTr="00301E17">
        <w:trPr>
          <w:tblHeader/>
        </w:trPr>
        <w:tc>
          <w:tcPr>
            <w:tcW w:w="4752" w:type="dxa"/>
            <w:shd w:val="clear" w:color="auto" w:fill="auto"/>
            <w:vAlign w:val="bottom"/>
          </w:tcPr>
          <w:p w14:paraId="7FEEDD8A" w14:textId="77777777" w:rsidR="00301E17" w:rsidRPr="00301E17" w:rsidRDefault="00301E17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shd w:val="clear" w:color="auto" w:fill="D9D9D9"/>
                <w:cs/>
              </w:rPr>
            </w:pPr>
            <w:r w:rsidRPr="00301E17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4788" w:type="dxa"/>
            <w:shd w:val="clear" w:color="auto" w:fill="auto"/>
            <w:vAlign w:val="bottom"/>
          </w:tcPr>
          <w:p w14:paraId="09B5F923" w14:textId="77777777" w:rsidR="00301E17" w:rsidRPr="00301E17" w:rsidRDefault="00301E17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301E17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เรื่อง</w:t>
            </w:r>
          </w:p>
        </w:tc>
      </w:tr>
      <w:tr w:rsidR="00301E17" w:rsidRPr="00301E17" w14:paraId="0C8756F9" w14:textId="77777777" w:rsidTr="00301E17">
        <w:tc>
          <w:tcPr>
            <w:tcW w:w="4752" w:type="dxa"/>
            <w:shd w:val="clear" w:color="auto" w:fill="auto"/>
          </w:tcPr>
          <w:p w14:paraId="5B150AA4" w14:textId="1D0D48A3" w:rsidR="00301E17" w:rsidRPr="00301E17" w:rsidRDefault="00301E17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301E17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eastAsia="Calibri" w:hAnsi="Angsana New"/>
                <w:sz w:val="28"/>
                <w:szCs w:val="28"/>
              </w:rPr>
              <w:t>7</w:t>
            </w:r>
            <w:r w:rsidRPr="00301E17">
              <w:rPr>
                <w:rFonts w:ascii="Angsana New" w:eastAsia="Calibri" w:hAnsi="Angsana New"/>
                <w:sz w:val="28"/>
                <w:szCs w:val="28"/>
              </w:rPr>
              <w:t>*</w:t>
            </w:r>
          </w:p>
        </w:tc>
        <w:tc>
          <w:tcPr>
            <w:tcW w:w="4788" w:type="dxa"/>
            <w:shd w:val="clear" w:color="auto" w:fill="auto"/>
          </w:tcPr>
          <w:p w14:paraId="51462F09" w14:textId="77777777" w:rsidR="00301E17" w:rsidRPr="00301E17" w:rsidRDefault="00301E17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301E17">
              <w:rPr>
                <w:rFonts w:ascii="Angsana New" w:hAnsi="Angsana New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301E17" w:rsidRPr="00301E17" w14:paraId="42BDF7C5" w14:textId="77777777" w:rsidTr="00301E17">
        <w:tc>
          <w:tcPr>
            <w:tcW w:w="4752" w:type="dxa"/>
            <w:shd w:val="clear" w:color="auto" w:fill="auto"/>
          </w:tcPr>
          <w:p w14:paraId="3F2034BF" w14:textId="52F001DB" w:rsidR="00301E17" w:rsidRPr="00301E17" w:rsidRDefault="00301E17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301E17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301E17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4788" w:type="dxa"/>
            <w:shd w:val="clear" w:color="auto" w:fill="auto"/>
          </w:tcPr>
          <w:p w14:paraId="51945642" w14:textId="77777777" w:rsidR="00301E17" w:rsidRPr="00301E17" w:rsidRDefault="00301E17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301E17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301E17" w:rsidRPr="00301E17" w14:paraId="37C883BC" w14:textId="77777777" w:rsidTr="00301E17">
        <w:tc>
          <w:tcPr>
            <w:tcW w:w="4752" w:type="dxa"/>
            <w:shd w:val="clear" w:color="auto" w:fill="auto"/>
          </w:tcPr>
          <w:p w14:paraId="0CD71996" w14:textId="1C08F6CA" w:rsidR="00301E17" w:rsidRPr="00301E17" w:rsidRDefault="00301E17" w:rsidP="00301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301E17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eastAsia="Calibri" w:hAnsi="Angsana New"/>
                <w:sz w:val="28"/>
                <w:szCs w:val="28"/>
              </w:rPr>
              <w:t>16</w:t>
            </w:r>
          </w:p>
        </w:tc>
        <w:tc>
          <w:tcPr>
            <w:tcW w:w="4788" w:type="dxa"/>
            <w:shd w:val="clear" w:color="auto" w:fill="auto"/>
          </w:tcPr>
          <w:p w14:paraId="32FD3AE0" w14:textId="77777777" w:rsidR="00301E17" w:rsidRPr="00301E17" w:rsidRDefault="00301E17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301E17">
              <w:rPr>
                <w:rFonts w:ascii="Angsana New" w:eastAsia="Calibri" w:hAnsi="Angsana New"/>
                <w:sz w:val="28"/>
                <w:szCs w:val="28"/>
                <w:cs/>
              </w:rPr>
              <w:t>สัญญาเช่า</w:t>
            </w:r>
          </w:p>
        </w:tc>
      </w:tr>
      <w:tr w:rsidR="00301E17" w:rsidRPr="00301E17" w14:paraId="762EE750" w14:textId="77777777" w:rsidTr="00301E17">
        <w:tc>
          <w:tcPr>
            <w:tcW w:w="4752" w:type="dxa"/>
            <w:shd w:val="clear" w:color="auto" w:fill="auto"/>
          </w:tcPr>
          <w:p w14:paraId="22728D67" w14:textId="1CAF05CF" w:rsidR="00301E17" w:rsidRPr="00301E17" w:rsidRDefault="00301E17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shd w:val="clear" w:color="auto" w:fill="D9D9D9"/>
                <w:cs/>
              </w:rPr>
            </w:pPr>
            <w:r w:rsidRPr="00301E17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Pr="00301E17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4788" w:type="dxa"/>
            <w:shd w:val="clear" w:color="auto" w:fill="auto"/>
          </w:tcPr>
          <w:p w14:paraId="1FA7748C" w14:textId="77777777" w:rsidR="00301E17" w:rsidRPr="00301E17" w:rsidRDefault="00301E17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shd w:val="clear" w:color="auto" w:fill="D9D9D9"/>
                <w:cs/>
              </w:rPr>
            </w:pPr>
            <w:r w:rsidRPr="00301E17">
              <w:rPr>
                <w:rFonts w:ascii="Angsana New" w:hAnsi="Angsana New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301E17" w:rsidRPr="00301E17" w14:paraId="39C9FFCC" w14:textId="77777777" w:rsidTr="00301E17">
        <w:tc>
          <w:tcPr>
            <w:tcW w:w="4752" w:type="dxa"/>
            <w:shd w:val="clear" w:color="auto" w:fill="auto"/>
          </w:tcPr>
          <w:p w14:paraId="006CDAB5" w14:textId="1699F3A6" w:rsidR="00301E17" w:rsidRPr="00301E17" w:rsidRDefault="00301E17" w:rsidP="00D42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01E17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Pr="00301E17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4788" w:type="dxa"/>
            <w:shd w:val="clear" w:color="auto" w:fill="auto"/>
          </w:tcPr>
          <w:p w14:paraId="6B0F01EE" w14:textId="77777777" w:rsidR="00301E17" w:rsidRPr="00301E17" w:rsidRDefault="00301E17" w:rsidP="00301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01E17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</w:tbl>
    <w:p w14:paraId="38B5EC31" w14:textId="2EF11CD2" w:rsidR="00301E17" w:rsidRPr="00301E17" w:rsidRDefault="00301E17" w:rsidP="00301E1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301E17">
        <w:rPr>
          <w:rFonts w:ascii="Angsana New" w:hAnsi="Angsana New"/>
          <w:i/>
          <w:iCs/>
          <w:sz w:val="28"/>
          <w:szCs w:val="28"/>
        </w:rPr>
        <w:t xml:space="preserve">* </w:t>
      </w:r>
      <w:r w:rsidRPr="00301E17">
        <w:rPr>
          <w:rFonts w:ascii="Angsana New" w:hAnsi="Angsana New"/>
          <w:i/>
          <w:iCs/>
          <w:sz w:val="28"/>
          <w:szCs w:val="28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2EB822C" w14:textId="7BD0CF22" w:rsidR="00301E17" w:rsidRPr="00301E17" w:rsidRDefault="00301E17" w:rsidP="00301E17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301E17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4302ED43" w14:textId="77777777" w:rsidR="00301E17" w:rsidRPr="00301E17" w:rsidRDefault="00301E17" w:rsidP="00301E1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9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01E17">
        <w:rPr>
          <w:rFonts w:ascii="Angsana New" w:hAnsi="Angsana New"/>
          <w:sz w:val="28"/>
          <w:szCs w:val="28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6F14BB51" w14:textId="79659DE4" w:rsidR="00301E17" w:rsidRPr="00301E17" w:rsidRDefault="00301E17" w:rsidP="00301E17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301E17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28"/>
          <w:szCs w:val="28"/>
        </w:rPr>
        <w:t>16</w:t>
      </w:r>
      <w:r w:rsidRPr="00301E17">
        <w:rPr>
          <w:rFonts w:asciiTheme="majorBidi" w:hAnsiTheme="majorBidi" w:cstheme="majorBidi"/>
          <w:sz w:val="28"/>
          <w:szCs w:val="28"/>
          <w:cs/>
        </w:rPr>
        <w:t xml:space="preserve"> เรื่อง สัญญาเช่า</w:t>
      </w:r>
    </w:p>
    <w:p w14:paraId="4FEDC2AD" w14:textId="553D1CCB" w:rsidR="00301E17" w:rsidRDefault="00301E17" w:rsidP="00301E1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9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76DDE">
        <w:rPr>
          <w:rFonts w:ascii="Angsana New" w:hAnsi="Angsana New"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Pr="00576DDE">
        <w:rPr>
          <w:rFonts w:ascii="Angsana New" w:hAnsi="Angsana New"/>
          <w:spacing w:val="-4"/>
          <w:sz w:val="28"/>
          <w:szCs w:val="28"/>
        </w:rPr>
        <w:t xml:space="preserve">16 </w:t>
      </w:r>
      <w:r w:rsidRPr="00576DDE">
        <w:rPr>
          <w:rFonts w:ascii="Angsana New" w:hAnsi="Angsana New"/>
          <w:spacing w:val="-4"/>
          <w:sz w:val="28"/>
          <w:szCs w:val="28"/>
          <w:cs/>
        </w:rPr>
        <w:t>ได้นำเสนอวิธีการบัญชีเดียวสำหรับผู้เช่า โดยผู้เช่าต้องรับรู้สินทรัพย์สิทธิการ</w:t>
      </w:r>
      <w:r w:rsidRPr="009036AA">
        <w:rPr>
          <w:rFonts w:ascii="Angsana New" w:hAnsi="Angsana New"/>
          <w:spacing w:val="-2"/>
          <w:sz w:val="28"/>
          <w:szCs w:val="28"/>
          <w:cs/>
        </w:rPr>
        <w:t>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</w:t>
      </w:r>
      <w:r w:rsidRPr="00301E17">
        <w:rPr>
          <w:rFonts w:ascii="Angsana New" w:hAnsi="Angsana New"/>
          <w:sz w:val="28"/>
          <w:szCs w:val="28"/>
          <w:cs/>
        </w:rPr>
        <w:t>บริษัทจะรับรู้สินทรัพย์และหนี้สินสำหรับสัญญาเช่าดำเนินงาน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25927A56" w14:textId="68F72BBD" w:rsidR="00B505D0" w:rsidRPr="00B63B64" w:rsidRDefault="00B505D0" w:rsidP="00594F26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B63B64">
        <w:rPr>
          <w:b/>
          <w:bCs/>
          <w:u w:val="none"/>
          <w:cs/>
        </w:rPr>
        <w:t>การอนุมัติ</w:t>
      </w:r>
      <w:r w:rsidR="00866AA3">
        <w:rPr>
          <w:rFonts w:hint="cs"/>
          <w:b/>
          <w:bCs/>
          <w:u w:val="none"/>
          <w:cs/>
        </w:rPr>
        <w:t>งบการเงิน</w:t>
      </w:r>
    </w:p>
    <w:p w14:paraId="7F6BEBDD" w14:textId="1D91CC01" w:rsidR="009B7742" w:rsidRPr="000C7591" w:rsidRDefault="009B4E06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10" w:hanging="2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D60DA">
        <w:rPr>
          <w:rFonts w:ascii="Angsana New" w:hAnsi="Angsana New"/>
          <w:sz w:val="28"/>
          <w:szCs w:val="28"/>
          <w:cs/>
        </w:rPr>
        <w:t>กรรมการของบริษัทได้อนุมัติให้ออก</w:t>
      </w:r>
      <w:r w:rsidR="00594F26">
        <w:rPr>
          <w:rFonts w:ascii="Angsana New" w:hAnsi="Angsana New" w:hint="cs"/>
          <w:sz w:val="28"/>
          <w:szCs w:val="28"/>
          <w:cs/>
        </w:rPr>
        <w:t>งบการเงิน</w:t>
      </w:r>
      <w:r w:rsidRPr="00BD60DA">
        <w:rPr>
          <w:rFonts w:ascii="Angsana New" w:hAnsi="Angsana New"/>
          <w:sz w:val="28"/>
          <w:szCs w:val="28"/>
          <w:cs/>
        </w:rPr>
        <w:t>นี้</w:t>
      </w:r>
      <w:r w:rsidRPr="00242F84">
        <w:rPr>
          <w:rFonts w:ascii="Angsana New" w:hAnsi="Angsana New"/>
          <w:sz w:val="28"/>
          <w:szCs w:val="28"/>
          <w:cs/>
        </w:rPr>
        <w:t>แล้วเมื่อวันที่</w:t>
      </w:r>
      <w:r w:rsidR="00EC32A6" w:rsidRPr="00242F84">
        <w:rPr>
          <w:rFonts w:ascii="Angsana New" w:hAnsi="Angsana New"/>
          <w:sz w:val="28"/>
          <w:szCs w:val="28"/>
          <w:cs/>
        </w:rPr>
        <w:t xml:space="preserve"> </w:t>
      </w:r>
      <w:r w:rsidR="000C7591">
        <w:rPr>
          <w:rFonts w:ascii="Angsana New" w:hAnsi="Angsana New"/>
          <w:sz w:val="28"/>
          <w:szCs w:val="28"/>
        </w:rPr>
        <w:t xml:space="preserve">26 </w:t>
      </w:r>
      <w:r w:rsidR="000C7591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0C7591">
        <w:rPr>
          <w:rFonts w:ascii="Angsana New" w:hAnsi="Angsana New"/>
          <w:sz w:val="28"/>
          <w:szCs w:val="28"/>
        </w:rPr>
        <w:t>2563</w:t>
      </w:r>
    </w:p>
    <w:sectPr w:rsidR="009B7742" w:rsidRPr="000C7591" w:rsidSect="001A52F6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008" w:right="749" w:bottom="360" w:left="1296" w:header="475" w:footer="576" w:gutter="0"/>
      <w:pgNumType w:start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62B85" w14:textId="77777777" w:rsidR="00111FD1" w:rsidRDefault="00111FD1">
      <w:r>
        <w:separator/>
      </w:r>
    </w:p>
  </w:endnote>
  <w:endnote w:type="continuationSeparator" w:id="0">
    <w:p w14:paraId="70D7FAF1" w14:textId="77777777" w:rsidR="00111FD1" w:rsidRDefault="00111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79DA0" w14:textId="5CF83222" w:rsidR="00F24572" w:rsidRPr="00E1023C" w:rsidRDefault="00F24572" w:rsidP="008A5482">
    <w:pPr>
      <w:pStyle w:val="Footer"/>
      <w:ind w:right="263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122BD9">
      <w:rPr>
        <w:rFonts w:asciiTheme="majorBidi" w:hAnsiTheme="majorBidi" w:cstheme="majorBidi"/>
        <w:noProof/>
        <w:sz w:val="26"/>
        <w:szCs w:val="26"/>
      </w:rPr>
      <w:t>61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A69CB" w14:textId="73D80F26" w:rsidR="00F24572" w:rsidRPr="008A5482" w:rsidRDefault="00111FD1" w:rsidP="008A5482">
    <w:pPr>
      <w:pStyle w:val="Footer"/>
      <w:ind w:right="263"/>
      <w:jc w:val="right"/>
      <w:rPr>
        <w:rFonts w:asciiTheme="majorBidi" w:hAnsiTheme="majorBidi" w:cstheme="majorBidi"/>
        <w:sz w:val="26"/>
        <w:szCs w:val="26"/>
      </w:rPr>
    </w:pPr>
    <w:sdt>
      <w:sdtPr>
        <w:rPr>
          <w:rFonts w:asciiTheme="majorBidi" w:hAnsiTheme="majorBidi" w:cstheme="majorBidi"/>
        </w:rPr>
        <w:id w:val="647710054"/>
        <w:docPartObj>
          <w:docPartGallery w:val="Page Numbers (Bottom of Page)"/>
          <w:docPartUnique/>
        </w:docPartObj>
      </w:sdtPr>
      <w:sdtEndPr>
        <w:rPr>
          <w:noProof/>
          <w:sz w:val="26"/>
          <w:szCs w:val="26"/>
        </w:rPr>
      </w:sdtEndPr>
      <w:sdtContent>
        <w:r w:rsidR="00F24572" w:rsidRPr="008A5482">
          <w:rPr>
            <w:rFonts w:asciiTheme="majorBidi" w:hAnsiTheme="majorBidi" w:cstheme="majorBidi"/>
            <w:sz w:val="26"/>
            <w:szCs w:val="26"/>
          </w:rPr>
          <w:fldChar w:fldCharType="begin"/>
        </w:r>
        <w:r w:rsidR="00F24572" w:rsidRPr="008A5482">
          <w:rPr>
            <w:rFonts w:asciiTheme="majorBidi" w:hAnsiTheme="majorBidi" w:cstheme="majorBidi"/>
            <w:sz w:val="26"/>
            <w:szCs w:val="26"/>
          </w:rPr>
          <w:instrText xml:space="preserve"> PAGE   \* MERGEFORMAT </w:instrText>
        </w:r>
        <w:r w:rsidR="00F24572" w:rsidRPr="008A5482">
          <w:rPr>
            <w:rFonts w:asciiTheme="majorBidi" w:hAnsiTheme="majorBidi" w:cstheme="majorBidi"/>
            <w:sz w:val="26"/>
            <w:szCs w:val="26"/>
          </w:rPr>
          <w:fldChar w:fldCharType="separate"/>
        </w:r>
        <w:r w:rsidR="00122BD9">
          <w:rPr>
            <w:rFonts w:asciiTheme="majorBidi" w:hAnsiTheme="majorBidi" w:cstheme="majorBidi"/>
            <w:noProof/>
            <w:sz w:val="26"/>
            <w:szCs w:val="26"/>
          </w:rPr>
          <w:t>15</w:t>
        </w:r>
        <w:r w:rsidR="00F24572" w:rsidRPr="008A5482">
          <w:rPr>
            <w:rFonts w:asciiTheme="majorBidi" w:hAnsiTheme="majorBidi" w:cstheme="majorBidi"/>
            <w:noProof/>
            <w:sz w:val="26"/>
            <w:szCs w:val="2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ADEE3" w14:textId="77777777" w:rsidR="00111FD1" w:rsidRDefault="00111FD1">
      <w:r>
        <w:separator/>
      </w:r>
    </w:p>
  </w:footnote>
  <w:footnote w:type="continuationSeparator" w:id="0">
    <w:p w14:paraId="1513D981" w14:textId="77777777" w:rsidR="00111FD1" w:rsidRDefault="00111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85BF0" w14:textId="77777777" w:rsidR="00F24572" w:rsidRPr="00682B63" w:rsidRDefault="00F24572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23BBE8CC" w14:textId="13C585A6" w:rsidR="00F24572" w:rsidRPr="002F3F82" w:rsidRDefault="00F24572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งบการเงิน</w:t>
    </w:r>
  </w:p>
  <w:p w14:paraId="2053484D" w14:textId="47240294" w:rsidR="00F24572" w:rsidRDefault="00F24572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b/>
        <w:bCs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2562</w:t>
    </w:r>
    <w:r w:rsidRPr="00601C1F">
      <w:rPr>
        <w:rFonts w:ascii="Angsana New" w:hAnsi="Angsana New"/>
        <w:b/>
        <w:bCs/>
        <w:sz w:val="28"/>
        <w:szCs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94719" w14:textId="57B2724E" w:rsidR="00F24572" w:rsidRPr="00682B63" w:rsidRDefault="00F24572" w:rsidP="005067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1AD9329F" w14:textId="6B376E3C" w:rsidR="00F24572" w:rsidRPr="00682B63" w:rsidRDefault="00F24572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1977BB81" w14:textId="3DC56D46" w:rsidR="00F24572" w:rsidRPr="00682B63" w:rsidRDefault="00F24572" w:rsidP="00682B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2562</w:t>
    </w:r>
    <w:r w:rsidRPr="00601C1F">
      <w:rPr>
        <w:rFonts w:ascii="Angsana New" w:hAnsi="Angsana New"/>
        <w:b/>
        <w:bCs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FSNoteNumbered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A84F13"/>
    <w:multiLevelType w:val="hybridMultilevel"/>
    <w:tmpl w:val="984C0F2E"/>
    <w:lvl w:ilvl="0" w:tplc="2FAC61E8">
      <w:start w:val="2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2FAC61E8">
      <w:start w:val="22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B75A87B8">
      <w:start w:val="165"/>
      <w:numFmt w:val="bullet"/>
      <w:lvlText w:val="﷐"/>
      <w:lvlJc w:val="left"/>
      <w:pPr>
        <w:ind w:left="270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8611B16"/>
    <w:multiLevelType w:val="multilevel"/>
    <w:tmpl w:val="E06E9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89610D1"/>
    <w:multiLevelType w:val="multilevel"/>
    <w:tmpl w:val="C0D092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0CA65C16"/>
    <w:multiLevelType w:val="hybridMultilevel"/>
    <w:tmpl w:val="7B3048AE"/>
    <w:lvl w:ilvl="0" w:tplc="7C426134">
      <w:start w:val="1"/>
      <w:numFmt w:val="thaiLett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4" w15:restartNumberingAfterBreak="0">
    <w:nsid w:val="0ECF425E"/>
    <w:multiLevelType w:val="hybridMultilevel"/>
    <w:tmpl w:val="EF12249E"/>
    <w:lvl w:ilvl="0" w:tplc="1E7AAEF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305476FE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70A0341"/>
    <w:multiLevelType w:val="hybridMultilevel"/>
    <w:tmpl w:val="EE1E981E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7E1432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3D255DF"/>
    <w:multiLevelType w:val="multilevel"/>
    <w:tmpl w:val="4D2AD99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52F2B74"/>
    <w:multiLevelType w:val="multilevel"/>
    <w:tmpl w:val="9436658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5B37BDB"/>
    <w:multiLevelType w:val="hybridMultilevel"/>
    <w:tmpl w:val="EA123344"/>
    <w:lvl w:ilvl="0" w:tplc="0EC4BFF4">
      <w:start w:val="1"/>
      <w:numFmt w:val="decimal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AC3DD1"/>
    <w:multiLevelType w:val="hybridMultilevel"/>
    <w:tmpl w:val="7E3E9B60"/>
    <w:lvl w:ilvl="0" w:tplc="92544F1A">
      <w:start w:val="2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C545542"/>
    <w:multiLevelType w:val="hybridMultilevel"/>
    <w:tmpl w:val="3CD42486"/>
    <w:lvl w:ilvl="0" w:tplc="07B2834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A81341A"/>
    <w:multiLevelType w:val="hybridMultilevel"/>
    <w:tmpl w:val="2CC02A2C"/>
    <w:lvl w:ilvl="0" w:tplc="E1FACB20">
      <w:start w:val="1"/>
      <w:numFmt w:val="decimal"/>
      <w:lvlText w:val="(%1)"/>
      <w:lvlJc w:val="left"/>
      <w:pPr>
        <w:ind w:left="1260" w:hanging="360"/>
      </w:pPr>
      <w:rPr>
        <w:rFonts w:cs="Times New Roman" w:hint="default"/>
      </w:rPr>
    </w:lvl>
    <w:lvl w:ilvl="1" w:tplc="E1FACB20">
      <w:start w:val="1"/>
      <w:numFmt w:val="decimal"/>
      <w:lvlText w:val="(%2)"/>
      <w:lvlJc w:val="left"/>
      <w:pPr>
        <w:ind w:left="19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3BA26FCA"/>
    <w:multiLevelType w:val="hybridMultilevel"/>
    <w:tmpl w:val="C0E81038"/>
    <w:lvl w:ilvl="0" w:tplc="FFFFFFFF">
      <w:start w:val="1"/>
      <w:numFmt w:val="thaiLetters"/>
      <w:lvlText w:val="(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37A6815"/>
    <w:multiLevelType w:val="hybridMultilevel"/>
    <w:tmpl w:val="49E6934A"/>
    <w:lvl w:ilvl="0" w:tplc="8E469C1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767BB2"/>
    <w:multiLevelType w:val="multilevel"/>
    <w:tmpl w:val="716EF42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9" w15:restartNumberingAfterBreak="0">
    <w:nsid w:val="4CB459B4"/>
    <w:multiLevelType w:val="multilevel"/>
    <w:tmpl w:val="C0D092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6A4265D"/>
    <w:multiLevelType w:val="multilevel"/>
    <w:tmpl w:val="F24870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5CB962A5"/>
    <w:multiLevelType w:val="hybridMultilevel"/>
    <w:tmpl w:val="96222902"/>
    <w:lvl w:ilvl="0" w:tplc="75F49890">
      <w:start w:val="1"/>
      <w:numFmt w:val="decimal"/>
      <w:lvlText w:val="(%1)"/>
      <w:lvlJc w:val="left"/>
      <w:pPr>
        <w:ind w:left="1260" w:hanging="360"/>
      </w:pPr>
      <w:rPr>
        <w:rFonts w:cs="Times New Roman" w:hint="default"/>
        <w:lang w:bidi="th-TH"/>
      </w:rPr>
    </w:lvl>
    <w:lvl w:ilvl="1" w:tplc="B5A652E0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5CF20790"/>
    <w:multiLevelType w:val="hybridMultilevel"/>
    <w:tmpl w:val="B82011D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20"/>
  </w:num>
  <w:num w:numId="13">
    <w:abstractNumId w:val="33"/>
  </w:num>
  <w:num w:numId="14">
    <w:abstractNumId w:val="26"/>
  </w:num>
  <w:num w:numId="15">
    <w:abstractNumId w:val="34"/>
  </w:num>
  <w:num w:numId="16">
    <w:abstractNumId w:val="13"/>
  </w:num>
  <w:num w:numId="17">
    <w:abstractNumId w:val="29"/>
  </w:num>
  <w:num w:numId="18">
    <w:abstractNumId w:val="19"/>
  </w:num>
  <w:num w:numId="19">
    <w:abstractNumId w:val="11"/>
  </w:num>
  <w:num w:numId="20">
    <w:abstractNumId w:val="28"/>
  </w:num>
  <w:num w:numId="21">
    <w:abstractNumId w:val="27"/>
  </w:num>
  <w:num w:numId="22">
    <w:abstractNumId w:val="22"/>
  </w:num>
  <w:num w:numId="23">
    <w:abstractNumId w:val="31"/>
  </w:num>
  <w:num w:numId="24">
    <w:abstractNumId w:val="24"/>
  </w:num>
  <w:num w:numId="25">
    <w:abstractNumId w:val="10"/>
  </w:num>
  <w:num w:numId="26">
    <w:abstractNumId w:val="12"/>
  </w:num>
  <w:num w:numId="27">
    <w:abstractNumId w:val="14"/>
  </w:num>
  <w:num w:numId="28">
    <w:abstractNumId w:val="16"/>
  </w:num>
  <w:num w:numId="29">
    <w:abstractNumId w:val="30"/>
  </w:num>
  <w:num w:numId="30">
    <w:abstractNumId w:val="21"/>
  </w:num>
  <w:num w:numId="31">
    <w:abstractNumId w:val="35"/>
  </w:num>
  <w:num w:numId="32">
    <w:abstractNumId w:val="5"/>
  </w:num>
  <w:num w:numId="33">
    <w:abstractNumId w:val="5"/>
  </w:num>
  <w:num w:numId="34">
    <w:abstractNumId w:val="15"/>
  </w:num>
  <w:num w:numId="35">
    <w:abstractNumId w:val="17"/>
  </w:num>
  <w:num w:numId="36">
    <w:abstractNumId w:val="18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32"/>
  </w:num>
  <w:num w:numId="42">
    <w:abstractNumId w:val="25"/>
  </w:num>
  <w:num w:numId="43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2092"/>
    <w:rsid w:val="000024BE"/>
    <w:rsid w:val="00002B37"/>
    <w:rsid w:val="00002DFE"/>
    <w:rsid w:val="0000327F"/>
    <w:rsid w:val="000034DF"/>
    <w:rsid w:val="00003590"/>
    <w:rsid w:val="00003C3D"/>
    <w:rsid w:val="00003FAC"/>
    <w:rsid w:val="000042BB"/>
    <w:rsid w:val="0000472D"/>
    <w:rsid w:val="00004B0C"/>
    <w:rsid w:val="00004EE8"/>
    <w:rsid w:val="00005459"/>
    <w:rsid w:val="0000552E"/>
    <w:rsid w:val="000055E6"/>
    <w:rsid w:val="00005A47"/>
    <w:rsid w:val="00005BA1"/>
    <w:rsid w:val="00005D91"/>
    <w:rsid w:val="00005EF0"/>
    <w:rsid w:val="00006377"/>
    <w:rsid w:val="0000650C"/>
    <w:rsid w:val="00006B7C"/>
    <w:rsid w:val="00006DDD"/>
    <w:rsid w:val="00007672"/>
    <w:rsid w:val="00010273"/>
    <w:rsid w:val="000105F4"/>
    <w:rsid w:val="000106B4"/>
    <w:rsid w:val="000106FE"/>
    <w:rsid w:val="0001089F"/>
    <w:rsid w:val="00010B27"/>
    <w:rsid w:val="00010C5F"/>
    <w:rsid w:val="000112D8"/>
    <w:rsid w:val="0001135A"/>
    <w:rsid w:val="000114D9"/>
    <w:rsid w:val="000116C3"/>
    <w:rsid w:val="00011789"/>
    <w:rsid w:val="00011AF0"/>
    <w:rsid w:val="00011C56"/>
    <w:rsid w:val="00011E82"/>
    <w:rsid w:val="00011FB7"/>
    <w:rsid w:val="00012243"/>
    <w:rsid w:val="0001232B"/>
    <w:rsid w:val="000125B2"/>
    <w:rsid w:val="000125CA"/>
    <w:rsid w:val="0001263A"/>
    <w:rsid w:val="00012898"/>
    <w:rsid w:val="00012E72"/>
    <w:rsid w:val="0001316A"/>
    <w:rsid w:val="000135AA"/>
    <w:rsid w:val="00013AE9"/>
    <w:rsid w:val="00013B78"/>
    <w:rsid w:val="00014A7E"/>
    <w:rsid w:val="00014C5D"/>
    <w:rsid w:val="00014C61"/>
    <w:rsid w:val="00015823"/>
    <w:rsid w:val="00015ABA"/>
    <w:rsid w:val="00015AF4"/>
    <w:rsid w:val="00015CAB"/>
    <w:rsid w:val="000162FA"/>
    <w:rsid w:val="000164E8"/>
    <w:rsid w:val="00016788"/>
    <w:rsid w:val="00016D01"/>
    <w:rsid w:val="00016E25"/>
    <w:rsid w:val="000174C7"/>
    <w:rsid w:val="00017512"/>
    <w:rsid w:val="00017553"/>
    <w:rsid w:val="00017C29"/>
    <w:rsid w:val="00020726"/>
    <w:rsid w:val="00020A06"/>
    <w:rsid w:val="00020DBC"/>
    <w:rsid w:val="000210B4"/>
    <w:rsid w:val="000213F2"/>
    <w:rsid w:val="000218DE"/>
    <w:rsid w:val="0002190E"/>
    <w:rsid w:val="00021C0C"/>
    <w:rsid w:val="00021EDB"/>
    <w:rsid w:val="00022155"/>
    <w:rsid w:val="000221A6"/>
    <w:rsid w:val="000221DD"/>
    <w:rsid w:val="000222FD"/>
    <w:rsid w:val="000228B6"/>
    <w:rsid w:val="0002294B"/>
    <w:rsid w:val="00022F41"/>
    <w:rsid w:val="00023133"/>
    <w:rsid w:val="00023205"/>
    <w:rsid w:val="0002344D"/>
    <w:rsid w:val="000234D9"/>
    <w:rsid w:val="0002362E"/>
    <w:rsid w:val="0002387E"/>
    <w:rsid w:val="0002389A"/>
    <w:rsid w:val="000238D9"/>
    <w:rsid w:val="00023B27"/>
    <w:rsid w:val="00024663"/>
    <w:rsid w:val="00024694"/>
    <w:rsid w:val="00024833"/>
    <w:rsid w:val="00024C49"/>
    <w:rsid w:val="00024CA0"/>
    <w:rsid w:val="00025072"/>
    <w:rsid w:val="0002519B"/>
    <w:rsid w:val="00025986"/>
    <w:rsid w:val="00025C84"/>
    <w:rsid w:val="00025D91"/>
    <w:rsid w:val="00025FB8"/>
    <w:rsid w:val="00025FC2"/>
    <w:rsid w:val="0002623A"/>
    <w:rsid w:val="0002626C"/>
    <w:rsid w:val="000267EA"/>
    <w:rsid w:val="0002693A"/>
    <w:rsid w:val="0002772D"/>
    <w:rsid w:val="00027DEB"/>
    <w:rsid w:val="00027E23"/>
    <w:rsid w:val="00027EEE"/>
    <w:rsid w:val="00030662"/>
    <w:rsid w:val="0003071F"/>
    <w:rsid w:val="00030872"/>
    <w:rsid w:val="00030885"/>
    <w:rsid w:val="000313F6"/>
    <w:rsid w:val="0003148D"/>
    <w:rsid w:val="00031853"/>
    <w:rsid w:val="00031C4A"/>
    <w:rsid w:val="00031FC6"/>
    <w:rsid w:val="00032104"/>
    <w:rsid w:val="0003254B"/>
    <w:rsid w:val="000325D4"/>
    <w:rsid w:val="0003325C"/>
    <w:rsid w:val="000336D8"/>
    <w:rsid w:val="00033925"/>
    <w:rsid w:val="000339E8"/>
    <w:rsid w:val="00033BD2"/>
    <w:rsid w:val="00033F57"/>
    <w:rsid w:val="00033F82"/>
    <w:rsid w:val="00034074"/>
    <w:rsid w:val="00034529"/>
    <w:rsid w:val="00034673"/>
    <w:rsid w:val="000346BE"/>
    <w:rsid w:val="00034A92"/>
    <w:rsid w:val="00034C6E"/>
    <w:rsid w:val="00034D55"/>
    <w:rsid w:val="00034DAC"/>
    <w:rsid w:val="000350D8"/>
    <w:rsid w:val="00035300"/>
    <w:rsid w:val="0003596F"/>
    <w:rsid w:val="00035A0A"/>
    <w:rsid w:val="00035ADF"/>
    <w:rsid w:val="00035C02"/>
    <w:rsid w:val="00036BA8"/>
    <w:rsid w:val="00036D61"/>
    <w:rsid w:val="00036EE1"/>
    <w:rsid w:val="00037097"/>
    <w:rsid w:val="000370D2"/>
    <w:rsid w:val="000376BC"/>
    <w:rsid w:val="000377DD"/>
    <w:rsid w:val="000403BD"/>
    <w:rsid w:val="0004051C"/>
    <w:rsid w:val="00040995"/>
    <w:rsid w:val="00040CCF"/>
    <w:rsid w:val="00041300"/>
    <w:rsid w:val="000414CB"/>
    <w:rsid w:val="00041768"/>
    <w:rsid w:val="000417E3"/>
    <w:rsid w:val="00041978"/>
    <w:rsid w:val="00041B69"/>
    <w:rsid w:val="00041C74"/>
    <w:rsid w:val="00041EAF"/>
    <w:rsid w:val="000429C9"/>
    <w:rsid w:val="00042AF5"/>
    <w:rsid w:val="00042BB4"/>
    <w:rsid w:val="00042E34"/>
    <w:rsid w:val="00043402"/>
    <w:rsid w:val="00043415"/>
    <w:rsid w:val="00043474"/>
    <w:rsid w:val="0004356A"/>
    <w:rsid w:val="000438FF"/>
    <w:rsid w:val="000439B6"/>
    <w:rsid w:val="000441FA"/>
    <w:rsid w:val="000442AA"/>
    <w:rsid w:val="000442BC"/>
    <w:rsid w:val="000442FE"/>
    <w:rsid w:val="000443AA"/>
    <w:rsid w:val="0004447F"/>
    <w:rsid w:val="00045399"/>
    <w:rsid w:val="000458E9"/>
    <w:rsid w:val="000459BB"/>
    <w:rsid w:val="00045ADC"/>
    <w:rsid w:val="00046126"/>
    <w:rsid w:val="0004642D"/>
    <w:rsid w:val="00046D14"/>
    <w:rsid w:val="00046DC9"/>
    <w:rsid w:val="00047005"/>
    <w:rsid w:val="00047AA5"/>
    <w:rsid w:val="00047C1E"/>
    <w:rsid w:val="00047FB0"/>
    <w:rsid w:val="00050022"/>
    <w:rsid w:val="0005039E"/>
    <w:rsid w:val="000503C7"/>
    <w:rsid w:val="0005058E"/>
    <w:rsid w:val="00050B06"/>
    <w:rsid w:val="00050C1F"/>
    <w:rsid w:val="00050DF4"/>
    <w:rsid w:val="00050E90"/>
    <w:rsid w:val="000515DA"/>
    <w:rsid w:val="000515E2"/>
    <w:rsid w:val="0005184C"/>
    <w:rsid w:val="00051BA2"/>
    <w:rsid w:val="00051D5D"/>
    <w:rsid w:val="00051DC3"/>
    <w:rsid w:val="0005214B"/>
    <w:rsid w:val="00052290"/>
    <w:rsid w:val="000527AF"/>
    <w:rsid w:val="00052826"/>
    <w:rsid w:val="000528F3"/>
    <w:rsid w:val="00052A30"/>
    <w:rsid w:val="00052FA9"/>
    <w:rsid w:val="00053537"/>
    <w:rsid w:val="00053966"/>
    <w:rsid w:val="00053D85"/>
    <w:rsid w:val="0005426C"/>
    <w:rsid w:val="0005432D"/>
    <w:rsid w:val="00054356"/>
    <w:rsid w:val="000544B8"/>
    <w:rsid w:val="000546DA"/>
    <w:rsid w:val="00054709"/>
    <w:rsid w:val="0005483B"/>
    <w:rsid w:val="000549A3"/>
    <w:rsid w:val="00054BF6"/>
    <w:rsid w:val="000551A3"/>
    <w:rsid w:val="0005528E"/>
    <w:rsid w:val="000554FF"/>
    <w:rsid w:val="000558AF"/>
    <w:rsid w:val="00055996"/>
    <w:rsid w:val="00055B62"/>
    <w:rsid w:val="00055B8D"/>
    <w:rsid w:val="00055DDF"/>
    <w:rsid w:val="00055F59"/>
    <w:rsid w:val="0005640F"/>
    <w:rsid w:val="00056470"/>
    <w:rsid w:val="000566F1"/>
    <w:rsid w:val="00056B2D"/>
    <w:rsid w:val="00057053"/>
    <w:rsid w:val="0005715A"/>
    <w:rsid w:val="00057238"/>
    <w:rsid w:val="0005737B"/>
    <w:rsid w:val="00057618"/>
    <w:rsid w:val="00057D2B"/>
    <w:rsid w:val="00057D8F"/>
    <w:rsid w:val="0006060A"/>
    <w:rsid w:val="0006066C"/>
    <w:rsid w:val="00060938"/>
    <w:rsid w:val="00060954"/>
    <w:rsid w:val="00060C05"/>
    <w:rsid w:val="00060F84"/>
    <w:rsid w:val="00061050"/>
    <w:rsid w:val="0006160E"/>
    <w:rsid w:val="00061A0D"/>
    <w:rsid w:val="0006269C"/>
    <w:rsid w:val="000629BF"/>
    <w:rsid w:val="0006300F"/>
    <w:rsid w:val="000633DF"/>
    <w:rsid w:val="000635E2"/>
    <w:rsid w:val="000635F8"/>
    <w:rsid w:val="0006365F"/>
    <w:rsid w:val="00063A24"/>
    <w:rsid w:val="00063B35"/>
    <w:rsid w:val="00063B95"/>
    <w:rsid w:val="00064029"/>
    <w:rsid w:val="000642A3"/>
    <w:rsid w:val="00064A43"/>
    <w:rsid w:val="00065764"/>
    <w:rsid w:val="00065F98"/>
    <w:rsid w:val="0006642D"/>
    <w:rsid w:val="00067253"/>
    <w:rsid w:val="00067511"/>
    <w:rsid w:val="0006779B"/>
    <w:rsid w:val="00067A77"/>
    <w:rsid w:val="00067ACD"/>
    <w:rsid w:val="00067B87"/>
    <w:rsid w:val="00067C10"/>
    <w:rsid w:val="000704A5"/>
    <w:rsid w:val="0007082B"/>
    <w:rsid w:val="00070958"/>
    <w:rsid w:val="00070E7F"/>
    <w:rsid w:val="00071524"/>
    <w:rsid w:val="00071768"/>
    <w:rsid w:val="000718A7"/>
    <w:rsid w:val="00071ABA"/>
    <w:rsid w:val="00071B06"/>
    <w:rsid w:val="00071BE3"/>
    <w:rsid w:val="00072041"/>
    <w:rsid w:val="000723C3"/>
    <w:rsid w:val="0007245F"/>
    <w:rsid w:val="000726E2"/>
    <w:rsid w:val="00073000"/>
    <w:rsid w:val="00073296"/>
    <w:rsid w:val="0007335E"/>
    <w:rsid w:val="00073492"/>
    <w:rsid w:val="00073561"/>
    <w:rsid w:val="000739BE"/>
    <w:rsid w:val="00073CC3"/>
    <w:rsid w:val="0007415A"/>
    <w:rsid w:val="00074221"/>
    <w:rsid w:val="000742DE"/>
    <w:rsid w:val="00074578"/>
    <w:rsid w:val="00074728"/>
    <w:rsid w:val="00074A6C"/>
    <w:rsid w:val="00074E02"/>
    <w:rsid w:val="000752FB"/>
    <w:rsid w:val="00075BFB"/>
    <w:rsid w:val="00075C46"/>
    <w:rsid w:val="00075F43"/>
    <w:rsid w:val="000761B7"/>
    <w:rsid w:val="000763B1"/>
    <w:rsid w:val="000763D5"/>
    <w:rsid w:val="000770A4"/>
    <w:rsid w:val="000773B5"/>
    <w:rsid w:val="00077547"/>
    <w:rsid w:val="00080463"/>
    <w:rsid w:val="00080B21"/>
    <w:rsid w:val="00080FAD"/>
    <w:rsid w:val="000810CA"/>
    <w:rsid w:val="000811A0"/>
    <w:rsid w:val="000816D6"/>
    <w:rsid w:val="00081B31"/>
    <w:rsid w:val="00081CD2"/>
    <w:rsid w:val="000825CB"/>
    <w:rsid w:val="000828A5"/>
    <w:rsid w:val="0008291A"/>
    <w:rsid w:val="00082E64"/>
    <w:rsid w:val="000833A8"/>
    <w:rsid w:val="00083F86"/>
    <w:rsid w:val="0008402E"/>
    <w:rsid w:val="000840A9"/>
    <w:rsid w:val="000840AC"/>
    <w:rsid w:val="000840DA"/>
    <w:rsid w:val="00084367"/>
    <w:rsid w:val="000845BE"/>
    <w:rsid w:val="00084812"/>
    <w:rsid w:val="00084960"/>
    <w:rsid w:val="00084BFC"/>
    <w:rsid w:val="00085206"/>
    <w:rsid w:val="00085638"/>
    <w:rsid w:val="0008568E"/>
    <w:rsid w:val="00085978"/>
    <w:rsid w:val="00085DA0"/>
    <w:rsid w:val="00085E72"/>
    <w:rsid w:val="00086047"/>
    <w:rsid w:val="0008606B"/>
    <w:rsid w:val="00086650"/>
    <w:rsid w:val="00086825"/>
    <w:rsid w:val="000868CA"/>
    <w:rsid w:val="00086CE5"/>
    <w:rsid w:val="0008718C"/>
    <w:rsid w:val="00087791"/>
    <w:rsid w:val="000877EC"/>
    <w:rsid w:val="00087929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10B7"/>
    <w:rsid w:val="000911E1"/>
    <w:rsid w:val="0009151F"/>
    <w:rsid w:val="000915ED"/>
    <w:rsid w:val="0009178C"/>
    <w:rsid w:val="000919D1"/>
    <w:rsid w:val="000919E4"/>
    <w:rsid w:val="00091B0A"/>
    <w:rsid w:val="000920B8"/>
    <w:rsid w:val="000923EE"/>
    <w:rsid w:val="000924F9"/>
    <w:rsid w:val="00092B20"/>
    <w:rsid w:val="00092C9A"/>
    <w:rsid w:val="0009318E"/>
    <w:rsid w:val="00093FE9"/>
    <w:rsid w:val="000940E7"/>
    <w:rsid w:val="00094922"/>
    <w:rsid w:val="000949A3"/>
    <w:rsid w:val="00094BFA"/>
    <w:rsid w:val="00094C7D"/>
    <w:rsid w:val="00094DA8"/>
    <w:rsid w:val="00094F49"/>
    <w:rsid w:val="0009503B"/>
    <w:rsid w:val="0009523A"/>
    <w:rsid w:val="00095271"/>
    <w:rsid w:val="00095350"/>
    <w:rsid w:val="000957EB"/>
    <w:rsid w:val="00095909"/>
    <w:rsid w:val="00095E79"/>
    <w:rsid w:val="00095F9E"/>
    <w:rsid w:val="00096077"/>
    <w:rsid w:val="00096198"/>
    <w:rsid w:val="000961B5"/>
    <w:rsid w:val="0009626D"/>
    <w:rsid w:val="0009648F"/>
    <w:rsid w:val="00096560"/>
    <w:rsid w:val="0009656A"/>
    <w:rsid w:val="0009698F"/>
    <w:rsid w:val="00096C04"/>
    <w:rsid w:val="00096E5E"/>
    <w:rsid w:val="00096ED9"/>
    <w:rsid w:val="0009717F"/>
    <w:rsid w:val="00097822"/>
    <w:rsid w:val="00097858"/>
    <w:rsid w:val="00097C7F"/>
    <w:rsid w:val="00097C88"/>
    <w:rsid w:val="00097E76"/>
    <w:rsid w:val="00097F98"/>
    <w:rsid w:val="000A0092"/>
    <w:rsid w:val="000A0093"/>
    <w:rsid w:val="000A0515"/>
    <w:rsid w:val="000A06F3"/>
    <w:rsid w:val="000A0709"/>
    <w:rsid w:val="000A0EF5"/>
    <w:rsid w:val="000A10F7"/>
    <w:rsid w:val="000A1502"/>
    <w:rsid w:val="000A193D"/>
    <w:rsid w:val="000A1940"/>
    <w:rsid w:val="000A1D41"/>
    <w:rsid w:val="000A206A"/>
    <w:rsid w:val="000A3424"/>
    <w:rsid w:val="000A36D7"/>
    <w:rsid w:val="000A459D"/>
    <w:rsid w:val="000A4DD2"/>
    <w:rsid w:val="000A4EAA"/>
    <w:rsid w:val="000A4F49"/>
    <w:rsid w:val="000A53CB"/>
    <w:rsid w:val="000A5A21"/>
    <w:rsid w:val="000A5BE9"/>
    <w:rsid w:val="000A5E86"/>
    <w:rsid w:val="000A62CB"/>
    <w:rsid w:val="000A64C7"/>
    <w:rsid w:val="000A65D1"/>
    <w:rsid w:val="000A6647"/>
    <w:rsid w:val="000A67E5"/>
    <w:rsid w:val="000A68A8"/>
    <w:rsid w:val="000A6B2A"/>
    <w:rsid w:val="000A6BB9"/>
    <w:rsid w:val="000A6EED"/>
    <w:rsid w:val="000A7019"/>
    <w:rsid w:val="000A7801"/>
    <w:rsid w:val="000A7AF6"/>
    <w:rsid w:val="000A7DA5"/>
    <w:rsid w:val="000A7F47"/>
    <w:rsid w:val="000A7F8A"/>
    <w:rsid w:val="000B01B2"/>
    <w:rsid w:val="000B0536"/>
    <w:rsid w:val="000B05E7"/>
    <w:rsid w:val="000B06B4"/>
    <w:rsid w:val="000B0863"/>
    <w:rsid w:val="000B0B93"/>
    <w:rsid w:val="000B0C92"/>
    <w:rsid w:val="000B1037"/>
    <w:rsid w:val="000B1579"/>
    <w:rsid w:val="000B15DE"/>
    <w:rsid w:val="000B16B0"/>
    <w:rsid w:val="000B1835"/>
    <w:rsid w:val="000B27A7"/>
    <w:rsid w:val="000B28A5"/>
    <w:rsid w:val="000B2BC4"/>
    <w:rsid w:val="000B2D9D"/>
    <w:rsid w:val="000B2EBA"/>
    <w:rsid w:val="000B3108"/>
    <w:rsid w:val="000B3178"/>
    <w:rsid w:val="000B32BB"/>
    <w:rsid w:val="000B39D9"/>
    <w:rsid w:val="000B3B28"/>
    <w:rsid w:val="000B3BD9"/>
    <w:rsid w:val="000B3D40"/>
    <w:rsid w:val="000B3E35"/>
    <w:rsid w:val="000B3F15"/>
    <w:rsid w:val="000B4791"/>
    <w:rsid w:val="000B47D3"/>
    <w:rsid w:val="000B4CFB"/>
    <w:rsid w:val="000B5B59"/>
    <w:rsid w:val="000B6072"/>
    <w:rsid w:val="000B64A0"/>
    <w:rsid w:val="000B659A"/>
    <w:rsid w:val="000B661B"/>
    <w:rsid w:val="000B675F"/>
    <w:rsid w:val="000B67BB"/>
    <w:rsid w:val="000B6D49"/>
    <w:rsid w:val="000B6DB2"/>
    <w:rsid w:val="000B6E95"/>
    <w:rsid w:val="000B723D"/>
    <w:rsid w:val="000B75F5"/>
    <w:rsid w:val="000B778D"/>
    <w:rsid w:val="000B7A9E"/>
    <w:rsid w:val="000C00F5"/>
    <w:rsid w:val="000C012D"/>
    <w:rsid w:val="000C0E90"/>
    <w:rsid w:val="000C0EDD"/>
    <w:rsid w:val="000C1284"/>
    <w:rsid w:val="000C16AC"/>
    <w:rsid w:val="000C16F2"/>
    <w:rsid w:val="000C177E"/>
    <w:rsid w:val="000C18FD"/>
    <w:rsid w:val="000C1DFF"/>
    <w:rsid w:val="000C203B"/>
    <w:rsid w:val="000C2222"/>
    <w:rsid w:val="000C28C8"/>
    <w:rsid w:val="000C298F"/>
    <w:rsid w:val="000C29C8"/>
    <w:rsid w:val="000C2B55"/>
    <w:rsid w:val="000C2DCD"/>
    <w:rsid w:val="000C2E01"/>
    <w:rsid w:val="000C32E0"/>
    <w:rsid w:val="000C4034"/>
    <w:rsid w:val="000C46F1"/>
    <w:rsid w:val="000C4861"/>
    <w:rsid w:val="000C4C9A"/>
    <w:rsid w:val="000C51B3"/>
    <w:rsid w:val="000C524C"/>
    <w:rsid w:val="000C5B7A"/>
    <w:rsid w:val="000C5DB7"/>
    <w:rsid w:val="000C5F5A"/>
    <w:rsid w:val="000C62C3"/>
    <w:rsid w:val="000C63B0"/>
    <w:rsid w:val="000C64C2"/>
    <w:rsid w:val="000C6EE3"/>
    <w:rsid w:val="000C715F"/>
    <w:rsid w:val="000C71ED"/>
    <w:rsid w:val="000C7591"/>
    <w:rsid w:val="000C7964"/>
    <w:rsid w:val="000C7A76"/>
    <w:rsid w:val="000C7B2A"/>
    <w:rsid w:val="000C7BEE"/>
    <w:rsid w:val="000D009E"/>
    <w:rsid w:val="000D00B9"/>
    <w:rsid w:val="000D05DC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21C7"/>
    <w:rsid w:val="000D21F3"/>
    <w:rsid w:val="000D25BD"/>
    <w:rsid w:val="000D2696"/>
    <w:rsid w:val="000D2869"/>
    <w:rsid w:val="000D291A"/>
    <w:rsid w:val="000D2FD6"/>
    <w:rsid w:val="000D33BC"/>
    <w:rsid w:val="000D3C4C"/>
    <w:rsid w:val="000D3C63"/>
    <w:rsid w:val="000D3F0B"/>
    <w:rsid w:val="000D43AA"/>
    <w:rsid w:val="000D43CE"/>
    <w:rsid w:val="000D4BAD"/>
    <w:rsid w:val="000D4EDD"/>
    <w:rsid w:val="000D4F55"/>
    <w:rsid w:val="000D5021"/>
    <w:rsid w:val="000D505D"/>
    <w:rsid w:val="000D5660"/>
    <w:rsid w:val="000D5803"/>
    <w:rsid w:val="000D597F"/>
    <w:rsid w:val="000D68F0"/>
    <w:rsid w:val="000D6A44"/>
    <w:rsid w:val="000D6CD8"/>
    <w:rsid w:val="000D703B"/>
    <w:rsid w:val="000D73D6"/>
    <w:rsid w:val="000D7456"/>
    <w:rsid w:val="000D7962"/>
    <w:rsid w:val="000E0533"/>
    <w:rsid w:val="000E08DF"/>
    <w:rsid w:val="000E09A9"/>
    <w:rsid w:val="000E0F6E"/>
    <w:rsid w:val="000E11BA"/>
    <w:rsid w:val="000E12F8"/>
    <w:rsid w:val="000E1724"/>
    <w:rsid w:val="000E19B9"/>
    <w:rsid w:val="000E19C1"/>
    <w:rsid w:val="000E1F08"/>
    <w:rsid w:val="000E1F38"/>
    <w:rsid w:val="000E2238"/>
    <w:rsid w:val="000E235E"/>
    <w:rsid w:val="000E2556"/>
    <w:rsid w:val="000E290F"/>
    <w:rsid w:val="000E2C04"/>
    <w:rsid w:val="000E2F92"/>
    <w:rsid w:val="000E2FAF"/>
    <w:rsid w:val="000E36C8"/>
    <w:rsid w:val="000E3C3D"/>
    <w:rsid w:val="000E3D8D"/>
    <w:rsid w:val="000E44F1"/>
    <w:rsid w:val="000E4C26"/>
    <w:rsid w:val="000E5BE3"/>
    <w:rsid w:val="000E5CB1"/>
    <w:rsid w:val="000E6196"/>
    <w:rsid w:val="000E61E6"/>
    <w:rsid w:val="000E6551"/>
    <w:rsid w:val="000E65D7"/>
    <w:rsid w:val="000E6D97"/>
    <w:rsid w:val="000E7FF9"/>
    <w:rsid w:val="000F017E"/>
    <w:rsid w:val="000F0225"/>
    <w:rsid w:val="000F029B"/>
    <w:rsid w:val="000F0CAC"/>
    <w:rsid w:val="000F0E6F"/>
    <w:rsid w:val="000F10C5"/>
    <w:rsid w:val="000F1210"/>
    <w:rsid w:val="000F122D"/>
    <w:rsid w:val="000F1450"/>
    <w:rsid w:val="000F1475"/>
    <w:rsid w:val="000F1857"/>
    <w:rsid w:val="000F189B"/>
    <w:rsid w:val="000F1C2C"/>
    <w:rsid w:val="000F1DDE"/>
    <w:rsid w:val="000F237C"/>
    <w:rsid w:val="000F239D"/>
    <w:rsid w:val="000F25C9"/>
    <w:rsid w:val="000F28A9"/>
    <w:rsid w:val="000F3105"/>
    <w:rsid w:val="000F3195"/>
    <w:rsid w:val="000F3843"/>
    <w:rsid w:val="000F3B71"/>
    <w:rsid w:val="000F4550"/>
    <w:rsid w:val="000F4C36"/>
    <w:rsid w:val="000F4ED4"/>
    <w:rsid w:val="000F517D"/>
    <w:rsid w:val="000F57C5"/>
    <w:rsid w:val="000F5DA9"/>
    <w:rsid w:val="000F5E46"/>
    <w:rsid w:val="000F616D"/>
    <w:rsid w:val="000F6332"/>
    <w:rsid w:val="000F66D4"/>
    <w:rsid w:val="000F6EAB"/>
    <w:rsid w:val="000F6FF2"/>
    <w:rsid w:val="000F7333"/>
    <w:rsid w:val="000F73C4"/>
    <w:rsid w:val="001001C7"/>
    <w:rsid w:val="001004B5"/>
    <w:rsid w:val="00100987"/>
    <w:rsid w:val="00100D44"/>
    <w:rsid w:val="00101244"/>
    <w:rsid w:val="001013EA"/>
    <w:rsid w:val="00101692"/>
    <w:rsid w:val="0010171C"/>
    <w:rsid w:val="00101B24"/>
    <w:rsid w:val="00101FB7"/>
    <w:rsid w:val="001020E5"/>
    <w:rsid w:val="00102205"/>
    <w:rsid w:val="0010225B"/>
    <w:rsid w:val="00102283"/>
    <w:rsid w:val="0010236C"/>
    <w:rsid w:val="00102834"/>
    <w:rsid w:val="001029CF"/>
    <w:rsid w:val="00102FCB"/>
    <w:rsid w:val="00103044"/>
    <w:rsid w:val="00103296"/>
    <w:rsid w:val="001035C8"/>
    <w:rsid w:val="00103618"/>
    <w:rsid w:val="001041A3"/>
    <w:rsid w:val="00104819"/>
    <w:rsid w:val="00104839"/>
    <w:rsid w:val="0010496A"/>
    <w:rsid w:val="00104A20"/>
    <w:rsid w:val="00104E46"/>
    <w:rsid w:val="00104FDE"/>
    <w:rsid w:val="001053CA"/>
    <w:rsid w:val="001053F9"/>
    <w:rsid w:val="0010554D"/>
    <w:rsid w:val="00105652"/>
    <w:rsid w:val="00105B41"/>
    <w:rsid w:val="00106051"/>
    <w:rsid w:val="00106291"/>
    <w:rsid w:val="001062BE"/>
    <w:rsid w:val="0010778A"/>
    <w:rsid w:val="00107922"/>
    <w:rsid w:val="00107C91"/>
    <w:rsid w:val="00110015"/>
    <w:rsid w:val="001101E1"/>
    <w:rsid w:val="001105C7"/>
    <w:rsid w:val="0011093D"/>
    <w:rsid w:val="00110C39"/>
    <w:rsid w:val="00110D6D"/>
    <w:rsid w:val="00110DFA"/>
    <w:rsid w:val="00111056"/>
    <w:rsid w:val="00111298"/>
    <w:rsid w:val="00111581"/>
    <w:rsid w:val="00111FD1"/>
    <w:rsid w:val="00111FFD"/>
    <w:rsid w:val="00112467"/>
    <w:rsid w:val="00112A34"/>
    <w:rsid w:val="00112CD2"/>
    <w:rsid w:val="00112D79"/>
    <w:rsid w:val="0011304B"/>
    <w:rsid w:val="001131D0"/>
    <w:rsid w:val="001136A5"/>
    <w:rsid w:val="00113ADE"/>
    <w:rsid w:val="00113B9F"/>
    <w:rsid w:val="00113CC9"/>
    <w:rsid w:val="0011435E"/>
    <w:rsid w:val="0011475D"/>
    <w:rsid w:val="001149D7"/>
    <w:rsid w:val="00115015"/>
    <w:rsid w:val="00115493"/>
    <w:rsid w:val="00115EB1"/>
    <w:rsid w:val="00116210"/>
    <w:rsid w:val="0011652D"/>
    <w:rsid w:val="001165FC"/>
    <w:rsid w:val="00116C83"/>
    <w:rsid w:val="0011700C"/>
    <w:rsid w:val="001172D6"/>
    <w:rsid w:val="001173D2"/>
    <w:rsid w:val="00117EE8"/>
    <w:rsid w:val="00117FD6"/>
    <w:rsid w:val="001203EF"/>
    <w:rsid w:val="001206D1"/>
    <w:rsid w:val="00120AA5"/>
    <w:rsid w:val="00120B3B"/>
    <w:rsid w:val="00120D8C"/>
    <w:rsid w:val="0012105A"/>
    <w:rsid w:val="001211CA"/>
    <w:rsid w:val="001215A7"/>
    <w:rsid w:val="00121707"/>
    <w:rsid w:val="001218DA"/>
    <w:rsid w:val="00121A89"/>
    <w:rsid w:val="00121AAF"/>
    <w:rsid w:val="001222A2"/>
    <w:rsid w:val="00122BD9"/>
    <w:rsid w:val="00122CFF"/>
    <w:rsid w:val="00123158"/>
    <w:rsid w:val="0012392C"/>
    <w:rsid w:val="00123A17"/>
    <w:rsid w:val="00123B95"/>
    <w:rsid w:val="001241BF"/>
    <w:rsid w:val="001243BC"/>
    <w:rsid w:val="0012463E"/>
    <w:rsid w:val="0012469C"/>
    <w:rsid w:val="001248D9"/>
    <w:rsid w:val="00124A3B"/>
    <w:rsid w:val="00124C15"/>
    <w:rsid w:val="0012539B"/>
    <w:rsid w:val="0012563E"/>
    <w:rsid w:val="00125982"/>
    <w:rsid w:val="00125AB8"/>
    <w:rsid w:val="00125D79"/>
    <w:rsid w:val="0012623F"/>
    <w:rsid w:val="0012625C"/>
    <w:rsid w:val="001266B9"/>
    <w:rsid w:val="00126971"/>
    <w:rsid w:val="001269A1"/>
    <w:rsid w:val="001272FD"/>
    <w:rsid w:val="00127494"/>
    <w:rsid w:val="001275BE"/>
    <w:rsid w:val="001275D7"/>
    <w:rsid w:val="00127CA5"/>
    <w:rsid w:val="0013097D"/>
    <w:rsid w:val="00130C69"/>
    <w:rsid w:val="00130FB1"/>
    <w:rsid w:val="00131393"/>
    <w:rsid w:val="00131405"/>
    <w:rsid w:val="001316DB"/>
    <w:rsid w:val="00131981"/>
    <w:rsid w:val="0013198A"/>
    <w:rsid w:val="001324A0"/>
    <w:rsid w:val="00132860"/>
    <w:rsid w:val="00132D41"/>
    <w:rsid w:val="00132D8D"/>
    <w:rsid w:val="001331D1"/>
    <w:rsid w:val="001332B1"/>
    <w:rsid w:val="0013378B"/>
    <w:rsid w:val="00133B7F"/>
    <w:rsid w:val="00133BBF"/>
    <w:rsid w:val="00134477"/>
    <w:rsid w:val="001348D7"/>
    <w:rsid w:val="001355B2"/>
    <w:rsid w:val="00135B4A"/>
    <w:rsid w:val="00135E60"/>
    <w:rsid w:val="00135F67"/>
    <w:rsid w:val="001360D2"/>
    <w:rsid w:val="001367BB"/>
    <w:rsid w:val="001369E7"/>
    <w:rsid w:val="00137253"/>
    <w:rsid w:val="001374AF"/>
    <w:rsid w:val="00137664"/>
    <w:rsid w:val="001379CA"/>
    <w:rsid w:val="00137AF2"/>
    <w:rsid w:val="00137F35"/>
    <w:rsid w:val="00137F9A"/>
    <w:rsid w:val="00140370"/>
    <w:rsid w:val="001407B2"/>
    <w:rsid w:val="00140825"/>
    <w:rsid w:val="001410E2"/>
    <w:rsid w:val="00141499"/>
    <w:rsid w:val="00141695"/>
    <w:rsid w:val="00141B80"/>
    <w:rsid w:val="00141FA5"/>
    <w:rsid w:val="0014268B"/>
    <w:rsid w:val="00142863"/>
    <w:rsid w:val="00142F71"/>
    <w:rsid w:val="00142F9C"/>
    <w:rsid w:val="0014306E"/>
    <w:rsid w:val="0014390B"/>
    <w:rsid w:val="001439F6"/>
    <w:rsid w:val="00143E7A"/>
    <w:rsid w:val="001446D9"/>
    <w:rsid w:val="0014484C"/>
    <w:rsid w:val="001454DC"/>
    <w:rsid w:val="00145B19"/>
    <w:rsid w:val="00145E82"/>
    <w:rsid w:val="00145F0A"/>
    <w:rsid w:val="00145F3A"/>
    <w:rsid w:val="00145F8E"/>
    <w:rsid w:val="001461FF"/>
    <w:rsid w:val="00146502"/>
    <w:rsid w:val="00146953"/>
    <w:rsid w:val="00146965"/>
    <w:rsid w:val="00146C77"/>
    <w:rsid w:val="00146C7A"/>
    <w:rsid w:val="00146E59"/>
    <w:rsid w:val="001501DE"/>
    <w:rsid w:val="00150302"/>
    <w:rsid w:val="0015053D"/>
    <w:rsid w:val="001507DC"/>
    <w:rsid w:val="00150BFA"/>
    <w:rsid w:val="00150D7D"/>
    <w:rsid w:val="001510CB"/>
    <w:rsid w:val="00151439"/>
    <w:rsid w:val="00151AD3"/>
    <w:rsid w:val="00151AF7"/>
    <w:rsid w:val="00152273"/>
    <w:rsid w:val="00152334"/>
    <w:rsid w:val="00152877"/>
    <w:rsid w:val="001529CF"/>
    <w:rsid w:val="00152B42"/>
    <w:rsid w:val="00152F02"/>
    <w:rsid w:val="0015314A"/>
    <w:rsid w:val="001531C7"/>
    <w:rsid w:val="0015339A"/>
    <w:rsid w:val="001534EF"/>
    <w:rsid w:val="001537C3"/>
    <w:rsid w:val="0015395F"/>
    <w:rsid w:val="00154329"/>
    <w:rsid w:val="0015450E"/>
    <w:rsid w:val="00154539"/>
    <w:rsid w:val="00154865"/>
    <w:rsid w:val="00154948"/>
    <w:rsid w:val="001549E9"/>
    <w:rsid w:val="00154BBC"/>
    <w:rsid w:val="00154CFE"/>
    <w:rsid w:val="001551DD"/>
    <w:rsid w:val="001557E6"/>
    <w:rsid w:val="00155D08"/>
    <w:rsid w:val="00155E55"/>
    <w:rsid w:val="001565C3"/>
    <w:rsid w:val="00156A42"/>
    <w:rsid w:val="00156E3A"/>
    <w:rsid w:val="001572AE"/>
    <w:rsid w:val="001577A5"/>
    <w:rsid w:val="00160542"/>
    <w:rsid w:val="00160913"/>
    <w:rsid w:val="001609E3"/>
    <w:rsid w:val="00160F1F"/>
    <w:rsid w:val="0016116E"/>
    <w:rsid w:val="00161B84"/>
    <w:rsid w:val="00161BF4"/>
    <w:rsid w:val="001624D4"/>
    <w:rsid w:val="00162642"/>
    <w:rsid w:val="0016271C"/>
    <w:rsid w:val="00162C2E"/>
    <w:rsid w:val="00162EE3"/>
    <w:rsid w:val="001630AB"/>
    <w:rsid w:val="00163170"/>
    <w:rsid w:val="00163488"/>
    <w:rsid w:val="00163615"/>
    <w:rsid w:val="001636D8"/>
    <w:rsid w:val="0016387D"/>
    <w:rsid w:val="00163916"/>
    <w:rsid w:val="00164143"/>
    <w:rsid w:val="00164190"/>
    <w:rsid w:val="0016425E"/>
    <w:rsid w:val="00164430"/>
    <w:rsid w:val="001644A4"/>
    <w:rsid w:val="0016474C"/>
    <w:rsid w:val="001649A2"/>
    <w:rsid w:val="00164B24"/>
    <w:rsid w:val="00164CF5"/>
    <w:rsid w:val="001654DE"/>
    <w:rsid w:val="00165584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A01"/>
    <w:rsid w:val="00167F1B"/>
    <w:rsid w:val="00167F90"/>
    <w:rsid w:val="00170050"/>
    <w:rsid w:val="00170216"/>
    <w:rsid w:val="00170495"/>
    <w:rsid w:val="0017052A"/>
    <w:rsid w:val="00170717"/>
    <w:rsid w:val="00170D10"/>
    <w:rsid w:val="00170F4F"/>
    <w:rsid w:val="00171107"/>
    <w:rsid w:val="00171273"/>
    <w:rsid w:val="0017151B"/>
    <w:rsid w:val="00171A33"/>
    <w:rsid w:val="00171C52"/>
    <w:rsid w:val="00171C95"/>
    <w:rsid w:val="00171D64"/>
    <w:rsid w:val="00172421"/>
    <w:rsid w:val="00172680"/>
    <w:rsid w:val="00172870"/>
    <w:rsid w:val="00172A95"/>
    <w:rsid w:val="001732EC"/>
    <w:rsid w:val="0017349A"/>
    <w:rsid w:val="00173882"/>
    <w:rsid w:val="00173989"/>
    <w:rsid w:val="00173CBE"/>
    <w:rsid w:val="00173D71"/>
    <w:rsid w:val="001740BA"/>
    <w:rsid w:val="0017413B"/>
    <w:rsid w:val="001742E0"/>
    <w:rsid w:val="001743DE"/>
    <w:rsid w:val="001747B7"/>
    <w:rsid w:val="00174C49"/>
    <w:rsid w:val="00174D81"/>
    <w:rsid w:val="00174E3D"/>
    <w:rsid w:val="00174F46"/>
    <w:rsid w:val="001754A4"/>
    <w:rsid w:val="00175515"/>
    <w:rsid w:val="00175A68"/>
    <w:rsid w:val="00176198"/>
    <w:rsid w:val="001761AA"/>
    <w:rsid w:val="00176903"/>
    <w:rsid w:val="00176CC5"/>
    <w:rsid w:val="00176E21"/>
    <w:rsid w:val="00177150"/>
    <w:rsid w:val="00177211"/>
    <w:rsid w:val="00177A4E"/>
    <w:rsid w:val="00177BA9"/>
    <w:rsid w:val="001804F6"/>
    <w:rsid w:val="001807B2"/>
    <w:rsid w:val="00180B13"/>
    <w:rsid w:val="0018116C"/>
    <w:rsid w:val="00181184"/>
    <w:rsid w:val="0018186E"/>
    <w:rsid w:val="0018199B"/>
    <w:rsid w:val="00181B2D"/>
    <w:rsid w:val="001820A7"/>
    <w:rsid w:val="0018213A"/>
    <w:rsid w:val="00182241"/>
    <w:rsid w:val="00182C3B"/>
    <w:rsid w:val="00182CF2"/>
    <w:rsid w:val="00183132"/>
    <w:rsid w:val="0018382B"/>
    <w:rsid w:val="00183953"/>
    <w:rsid w:val="00183970"/>
    <w:rsid w:val="00183A3D"/>
    <w:rsid w:val="00183C4F"/>
    <w:rsid w:val="00183FDB"/>
    <w:rsid w:val="001842B8"/>
    <w:rsid w:val="00184CF8"/>
    <w:rsid w:val="00184D23"/>
    <w:rsid w:val="001853B3"/>
    <w:rsid w:val="001855D2"/>
    <w:rsid w:val="001859AF"/>
    <w:rsid w:val="00185BB6"/>
    <w:rsid w:val="00185E15"/>
    <w:rsid w:val="0018608F"/>
    <w:rsid w:val="00186692"/>
    <w:rsid w:val="00186D57"/>
    <w:rsid w:val="00186FB5"/>
    <w:rsid w:val="00187052"/>
    <w:rsid w:val="001870D8"/>
    <w:rsid w:val="001870FF"/>
    <w:rsid w:val="00187267"/>
    <w:rsid w:val="00187582"/>
    <w:rsid w:val="0018778B"/>
    <w:rsid w:val="001877DF"/>
    <w:rsid w:val="00187995"/>
    <w:rsid w:val="00187BD8"/>
    <w:rsid w:val="001905C8"/>
    <w:rsid w:val="00190628"/>
    <w:rsid w:val="00190D5B"/>
    <w:rsid w:val="00190DB2"/>
    <w:rsid w:val="00191792"/>
    <w:rsid w:val="00191863"/>
    <w:rsid w:val="00191895"/>
    <w:rsid w:val="001919D4"/>
    <w:rsid w:val="00191A7F"/>
    <w:rsid w:val="00191F8D"/>
    <w:rsid w:val="0019206A"/>
    <w:rsid w:val="001922B2"/>
    <w:rsid w:val="001924D5"/>
    <w:rsid w:val="00192A8A"/>
    <w:rsid w:val="00192AA8"/>
    <w:rsid w:val="00192E04"/>
    <w:rsid w:val="0019336A"/>
    <w:rsid w:val="0019441B"/>
    <w:rsid w:val="001948B7"/>
    <w:rsid w:val="00194B22"/>
    <w:rsid w:val="00194D26"/>
    <w:rsid w:val="00194E8C"/>
    <w:rsid w:val="00194F47"/>
    <w:rsid w:val="00196221"/>
    <w:rsid w:val="0019638D"/>
    <w:rsid w:val="001966DC"/>
    <w:rsid w:val="001969E5"/>
    <w:rsid w:val="00196EB7"/>
    <w:rsid w:val="00196FBB"/>
    <w:rsid w:val="0019755C"/>
    <w:rsid w:val="001976B3"/>
    <w:rsid w:val="001A037E"/>
    <w:rsid w:val="001A06B6"/>
    <w:rsid w:val="001A0E4C"/>
    <w:rsid w:val="001A1032"/>
    <w:rsid w:val="001A137D"/>
    <w:rsid w:val="001A19A5"/>
    <w:rsid w:val="001A1DD9"/>
    <w:rsid w:val="001A1E4A"/>
    <w:rsid w:val="001A203B"/>
    <w:rsid w:val="001A2228"/>
    <w:rsid w:val="001A222B"/>
    <w:rsid w:val="001A2480"/>
    <w:rsid w:val="001A2563"/>
    <w:rsid w:val="001A2F05"/>
    <w:rsid w:val="001A3004"/>
    <w:rsid w:val="001A331E"/>
    <w:rsid w:val="001A357E"/>
    <w:rsid w:val="001A3C8D"/>
    <w:rsid w:val="001A3D0D"/>
    <w:rsid w:val="001A3F4E"/>
    <w:rsid w:val="001A425D"/>
    <w:rsid w:val="001A4433"/>
    <w:rsid w:val="001A4976"/>
    <w:rsid w:val="001A52F6"/>
    <w:rsid w:val="001A5742"/>
    <w:rsid w:val="001A5AB9"/>
    <w:rsid w:val="001A5D14"/>
    <w:rsid w:val="001A5E2D"/>
    <w:rsid w:val="001A5F61"/>
    <w:rsid w:val="001A5FB9"/>
    <w:rsid w:val="001A600B"/>
    <w:rsid w:val="001A640F"/>
    <w:rsid w:val="001A6546"/>
    <w:rsid w:val="001A65D2"/>
    <w:rsid w:val="001A6992"/>
    <w:rsid w:val="001A6F48"/>
    <w:rsid w:val="001A7117"/>
    <w:rsid w:val="001A7244"/>
    <w:rsid w:val="001A724B"/>
    <w:rsid w:val="001A74A1"/>
    <w:rsid w:val="001A78C9"/>
    <w:rsid w:val="001A7B2A"/>
    <w:rsid w:val="001B01C5"/>
    <w:rsid w:val="001B01E4"/>
    <w:rsid w:val="001B0CC4"/>
    <w:rsid w:val="001B0DBC"/>
    <w:rsid w:val="001B0E7E"/>
    <w:rsid w:val="001B0E85"/>
    <w:rsid w:val="001B1250"/>
    <w:rsid w:val="001B152C"/>
    <w:rsid w:val="001B16DC"/>
    <w:rsid w:val="001B1B43"/>
    <w:rsid w:val="001B20E4"/>
    <w:rsid w:val="001B2594"/>
    <w:rsid w:val="001B25ED"/>
    <w:rsid w:val="001B2714"/>
    <w:rsid w:val="001B29B7"/>
    <w:rsid w:val="001B29FB"/>
    <w:rsid w:val="001B2FFB"/>
    <w:rsid w:val="001B3457"/>
    <w:rsid w:val="001B3846"/>
    <w:rsid w:val="001B386F"/>
    <w:rsid w:val="001B3D27"/>
    <w:rsid w:val="001B40CB"/>
    <w:rsid w:val="001B44C4"/>
    <w:rsid w:val="001B4C29"/>
    <w:rsid w:val="001B4D79"/>
    <w:rsid w:val="001B4E03"/>
    <w:rsid w:val="001B58AD"/>
    <w:rsid w:val="001B58C3"/>
    <w:rsid w:val="001B590C"/>
    <w:rsid w:val="001B598E"/>
    <w:rsid w:val="001B5E7D"/>
    <w:rsid w:val="001B63A4"/>
    <w:rsid w:val="001B63D3"/>
    <w:rsid w:val="001B654C"/>
    <w:rsid w:val="001B6B8F"/>
    <w:rsid w:val="001B6DBB"/>
    <w:rsid w:val="001B6EB1"/>
    <w:rsid w:val="001B71D2"/>
    <w:rsid w:val="001B7C77"/>
    <w:rsid w:val="001C00B7"/>
    <w:rsid w:val="001C00CB"/>
    <w:rsid w:val="001C04DA"/>
    <w:rsid w:val="001C0506"/>
    <w:rsid w:val="001C05C2"/>
    <w:rsid w:val="001C0765"/>
    <w:rsid w:val="001C0996"/>
    <w:rsid w:val="001C1037"/>
    <w:rsid w:val="001C1427"/>
    <w:rsid w:val="001C15F1"/>
    <w:rsid w:val="001C15FD"/>
    <w:rsid w:val="001C187B"/>
    <w:rsid w:val="001C1B6E"/>
    <w:rsid w:val="001C1B7A"/>
    <w:rsid w:val="001C1DDE"/>
    <w:rsid w:val="001C1FC6"/>
    <w:rsid w:val="001C21EA"/>
    <w:rsid w:val="001C2919"/>
    <w:rsid w:val="001C2AB2"/>
    <w:rsid w:val="001C2D7F"/>
    <w:rsid w:val="001C34D9"/>
    <w:rsid w:val="001C3802"/>
    <w:rsid w:val="001C392B"/>
    <w:rsid w:val="001C3AC8"/>
    <w:rsid w:val="001C3EFC"/>
    <w:rsid w:val="001C444C"/>
    <w:rsid w:val="001C4812"/>
    <w:rsid w:val="001C4863"/>
    <w:rsid w:val="001C4B2D"/>
    <w:rsid w:val="001C4D26"/>
    <w:rsid w:val="001C4E10"/>
    <w:rsid w:val="001C5943"/>
    <w:rsid w:val="001C5994"/>
    <w:rsid w:val="001C5A68"/>
    <w:rsid w:val="001C5B0A"/>
    <w:rsid w:val="001C5F0D"/>
    <w:rsid w:val="001C6223"/>
    <w:rsid w:val="001C67BD"/>
    <w:rsid w:val="001C6958"/>
    <w:rsid w:val="001C6A01"/>
    <w:rsid w:val="001C6A07"/>
    <w:rsid w:val="001C6B80"/>
    <w:rsid w:val="001C6C3B"/>
    <w:rsid w:val="001C6C7F"/>
    <w:rsid w:val="001C6D11"/>
    <w:rsid w:val="001C6EE1"/>
    <w:rsid w:val="001C7566"/>
    <w:rsid w:val="001C7B1D"/>
    <w:rsid w:val="001D020D"/>
    <w:rsid w:val="001D02CD"/>
    <w:rsid w:val="001D04E3"/>
    <w:rsid w:val="001D08A0"/>
    <w:rsid w:val="001D0B0A"/>
    <w:rsid w:val="001D0E40"/>
    <w:rsid w:val="001D0E84"/>
    <w:rsid w:val="001D0F63"/>
    <w:rsid w:val="001D1273"/>
    <w:rsid w:val="001D1874"/>
    <w:rsid w:val="001D1AFC"/>
    <w:rsid w:val="001D1BD3"/>
    <w:rsid w:val="001D2081"/>
    <w:rsid w:val="001D2129"/>
    <w:rsid w:val="001D2B82"/>
    <w:rsid w:val="001D2D3A"/>
    <w:rsid w:val="001D2F7D"/>
    <w:rsid w:val="001D35B5"/>
    <w:rsid w:val="001D3910"/>
    <w:rsid w:val="001D393E"/>
    <w:rsid w:val="001D3D0D"/>
    <w:rsid w:val="001D4656"/>
    <w:rsid w:val="001D4701"/>
    <w:rsid w:val="001D49A4"/>
    <w:rsid w:val="001D49EC"/>
    <w:rsid w:val="001D4BA6"/>
    <w:rsid w:val="001D538B"/>
    <w:rsid w:val="001D5B0E"/>
    <w:rsid w:val="001D5DD4"/>
    <w:rsid w:val="001D5E3F"/>
    <w:rsid w:val="001D5F0C"/>
    <w:rsid w:val="001D670A"/>
    <w:rsid w:val="001D6854"/>
    <w:rsid w:val="001D6BBF"/>
    <w:rsid w:val="001D6EDF"/>
    <w:rsid w:val="001D77ED"/>
    <w:rsid w:val="001D786B"/>
    <w:rsid w:val="001D7C6F"/>
    <w:rsid w:val="001D7CCA"/>
    <w:rsid w:val="001D7F6B"/>
    <w:rsid w:val="001E049B"/>
    <w:rsid w:val="001E0735"/>
    <w:rsid w:val="001E0780"/>
    <w:rsid w:val="001E0835"/>
    <w:rsid w:val="001E09A1"/>
    <w:rsid w:val="001E0D18"/>
    <w:rsid w:val="001E0F0E"/>
    <w:rsid w:val="001E0FCB"/>
    <w:rsid w:val="001E1361"/>
    <w:rsid w:val="001E162D"/>
    <w:rsid w:val="001E1EBD"/>
    <w:rsid w:val="001E1F41"/>
    <w:rsid w:val="001E2034"/>
    <w:rsid w:val="001E23AA"/>
    <w:rsid w:val="001E2DDD"/>
    <w:rsid w:val="001E2F3A"/>
    <w:rsid w:val="001E36A4"/>
    <w:rsid w:val="001E3D18"/>
    <w:rsid w:val="001E3E51"/>
    <w:rsid w:val="001E4879"/>
    <w:rsid w:val="001E4901"/>
    <w:rsid w:val="001E4943"/>
    <w:rsid w:val="001E4E88"/>
    <w:rsid w:val="001E524D"/>
    <w:rsid w:val="001E532B"/>
    <w:rsid w:val="001E57CC"/>
    <w:rsid w:val="001E59C3"/>
    <w:rsid w:val="001E5ABE"/>
    <w:rsid w:val="001E5D05"/>
    <w:rsid w:val="001E5DF6"/>
    <w:rsid w:val="001E5F57"/>
    <w:rsid w:val="001E62A4"/>
    <w:rsid w:val="001E62C2"/>
    <w:rsid w:val="001E635C"/>
    <w:rsid w:val="001E6D59"/>
    <w:rsid w:val="001E7395"/>
    <w:rsid w:val="001E75B4"/>
    <w:rsid w:val="001E79E7"/>
    <w:rsid w:val="001E7B87"/>
    <w:rsid w:val="001F0108"/>
    <w:rsid w:val="001F0DB7"/>
    <w:rsid w:val="001F1009"/>
    <w:rsid w:val="001F11E2"/>
    <w:rsid w:val="001F140F"/>
    <w:rsid w:val="001F16FE"/>
    <w:rsid w:val="001F1989"/>
    <w:rsid w:val="001F1AF3"/>
    <w:rsid w:val="001F1CA4"/>
    <w:rsid w:val="001F207A"/>
    <w:rsid w:val="001F23BA"/>
    <w:rsid w:val="001F29CB"/>
    <w:rsid w:val="001F307F"/>
    <w:rsid w:val="001F3312"/>
    <w:rsid w:val="001F399B"/>
    <w:rsid w:val="001F3D6E"/>
    <w:rsid w:val="001F3E1E"/>
    <w:rsid w:val="001F3E76"/>
    <w:rsid w:val="001F3F4C"/>
    <w:rsid w:val="001F4496"/>
    <w:rsid w:val="001F4C1A"/>
    <w:rsid w:val="001F4EC5"/>
    <w:rsid w:val="001F4FAE"/>
    <w:rsid w:val="001F62CE"/>
    <w:rsid w:val="001F62F5"/>
    <w:rsid w:val="001F683D"/>
    <w:rsid w:val="001F68E4"/>
    <w:rsid w:val="001F74FD"/>
    <w:rsid w:val="001F76C5"/>
    <w:rsid w:val="001F7737"/>
    <w:rsid w:val="001F7933"/>
    <w:rsid w:val="001F7EFB"/>
    <w:rsid w:val="00200190"/>
    <w:rsid w:val="00200252"/>
    <w:rsid w:val="00200B76"/>
    <w:rsid w:val="0020146C"/>
    <w:rsid w:val="00202815"/>
    <w:rsid w:val="0020287A"/>
    <w:rsid w:val="00202B7B"/>
    <w:rsid w:val="00202BDD"/>
    <w:rsid w:val="00202FC7"/>
    <w:rsid w:val="00203774"/>
    <w:rsid w:val="002039A8"/>
    <w:rsid w:val="00203E86"/>
    <w:rsid w:val="0020450C"/>
    <w:rsid w:val="0020487F"/>
    <w:rsid w:val="002049E6"/>
    <w:rsid w:val="00204DA2"/>
    <w:rsid w:val="00204E8F"/>
    <w:rsid w:val="00205198"/>
    <w:rsid w:val="00205698"/>
    <w:rsid w:val="00206B4A"/>
    <w:rsid w:val="00206CB0"/>
    <w:rsid w:val="00206E70"/>
    <w:rsid w:val="0020707B"/>
    <w:rsid w:val="00207176"/>
    <w:rsid w:val="002075D6"/>
    <w:rsid w:val="002076AD"/>
    <w:rsid w:val="00207B2A"/>
    <w:rsid w:val="00207EAF"/>
    <w:rsid w:val="00210124"/>
    <w:rsid w:val="0021039E"/>
    <w:rsid w:val="002104F1"/>
    <w:rsid w:val="00210761"/>
    <w:rsid w:val="0021098E"/>
    <w:rsid w:val="00210B7F"/>
    <w:rsid w:val="00210EBF"/>
    <w:rsid w:val="0021106A"/>
    <w:rsid w:val="00211095"/>
    <w:rsid w:val="00211268"/>
    <w:rsid w:val="00211457"/>
    <w:rsid w:val="00211DFB"/>
    <w:rsid w:val="002126B7"/>
    <w:rsid w:val="002131DE"/>
    <w:rsid w:val="0021323C"/>
    <w:rsid w:val="002138A0"/>
    <w:rsid w:val="00213A0E"/>
    <w:rsid w:val="0021432A"/>
    <w:rsid w:val="00214394"/>
    <w:rsid w:val="00214771"/>
    <w:rsid w:val="002150AD"/>
    <w:rsid w:val="002153C2"/>
    <w:rsid w:val="00215564"/>
    <w:rsid w:val="00215A45"/>
    <w:rsid w:val="00215DE0"/>
    <w:rsid w:val="002163B7"/>
    <w:rsid w:val="002167FC"/>
    <w:rsid w:val="00216D0C"/>
    <w:rsid w:val="00216DE5"/>
    <w:rsid w:val="002174FE"/>
    <w:rsid w:val="00217506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DBC"/>
    <w:rsid w:val="00221427"/>
    <w:rsid w:val="002214B9"/>
    <w:rsid w:val="00221B28"/>
    <w:rsid w:val="00221DC0"/>
    <w:rsid w:val="0022228F"/>
    <w:rsid w:val="00222990"/>
    <w:rsid w:val="00222D97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94A"/>
    <w:rsid w:val="00224C5D"/>
    <w:rsid w:val="00224C9B"/>
    <w:rsid w:val="00224D62"/>
    <w:rsid w:val="00225137"/>
    <w:rsid w:val="0022554E"/>
    <w:rsid w:val="002258B7"/>
    <w:rsid w:val="002260C1"/>
    <w:rsid w:val="00226580"/>
    <w:rsid w:val="002266F3"/>
    <w:rsid w:val="002269FC"/>
    <w:rsid w:val="00226A18"/>
    <w:rsid w:val="00226C60"/>
    <w:rsid w:val="00226F23"/>
    <w:rsid w:val="00226FAF"/>
    <w:rsid w:val="00227196"/>
    <w:rsid w:val="0022729B"/>
    <w:rsid w:val="00227591"/>
    <w:rsid w:val="00227910"/>
    <w:rsid w:val="00227944"/>
    <w:rsid w:val="00227F09"/>
    <w:rsid w:val="00230026"/>
    <w:rsid w:val="00230479"/>
    <w:rsid w:val="00230803"/>
    <w:rsid w:val="0023088B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2DD"/>
    <w:rsid w:val="002338A6"/>
    <w:rsid w:val="00233A94"/>
    <w:rsid w:val="00233EBA"/>
    <w:rsid w:val="00233F44"/>
    <w:rsid w:val="002343A2"/>
    <w:rsid w:val="002343C9"/>
    <w:rsid w:val="002348CE"/>
    <w:rsid w:val="00234984"/>
    <w:rsid w:val="00234BE1"/>
    <w:rsid w:val="00234EED"/>
    <w:rsid w:val="00235004"/>
    <w:rsid w:val="00235417"/>
    <w:rsid w:val="0023556F"/>
    <w:rsid w:val="002355F7"/>
    <w:rsid w:val="0023599A"/>
    <w:rsid w:val="00235EC9"/>
    <w:rsid w:val="00236264"/>
    <w:rsid w:val="002362EE"/>
    <w:rsid w:val="00236660"/>
    <w:rsid w:val="00236F8F"/>
    <w:rsid w:val="0023719A"/>
    <w:rsid w:val="00237674"/>
    <w:rsid w:val="00240489"/>
    <w:rsid w:val="00240810"/>
    <w:rsid w:val="00240BB1"/>
    <w:rsid w:val="00241134"/>
    <w:rsid w:val="00241228"/>
    <w:rsid w:val="00241452"/>
    <w:rsid w:val="00241755"/>
    <w:rsid w:val="00241C24"/>
    <w:rsid w:val="00241C5A"/>
    <w:rsid w:val="00241EFD"/>
    <w:rsid w:val="00241FD6"/>
    <w:rsid w:val="00242156"/>
    <w:rsid w:val="0024259F"/>
    <w:rsid w:val="0024289B"/>
    <w:rsid w:val="002429FB"/>
    <w:rsid w:val="00242A9F"/>
    <w:rsid w:val="00242F28"/>
    <w:rsid w:val="00242F84"/>
    <w:rsid w:val="00242FAA"/>
    <w:rsid w:val="00243077"/>
    <w:rsid w:val="002439C3"/>
    <w:rsid w:val="00243CE2"/>
    <w:rsid w:val="00244DFE"/>
    <w:rsid w:val="00244F97"/>
    <w:rsid w:val="00244FFD"/>
    <w:rsid w:val="0024540A"/>
    <w:rsid w:val="0024563D"/>
    <w:rsid w:val="00245689"/>
    <w:rsid w:val="00245A75"/>
    <w:rsid w:val="00245DD3"/>
    <w:rsid w:val="00245DE4"/>
    <w:rsid w:val="00245E36"/>
    <w:rsid w:val="00246311"/>
    <w:rsid w:val="002463D2"/>
    <w:rsid w:val="0024671E"/>
    <w:rsid w:val="00246B42"/>
    <w:rsid w:val="00246CF6"/>
    <w:rsid w:val="00246DEE"/>
    <w:rsid w:val="00246EE5"/>
    <w:rsid w:val="002471CC"/>
    <w:rsid w:val="002473D9"/>
    <w:rsid w:val="002478A3"/>
    <w:rsid w:val="00247960"/>
    <w:rsid w:val="00247C93"/>
    <w:rsid w:val="002500D0"/>
    <w:rsid w:val="00250592"/>
    <w:rsid w:val="00250610"/>
    <w:rsid w:val="00250D6A"/>
    <w:rsid w:val="0025153F"/>
    <w:rsid w:val="0025232F"/>
    <w:rsid w:val="002527FD"/>
    <w:rsid w:val="002528AD"/>
    <w:rsid w:val="00252AB3"/>
    <w:rsid w:val="00252BB2"/>
    <w:rsid w:val="00252CA1"/>
    <w:rsid w:val="00252F7F"/>
    <w:rsid w:val="002532DA"/>
    <w:rsid w:val="002534F7"/>
    <w:rsid w:val="00253701"/>
    <w:rsid w:val="00253ADE"/>
    <w:rsid w:val="00253E7A"/>
    <w:rsid w:val="002544EB"/>
    <w:rsid w:val="002547EC"/>
    <w:rsid w:val="00254A11"/>
    <w:rsid w:val="0025511B"/>
    <w:rsid w:val="002558B8"/>
    <w:rsid w:val="00256095"/>
    <w:rsid w:val="002560EA"/>
    <w:rsid w:val="00256680"/>
    <w:rsid w:val="00256756"/>
    <w:rsid w:val="00256BD2"/>
    <w:rsid w:val="00256C59"/>
    <w:rsid w:val="0025741C"/>
    <w:rsid w:val="002575CC"/>
    <w:rsid w:val="0025792A"/>
    <w:rsid w:val="00257DD3"/>
    <w:rsid w:val="00257F33"/>
    <w:rsid w:val="00257FE6"/>
    <w:rsid w:val="00260253"/>
    <w:rsid w:val="002609AB"/>
    <w:rsid w:val="00260A4E"/>
    <w:rsid w:val="00260D16"/>
    <w:rsid w:val="00260E1B"/>
    <w:rsid w:val="0026153D"/>
    <w:rsid w:val="002619A0"/>
    <w:rsid w:val="002619F8"/>
    <w:rsid w:val="00261A28"/>
    <w:rsid w:val="00261CFD"/>
    <w:rsid w:val="0026230B"/>
    <w:rsid w:val="0026242E"/>
    <w:rsid w:val="00262713"/>
    <w:rsid w:val="0026299C"/>
    <w:rsid w:val="00263326"/>
    <w:rsid w:val="0026351C"/>
    <w:rsid w:val="00263608"/>
    <w:rsid w:val="00263611"/>
    <w:rsid w:val="002638F1"/>
    <w:rsid w:val="00263BC8"/>
    <w:rsid w:val="00264C17"/>
    <w:rsid w:val="00264D3D"/>
    <w:rsid w:val="002653FE"/>
    <w:rsid w:val="00265412"/>
    <w:rsid w:val="0026570E"/>
    <w:rsid w:val="00265D0E"/>
    <w:rsid w:val="00265E8C"/>
    <w:rsid w:val="00265FA5"/>
    <w:rsid w:val="002663E2"/>
    <w:rsid w:val="002664C8"/>
    <w:rsid w:val="0026653C"/>
    <w:rsid w:val="00266B42"/>
    <w:rsid w:val="002672BD"/>
    <w:rsid w:val="00267515"/>
    <w:rsid w:val="002676AF"/>
    <w:rsid w:val="00267798"/>
    <w:rsid w:val="00267AB8"/>
    <w:rsid w:val="00267C72"/>
    <w:rsid w:val="00267D58"/>
    <w:rsid w:val="00267DE0"/>
    <w:rsid w:val="00267DF8"/>
    <w:rsid w:val="00267F72"/>
    <w:rsid w:val="00270118"/>
    <w:rsid w:val="0027072D"/>
    <w:rsid w:val="002707B3"/>
    <w:rsid w:val="00270ADE"/>
    <w:rsid w:val="00270C26"/>
    <w:rsid w:val="00271522"/>
    <w:rsid w:val="00271B0F"/>
    <w:rsid w:val="00271C9D"/>
    <w:rsid w:val="00271D23"/>
    <w:rsid w:val="002723E7"/>
    <w:rsid w:val="002724A9"/>
    <w:rsid w:val="002729FD"/>
    <w:rsid w:val="00272A07"/>
    <w:rsid w:val="00272A7F"/>
    <w:rsid w:val="00272BFE"/>
    <w:rsid w:val="00272CAB"/>
    <w:rsid w:val="00272CD3"/>
    <w:rsid w:val="00272DC4"/>
    <w:rsid w:val="00272E30"/>
    <w:rsid w:val="0027353C"/>
    <w:rsid w:val="002739A5"/>
    <w:rsid w:val="00273B42"/>
    <w:rsid w:val="00273BE5"/>
    <w:rsid w:val="00273E16"/>
    <w:rsid w:val="00274328"/>
    <w:rsid w:val="002745A1"/>
    <w:rsid w:val="00274A27"/>
    <w:rsid w:val="00274ACC"/>
    <w:rsid w:val="00274CD2"/>
    <w:rsid w:val="002751A6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D1"/>
    <w:rsid w:val="002778E5"/>
    <w:rsid w:val="002778E6"/>
    <w:rsid w:val="00277904"/>
    <w:rsid w:val="00277B55"/>
    <w:rsid w:val="00277EE4"/>
    <w:rsid w:val="00280014"/>
    <w:rsid w:val="002800BC"/>
    <w:rsid w:val="0028071A"/>
    <w:rsid w:val="00280D2F"/>
    <w:rsid w:val="00281184"/>
    <w:rsid w:val="0028135F"/>
    <w:rsid w:val="00281840"/>
    <w:rsid w:val="00281A0F"/>
    <w:rsid w:val="00281A39"/>
    <w:rsid w:val="00281B43"/>
    <w:rsid w:val="0028201F"/>
    <w:rsid w:val="002828D6"/>
    <w:rsid w:val="00282CA9"/>
    <w:rsid w:val="002832FE"/>
    <w:rsid w:val="00283837"/>
    <w:rsid w:val="00283B40"/>
    <w:rsid w:val="00283B78"/>
    <w:rsid w:val="0028418B"/>
    <w:rsid w:val="00284460"/>
    <w:rsid w:val="0028460A"/>
    <w:rsid w:val="0028478A"/>
    <w:rsid w:val="002848FD"/>
    <w:rsid w:val="00284976"/>
    <w:rsid w:val="00284AED"/>
    <w:rsid w:val="00284EC2"/>
    <w:rsid w:val="002858A7"/>
    <w:rsid w:val="00285B25"/>
    <w:rsid w:val="00285ED3"/>
    <w:rsid w:val="00285F9B"/>
    <w:rsid w:val="002861BE"/>
    <w:rsid w:val="00286301"/>
    <w:rsid w:val="00286351"/>
    <w:rsid w:val="00286A8C"/>
    <w:rsid w:val="002873E9"/>
    <w:rsid w:val="00287512"/>
    <w:rsid w:val="002878D4"/>
    <w:rsid w:val="00287A7B"/>
    <w:rsid w:val="00287DD6"/>
    <w:rsid w:val="00290431"/>
    <w:rsid w:val="00290AB5"/>
    <w:rsid w:val="00290B6D"/>
    <w:rsid w:val="00290B82"/>
    <w:rsid w:val="00290EEB"/>
    <w:rsid w:val="0029154B"/>
    <w:rsid w:val="002916F2"/>
    <w:rsid w:val="002917D3"/>
    <w:rsid w:val="002918B3"/>
    <w:rsid w:val="002919D1"/>
    <w:rsid w:val="00291FA9"/>
    <w:rsid w:val="0029279D"/>
    <w:rsid w:val="002928F5"/>
    <w:rsid w:val="00292A93"/>
    <w:rsid w:val="00292ABA"/>
    <w:rsid w:val="00292C3A"/>
    <w:rsid w:val="00292CF3"/>
    <w:rsid w:val="00292E0A"/>
    <w:rsid w:val="002932F7"/>
    <w:rsid w:val="002935C1"/>
    <w:rsid w:val="002939D4"/>
    <w:rsid w:val="00293AAE"/>
    <w:rsid w:val="0029445C"/>
    <w:rsid w:val="002944A2"/>
    <w:rsid w:val="002944FC"/>
    <w:rsid w:val="00294ACC"/>
    <w:rsid w:val="00294AF1"/>
    <w:rsid w:val="00294BFF"/>
    <w:rsid w:val="00294C7F"/>
    <w:rsid w:val="00294D40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215"/>
    <w:rsid w:val="002974B9"/>
    <w:rsid w:val="00297A36"/>
    <w:rsid w:val="00297B62"/>
    <w:rsid w:val="00297B72"/>
    <w:rsid w:val="00297B98"/>
    <w:rsid w:val="002A02AE"/>
    <w:rsid w:val="002A0BBB"/>
    <w:rsid w:val="002A1632"/>
    <w:rsid w:val="002A175A"/>
    <w:rsid w:val="002A1D45"/>
    <w:rsid w:val="002A2023"/>
    <w:rsid w:val="002A2112"/>
    <w:rsid w:val="002A29AE"/>
    <w:rsid w:val="002A2FF6"/>
    <w:rsid w:val="002A37FF"/>
    <w:rsid w:val="002A38CA"/>
    <w:rsid w:val="002A3959"/>
    <w:rsid w:val="002A3BEA"/>
    <w:rsid w:val="002A3CD9"/>
    <w:rsid w:val="002A41D9"/>
    <w:rsid w:val="002A4568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422"/>
    <w:rsid w:val="002A67AF"/>
    <w:rsid w:val="002A6910"/>
    <w:rsid w:val="002A705E"/>
    <w:rsid w:val="002A71DA"/>
    <w:rsid w:val="002A732E"/>
    <w:rsid w:val="002A73A7"/>
    <w:rsid w:val="002A74E8"/>
    <w:rsid w:val="002A77DF"/>
    <w:rsid w:val="002A7853"/>
    <w:rsid w:val="002A7E20"/>
    <w:rsid w:val="002B015A"/>
    <w:rsid w:val="002B0184"/>
    <w:rsid w:val="002B02BF"/>
    <w:rsid w:val="002B04E5"/>
    <w:rsid w:val="002B05A7"/>
    <w:rsid w:val="002B06F1"/>
    <w:rsid w:val="002B0A3D"/>
    <w:rsid w:val="002B14A9"/>
    <w:rsid w:val="002B14D3"/>
    <w:rsid w:val="002B187C"/>
    <w:rsid w:val="002B1B28"/>
    <w:rsid w:val="002B1EE0"/>
    <w:rsid w:val="002B2433"/>
    <w:rsid w:val="002B25C9"/>
    <w:rsid w:val="002B2640"/>
    <w:rsid w:val="002B2A9B"/>
    <w:rsid w:val="002B2CE9"/>
    <w:rsid w:val="002B30AE"/>
    <w:rsid w:val="002B35EE"/>
    <w:rsid w:val="002B369C"/>
    <w:rsid w:val="002B3B2B"/>
    <w:rsid w:val="002B3ED0"/>
    <w:rsid w:val="002B4477"/>
    <w:rsid w:val="002B4675"/>
    <w:rsid w:val="002B4DA9"/>
    <w:rsid w:val="002B5600"/>
    <w:rsid w:val="002B5636"/>
    <w:rsid w:val="002B5641"/>
    <w:rsid w:val="002B5777"/>
    <w:rsid w:val="002B5A95"/>
    <w:rsid w:val="002B5D16"/>
    <w:rsid w:val="002B627C"/>
    <w:rsid w:val="002B64EE"/>
    <w:rsid w:val="002B660E"/>
    <w:rsid w:val="002B6698"/>
    <w:rsid w:val="002B6769"/>
    <w:rsid w:val="002B6B36"/>
    <w:rsid w:val="002B735A"/>
    <w:rsid w:val="002B747B"/>
    <w:rsid w:val="002B77CB"/>
    <w:rsid w:val="002B7EC8"/>
    <w:rsid w:val="002C074D"/>
    <w:rsid w:val="002C0ACE"/>
    <w:rsid w:val="002C0E81"/>
    <w:rsid w:val="002C1344"/>
    <w:rsid w:val="002C13FC"/>
    <w:rsid w:val="002C1530"/>
    <w:rsid w:val="002C15E7"/>
    <w:rsid w:val="002C228B"/>
    <w:rsid w:val="002C243A"/>
    <w:rsid w:val="002C278E"/>
    <w:rsid w:val="002C2B7A"/>
    <w:rsid w:val="002C2CDB"/>
    <w:rsid w:val="002C31C2"/>
    <w:rsid w:val="002C32A1"/>
    <w:rsid w:val="002C35BA"/>
    <w:rsid w:val="002C3B0F"/>
    <w:rsid w:val="002C3DF3"/>
    <w:rsid w:val="002C4754"/>
    <w:rsid w:val="002C49AC"/>
    <w:rsid w:val="002C4C57"/>
    <w:rsid w:val="002C4EC1"/>
    <w:rsid w:val="002C4F62"/>
    <w:rsid w:val="002C4F87"/>
    <w:rsid w:val="002C51AF"/>
    <w:rsid w:val="002C5558"/>
    <w:rsid w:val="002C56AB"/>
    <w:rsid w:val="002C56DA"/>
    <w:rsid w:val="002C5934"/>
    <w:rsid w:val="002C62CC"/>
    <w:rsid w:val="002C6315"/>
    <w:rsid w:val="002C63FD"/>
    <w:rsid w:val="002C65CA"/>
    <w:rsid w:val="002C6C94"/>
    <w:rsid w:val="002C6DB5"/>
    <w:rsid w:val="002C70B1"/>
    <w:rsid w:val="002C76B8"/>
    <w:rsid w:val="002C7755"/>
    <w:rsid w:val="002C7A3B"/>
    <w:rsid w:val="002D04AB"/>
    <w:rsid w:val="002D086C"/>
    <w:rsid w:val="002D09CE"/>
    <w:rsid w:val="002D0A2A"/>
    <w:rsid w:val="002D0BB3"/>
    <w:rsid w:val="002D0C97"/>
    <w:rsid w:val="002D0EC6"/>
    <w:rsid w:val="002D111A"/>
    <w:rsid w:val="002D14C4"/>
    <w:rsid w:val="002D1504"/>
    <w:rsid w:val="002D151C"/>
    <w:rsid w:val="002D17B4"/>
    <w:rsid w:val="002D1812"/>
    <w:rsid w:val="002D186E"/>
    <w:rsid w:val="002D21DB"/>
    <w:rsid w:val="002D3113"/>
    <w:rsid w:val="002D3327"/>
    <w:rsid w:val="002D38DB"/>
    <w:rsid w:val="002D41F6"/>
    <w:rsid w:val="002D44C6"/>
    <w:rsid w:val="002D4976"/>
    <w:rsid w:val="002D4A3A"/>
    <w:rsid w:val="002D4A9D"/>
    <w:rsid w:val="002D4D62"/>
    <w:rsid w:val="002D4EAB"/>
    <w:rsid w:val="002D4EEA"/>
    <w:rsid w:val="002D54D0"/>
    <w:rsid w:val="002D56EE"/>
    <w:rsid w:val="002D5BC0"/>
    <w:rsid w:val="002D5C09"/>
    <w:rsid w:val="002D5C7F"/>
    <w:rsid w:val="002D5E78"/>
    <w:rsid w:val="002D6061"/>
    <w:rsid w:val="002D6463"/>
    <w:rsid w:val="002D66BF"/>
    <w:rsid w:val="002D700B"/>
    <w:rsid w:val="002D714F"/>
    <w:rsid w:val="002D78B2"/>
    <w:rsid w:val="002E04A4"/>
    <w:rsid w:val="002E065B"/>
    <w:rsid w:val="002E1515"/>
    <w:rsid w:val="002E1540"/>
    <w:rsid w:val="002E17D3"/>
    <w:rsid w:val="002E1C4D"/>
    <w:rsid w:val="002E1D22"/>
    <w:rsid w:val="002E2C14"/>
    <w:rsid w:val="002E2EF7"/>
    <w:rsid w:val="002E3419"/>
    <w:rsid w:val="002E34C2"/>
    <w:rsid w:val="002E34C9"/>
    <w:rsid w:val="002E36C2"/>
    <w:rsid w:val="002E4150"/>
    <w:rsid w:val="002E49D7"/>
    <w:rsid w:val="002E4A98"/>
    <w:rsid w:val="002E4B31"/>
    <w:rsid w:val="002E4BC5"/>
    <w:rsid w:val="002E4DAB"/>
    <w:rsid w:val="002E4E93"/>
    <w:rsid w:val="002E4E95"/>
    <w:rsid w:val="002E51E9"/>
    <w:rsid w:val="002E53B3"/>
    <w:rsid w:val="002E56A8"/>
    <w:rsid w:val="002E596F"/>
    <w:rsid w:val="002E59F5"/>
    <w:rsid w:val="002E5AB8"/>
    <w:rsid w:val="002E66B3"/>
    <w:rsid w:val="002E6768"/>
    <w:rsid w:val="002E6DD5"/>
    <w:rsid w:val="002E6E7D"/>
    <w:rsid w:val="002E6EDF"/>
    <w:rsid w:val="002E7202"/>
    <w:rsid w:val="002E770B"/>
    <w:rsid w:val="002E7CFA"/>
    <w:rsid w:val="002E7E03"/>
    <w:rsid w:val="002E7F8F"/>
    <w:rsid w:val="002E7FC6"/>
    <w:rsid w:val="002F05F0"/>
    <w:rsid w:val="002F09E5"/>
    <w:rsid w:val="002F0F11"/>
    <w:rsid w:val="002F10E6"/>
    <w:rsid w:val="002F1131"/>
    <w:rsid w:val="002F12B4"/>
    <w:rsid w:val="002F1657"/>
    <w:rsid w:val="002F2F09"/>
    <w:rsid w:val="002F2FCE"/>
    <w:rsid w:val="002F3059"/>
    <w:rsid w:val="002F3ACA"/>
    <w:rsid w:val="002F3BC4"/>
    <w:rsid w:val="002F3F82"/>
    <w:rsid w:val="002F40B5"/>
    <w:rsid w:val="002F40C3"/>
    <w:rsid w:val="002F4711"/>
    <w:rsid w:val="002F4814"/>
    <w:rsid w:val="002F48C9"/>
    <w:rsid w:val="002F6704"/>
    <w:rsid w:val="002F67B8"/>
    <w:rsid w:val="002F6C65"/>
    <w:rsid w:val="002F7040"/>
    <w:rsid w:val="002F76D9"/>
    <w:rsid w:val="002F7949"/>
    <w:rsid w:val="002F7CB9"/>
    <w:rsid w:val="002F7CC7"/>
    <w:rsid w:val="003003DA"/>
    <w:rsid w:val="00300432"/>
    <w:rsid w:val="00300963"/>
    <w:rsid w:val="00300A15"/>
    <w:rsid w:val="00300A76"/>
    <w:rsid w:val="00300CB2"/>
    <w:rsid w:val="00300E3F"/>
    <w:rsid w:val="003012F2"/>
    <w:rsid w:val="00301467"/>
    <w:rsid w:val="0030199A"/>
    <w:rsid w:val="00301B80"/>
    <w:rsid w:val="00301E17"/>
    <w:rsid w:val="00302847"/>
    <w:rsid w:val="00302D31"/>
    <w:rsid w:val="00302E10"/>
    <w:rsid w:val="00303061"/>
    <w:rsid w:val="003031A2"/>
    <w:rsid w:val="003031FC"/>
    <w:rsid w:val="00303B40"/>
    <w:rsid w:val="0030433F"/>
    <w:rsid w:val="00304381"/>
    <w:rsid w:val="0030496A"/>
    <w:rsid w:val="00304D8E"/>
    <w:rsid w:val="003052C7"/>
    <w:rsid w:val="003053D3"/>
    <w:rsid w:val="003058B7"/>
    <w:rsid w:val="00305E9E"/>
    <w:rsid w:val="0030644D"/>
    <w:rsid w:val="0030652E"/>
    <w:rsid w:val="00306568"/>
    <w:rsid w:val="003065E4"/>
    <w:rsid w:val="00306CD1"/>
    <w:rsid w:val="00306F50"/>
    <w:rsid w:val="0030718D"/>
    <w:rsid w:val="00307419"/>
    <w:rsid w:val="00307550"/>
    <w:rsid w:val="00307817"/>
    <w:rsid w:val="003078CB"/>
    <w:rsid w:val="003104E9"/>
    <w:rsid w:val="003108AB"/>
    <w:rsid w:val="003108D8"/>
    <w:rsid w:val="00311BB8"/>
    <w:rsid w:val="00311C77"/>
    <w:rsid w:val="00311EBD"/>
    <w:rsid w:val="00312653"/>
    <w:rsid w:val="00312CEA"/>
    <w:rsid w:val="00312EC9"/>
    <w:rsid w:val="00313077"/>
    <w:rsid w:val="003133C3"/>
    <w:rsid w:val="00314169"/>
    <w:rsid w:val="0031421B"/>
    <w:rsid w:val="003143AE"/>
    <w:rsid w:val="00314477"/>
    <w:rsid w:val="00314503"/>
    <w:rsid w:val="003148A6"/>
    <w:rsid w:val="00314F3A"/>
    <w:rsid w:val="00315188"/>
    <w:rsid w:val="00315B20"/>
    <w:rsid w:val="00315B92"/>
    <w:rsid w:val="00315DE9"/>
    <w:rsid w:val="00315F75"/>
    <w:rsid w:val="003160A4"/>
    <w:rsid w:val="00316201"/>
    <w:rsid w:val="0031624E"/>
    <w:rsid w:val="003165D4"/>
    <w:rsid w:val="003166E5"/>
    <w:rsid w:val="00316990"/>
    <w:rsid w:val="00317040"/>
    <w:rsid w:val="003171DC"/>
    <w:rsid w:val="00317402"/>
    <w:rsid w:val="00317F1C"/>
    <w:rsid w:val="0032008E"/>
    <w:rsid w:val="00320199"/>
    <w:rsid w:val="00320CE7"/>
    <w:rsid w:val="00320D02"/>
    <w:rsid w:val="003210A1"/>
    <w:rsid w:val="00321360"/>
    <w:rsid w:val="00321DBD"/>
    <w:rsid w:val="00321E9B"/>
    <w:rsid w:val="00321F38"/>
    <w:rsid w:val="00322128"/>
    <w:rsid w:val="00322197"/>
    <w:rsid w:val="003229C3"/>
    <w:rsid w:val="00322DBA"/>
    <w:rsid w:val="0032353B"/>
    <w:rsid w:val="00323AF2"/>
    <w:rsid w:val="00323C56"/>
    <w:rsid w:val="00324923"/>
    <w:rsid w:val="00324C2D"/>
    <w:rsid w:val="00325B3E"/>
    <w:rsid w:val="00325E30"/>
    <w:rsid w:val="00326241"/>
    <w:rsid w:val="00326850"/>
    <w:rsid w:val="00326891"/>
    <w:rsid w:val="00326965"/>
    <w:rsid w:val="0032731A"/>
    <w:rsid w:val="0032782A"/>
    <w:rsid w:val="00327AAD"/>
    <w:rsid w:val="00327FAE"/>
    <w:rsid w:val="003307C0"/>
    <w:rsid w:val="003308F6"/>
    <w:rsid w:val="00330904"/>
    <w:rsid w:val="00330B33"/>
    <w:rsid w:val="0033116D"/>
    <w:rsid w:val="00331A75"/>
    <w:rsid w:val="00331B25"/>
    <w:rsid w:val="00331E15"/>
    <w:rsid w:val="00332011"/>
    <w:rsid w:val="0033299E"/>
    <w:rsid w:val="00332C1E"/>
    <w:rsid w:val="003334BB"/>
    <w:rsid w:val="00333833"/>
    <w:rsid w:val="003338B4"/>
    <w:rsid w:val="00333A47"/>
    <w:rsid w:val="00333CB6"/>
    <w:rsid w:val="00334017"/>
    <w:rsid w:val="00334809"/>
    <w:rsid w:val="00334C55"/>
    <w:rsid w:val="00334E0D"/>
    <w:rsid w:val="00335656"/>
    <w:rsid w:val="00335922"/>
    <w:rsid w:val="00335C40"/>
    <w:rsid w:val="00335C4E"/>
    <w:rsid w:val="00335DB5"/>
    <w:rsid w:val="00336267"/>
    <w:rsid w:val="003369AF"/>
    <w:rsid w:val="00336A26"/>
    <w:rsid w:val="00336F1A"/>
    <w:rsid w:val="003370A7"/>
    <w:rsid w:val="00337368"/>
    <w:rsid w:val="003374BB"/>
    <w:rsid w:val="00337716"/>
    <w:rsid w:val="003400AC"/>
    <w:rsid w:val="003403C1"/>
    <w:rsid w:val="00340548"/>
    <w:rsid w:val="0034073A"/>
    <w:rsid w:val="003409D8"/>
    <w:rsid w:val="00340DE3"/>
    <w:rsid w:val="0034107A"/>
    <w:rsid w:val="00341322"/>
    <w:rsid w:val="003415EB"/>
    <w:rsid w:val="0034211D"/>
    <w:rsid w:val="00342123"/>
    <w:rsid w:val="00342340"/>
    <w:rsid w:val="00342530"/>
    <w:rsid w:val="003425B7"/>
    <w:rsid w:val="00342869"/>
    <w:rsid w:val="00342A38"/>
    <w:rsid w:val="00342AB5"/>
    <w:rsid w:val="00342C13"/>
    <w:rsid w:val="00342E1F"/>
    <w:rsid w:val="00343152"/>
    <w:rsid w:val="00343501"/>
    <w:rsid w:val="00343628"/>
    <w:rsid w:val="00343ADC"/>
    <w:rsid w:val="00343E42"/>
    <w:rsid w:val="00344529"/>
    <w:rsid w:val="0034476D"/>
    <w:rsid w:val="003447B0"/>
    <w:rsid w:val="00344C0C"/>
    <w:rsid w:val="003453E6"/>
    <w:rsid w:val="003454ED"/>
    <w:rsid w:val="0034661F"/>
    <w:rsid w:val="00346E65"/>
    <w:rsid w:val="0034721F"/>
    <w:rsid w:val="0034785B"/>
    <w:rsid w:val="003505D8"/>
    <w:rsid w:val="00350E7C"/>
    <w:rsid w:val="00350E97"/>
    <w:rsid w:val="00351562"/>
    <w:rsid w:val="003519F8"/>
    <w:rsid w:val="00351BC8"/>
    <w:rsid w:val="00351FA2"/>
    <w:rsid w:val="0035216E"/>
    <w:rsid w:val="003523EF"/>
    <w:rsid w:val="0035272A"/>
    <w:rsid w:val="00352AD4"/>
    <w:rsid w:val="00352EB4"/>
    <w:rsid w:val="00352F6C"/>
    <w:rsid w:val="0035307E"/>
    <w:rsid w:val="00353C5A"/>
    <w:rsid w:val="00353F09"/>
    <w:rsid w:val="003540B2"/>
    <w:rsid w:val="00354AF8"/>
    <w:rsid w:val="00355227"/>
    <w:rsid w:val="0035586A"/>
    <w:rsid w:val="00355A1A"/>
    <w:rsid w:val="00355BFA"/>
    <w:rsid w:val="00356349"/>
    <w:rsid w:val="00356732"/>
    <w:rsid w:val="00356819"/>
    <w:rsid w:val="0035698F"/>
    <w:rsid w:val="00356B03"/>
    <w:rsid w:val="00356D5E"/>
    <w:rsid w:val="00356DB0"/>
    <w:rsid w:val="00356F59"/>
    <w:rsid w:val="003570C0"/>
    <w:rsid w:val="003572A0"/>
    <w:rsid w:val="0035761F"/>
    <w:rsid w:val="00357737"/>
    <w:rsid w:val="00357989"/>
    <w:rsid w:val="00357AD9"/>
    <w:rsid w:val="00357E9F"/>
    <w:rsid w:val="0036004A"/>
    <w:rsid w:val="0036015A"/>
    <w:rsid w:val="003606AD"/>
    <w:rsid w:val="00360A03"/>
    <w:rsid w:val="00360F55"/>
    <w:rsid w:val="003612FE"/>
    <w:rsid w:val="00361AC0"/>
    <w:rsid w:val="00361BB4"/>
    <w:rsid w:val="00361D17"/>
    <w:rsid w:val="00361DE3"/>
    <w:rsid w:val="00361E7C"/>
    <w:rsid w:val="00361FD2"/>
    <w:rsid w:val="0036219D"/>
    <w:rsid w:val="003622E9"/>
    <w:rsid w:val="003623F3"/>
    <w:rsid w:val="0036287D"/>
    <w:rsid w:val="003629B8"/>
    <w:rsid w:val="00363115"/>
    <w:rsid w:val="00363502"/>
    <w:rsid w:val="003636CA"/>
    <w:rsid w:val="00363905"/>
    <w:rsid w:val="00363A2D"/>
    <w:rsid w:val="00363E5A"/>
    <w:rsid w:val="003640AD"/>
    <w:rsid w:val="0036423E"/>
    <w:rsid w:val="003646B8"/>
    <w:rsid w:val="00364F1F"/>
    <w:rsid w:val="00364FBB"/>
    <w:rsid w:val="0036557F"/>
    <w:rsid w:val="00365614"/>
    <w:rsid w:val="0036622C"/>
    <w:rsid w:val="0036650B"/>
    <w:rsid w:val="00366820"/>
    <w:rsid w:val="00366B9F"/>
    <w:rsid w:val="00366C00"/>
    <w:rsid w:val="00366E77"/>
    <w:rsid w:val="00366F6F"/>
    <w:rsid w:val="00367356"/>
    <w:rsid w:val="00367414"/>
    <w:rsid w:val="00367CE2"/>
    <w:rsid w:val="00367F17"/>
    <w:rsid w:val="003702CA"/>
    <w:rsid w:val="003708CF"/>
    <w:rsid w:val="00370A8E"/>
    <w:rsid w:val="00370D96"/>
    <w:rsid w:val="003720E9"/>
    <w:rsid w:val="00372102"/>
    <w:rsid w:val="0037244A"/>
    <w:rsid w:val="0037290C"/>
    <w:rsid w:val="00372ABE"/>
    <w:rsid w:val="00372C41"/>
    <w:rsid w:val="003730AB"/>
    <w:rsid w:val="00373309"/>
    <w:rsid w:val="00373321"/>
    <w:rsid w:val="00373324"/>
    <w:rsid w:val="0037371C"/>
    <w:rsid w:val="003745AC"/>
    <w:rsid w:val="00374806"/>
    <w:rsid w:val="00374BA1"/>
    <w:rsid w:val="00374F65"/>
    <w:rsid w:val="003750A1"/>
    <w:rsid w:val="00375572"/>
    <w:rsid w:val="0037558C"/>
    <w:rsid w:val="003755DB"/>
    <w:rsid w:val="00375CC2"/>
    <w:rsid w:val="00376006"/>
    <w:rsid w:val="00376079"/>
    <w:rsid w:val="003762FA"/>
    <w:rsid w:val="003769DD"/>
    <w:rsid w:val="00376F18"/>
    <w:rsid w:val="0037733F"/>
    <w:rsid w:val="003774CB"/>
    <w:rsid w:val="003774FC"/>
    <w:rsid w:val="00377933"/>
    <w:rsid w:val="003802D6"/>
    <w:rsid w:val="00380678"/>
    <w:rsid w:val="003809EC"/>
    <w:rsid w:val="00380BC4"/>
    <w:rsid w:val="00381000"/>
    <w:rsid w:val="0038101C"/>
    <w:rsid w:val="00381519"/>
    <w:rsid w:val="00381B9D"/>
    <w:rsid w:val="00381D30"/>
    <w:rsid w:val="0038234A"/>
    <w:rsid w:val="0038242A"/>
    <w:rsid w:val="00382503"/>
    <w:rsid w:val="003827F9"/>
    <w:rsid w:val="003828B7"/>
    <w:rsid w:val="00382A18"/>
    <w:rsid w:val="0038341A"/>
    <w:rsid w:val="00383745"/>
    <w:rsid w:val="00383C78"/>
    <w:rsid w:val="003844AB"/>
    <w:rsid w:val="00384D64"/>
    <w:rsid w:val="00385470"/>
    <w:rsid w:val="0038552F"/>
    <w:rsid w:val="00385A07"/>
    <w:rsid w:val="00385FD5"/>
    <w:rsid w:val="00385FFC"/>
    <w:rsid w:val="00386399"/>
    <w:rsid w:val="0038670F"/>
    <w:rsid w:val="00386AB2"/>
    <w:rsid w:val="00386BDA"/>
    <w:rsid w:val="00386DB9"/>
    <w:rsid w:val="00386EDF"/>
    <w:rsid w:val="00387088"/>
    <w:rsid w:val="00387130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429"/>
    <w:rsid w:val="003906E3"/>
    <w:rsid w:val="00390701"/>
    <w:rsid w:val="0039100E"/>
    <w:rsid w:val="003910CC"/>
    <w:rsid w:val="00391484"/>
    <w:rsid w:val="003914DA"/>
    <w:rsid w:val="00391540"/>
    <w:rsid w:val="003915ED"/>
    <w:rsid w:val="00391B94"/>
    <w:rsid w:val="00392253"/>
    <w:rsid w:val="00392334"/>
    <w:rsid w:val="0039238D"/>
    <w:rsid w:val="00392472"/>
    <w:rsid w:val="0039268A"/>
    <w:rsid w:val="00392AC7"/>
    <w:rsid w:val="00392D03"/>
    <w:rsid w:val="00393117"/>
    <w:rsid w:val="00393339"/>
    <w:rsid w:val="00393466"/>
    <w:rsid w:val="003935D5"/>
    <w:rsid w:val="003936AB"/>
    <w:rsid w:val="003936C5"/>
    <w:rsid w:val="00393BB6"/>
    <w:rsid w:val="00393E0C"/>
    <w:rsid w:val="0039418F"/>
    <w:rsid w:val="00394914"/>
    <w:rsid w:val="0039493A"/>
    <w:rsid w:val="00394C1D"/>
    <w:rsid w:val="00394C33"/>
    <w:rsid w:val="00395DA4"/>
    <w:rsid w:val="003962FC"/>
    <w:rsid w:val="003965C3"/>
    <w:rsid w:val="0039662E"/>
    <w:rsid w:val="00396AA2"/>
    <w:rsid w:val="00396E42"/>
    <w:rsid w:val="00397202"/>
    <w:rsid w:val="003974BD"/>
    <w:rsid w:val="003A010E"/>
    <w:rsid w:val="003A0152"/>
    <w:rsid w:val="003A0158"/>
    <w:rsid w:val="003A03C8"/>
    <w:rsid w:val="003A05DB"/>
    <w:rsid w:val="003A05DF"/>
    <w:rsid w:val="003A0876"/>
    <w:rsid w:val="003A0880"/>
    <w:rsid w:val="003A156A"/>
    <w:rsid w:val="003A1777"/>
    <w:rsid w:val="003A1833"/>
    <w:rsid w:val="003A201A"/>
    <w:rsid w:val="003A2AA2"/>
    <w:rsid w:val="003A31A7"/>
    <w:rsid w:val="003A3BC7"/>
    <w:rsid w:val="003A446D"/>
    <w:rsid w:val="003A4505"/>
    <w:rsid w:val="003A45DA"/>
    <w:rsid w:val="003A470A"/>
    <w:rsid w:val="003A489B"/>
    <w:rsid w:val="003A5495"/>
    <w:rsid w:val="003A5E4D"/>
    <w:rsid w:val="003A6085"/>
    <w:rsid w:val="003A6088"/>
    <w:rsid w:val="003A6430"/>
    <w:rsid w:val="003A69A3"/>
    <w:rsid w:val="003A6A2B"/>
    <w:rsid w:val="003A6ABF"/>
    <w:rsid w:val="003A6EC2"/>
    <w:rsid w:val="003A7510"/>
    <w:rsid w:val="003A7ADD"/>
    <w:rsid w:val="003A7BBA"/>
    <w:rsid w:val="003B0602"/>
    <w:rsid w:val="003B08EE"/>
    <w:rsid w:val="003B0950"/>
    <w:rsid w:val="003B0DAA"/>
    <w:rsid w:val="003B0DEF"/>
    <w:rsid w:val="003B188C"/>
    <w:rsid w:val="003B18C3"/>
    <w:rsid w:val="003B199F"/>
    <w:rsid w:val="003B1C3C"/>
    <w:rsid w:val="003B1EF6"/>
    <w:rsid w:val="003B20C7"/>
    <w:rsid w:val="003B2104"/>
    <w:rsid w:val="003B2314"/>
    <w:rsid w:val="003B2437"/>
    <w:rsid w:val="003B269C"/>
    <w:rsid w:val="003B271D"/>
    <w:rsid w:val="003B2D99"/>
    <w:rsid w:val="003B300C"/>
    <w:rsid w:val="003B3CE5"/>
    <w:rsid w:val="003B3EEC"/>
    <w:rsid w:val="003B461C"/>
    <w:rsid w:val="003B493B"/>
    <w:rsid w:val="003B4A41"/>
    <w:rsid w:val="003B4B5E"/>
    <w:rsid w:val="003B4D0A"/>
    <w:rsid w:val="003B4E44"/>
    <w:rsid w:val="003B56B3"/>
    <w:rsid w:val="003B59B2"/>
    <w:rsid w:val="003B5B2D"/>
    <w:rsid w:val="003B5D0C"/>
    <w:rsid w:val="003B5F37"/>
    <w:rsid w:val="003B600A"/>
    <w:rsid w:val="003B6C8F"/>
    <w:rsid w:val="003B6EAB"/>
    <w:rsid w:val="003B73E5"/>
    <w:rsid w:val="003B7429"/>
    <w:rsid w:val="003B7841"/>
    <w:rsid w:val="003B78B3"/>
    <w:rsid w:val="003B7C21"/>
    <w:rsid w:val="003B7D24"/>
    <w:rsid w:val="003C0407"/>
    <w:rsid w:val="003C052D"/>
    <w:rsid w:val="003C0DAC"/>
    <w:rsid w:val="003C11C7"/>
    <w:rsid w:val="003C1391"/>
    <w:rsid w:val="003C1406"/>
    <w:rsid w:val="003C15CD"/>
    <w:rsid w:val="003C1901"/>
    <w:rsid w:val="003C1A84"/>
    <w:rsid w:val="003C1EF0"/>
    <w:rsid w:val="003C22EC"/>
    <w:rsid w:val="003C24C1"/>
    <w:rsid w:val="003C2645"/>
    <w:rsid w:val="003C2907"/>
    <w:rsid w:val="003C2A9B"/>
    <w:rsid w:val="003C2C6F"/>
    <w:rsid w:val="003C2D46"/>
    <w:rsid w:val="003C3001"/>
    <w:rsid w:val="003C333F"/>
    <w:rsid w:val="003C34C5"/>
    <w:rsid w:val="003C3629"/>
    <w:rsid w:val="003C4103"/>
    <w:rsid w:val="003C43C8"/>
    <w:rsid w:val="003C444A"/>
    <w:rsid w:val="003C4A9D"/>
    <w:rsid w:val="003C5177"/>
    <w:rsid w:val="003C5399"/>
    <w:rsid w:val="003C53CE"/>
    <w:rsid w:val="003C55C0"/>
    <w:rsid w:val="003C5D3A"/>
    <w:rsid w:val="003C61AF"/>
    <w:rsid w:val="003C654B"/>
    <w:rsid w:val="003C66AF"/>
    <w:rsid w:val="003C680B"/>
    <w:rsid w:val="003C68C7"/>
    <w:rsid w:val="003C6C01"/>
    <w:rsid w:val="003C6CD6"/>
    <w:rsid w:val="003C6D47"/>
    <w:rsid w:val="003C6F36"/>
    <w:rsid w:val="003C735B"/>
    <w:rsid w:val="003D0455"/>
    <w:rsid w:val="003D065C"/>
    <w:rsid w:val="003D06A3"/>
    <w:rsid w:val="003D0940"/>
    <w:rsid w:val="003D0947"/>
    <w:rsid w:val="003D0979"/>
    <w:rsid w:val="003D0A54"/>
    <w:rsid w:val="003D0A8F"/>
    <w:rsid w:val="003D0CE0"/>
    <w:rsid w:val="003D0E29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4D"/>
    <w:rsid w:val="003D3334"/>
    <w:rsid w:val="003D3A98"/>
    <w:rsid w:val="003D4AFF"/>
    <w:rsid w:val="003D5094"/>
    <w:rsid w:val="003D569E"/>
    <w:rsid w:val="003D593D"/>
    <w:rsid w:val="003D63A6"/>
    <w:rsid w:val="003D6481"/>
    <w:rsid w:val="003D65FA"/>
    <w:rsid w:val="003D6977"/>
    <w:rsid w:val="003D73CF"/>
    <w:rsid w:val="003D74A1"/>
    <w:rsid w:val="003D762D"/>
    <w:rsid w:val="003D7957"/>
    <w:rsid w:val="003E0046"/>
    <w:rsid w:val="003E0657"/>
    <w:rsid w:val="003E06EA"/>
    <w:rsid w:val="003E09FB"/>
    <w:rsid w:val="003E0A5F"/>
    <w:rsid w:val="003E11A2"/>
    <w:rsid w:val="003E135F"/>
    <w:rsid w:val="003E155B"/>
    <w:rsid w:val="003E1D24"/>
    <w:rsid w:val="003E20E7"/>
    <w:rsid w:val="003E2191"/>
    <w:rsid w:val="003E21F0"/>
    <w:rsid w:val="003E28A7"/>
    <w:rsid w:val="003E2C0D"/>
    <w:rsid w:val="003E2D1D"/>
    <w:rsid w:val="003E2D23"/>
    <w:rsid w:val="003E2D68"/>
    <w:rsid w:val="003E317D"/>
    <w:rsid w:val="003E32BB"/>
    <w:rsid w:val="003E362F"/>
    <w:rsid w:val="003E3B49"/>
    <w:rsid w:val="003E3C49"/>
    <w:rsid w:val="003E3E7E"/>
    <w:rsid w:val="003E3E9E"/>
    <w:rsid w:val="003E4186"/>
    <w:rsid w:val="003E4249"/>
    <w:rsid w:val="003E42F3"/>
    <w:rsid w:val="003E447B"/>
    <w:rsid w:val="003E4CA8"/>
    <w:rsid w:val="003E536D"/>
    <w:rsid w:val="003E550D"/>
    <w:rsid w:val="003E5B2B"/>
    <w:rsid w:val="003E5B30"/>
    <w:rsid w:val="003E5EF4"/>
    <w:rsid w:val="003E5FD1"/>
    <w:rsid w:val="003E666D"/>
    <w:rsid w:val="003E672E"/>
    <w:rsid w:val="003E6DE3"/>
    <w:rsid w:val="003E71F5"/>
    <w:rsid w:val="003E7546"/>
    <w:rsid w:val="003E76D2"/>
    <w:rsid w:val="003E7866"/>
    <w:rsid w:val="003E79FC"/>
    <w:rsid w:val="003E7C72"/>
    <w:rsid w:val="003E7D42"/>
    <w:rsid w:val="003E7EF4"/>
    <w:rsid w:val="003E7F1F"/>
    <w:rsid w:val="003F04F4"/>
    <w:rsid w:val="003F09DD"/>
    <w:rsid w:val="003F0C1B"/>
    <w:rsid w:val="003F0D1B"/>
    <w:rsid w:val="003F176F"/>
    <w:rsid w:val="003F1C56"/>
    <w:rsid w:val="003F1D4B"/>
    <w:rsid w:val="003F1E84"/>
    <w:rsid w:val="003F22C5"/>
    <w:rsid w:val="003F22E1"/>
    <w:rsid w:val="003F263E"/>
    <w:rsid w:val="003F2A02"/>
    <w:rsid w:val="003F2D4E"/>
    <w:rsid w:val="003F2EAF"/>
    <w:rsid w:val="003F392B"/>
    <w:rsid w:val="003F403A"/>
    <w:rsid w:val="003F4118"/>
    <w:rsid w:val="003F45BE"/>
    <w:rsid w:val="003F46A9"/>
    <w:rsid w:val="003F4F6D"/>
    <w:rsid w:val="003F5214"/>
    <w:rsid w:val="003F551F"/>
    <w:rsid w:val="003F5FC9"/>
    <w:rsid w:val="003F64B7"/>
    <w:rsid w:val="003F674D"/>
    <w:rsid w:val="003F6B02"/>
    <w:rsid w:val="003F6EB0"/>
    <w:rsid w:val="003F702B"/>
    <w:rsid w:val="003F708E"/>
    <w:rsid w:val="003F70C5"/>
    <w:rsid w:val="003F728D"/>
    <w:rsid w:val="003F74FA"/>
    <w:rsid w:val="003F76D4"/>
    <w:rsid w:val="003F79A3"/>
    <w:rsid w:val="003F7CEF"/>
    <w:rsid w:val="0040031A"/>
    <w:rsid w:val="00400452"/>
    <w:rsid w:val="00400788"/>
    <w:rsid w:val="00400812"/>
    <w:rsid w:val="00400CC5"/>
    <w:rsid w:val="00400EB3"/>
    <w:rsid w:val="004011E1"/>
    <w:rsid w:val="00401C03"/>
    <w:rsid w:val="00402AF1"/>
    <w:rsid w:val="00402D90"/>
    <w:rsid w:val="00402E56"/>
    <w:rsid w:val="00402FC7"/>
    <w:rsid w:val="004030B8"/>
    <w:rsid w:val="00403244"/>
    <w:rsid w:val="0040335F"/>
    <w:rsid w:val="00403392"/>
    <w:rsid w:val="00404241"/>
    <w:rsid w:val="00404409"/>
    <w:rsid w:val="004046E7"/>
    <w:rsid w:val="00404CF3"/>
    <w:rsid w:val="00404D7B"/>
    <w:rsid w:val="00404F07"/>
    <w:rsid w:val="00404FA8"/>
    <w:rsid w:val="0040524A"/>
    <w:rsid w:val="00405586"/>
    <w:rsid w:val="004055FC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60"/>
    <w:rsid w:val="00407AAD"/>
    <w:rsid w:val="00407FD8"/>
    <w:rsid w:val="0041014F"/>
    <w:rsid w:val="00410232"/>
    <w:rsid w:val="004102C8"/>
    <w:rsid w:val="00410462"/>
    <w:rsid w:val="00410507"/>
    <w:rsid w:val="00410531"/>
    <w:rsid w:val="004109E8"/>
    <w:rsid w:val="00410CFA"/>
    <w:rsid w:val="00410FAA"/>
    <w:rsid w:val="004111BB"/>
    <w:rsid w:val="00411600"/>
    <w:rsid w:val="004116CC"/>
    <w:rsid w:val="00411C1C"/>
    <w:rsid w:val="00411D40"/>
    <w:rsid w:val="0041223D"/>
    <w:rsid w:val="004125EE"/>
    <w:rsid w:val="00412652"/>
    <w:rsid w:val="00412734"/>
    <w:rsid w:val="0041278D"/>
    <w:rsid w:val="004128E1"/>
    <w:rsid w:val="00412ACB"/>
    <w:rsid w:val="00412C1F"/>
    <w:rsid w:val="00412CE2"/>
    <w:rsid w:val="00412FED"/>
    <w:rsid w:val="00413CBB"/>
    <w:rsid w:val="00413EE1"/>
    <w:rsid w:val="004140AF"/>
    <w:rsid w:val="00414159"/>
    <w:rsid w:val="004142E0"/>
    <w:rsid w:val="0041431E"/>
    <w:rsid w:val="004148F6"/>
    <w:rsid w:val="00415032"/>
    <w:rsid w:val="0041513A"/>
    <w:rsid w:val="00415396"/>
    <w:rsid w:val="00415438"/>
    <w:rsid w:val="00415877"/>
    <w:rsid w:val="0041596F"/>
    <w:rsid w:val="00415C98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EBF"/>
    <w:rsid w:val="004200F6"/>
    <w:rsid w:val="004206C1"/>
    <w:rsid w:val="004207C5"/>
    <w:rsid w:val="00420A57"/>
    <w:rsid w:val="004211F5"/>
    <w:rsid w:val="00421280"/>
    <w:rsid w:val="004214F0"/>
    <w:rsid w:val="00421740"/>
    <w:rsid w:val="00421DF7"/>
    <w:rsid w:val="00421E70"/>
    <w:rsid w:val="004223C3"/>
    <w:rsid w:val="00422C5C"/>
    <w:rsid w:val="00422D3E"/>
    <w:rsid w:val="00422F72"/>
    <w:rsid w:val="00423178"/>
    <w:rsid w:val="00423219"/>
    <w:rsid w:val="00423322"/>
    <w:rsid w:val="004239E6"/>
    <w:rsid w:val="00424055"/>
    <w:rsid w:val="00424510"/>
    <w:rsid w:val="0042455F"/>
    <w:rsid w:val="00424586"/>
    <w:rsid w:val="00424CA3"/>
    <w:rsid w:val="00424CE1"/>
    <w:rsid w:val="0042521D"/>
    <w:rsid w:val="004252CF"/>
    <w:rsid w:val="00425336"/>
    <w:rsid w:val="00425775"/>
    <w:rsid w:val="004258C2"/>
    <w:rsid w:val="00425AE7"/>
    <w:rsid w:val="00425EF9"/>
    <w:rsid w:val="0042631D"/>
    <w:rsid w:val="004266F6"/>
    <w:rsid w:val="004267FD"/>
    <w:rsid w:val="0042691F"/>
    <w:rsid w:val="00426E3F"/>
    <w:rsid w:val="00426F47"/>
    <w:rsid w:val="004271F4"/>
    <w:rsid w:val="004272EE"/>
    <w:rsid w:val="0042776C"/>
    <w:rsid w:val="004277AA"/>
    <w:rsid w:val="00427896"/>
    <w:rsid w:val="0042789A"/>
    <w:rsid w:val="00427998"/>
    <w:rsid w:val="00427EB8"/>
    <w:rsid w:val="004304AB"/>
    <w:rsid w:val="0043128B"/>
    <w:rsid w:val="0043135D"/>
    <w:rsid w:val="004315D1"/>
    <w:rsid w:val="00431732"/>
    <w:rsid w:val="00431798"/>
    <w:rsid w:val="004317BF"/>
    <w:rsid w:val="00431C6F"/>
    <w:rsid w:val="00431E5E"/>
    <w:rsid w:val="004320DA"/>
    <w:rsid w:val="00432468"/>
    <w:rsid w:val="00432B39"/>
    <w:rsid w:val="00432E83"/>
    <w:rsid w:val="00433296"/>
    <w:rsid w:val="00433596"/>
    <w:rsid w:val="00433782"/>
    <w:rsid w:val="00433C6D"/>
    <w:rsid w:val="00433CCE"/>
    <w:rsid w:val="0043410A"/>
    <w:rsid w:val="00434327"/>
    <w:rsid w:val="004345F7"/>
    <w:rsid w:val="00434841"/>
    <w:rsid w:val="00434C8D"/>
    <w:rsid w:val="00435055"/>
    <w:rsid w:val="00435821"/>
    <w:rsid w:val="00435848"/>
    <w:rsid w:val="00436033"/>
    <w:rsid w:val="00436A0F"/>
    <w:rsid w:val="00436D1E"/>
    <w:rsid w:val="004375C1"/>
    <w:rsid w:val="00437753"/>
    <w:rsid w:val="00437D8C"/>
    <w:rsid w:val="0044051F"/>
    <w:rsid w:val="0044060F"/>
    <w:rsid w:val="004406A2"/>
    <w:rsid w:val="0044094F"/>
    <w:rsid w:val="00440D91"/>
    <w:rsid w:val="00440E5A"/>
    <w:rsid w:val="00440ECA"/>
    <w:rsid w:val="00440F9D"/>
    <w:rsid w:val="00441217"/>
    <w:rsid w:val="00441366"/>
    <w:rsid w:val="00441534"/>
    <w:rsid w:val="00441902"/>
    <w:rsid w:val="00441912"/>
    <w:rsid w:val="00441BF0"/>
    <w:rsid w:val="00441C06"/>
    <w:rsid w:val="00441C55"/>
    <w:rsid w:val="00441CC3"/>
    <w:rsid w:val="00441E1A"/>
    <w:rsid w:val="00442075"/>
    <w:rsid w:val="00442171"/>
    <w:rsid w:val="00442B9F"/>
    <w:rsid w:val="00442DF1"/>
    <w:rsid w:val="00443113"/>
    <w:rsid w:val="00443534"/>
    <w:rsid w:val="004435E3"/>
    <w:rsid w:val="00443879"/>
    <w:rsid w:val="004438E5"/>
    <w:rsid w:val="00443D57"/>
    <w:rsid w:val="00444086"/>
    <w:rsid w:val="00444244"/>
    <w:rsid w:val="004444B3"/>
    <w:rsid w:val="00444905"/>
    <w:rsid w:val="00444AF9"/>
    <w:rsid w:val="00444C1C"/>
    <w:rsid w:val="00444FB1"/>
    <w:rsid w:val="004456B2"/>
    <w:rsid w:val="004456EA"/>
    <w:rsid w:val="004457AC"/>
    <w:rsid w:val="00445919"/>
    <w:rsid w:val="00445D8A"/>
    <w:rsid w:val="0044620B"/>
    <w:rsid w:val="0044675B"/>
    <w:rsid w:val="00446B99"/>
    <w:rsid w:val="00446D94"/>
    <w:rsid w:val="00446DD9"/>
    <w:rsid w:val="00447211"/>
    <w:rsid w:val="004472A8"/>
    <w:rsid w:val="004479E1"/>
    <w:rsid w:val="00447E9B"/>
    <w:rsid w:val="00450549"/>
    <w:rsid w:val="004507CD"/>
    <w:rsid w:val="00450C83"/>
    <w:rsid w:val="00451299"/>
    <w:rsid w:val="0045141C"/>
    <w:rsid w:val="00451580"/>
    <w:rsid w:val="00451846"/>
    <w:rsid w:val="00451B3D"/>
    <w:rsid w:val="00451BD4"/>
    <w:rsid w:val="00451C69"/>
    <w:rsid w:val="00451E0C"/>
    <w:rsid w:val="0045246C"/>
    <w:rsid w:val="00452630"/>
    <w:rsid w:val="00452689"/>
    <w:rsid w:val="00452E21"/>
    <w:rsid w:val="00452E8D"/>
    <w:rsid w:val="004530E2"/>
    <w:rsid w:val="00453630"/>
    <w:rsid w:val="00453D5F"/>
    <w:rsid w:val="00453F24"/>
    <w:rsid w:val="0045422F"/>
    <w:rsid w:val="0045447A"/>
    <w:rsid w:val="0045449F"/>
    <w:rsid w:val="0045468E"/>
    <w:rsid w:val="00454BAA"/>
    <w:rsid w:val="00454F2B"/>
    <w:rsid w:val="004552E8"/>
    <w:rsid w:val="00455B31"/>
    <w:rsid w:val="00455CD1"/>
    <w:rsid w:val="00455FD2"/>
    <w:rsid w:val="004562CE"/>
    <w:rsid w:val="004568ED"/>
    <w:rsid w:val="00456B6F"/>
    <w:rsid w:val="00457017"/>
    <w:rsid w:val="0045721C"/>
    <w:rsid w:val="00457242"/>
    <w:rsid w:val="0045772B"/>
    <w:rsid w:val="00457742"/>
    <w:rsid w:val="004577C1"/>
    <w:rsid w:val="004601DF"/>
    <w:rsid w:val="0046060B"/>
    <w:rsid w:val="004608ED"/>
    <w:rsid w:val="00460A59"/>
    <w:rsid w:val="00460D6E"/>
    <w:rsid w:val="004616A2"/>
    <w:rsid w:val="00461950"/>
    <w:rsid w:val="00461A74"/>
    <w:rsid w:val="00462362"/>
    <w:rsid w:val="0046299B"/>
    <w:rsid w:val="00462EF1"/>
    <w:rsid w:val="0046382F"/>
    <w:rsid w:val="00463927"/>
    <w:rsid w:val="00463D39"/>
    <w:rsid w:val="00463D8C"/>
    <w:rsid w:val="00463E4C"/>
    <w:rsid w:val="004643B1"/>
    <w:rsid w:val="004644DD"/>
    <w:rsid w:val="00464740"/>
    <w:rsid w:val="00464EB5"/>
    <w:rsid w:val="004650B7"/>
    <w:rsid w:val="00466046"/>
    <w:rsid w:val="004661BA"/>
    <w:rsid w:val="0046636D"/>
    <w:rsid w:val="004667E9"/>
    <w:rsid w:val="00466B78"/>
    <w:rsid w:val="00466B98"/>
    <w:rsid w:val="0046713A"/>
    <w:rsid w:val="00467173"/>
    <w:rsid w:val="0046771B"/>
    <w:rsid w:val="00467B57"/>
    <w:rsid w:val="00467E42"/>
    <w:rsid w:val="00470114"/>
    <w:rsid w:val="0047032B"/>
    <w:rsid w:val="004706CA"/>
    <w:rsid w:val="00470746"/>
    <w:rsid w:val="00470895"/>
    <w:rsid w:val="00470B95"/>
    <w:rsid w:val="00470DB0"/>
    <w:rsid w:val="004715B1"/>
    <w:rsid w:val="00471BC1"/>
    <w:rsid w:val="00471EAA"/>
    <w:rsid w:val="00472782"/>
    <w:rsid w:val="00472D52"/>
    <w:rsid w:val="00473089"/>
    <w:rsid w:val="0047311A"/>
    <w:rsid w:val="004732AB"/>
    <w:rsid w:val="004733CF"/>
    <w:rsid w:val="0047356B"/>
    <w:rsid w:val="0047366D"/>
    <w:rsid w:val="00473F7E"/>
    <w:rsid w:val="0047401E"/>
    <w:rsid w:val="0047479B"/>
    <w:rsid w:val="00474ECA"/>
    <w:rsid w:val="00475051"/>
    <w:rsid w:val="00475105"/>
    <w:rsid w:val="004752C4"/>
    <w:rsid w:val="0047574F"/>
    <w:rsid w:val="00475A1C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13"/>
    <w:rsid w:val="00480BDC"/>
    <w:rsid w:val="00481272"/>
    <w:rsid w:val="004817A6"/>
    <w:rsid w:val="00481A77"/>
    <w:rsid w:val="0048200E"/>
    <w:rsid w:val="00482298"/>
    <w:rsid w:val="004822A5"/>
    <w:rsid w:val="0048254F"/>
    <w:rsid w:val="00482573"/>
    <w:rsid w:val="00482D60"/>
    <w:rsid w:val="00483048"/>
    <w:rsid w:val="0048311D"/>
    <w:rsid w:val="004832D9"/>
    <w:rsid w:val="00483337"/>
    <w:rsid w:val="004835DC"/>
    <w:rsid w:val="00483858"/>
    <w:rsid w:val="00483A72"/>
    <w:rsid w:val="00483BC2"/>
    <w:rsid w:val="00483CF2"/>
    <w:rsid w:val="00483D4F"/>
    <w:rsid w:val="0048408E"/>
    <w:rsid w:val="00484A9E"/>
    <w:rsid w:val="00484C7B"/>
    <w:rsid w:val="00484DB7"/>
    <w:rsid w:val="004856AC"/>
    <w:rsid w:val="004856D7"/>
    <w:rsid w:val="00485A56"/>
    <w:rsid w:val="004860A6"/>
    <w:rsid w:val="004861A6"/>
    <w:rsid w:val="0048638C"/>
    <w:rsid w:val="00486409"/>
    <w:rsid w:val="00486A73"/>
    <w:rsid w:val="00486E54"/>
    <w:rsid w:val="00486F0D"/>
    <w:rsid w:val="00486FED"/>
    <w:rsid w:val="00487579"/>
    <w:rsid w:val="0048799E"/>
    <w:rsid w:val="00487CA2"/>
    <w:rsid w:val="00487D74"/>
    <w:rsid w:val="0049007C"/>
    <w:rsid w:val="00490721"/>
    <w:rsid w:val="004909A7"/>
    <w:rsid w:val="00491A03"/>
    <w:rsid w:val="00491D68"/>
    <w:rsid w:val="004921D6"/>
    <w:rsid w:val="0049291B"/>
    <w:rsid w:val="00492AC8"/>
    <w:rsid w:val="00492C04"/>
    <w:rsid w:val="00492C50"/>
    <w:rsid w:val="00492D53"/>
    <w:rsid w:val="00494820"/>
    <w:rsid w:val="004955B8"/>
    <w:rsid w:val="004959C3"/>
    <w:rsid w:val="00495EAF"/>
    <w:rsid w:val="00495EC8"/>
    <w:rsid w:val="0049658E"/>
    <w:rsid w:val="00496743"/>
    <w:rsid w:val="00496DC2"/>
    <w:rsid w:val="00496E66"/>
    <w:rsid w:val="00497052"/>
    <w:rsid w:val="00497097"/>
    <w:rsid w:val="00497293"/>
    <w:rsid w:val="004973A8"/>
    <w:rsid w:val="004973F7"/>
    <w:rsid w:val="0049744C"/>
    <w:rsid w:val="0049777B"/>
    <w:rsid w:val="00497AC0"/>
    <w:rsid w:val="004A02BF"/>
    <w:rsid w:val="004A0319"/>
    <w:rsid w:val="004A06F4"/>
    <w:rsid w:val="004A08A7"/>
    <w:rsid w:val="004A0A1C"/>
    <w:rsid w:val="004A0AF8"/>
    <w:rsid w:val="004A10D9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46F"/>
    <w:rsid w:val="004A37DD"/>
    <w:rsid w:val="004A3A29"/>
    <w:rsid w:val="004A3D91"/>
    <w:rsid w:val="004A4D85"/>
    <w:rsid w:val="004A536F"/>
    <w:rsid w:val="004A537F"/>
    <w:rsid w:val="004A573D"/>
    <w:rsid w:val="004A5982"/>
    <w:rsid w:val="004A5A05"/>
    <w:rsid w:val="004A6128"/>
    <w:rsid w:val="004A639D"/>
    <w:rsid w:val="004A6574"/>
    <w:rsid w:val="004A6696"/>
    <w:rsid w:val="004A6782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121E"/>
    <w:rsid w:val="004B14BA"/>
    <w:rsid w:val="004B170D"/>
    <w:rsid w:val="004B18A2"/>
    <w:rsid w:val="004B18AC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B1A"/>
    <w:rsid w:val="004B2FDD"/>
    <w:rsid w:val="004B34D7"/>
    <w:rsid w:val="004B39CE"/>
    <w:rsid w:val="004B3A0E"/>
    <w:rsid w:val="004B3A73"/>
    <w:rsid w:val="004B3BEA"/>
    <w:rsid w:val="004B3C78"/>
    <w:rsid w:val="004B3DFD"/>
    <w:rsid w:val="004B42E5"/>
    <w:rsid w:val="004B431D"/>
    <w:rsid w:val="004B443E"/>
    <w:rsid w:val="004B4B09"/>
    <w:rsid w:val="004B4C5C"/>
    <w:rsid w:val="004B4D92"/>
    <w:rsid w:val="004B576A"/>
    <w:rsid w:val="004B5F56"/>
    <w:rsid w:val="004B6025"/>
    <w:rsid w:val="004B609D"/>
    <w:rsid w:val="004B6598"/>
    <w:rsid w:val="004B66DF"/>
    <w:rsid w:val="004B684E"/>
    <w:rsid w:val="004B6FF8"/>
    <w:rsid w:val="004B7018"/>
    <w:rsid w:val="004B73CF"/>
    <w:rsid w:val="004B74AC"/>
    <w:rsid w:val="004B762B"/>
    <w:rsid w:val="004B766D"/>
    <w:rsid w:val="004B76CC"/>
    <w:rsid w:val="004B7DB1"/>
    <w:rsid w:val="004B7F2E"/>
    <w:rsid w:val="004C0010"/>
    <w:rsid w:val="004C04B5"/>
    <w:rsid w:val="004C07DE"/>
    <w:rsid w:val="004C0830"/>
    <w:rsid w:val="004C0A49"/>
    <w:rsid w:val="004C0B1D"/>
    <w:rsid w:val="004C0E28"/>
    <w:rsid w:val="004C103F"/>
    <w:rsid w:val="004C1141"/>
    <w:rsid w:val="004C1595"/>
    <w:rsid w:val="004C1BF1"/>
    <w:rsid w:val="004C1C66"/>
    <w:rsid w:val="004C1EDD"/>
    <w:rsid w:val="004C1EEE"/>
    <w:rsid w:val="004C21CB"/>
    <w:rsid w:val="004C239A"/>
    <w:rsid w:val="004C28B3"/>
    <w:rsid w:val="004C2CDA"/>
    <w:rsid w:val="004C2F3B"/>
    <w:rsid w:val="004C36B8"/>
    <w:rsid w:val="004C36F0"/>
    <w:rsid w:val="004C41D8"/>
    <w:rsid w:val="004C471C"/>
    <w:rsid w:val="004C57F5"/>
    <w:rsid w:val="004C5868"/>
    <w:rsid w:val="004C61A8"/>
    <w:rsid w:val="004C6549"/>
    <w:rsid w:val="004C6553"/>
    <w:rsid w:val="004C678D"/>
    <w:rsid w:val="004C6998"/>
    <w:rsid w:val="004C6B94"/>
    <w:rsid w:val="004C6DB5"/>
    <w:rsid w:val="004C6DDC"/>
    <w:rsid w:val="004C7385"/>
    <w:rsid w:val="004C74A2"/>
    <w:rsid w:val="004C74C1"/>
    <w:rsid w:val="004C7549"/>
    <w:rsid w:val="004D000E"/>
    <w:rsid w:val="004D022A"/>
    <w:rsid w:val="004D0931"/>
    <w:rsid w:val="004D09C6"/>
    <w:rsid w:val="004D0E98"/>
    <w:rsid w:val="004D18C8"/>
    <w:rsid w:val="004D1978"/>
    <w:rsid w:val="004D2160"/>
    <w:rsid w:val="004D36BB"/>
    <w:rsid w:val="004D39A0"/>
    <w:rsid w:val="004D3C55"/>
    <w:rsid w:val="004D3CEC"/>
    <w:rsid w:val="004D4310"/>
    <w:rsid w:val="004D4331"/>
    <w:rsid w:val="004D44C3"/>
    <w:rsid w:val="004D4623"/>
    <w:rsid w:val="004D463F"/>
    <w:rsid w:val="004D4908"/>
    <w:rsid w:val="004D4B05"/>
    <w:rsid w:val="004D523B"/>
    <w:rsid w:val="004D5457"/>
    <w:rsid w:val="004D5569"/>
    <w:rsid w:val="004D5663"/>
    <w:rsid w:val="004D584D"/>
    <w:rsid w:val="004D598F"/>
    <w:rsid w:val="004D5BEE"/>
    <w:rsid w:val="004D6B54"/>
    <w:rsid w:val="004D6E4F"/>
    <w:rsid w:val="004D6F66"/>
    <w:rsid w:val="004D7776"/>
    <w:rsid w:val="004D7BA2"/>
    <w:rsid w:val="004D7C38"/>
    <w:rsid w:val="004D7EEF"/>
    <w:rsid w:val="004E0748"/>
    <w:rsid w:val="004E081A"/>
    <w:rsid w:val="004E0D33"/>
    <w:rsid w:val="004E1267"/>
    <w:rsid w:val="004E12BE"/>
    <w:rsid w:val="004E1523"/>
    <w:rsid w:val="004E194C"/>
    <w:rsid w:val="004E1D3A"/>
    <w:rsid w:val="004E1F22"/>
    <w:rsid w:val="004E1F3D"/>
    <w:rsid w:val="004E1F68"/>
    <w:rsid w:val="004E2104"/>
    <w:rsid w:val="004E2411"/>
    <w:rsid w:val="004E24F4"/>
    <w:rsid w:val="004E2799"/>
    <w:rsid w:val="004E29C4"/>
    <w:rsid w:val="004E2A43"/>
    <w:rsid w:val="004E2B26"/>
    <w:rsid w:val="004E2BCD"/>
    <w:rsid w:val="004E2DB3"/>
    <w:rsid w:val="004E31B4"/>
    <w:rsid w:val="004E3558"/>
    <w:rsid w:val="004E38C1"/>
    <w:rsid w:val="004E3B56"/>
    <w:rsid w:val="004E3C5A"/>
    <w:rsid w:val="004E432B"/>
    <w:rsid w:val="004E4445"/>
    <w:rsid w:val="004E45C9"/>
    <w:rsid w:val="004E4889"/>
    <w:rsid w:val="004E4A4A"/>
    <w:rsid w:val="004E4C9A"/>
    <w:rsid w:val="004E4D30"/>
    <w:rsid w:val="004E4EFD"/>
    <w:rsid w:val="004E51F2"/>
    <w:rsid w:val="004E5934"/>
    <w:rsid w:val="004E5B1A"/>
    <w:rsid w:val="004E5B7F"/>
    <w:rsid w:val="004E5C58"/>
    <w:rsid w:val="004E5F8E"/>
    <w:rsid w:val="004E64C6"/>
    <w:rsid w:val="004E6967"/>
    <w:rsid w:val="004E6D27"/>
    <w:rsid w:val="004E7065"/>
    <w:rsid w:val="004E75A5"/>
    <w:rsid w:val="004E79B0"/>
    <w:rsid w:val="004E7D08"/>
    <w:rsid w:val="004E7D5C"/>
    <w:rsid w:val="004E7E7D"/>
    <w:rsid w:val="004F09CC"/>
    <w:rsid w:val="004F0ADA"/>
    <w:rsid w:val="004F15F0"/>
    <w:rsid w:val="004F1D6D"/>
    <w:rsid w:val="004F1DB2"/>
    <w:rsid w:val="004F23C7"/>
    <w:rsid w:val="004F2496"/>
    <w:rsid w:val="004F2732"/>
    <w:rsid w:val="004F283E"/>
    <w:rsid w:val="004F2E86"/>
    <w:rsid w:val="004F311B"/>
    <w:rsid w:val="004F313B"/>
    <w:rsid w:val="004F32A9"/>
    <w:rsid w:val="004F32E3"/>
    <w:rsid w:val="004F3E61"/>
    <w:rsid w:val="004F405E"/>
    <w:rsid w:val="004F4443"/>
    <w:rsid w:val="004F44B6"/>
    <w:rsid w:val="004F49A9"/>
    <w:rsid w:val="004F4A10"/>
    <w:rsid w:val="004F4B9E"/>
    <w:rsid w:val="004F4EE6"/>
    <w:rsid w:val="004F4F0A"/>
    <w:rsid w:val="004F4F2B"/>
    <w:rsid w:val="004F53E2"/>
    <w:rsid w:val="004F5800"/>
    <w:rsid w:val="004F589D"/>
    <w:rsid w:val="004F632E"/>
    <w:rsid w:val="004F6528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131"/>
    <w:rsid w:val="0050048C"/>
    <w:rsid w:val="00500974"/>
    <w:rsid w:val="00500C5C"/>
    <w:rsid w:val="00500F58"/>
    <w:rsid w:val="0050124B"/>
    <w:rsid w:val="005012FD"/>
    <w:rsid w:val="00501A40"/>
    <w:rsid w:val="00501B1F"/>
    <w:rsid w:val="00501D63"/>
    <w:rsid w:val="00502B37"/>
    <w:rsid w:val="00503096"/>
    <w:rsid w:val="005032D5"/>
    <w:rsid w:val="00503B33"/>
    <w:rsid w:val="00503C8F"/>
    <w:rsid w:val="00503EC8"/>
    <w:rsid w:val="005043FB"/>
    <w:rsid w:val="0050467F"/>
    <w:rsid w:val="00504834"/>
    <w:rsid w:val="00504F10"/>
    <w:rsid w:val="005050E2"/>
    <w:rsid w:val="005051C1"/>
    <w:rsid w:val="00505828"/>
    <w:rsid w:val="0050582C"/>
    <w:rsid w:val="005058FA"/>
    <w:rsid w:val="005059C6"/>
    <w:rsid w:val="00505B28"/>
    <w:rsid w:val="00505B85"/>
    <w:rsid w:val="005064DD"/>
    <w:rsid w:val="005064E3"/>
    <w:rsid w:val="005067F3"/>
    <w:rsid w:val="0050693A"/>
    <w:rsid w:val="00507062"/>
    <w:rsid w:val="00507289"/>
    <w:rsid w:val="00507414"/>
    <w:rsid w:val="00507611"/>
    <w:rsid w:val="00507A1B"/>
    <w:rsid w:val="00507B19"/>
    <w:rsid w:val="00507C64"/>
    <w:rsid w:val="0051040A"/>
    <w:rsid w:val="0051074E"/>
    <w:rsid w:val="00510AE2"/>
    <w:rsid w:val="00510CE0"/>
    <w:rsid w:val="00510D02"/>
    <w:rsid w:val="00510F00"/>
    <w:rsid w:val="00511078"/>
    <w:rsid w:val="00511098"/>
    <w:rsid w:val="00511610"/>
    <w:rsid w:val="00511855"/>
    <w:rsid w:val="00511937"/>
    <w:rsid w:val="00511F66"/>
    <w:rsid w:val="00512266"/>
    <w:rsid w:val="0051229F"/>
    <w:rsid w:val="005124A1"/>
    <w:rsid w:val="005129E3"/>
    <w:rsid w:val="00512AB9"/>
    <w:rsid w:val="00512AFB"/>
    <w:rsid w:val="00512EE2"/>
    <w:rsid w:val="00513025"/>
    <w:rsid w:val="00513452"/>
    <w:rsid w:val="005138A0"/>
    <w:rsid w:val="005139AE"/>
    <w:rsid w:val="005139FD"/>
    <w:rsid w:val="00513B6A"/>
    <w:rsid w:val="00513FED"/>
    <w:rsid w:val="005140E1"/>
    <w:rsid w:val="00514A40"/>
    <w:rsid w:val="00514C76"/>
    <w:rsid w:val="00514F81"/>
    <w:rsid w:val="00515D2D"/>
    <w:rsid w:val="0051621A"/>
    <w:rsid w:val="00516330"/>
    <w:rsid w:val="00516360"/>
    <w:rsid w:val="00516502"/>
    <w:rsid w:val="005169FF"/>
    <w:rsid w:val="00517100"/>
    <w:rsid w:val="00517D51"/>
    <w:rsid w:val="00520733"/>
    <w:rsid w:val="00520742"/>
    <w:rsid w:val="00520F40"/>
    <w:rsid w:val="00520F49"/>
    <w:rsid w:val="00521324"/>
    <w:rsid w:val="00521665"/>
    <w:rsid w:val="00521786"/>
    <w:rsid w:val="00521CBC"/>
    <w:rsid w:val="005225A2"/>
    <w:rsid w:val="005229CD"/>
    <w:rsid w:val="00523045"/>
    <w:rsid w:val="005232EC"/>
    <w:rsid w:val="005236D2"/>
    <w:rsid w:val="00523739"/>
    <w:rsid w:val="00523C1B"/>
    <w:rsid w:val="00523C4D"/>
    <w:rsid w:val="005251C1"/>
    <w:rsid w:val="005257FF"/>
    <w:rsid w:val="00525D7C"/>
    <w:rsid w:val="00525DF5"/>
    <w:rsid w:val="00525F30"/>
    <w:rsid w:val="00525F72"/>
    <w:rsid w:val="005260BD"/>
    <w:rsid w:val="00526141"/>
    <w:rsid w:val="00526427"/>
    <w:rsid w:val="0052662C"/>
    <w:rsid w:val="00526B8E"/>
    <w:rsid w:val="00526DC6"/>
    <w:rsid w:val="00526DDD"/>
    <w:rsid w:val="00527019"/>
    <w:rsid w:val="005279FD"/>
    <w:rsid w:val="00527BFE"/>
    <w:rsid w:val="00527FD7"/>
    <w:rsid w:val="00530065"/>
    <w:rsid w:val="005302C5"/>
    <w:rsid w:val="005304D6"/>
    <w:rsid w:val="00530B17"/>
    <w:rsid w:val="00530C2D"/>
    <w:rsid w:val="00530F95"/>
    <w:rsid w:val="0053144A"/>
    <w:rsid w:val="005320CE"/>
    <w:rsid w:val="00532140"/>
    <w:rsid w:val="0053245D"/>
    <w:rsid w:val="00532811"/>
    <w:rsid w:val="00532A6A"/>
    <w:rsid w:val="00532B1C"/>
    <w:rsid w:val="00532D64"/>
    <w:rsid w:val="00532EB6"/>
    <w:rsid w:val="00532EC4"/>
    <w:rsid w:val="00532F13"/>
    <w:rsid w:val="00533493"/>
    <w:rsid w:val="00533B0A"/>
    <w:rsid w:val="005342EF"/>
    <w:rsid w:val="005346C1"/>
    <w:rsid w:val="00534F96"/>
    <w:rsid w:val="00535159"/>
    <w:rsid w:val="005355F5"/>
    <w:rsid w:val="00535771"/>
    <w:rsid w:val="005357F5"/>
    <w:rsid w:val="00535CFC"/>
    <w:rsid w:val="00535EE1"/>
    <w:rsid w:val="00535FC2"/>
    <w:rsid w:val="0053643E"/>
    <w:rsid w:val="00536660"/>
    <w:rsid w:val="00536876"/>
    <w:rsid w:val="00536D11"/>
    <w:rsid w:val="00536DBE"/>
    <w:rsid w:val="005378E3"/>
    <w:rsid w:val="00537974"/>
    <w:rsid w:val="005401B2"/>
    <w:rsid w:val="00540269"/>
    <w:rsid w:val="005407DC"/>
    <w:rsid w:val="00540F7D"/>
    <w:rsid w:val="005410A8"/>
    <w:rsid w:val="0054188D"/>
    <w:rsid w:val="00541A40"/>
    <w:rsid w:val="00541B23"/>
    <w:rsid w:val="00541C28"/>
    <w:rsid w:val="0054235B"/>
    <w:rsid w:val="00542433"/>
    <w:rsid w:val="00542565"/>
    <w:rsid w:val="005425F6"/>
    <w:rsid w:val="00542886"/>
    <w:rsid w:val="00542A13"/>
    <w:rsid w:val="0054305A"/>
    <w:rsid w:val="00543C00"/>
    <w:rsid w:val="00543FC3"/>
    <w:rsid w:val="0054406A"/>
    <w:rsid w:val="005442A0"/>
    <w:rsid w:val="005442ED"/>
    <w:rsid w:val="0054467C"/>
    <w:rsid w:val="00544694"/>
    <w:rsid w:val="005446B8"/>
    <w:rsid w:val="00544901"/>
    <w:rsid w:val="00544CCC"/>
    <w:rsid w:val="0054575B"/>
    <w:rsid w:val="005461E1"/>
    <w:rsid w:val="00546625"/>
    <w:rsid w:val="00546E61"/>
    <w:rsid w:val="00546FD0"/>
    <w:rsid w:val="00547260"/>
    <w:rsid w:val="005477DE"/>
    <w:rsid w:val="00547C06"/>
    <w:rsid w:val="00547C83"/>
    <w:rsid w:val="005502DC"/>
    <w:rsid w:val="0055047D"/>
    <w:rsid w:val="00550657"/>
    <w:rsid w:val="00550AD5"/>
    <w:rsid w:val="00550B99"/>
    <w:rsid w:val="00550F7B"/>
    <w:rsid w:val="00551228"/>
    <w:rsid w:val="00551322"/>
    <w:rsid w:val="00551378"/>
    <w:rsid w:val="0055155C"/>
    <w:rsid w:val="0055171F"/>
    <w:rsid w:val="005517CF"/>
    <w:rsid w:val="00551F01"/>
    <w:rsid w:val="00552254"/>
    <w:rsid w:val="00552782"/>
    <w:rsid w:val="00552A48"/>
    <w:rsid w:val="00552A92"/>
    <w:rsid w:val="00552B71"/>
    <w:rsid w:val="00552ECE"/>
    <w:rsid w:val="0055309A"/>
    <w:rsid w:val="0055315A"/>
    <w:rsid w:val="00553255"/>
    <w:rsid w:val="0055340D"/>
    <w:rsid w:val="00553580"/>
    <w:rsid w:val="005538D6"/>
    <w:rsid w:val="00553A4F"/>
    <w:rsid w:val="00554580"/>
    <w:rsid w:val="00554673"/>
    <w:rsid w:val="00554690"/>
    <w:rsid w:val="005547D3"/>
    <w:rsid w:val="00554B7B"/>
    <w:rsid w:val="00555549"/>
    <w:rsid w:val="00555676"/>
    <w:rsid w:val="005556FC"/>
    <w:rsid w:val="005559E8"/>
    <w:rsid w:val="00556116"/>
    <w:rsid w:val="005563B6"/>
    <w:rsid w:val="00556709"/>
    <w:rsid w:val="00556A3A"/>
    <w:rsid w:val="00556B89"/>
    <w:rsid w:val="00557671"/>
    <w:rsid w:val="005578BD"/>
    <w:rsid w:val="00557A2D"/>
    <w:rsid w:val="00557C3C"/>
    <w:rsid w:val="00557C85"/>
    <w:rsid w:val="00557DD1"/>
    <w:rsid w:val="0056065F"/>
    <w:rsid w:val="00560A71"/>
    <w:rsid w:val="00560C45"/>
    <w:rsid w:val="00560FD3"/>
    <w:rsid w:val="00561194"/>
    <w:rsid w:val="005612A1"/>
    <w:rsid w:val="00561948"/>
    <w:rsid w:val="00561E47"/>
    <w:rsid w:val="005620FE"/>
    <w:rsid w:val="005624DA"/>
    <w:rsid w:val="005629EE"/>
    <w:rsid w:val="00562E8B"/>
    <w:rsid w:val="0056316D"/>
    <w:rsid w:val="00563947"/>
    <w:rsid w:val="00563959"/>
    <w:rsid w:val="00563A73"/>
    <w:rsid w:val="00563F2D"/>
    <w:rsid w:val="0056413A"/>
    <w:rsid w:val="00564F52"/>
    <w:rsid w:val="00565177"/>
    <w:rsid w:val="005658CB"/>
    <w:rsid w:val="00565A42"/>
    <w:rsid w:val="005662E0"/>
    <w:rsid w:val="005664D4"/>
    <w:rsid w:val="005665E9"/>
    <w:rsid w:val="00566D25"/>
    <w:rsid w:val="0056739D"/>
    <w:rsid w:val="005678B1"/>
    <w:rsid w:val="00567C8D"/>
    <w:rsid w:val="00567D7C"/>
    <w:rsid w:val="00567E32"/>
    <w:rsid w:val="0057011B"/>
    <w:rsid w:val="005704D7"/>
    <w:rsid w:val="00570A47"/>
    <w:rsid w:val="00570B5C"/>
    <w:rsid w:val="00571043"/>
    <w:rsid w:val="005714D4"/>
    <w:rsid w:val="00571B5A"/>
    <w:rsid w:val="00571E0E"/>
    <w:rsid w:val="00572843"/>
    <w:rsid w:val="0057294F"/>
    <w:rsid w:val="005729F3"/>
    <w:rsid w:val="00572C08"/>
    <w:rsid w:val="00572DF7"/>
    <w:rsid w:val="00572F29"/>
    <w:rsid w:val="00572F72"/>
    <w:rsid w:val="00573100"/>
    <w:rsid w:val="005735C5"/>
    <w:rsid w:val="00573C33"/>
    <w:rsid w:val="00573D6C"/>
    <w:rsid w:val="00573FE7"/>
    <w:rsid w:val="00574D0E"/>
    <w:rsid w:val="00574FA7"/>
    <w:rsid w:val="005755FA"/>
    <w:rsid w:val="00575BD6"/>
    <w:rsid w:val="00575CE5"/>
    <w:rsid w:val="00575EF3"/>
    <w:rsid w:val="00576102"/>
    <w:rsid w:val="005762A1"/>
    <w:rsid w:val="005765CF"/>
    <w:rsid w:val="0057682E"/>
    <w:rsid w:val="00576992"/>
    <w:rsid w:val="00576DDE"/>
    <w:rsid w:val="0057723F"/>
    <w:rsid w:val="005779C6"/>
    <w:rsid w:val="00577C99"/>
    <w:rsid w:val="00577EF1"/>
    <w:rsid w:val="00580A4B"/>
    <w:rsid w:val="00580AC3"/>
    <w:rsid w:val="00580D4E"/>
    <w:rsid w:val="00580E33"/>
    <w:rsid w:val="00581319"/>
    <w:rsid w:val="00581E18"/>
    <w:rsid w:val="005822B2"/>
    <w:rsid w:val="00582997"/>
    <w:rsid w:val="00582F32"/>
    <w:rsid w:val="005835CB"/>
    <w:rsid w:val="0058366F"/>
    <w:rsid w:val="005836BB"/>
    <w:rsid w:val="0058399C"/>
    <w:rsid w:val="00583A15"/>
    <w:rsid w:val="00583EB4"/>
    <w:rsid w:val="00584114"/>
    <w:rsid w:val="00584374"/>
    <w:rsid w:val="005846F1"/>
    <w:rsid w:val="00584766"/>
    <w:rsid w:val="00584922"/>
    <w:rsid w:val="00584AAE"/>
    <w:rsid w:val="00584D7D"/>
    <w:rsid w:val="00584E3F"/>
    <w:rsid w:val="00584E49"/>
    <w:rsid w:val="00584F58"/>
    <w:rsid w:val="00584FFE"/>
    <w:rsid w:val="005854D8"/>
    <w:rsid w:val="00585AD0"/>
    <w:rsid w:val="00585E2D"/>
    <w:rsid w:val="00585E2E"/>
    <w:rsid w:val="00585EFE"/>
    <w:rsid w:val="00586322"/>
    <w:rsid w:val="005863C5"/>
    <w:rsid w:val="00586484"/>
    <w:rsid w:val="005867F8"/>
    <w:rsid w:val="005869E9"/>
    <w:rsid w:val="00586A90"/>
    <w:rsid w:val="0058744C"/>
    <w:rsid w:val="00587CD6"/>
    <w:rsid w:val="00587DE7"/>
    <w:rsid w:val="00587F82"/>
    <w:rsid w:val="00587FB5"/>
    <w:rsid w:val="00587FF3"/>
    <w:rsid w:val="0059047E"/>
    <w:rsid w:val="00590FBD"/>
    <w:rsid w:val="00591279"/>
    <w:rsid w:val="00591315"/>
    <w:rsid w:val="00591C5A"/>
    <w:rsid w:val="00592366"/>
    <w:rsid w:val="0059240C"/>
    <w:rsid w:val="0059256D"/>
    <w:rsid w:val="005925AB"/>
    <w:rsid w:val="00592BFC"/>
    <w:rsid w:val="00592DB4"/>
    <w:rsid w:val="00592F33"/>
    <w:rsid w:val="0059396D"/>
    <w:rsid w:val="005949E6"/>
    <w:rsid w:val="00594F26"/>
    <w:rsid w:val="00594FD8"/>
    <w:rsid w:val="00595285"/>
    <w:rsid w:val="005958CA"/>
    <w:rsid w:val="00595A99"/>
    <w:rsid w:val="00595ACD"/>
    <w:rsid w:val="00595F8F"/>
    <w:rsid w:val="00596BB9"/>
    <w:rsid w:val="0059742D"/>
    <w:rsid w:val="005975D9"/>
    <w:rsid w:val="00597783"/>
    <w:rsid w:val="005A02D9"/>
    <w:rsid w:val="005A0A55"/>
    <w:rsid w:val="005A0C88"/>
    <w:rsid w:val="005A0D8C"/>
    <w:rsid w:val="005A10E4"/>
    <w:rsid w:val="005A148E"/>
    <w:rsid w:val="005A1627"/>
    <w:rsid w:val="005A1A19"/>
    <w:rsid w:val="005A1CD9"/>
    <w:rsid w:val="005A1EC4"/>
    <w:rsid w:val="005A1EF7"/>
    <w:rsid w:val="005A2372"/>
    <w:rsid w:val="005A2519"/>
    <w:rsid w:val="005A25A9"/>
    <w:rsid w:val="005A2A3D"/>
    <w:rsid w:val="005A30AB"/>
    <w:rsid w:val="005A3609"/>
    <w:rsid w:val="005A3620"/>
    <w:rsid w:val="005A36D1"/>
    <w:rsid w:val="005A3DF2"/>
    <w:rsid w:val="005A3EB4"/>
    <w:rsid w:val="005A3F67"/>
    <w:rsid w:val="005A3FE0"/>
    <w:rsid w:val="005A44F6"/>
    <w:rsid w:val="005A4C3C"/>
    <w:rsid w:val="005A4D15"/>
    <w:rsid w:val="005A50CB"/>
    <w:rsid w:val="005A51CC"/>
    <w:rsid w:val="005A5711"/>
    <w:rsid w:val="005A5AE6"/>
    <w:rsid w:val="005A5E62"/>
    <w:rsid w:val="005A64BF"/>
    <w:rsid w:val="005A651B"/>
    <w:rsid w:val="005A6A2F"/>
    <w:rsid w:val="005A702A"/>
    <w:rsid w:val="005A7148"/>
    <w:rsid w:val="005A7A55"/>
    <w:rsid w:val="005B0168"/>
    <w:rsid w:val="005B04F0"/>
    <w:rsid w:val="005B0D23"/>
    <w:rsid w:val="005B1190"/>
    <w:rsid w:val="005B1246"/>
    <w:rsid w:val="005B14B8"/>
    <w:rsid w:val="005B182C"/>
    <w:rsid w:val="005B1D12"/>
    <w:rsid w:val="005B1E7F"/>
    <w:rsid w:val="005B2102"/>
    <w:rsid w:val="005B245B"/>
    <w:rsid w:val="005B25F2"/>
    <w:rsid w:val="005B2989"/>
    <w:rsid w:val="005B2BC5"/>
    <w:rsid w:val="005B2C7A"/>
    <w:rsid w:val="005B306B"/>
    <w:rsid w:val="005B3645"/>
    <w:rsid w:val="005B36C2"/>
    <w:rsid w:val="005B3B18"/>
    <w:rsid w:val="005B3F5B"/>
    <w:rsid w:val="005B4AFF"/>
    <w:rsid w:val="005B4F94"/>
    <w:rsid w:val="005B5271"/>
    <w:rsid w:val="005B5A49"/>
    <w:rsid w:val="005B5A6E"/>
    <w:rsid w:val="005B5BAB"/>
    <w:rsid w:val="005B5E63"/>
    <w:rsid w:val="005B5F05"/>
    <w:rsid w:val="005B5F21"/>
    <w:rsid w:val="005B6089"/>
    <w:rsid w:val="005B69AC"/>
    <w:rsid w:val="005B6A12"/>
    <w:rsid w:val="005B6C88"/>
    <w:rsid w:val="005B7353"/>
    <w:rsid w:val="005B75B2"/>
    <w:rsid w:val="005B7620"/>
    <w:rsid w:val="005B77B3"/>
    <w:rsid w:val="005B7B67"/>
    <w:rsid w:val="005C0234"/>
    <w:rsid w:val="005C07D6"/>
    <w:rsid w:val="005C085A"/>
    <w:rsid w:val="005C0E05"/>
    <w:rsid w:val="005C0EC9"/>
    <w:rsid w:val="005C0FF2"/>
    <w:rsid w:val="005C19E5"/>
    <w:rsid w:val="005C2010"/>
    <w:rsid w:val="005C2107"/>
    <w:rsid w:val="005C2735"/>
    <w:rsid w:val="005C2EE7"/>
    <w:rsid w:val="005C2F39"/>
    <w:rsid w:val="005C2F8D"/>
    <w:rsid w:val="005C31FD"/>
    <w:rsid w:val="005C3365"/>
    <w:rsid w:val="005C36A6"/>
    <w:rsid w:val="005C4285"/>
    <w:rsid w:val="005C432A"/>
    <w:rsid w:val="005C4768"/>
    <w:rsid w:val="005C485A"/>
    <w:rsid w:val="005C490C"/>
    <w:rsid w:val="005C537E"/>
    <w:rsid w:val="005C57F0"/>
    <w:rsid w:val="005C59E3"/>
    <w:rsid w:val="005C5D9D"/>
    <w:rsid w:val="005C60BB"/>
    <w:rsid w:val="005C6132"/>
    <w:rsid w:val="005C66E6"/>
    <w:rsid w:val="005C67A4"/>
    <w:rsid w:val="005C6C93"/>
    <w:rsid w:val="005C6E63"/>
    <w:rsid w:val="005C75E9"/>
    <w:rsid w:val="005C795E"/>
    <w:rsid w:val="005C7E0F"/>
    <w:rsid w:val="005D015D"/>
    <w:rsid w:val="005D051D"/>
    <w:rsid w:val="005D064B"/>
    <w:rsid w:val="005D06C7"/>
    <w:rsid w:val="005D0C8C"/>
    <w:rsid w:val="005D11FD"/>
    <w:rsid w:val="005D19E0"/>
    <w:rsid w:val="005D207B"/>
    <w:rsid w:val="005D22E3"/>
    <w:rsid w:val="005D252E"/>
    <w:rsid w:val="005D2697"/>
    <w:rsid w:val="005D2927"/>
    <w:rsid w:val="005D2D21"/>
    <w:rsid w:val="005D2FBD"/>
    <w:rsid w:val="005D3133"/>
    <w:rsid w:val="005D3163"/>
    <w:rsid w:val="005D3782"/>
    <w:rsid w:val="005D396F"/>
    <w:rsid w:val="005D3A53"/>
    <w:rsid w:val="005D42D0"/>
    <w:rsid w:val="005D434E"/>
    <w:rsid w:val="005D498F"/>
    <w:rsid w:val="005D4A68"/>
    <w:rsid w:val="005D4C04"/>
    <w:rsid w:val="005D5125"/>
    <w:rsid w:val="005D52D1"/>
    <w:rsid w:val="005D53DB"/>
    <w:rsid w:val="005D5DF7"/>
    <w:rsid w:val="005D5E17"/>
    <w:rsid w:val="005D6101"/>
    <w:rsid w:val="005D6155"/>
    <w:rsid w:val="005D629E"/>
    <w:rsid w:val="005D6516"/>
    <w:rsid w:val="005D691B"/>
    <w:rsid w:val="005D693A"/>
    <w:rsid w:val="005D6FFA"/>
    <w:rsid w:val="005D74B2"/>
    <w:rsid w:val="005D75EC"/>
    <w:rsid w:val="005D760E"/>
    <w:rsid w:val="005D768E"/>
    <w:rsid w:val="005D7733"/>
    <w:rsid w:val="005D78B6"/>
    <w:rsid w:val="005D79AE"/>
    <w:rsid w:val="005D79D0"/>
    <w:rsid w:val="005D7B32"/>
    <w:rsid w:val="005D7F26"/>
    <w:rsid w:val="005E00B8"/>
    <w:rsid w:val="005E04FE"/>
    <w:rsid w:val="005E06B0"/>
    <w:rsid w:val="005E1013"/>
    <w:rsid w:val="005E1444"/>
    <w:rsid w:val="005E15BC"/>
    <w:rsid w:val="005E19CC"/>
    <w:rsid w:val="005E20B9"/>
    <w:rsid w:val="005E20C4"/>
    <w:rsid w:val="005E23AD"/>
    <w:rsid w:val="005E24BE"/>
    <w:rsid w:val="005E27F4"/>
    <w:rsid w:val="005E281F"/>
    <w:rsid w:val="005E2F85"/>
    <w:rsid w:val="005E2FAE"/>
    <w:rsid w:val="005E2FD0"/>
    <w:rsid w:val="005E3232"/>
    <w:rsid w:val="005E34D7"/>
    <w:rsid w:val="005E36B2"/>
    <w:rsid w:val="005E37D9"/>
    <w:rsid w:val="005E3CB5"/>
    <w:rsid w:val="005E40F7"/>
    <w:rsid w:val="005E4517"/>
    <w:rsid w:val="005E4716"/>
    <w:rsid w:val="005E4A99"/>
    <w:rsid w:val="005E4BBB"/>
    <w:rsid w:val="005E4E62"/>
    <w:rsid w:val="005E4EB2"/>
    <w:rsid w:val="005E5490"/>
    <w:rsid w:val="005E569B"/>
    <w:rsid w:val="005E56E3"/>
    <w:rsid w:val="005E57F6"/>
    <w:rsid w:val="005E587B"/>
    <w:rsid w:val="005E5FCD"/>
    <w:rsid w:val="005E605C"/>
    <w:rsid w:val="005E6921"/>
    <w:rsid w:val="005E6A23"/>
    <w:rsid w:val="005E6CF3"/>
    <w:rsid w:val="005E6DAB"/>
    <w:rsid w:val="005E6DF6"/>
    <w:rsid w:val="005E7048"/>
    <w:rsid w:val="005E718F"/>
    <w:rsid w:val="005E7814"/>
    <w:rsid w:val="005E7B9A"/>
    <w:rsid w:val="005F0FDA"/>
    <w:rsid w:val="005F1342"/>
    <w:rsid w:val="005F1558"/>
    <w:rsid w:val="005F1605"/>
    <w:rsid w:val="005F1674"/>
    <w:rsid w:val="005F16B4"/>
    <w:rsid w:val="005F1B41"/>
    <w:rsid w:val="005F1CB4"/>
    <w:rsid w:val="005F1CC6"/>
    <w:rsid w:val="005F1E6A"/>
    <w:rsid w:val="005F1F35"/>
    <w:rsid w:val="005F2226"/>
    <w:rsid w:val="005F2250"/>
    <w:rsid w:val="005F27B8"/>
    <w:rsid w:val="005F2A6B"/>
    <w:rsid w:val="005F2C5B"/>
    <w:rsid w:val="005F2F34"/>
    <w:rsid w:val="005F3016"/>
    <w:rsid w:val="005F3FF0"/>
    <w:rsid w:val="005F4049"/>
    <w:rsid w:val="005F4976"/>
    <w:rsid w:val="005F5254"/>
    <w:rsid w:val="005F54AB"/>
    <w:rsid w:val="005F580D"/>
    <w:rsid w:val="005F5B3A"/>
    <w:rsid w:val="005F5C5C"/>
    <w:rsid w:val="005F5F48"/>
    <w:rsid w:val="005F6573"/>
    <w:rsid w:val="005F67B6"/>
    <w:rsid w:val="005F6AEA"/>
    <w:rsid w:val="005F6B4F"/>
    <w:rsid w:val="005F711A"/>
    <w:rsid w:val="005F7289"/>
    <w:rsid w:val="005F7297"/>
    <w:rsid w:val="005F7904"/>
    <w:rsid w:val="005F796B"/>
    <w:rsid w:val="0060065E"/>
    <w:rsid w:val="00600927"/>
    <w:rsid w:val="00600EC6"/>
    <w:rsid w:val="00600FC1"/>
    <w:rsid w:val="00601659"/>
    <w:rsid w:val="00601910"/>
    <w:rsid w:val="00601E29"/>
    <w:rsid w:val="00601EC1"/>
    <w:rsid w:val="00602023"/>
    <w:rsid w:val="00602185"/>
    <w:rsid w:val="006023E8"/>
    <w:rsid w:val="00602D8C"/>
    <w:rsid w:val="006035C5"/>
    <w:rsid w:val="006037CF"/>
    <w:rsid w:val="006037D8"/>
    <w:rsid w:val="00603AA3"/>
    <w:rsid w:val="00603B1B"/>
    <w:rsid w:val="00603EB3"/>
    <w:rsid w:val="006042E0"/>
    <w:rsid w:val="0060486F"/>
    <w:rsid w:val="00604A7C"/>
    <w:rsid w:val="006055F3"/>
    <w:rsid w:val="0060586C"/>
    <w:rsid w:val="00605BC0"/>
    <w:rsid w:val="00606397"/>
    <w:rsid w:val="006067CB"/>
    <w:rsid w:val="00606805"/>
    <w:rsid w:val="006068B0"/>
    <w:rsid w:val="006069CB"/>
    <w:rsid w:val="00606A28"/>
    <w:rsid w:val="00607008"/>
    <w:rsid w:val="0060712F"/>
    <w:rsid w:val="0060723F"/>
    <w:rsid w:val="00607522"/>
    <w:rsid w:val="00607774"/>
    <w:rsid w:val="0060782D"/>
    <w:rsid w:val="00607D41"/>
    <w:rsid w:val="00607DAF"/>
    <w:rsid w:val="00607F83"/>
    <w:rsid w:val="0061054E"/>
    <w:rsid w:val="00610680"/>
    <w:rsid w:val="00610C31"/>
    <w:rsid w:val="00610CD4"/>
    <w:rsid w:val="00610D4C"/>
    <w:rsid w:val="00610D65"/>
    <w:rsid w:val="00611257"/>
    <w:rsid w:val="006115B4"/>
    <w:rsid w:val="00611855"/>
    <w:rsid w:val="0061190D"/>
    <w:rsid w:val="00611928"/>
    <w:rsid w:val="00611933"/>
    <w:rsid w:val="00611D74"/>
    <w:rsid w:val="00611F63"/>
    <w:rsid w:val="00612198"/>
    <w:rsid w:val="00612357"/>
    <w:rsid w:val="00612B35"/>
    <w:rsid w:val="00612C7F"/>
    <w:rsid w:val="0061314A"/>
    <w:rsid w:val="006135EB"/>
    <w:rsid w:val="0061391B"/>
    <w:rsid w:val="00613B4F"/>
    <w:rsid w:val="00613C48"/>
    <w:rsid w:val="00613D3D"/>
    <w:rsid w:val="00613FB4"/>
    <w:rsid w:val="00614245"/>
    <w:rsid w:val="00614C07"/>
    <w:rsid w:val="00614C78"/>
    <w:rsid w:val="00614DF3"/>
    <w:rsid w:val="006156B0"/>
    <w:rsid w:val="0061579B"/>
    <w:rsid w:val="00615843"/>
    <w:rsid w:val="00615B04"/>
    <w:rsid w:val="00615D56"/>
    <w:rsid w:val="0061624F"/>
    <w:rsid w:val="006163AD"/>
    <w:rsid w:val="006163FD"/>
    <w:rsid w:val="00616616"/>
    <w:rsid w:val="006168B0"/>
    <w:rsid w:val="0061710D"/>
    <w:rsid w:val="0061773D"/>
    <w:rsid w:val="00617D0A"/>
    <w:rsid w:val="0062027A"/>
    <w:rsid w:val="00620447"/>
    <w:rsid w:val="0062076B"/>
    <w:rsid w:val="00620840"/>
    <w:rsid w:val="0062087E"/>
    <w:rsid w:val="00620CDC"/>
    <w:rsid w:val="00620D3A"/>
    <w:rsid w:val="00620DD5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634"/>
    <w:rsid w:val="00623661"/>
    <w:rsid w:val="00623D7A"/>
    <w:rsid w:val="00623F86"/>
    <w:rsid w:val="006240C6"/>
    <w:rsid w:val="006241F1"/>
    <w:rsid w:val="00624714"/>
    <w:rsid w:val="006247A4"/>
    <w:rsid w:val="00624822"/>
    <w:rsid w:val="006256FC"/>
    <w:rsid w:val="006259FC"/>
    <w:rsid w:val="00625B29"/>
    <w:rsid w:val="00625C7A"/>
    <w:rsid w:val="00625CB2"/>
    <w:rsid w:val="00625DB6"/>
    <w:rsid w:val="00625F28"/>
    <w:rsid w:val="00625FD0"/>
    <w:rsid w:val="006260ED"/>
    <w:rsid w:val="00626226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CA"/>
    <w:rsid w:val="006300DD"/>
    <w:rsid w:val="006307C9"/>
    <w:rsid w:val="00630839"/>
    <w:rsid w:val="00631244"/>
    <w:rsid w:val="0063154C"/>
    <w:rsid w:val="00631702"/>
    <w:rsid w:val="00631B7B"/>
    <w:rsid w:val="00631B9C"/>
    <w:rsid w:val="00631D0D"/>
    <w:rsid w:val="00631EBD"/>
    <w:rsid w:val="006324A1"/>
    <w:rsid w:val="006327E6"/>
    <w:rsid w:val="006336B8"/>
    <w:rsid w:val="00633756"/>
    <w:rsid w:val="006337FA"/>
    <w:rsid w:val="00633928"/>
    <w:rsid w:val="00634295"/>
    <w:rsid w:val="006342B5"/>
    <w:rsid w:val="006347FD"/>
    <w:rsid w:val="0063481C"/>
    <w:rsid w:val="00634EF7"/>
    <w:rsid w:val="006353BA"/>
    <w:rsid w:val="00635543"/>
    <w:rsid w:val="00635654"/>
    <w:rsid w:val="006356F8"/>
    <w:rsid w:val="0063583F"/>
    <w:rsid w:val="0063587C"/>
    <w:rsid w:val="00635A45"/>
    <w:rsid w:val="00635A7E"/>
    <w:rsid w:val="00635B01"/>
    <w:rsid w:val="00635C9A"/>
    <w:rsid w:val="00635E2E"/>
    <w:rsid w:val="0063680A"/>
    <w:rsid w:val="00636858"/>
    <w:rsid w:val="006368BA"/>
    <w:rsid w:val="00636B07"/>
    <w:rsid w:val="00636D05"/>
    <w:rsid w:val="00636EDB"/>
    <w:rsid w:val="00636EDD"/>
    <w:rsid w:val="006377B9"/>
    <w:rsid w:val="00637827"/>
    <w:rsid w:val="0063799E"/>
    <w:rsid w:val="00637A6E"/>
    <w:rsid w:val="006400A3"/>
    <w:rsid w:val="00640231"/>
    <w:rsid w:val="006402D2"/>
    <w:rsid w:val="006403CB"/>
    <w:rsid w:val="006409A3"/>
    <w:rsid w:val="00640BE0"/>
    <w:rsid w:val="00640C47"/>
    <w:rsid w:val="00640D12"/>
    <w:rsid w:val="00640FB6"/>
    <w:rsid w:val="006411D9"/>
    <w:rsid w:val="00641267"/>
    <w:rsid w:val="00641850"/>
    <w:rsid w:val="00641DAA"/>
    <w:rsid w:val="00641E44"/>
    <w:rsid w:val="006422F6"/>
    <w:rsid w:val="006426D2"/>
    <w:rsid w:val="006427E1"/>
    <w:rsid w:val="00642877"/>
    <w:rsid w:val="006429D5"/>
    <w:rsid w:val="00642CDB"/>
    <w:rsid w:val="00642E15"/>
    <w:rsid w:val="00643534"/>
    <w:rsid w:val="006435E4"/>
    <w:rsid w:val="006436F7"/>
    <w:rsid w:val="006439A8"/>
    <w:rsid w:val="00643A17"/>
    <w:rsid w:val="00643AB5"/>
    <w:rsid w:val="00643B40"/>
    <w:rsid w:val="00643B4B"/>
    <w:rsid w:val="00643F3E"/>
    <w:rsid w:val="00644183"/>
    <w:rsid w:val="00644205"/>
    <w:rsid w:val="00644385"/>
    <w:rsid w:val="00644526"/>
    <w:rsid w:val="00644FD5"/>
    <w:rsid w:val="006451A9"/>
    <w:rsid w:val="00645284"/>
    <w:rsid w:val="00645558"/>
    <w:rsid w:val="0064567A"/>
    <w:rsid w:val="00645A3C"/>
    <w:rsid w:val="00645C13"/>
    <w:rsid w:val="0064607A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915"/>
    <w:rsid w:val="00650B28"/>
    <w:rsid w:val="00650C99"/>
    <w:rsid w:val="00650F34"/>
    <w:rsid w:val="0065128D"/>
    <w:rsid w:val="006512BD"/>
    <w:rsid w:val="0065166B"/>
    <w:rsid w:val="00651670"/>
    <w:rsid w:val="00651812"/>
    <w:rsid w:val="00651ECF"/>
    <w:rsid w:val="00651F84"/>
    <w:rsid w:val="0065330A"/>
    <w:rsid w:val="00653949"/>
    <w:rsid w:val="00653B38"/>
    <w:rsid w:val="00654A35"/>
    <w:rsid w:val="00654EDF"/>
    <w:rsid w:val="006552AD"/>
    <w:rsid w:val="0065634D"/>
    <w:rsid w:val="006567C7"/>
    <w:rsid w:val="00657068"/>
    <w:rsid w:val="00657267"/>
    <w:rsid w:val="0065764D"/>
    <w:rsid w:val="006577CA"/>
    <w:rsid w:val="00657EDC"/>
    <w:rsid w:val="0066011B"/>
    <w:rsid w:val="0066098C"/>
    <w:rsid w:val="00660AF0"/>
    <w:rsid w:val="00660B8D"/>
    <w:rsid w:val="00660DC9"/>
    <w:rsid w:val="0066110B"/>
    <w:rsid w:val="0066140F"/>
    <w:rsid w:val="006614BD"/>
    <w:rsid w:val="006618F8"/>
    <w:rsid w:val="00661940"/>
    <w:rsid w:val="00661B66"/>
    <w:rsid w:val="00661B9F"/>
    <w:rsid w:val="00661EBE"/>
    <w:rsid w:val="006621E2"/>
    <w:rsid w:val="00662201"/>
    <w:rsid w:val="006625BB"/>
    <w:rsid w:val="0066269E"/>
    <w:rsid w:val="006627D2"/>
    <w:rsid w:val="0066290A"/>
    <w:rsid w:val="00662934"/>
    <w:rsid w:val="00662DD4"/>
    <w:rsid w:val="00662EFB"/>
    <w:rsid w:val="00662F99"/>
    <w:rsid w:val="00663449"/>
    <w:rsid w:val="00663539"/>
    <w:rsid w:val="0066359C"/>
    <w:rsid w:val="00663A02"/>
    <w:rsid w:val="00663D8E"/>
    <w:rsid w:val="006648C4"/>
    <w:rsid w:val="00664A85"/>
    <w:rsid w:val="00665560"/>
    <w:rsid w:val="00665767"/>
    <w:rsid w:val="00665AF8"/>
    <w:rsid w:val="00665F78"/>
    <w:rsid w:val="006663C1"/>
    <w:rsid w:val="00666A41"/>
    <w:rsid w:val="00666F00"/>
    <w:rsid w:val="00666F98"/>
    <w:rsid w:val="00667573"/>
    <w:rsid w:val="00667A06"/>
    <w:rsid w:val="00667B2B"/>
    <w:rsid w:val="00667B66"/>
    <w:rsid w:val="00667BEF"/>
    <w:rsid w:val="00667FAE"/>
    <w:rsid w:val="006702BD"/>
    <w:rsid w:val="00670385"/>
    <w:rsid w:val="006704AD"/>
    <w:rsid w:val="006705AF"/>
    <w:rsid w:val="00670CF6"/>
    <w:rsid w:val="00670F8E"/>
    <w:rsid w:val="006710DD"/>
    <w:rsid w:val="006718DB"/>
    <w:rsid w:val="006719DC"/>
    <w:rsid w:val="00671B8A"/>
    <w:rsid w:val="00671D4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68"/>
    <w:rsid w:val="0067387F"/>
    <w:rsid w:val="00673CB1"/>
    <w:rsid w:val="00673F19"/>
    <w:rsid w:val="00673F1D"/>
    <w:rsid w:val="0067418D"/>
    <w:rsid w:val="00674266"/>
    <w:rsid w:val="006742BD"/>
    <w:rsid w:val="00674C81"/>
    <w:rsid w:val="00674DDD"/>
    <w:rsid w:val="00675B68"/>
    <w:rsid w:val="00675EB7"/>
    <w:rsid w:val="00676154"/>
    <w:rsid w:val="00676922"/>
    <w:rsid w:val="006772EF"/>
    <w:rsid w:val="006773B4"/>
    <w:rsid w:val="006775F9"/>
    <w:rsid w:val="006776DA"/>
    <w:rsid w:val="006777AE"/>
    <w:rsid w:val="00677927"/>
    <w:rsid w:val="00677950"/>
    <w:rsid w:val="00677F2E"/>
    <w:rsid w:val="00677F76"/>
    <w:rsid w:val="006803AD"/>
    <w:rsid w:val="00680405"/>
    <w:rsid w:val="0068057B"/>
    <w:rsid w:val="00680864"/>
    <w:rsid w:val="00680B12"/>
    <w:rsid w:val="00680B30"/>
    <w:rsid w:val="00680B3E"/>
    <w:rsid w:val="00680BB4"/>
    <w:rsid w:val="006810A6"/>
    <w:rsid w:val="0068118D"/>
    <w:rsid w:val="0068179F"/>
    <w:rsid w:val="00681B90"/>
    <w:rsid w:val="00681D77"/>
    <w:rsid w:val="00681E3D"/>
    <w:rsid w:val="006821CF"/>
    <w:rsid w:val="0068253E"/>
    <w:rsid w:val="0068283E"/>
    <w:rsid w:val="00682B63"/>
    <w:rsid w:val="00682E51"/>
    <w:rsid w:val="00682EF6"/>
    <w:rsid w:val="00683106"/>
    <w:rsid w:val="0068360B"/>
    <w:rsid w:val="00683BDE"/>
    <w:rsid w:val="00684369"/>
    <w:rsid w:val="0068443E"/>
    <w:rsid w:val="00684CA0"/>
    <w:rsid w:val="00684E23"/>
    <w:rsid w:val="006855F5"/>
    <w:rsid w:val="00685A6C"/>
    <w:rsid w:val="0068611C"/>
    <w:rsid w:val="006861DD"/>
    <w:rsid w:val="0068629C"/>
    <w:rsid w:val="006866BE"/>
    <w:rsid w:val="006879BC"/>
    <w:rsid w:val="00687A06"/>
    <w:rsid w:val="00687C51"/>
    <w:rsid w:val="00687F18"/>
    <w:rsid w:val="0069005C"/>
    <w:rsid w:val="00690169"/>
    <w:rsid w:val="00690B01"/>
    <w:rsid w:val="00690CD2"/>
    <w:rsid w:val="00690DF6"/>
    <w:rsid w:val="00691573"/>
    <w:rsid w:val="006917B8"/>
    <w:rsid w:val="00691E39"/>
    <w:rsid w:val="00691E3C"/>
    <w:rsid w:val="0069212D"/>
    <w:rsid w:val="0069216F"/>
    <w:rsid w:val="00692417"/>
    <w:rsid w:val="006925E2"/>
    <w:rsid w:val="006928AB"/>
    <w:rsid w:val="00692B05"/>
    <w:rsid w:val="00692F39"/>
    <w:rsid w:val="00693426"/>
    <w:rsid w:val="006938D1"/>
    <w:rsid w:val="00693C5F"/>
    <w:rsid w:val="00693F54"/>
    <w:rsid w:val="00694326"/>
    <w:rsid w:val="006944E7"/>
    <w:rsid w:val="0069461E"/>
    <w:rsid w:val="00694C77"/>
    <w:rsid w:val="00694E82"/>
    <w:rsid w:val="006950A3"/>
    <w:rsid w:val="006952C0"/>
    <w:rsid w:val="00695352"/>
    <w:rsid w:val="00695700"/>
    <w:rsid w:val="00695764"/>
    <w:rsid w:val="00695A78"/>
    <w:rsid w:val="00695B50"/>
    <w:rsid w:val="00695E01"/>
    <w:rsid w:val="0069606B"/>
    <w:rsid w:val="00696A16"/>
    <w:rsid w:val="00696A6B"/>
    <w:rsid w:val="00696D80"/>
    <w:rsid w:val="00696E66"/>
    <w:rsid w:val="00697533"/>
    <w:rsid w:val="006979BA"/>
    <w:rsid w:val="00697B90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77"/>
    <w:rsid w:val="006A23B7"/>
    <w:rsid w:val="006A244F"/>
    <w:rsid w:val="006A2921"/>
    <w:rsid w:val="006A2CD8"/>
    <w:rsid w:val="006A2DBD"/>
    <w:rsid w:val="006A2ED2"/>
    <w:rsid w:val="006A30B7"/>
    <w:rsid w:val="006A3678"/>
    <w:rsid w:val="006A3765"/>
    <w:rsid w:val="006A3BC2"/>
    <w:rsid w:val="006A401E"/>
    <w:rsid w:val="006A437B"/>
    <w:rsid w:val="006A475F"/>
    <w:rsid w:val="006A47C0"/>
    <w:rsid w:val="006A4882"/>
    <w:rsid w:val="006A4887"/>
    <w:rsid w:val="006A497F"/>
    <w:rsid w:val="006A4EA7"/>
    <w:rsid w:val="006A560A"/>
    <w:rsid w:val="006A587C"/>
    <w:rsid w:val="006A594B"/>
    <w:rsid w:val="006A5A19"/>
    <w:rsid w:val="006A6863"/>
    <w:rsid w:val="006A6B4B"/>
    <w:rsid w:val="006A6F26"/>
    <w:rsid w:val="006A6F7F"/>
    <w:rsid w:val="006A728D"/>
    <w:rsid w:val="006A75F0"/>
    <w:rsid w:val="006A7C6C"/>
    <w:rsid w:val="006B0233"/>
    <w:rsid w:val="006B06B7"/>
    <w:rsid w:val="006B0B65"/>
    <w:rsid w:val="006B0CFC"/>
    <w:rsid w:val="006B0D48"/>
    <w:rsid w:val="006B10DD"/>
    <w:rsid w:val="006B1130"/>
    <w:rsid w:val="006B11FA"/>
    <w:rsid w:val="006B134C"/>
    <w:rsid w:val="006B1392"/>
    <w:rsid w:val="006B1432"/>
    <w:rsid w:val="006B1B13"/>
    <w:rsid w:val="006B23D0"/>
    <w:rsid w:val="006B2D1A"/>
    <w:rsid w:val="006B2F96"/>
    <w:rsid w:val="006B3756"/>
    <w:rsid w:val="006B49BD"/>
    <w:rsid w:val="006B4AB3"/>
    <w:rsid w:val="006B4AF4"/>
    <w:rsid w:val="006B5366"/>
    <w:rsid w:val="006B5461"/>
    <w:rsid w:val="006B58B4"/>
    <w:rsid w:val="006B59F7"/>
    <w:rsid w:val="006B5A3F"/>
    <w:rsid w:val="006B5C7C"/>
    <w:rsid w:val="006B5E48"/>
    <w:rsid w:val="006B6429"/>
    <w:rsid w:val="006B6580"/>
    <w:rsid w:val="006B6814"/>
    <w:rsid w:val="006B6C96"/>
    <w:rsid w:val="006B701D"/>
    <w:rsid w:val="006B70AC"/>
    <w:rsid w:val="006B711D"/>
    <w:rsid w:val="006B730C"/>
    <w:rsid w:val="006B7403"/>
    <w:rsid w:val="006B77AB"/>
    <w:rsid w:val="006B781D"/>
    <w:rsid w:val="006B7904"/>
    <w:rsid w:val="006B7C58"/>
    <w:rsid w:val="006C00BA"/>
    <w:rsid w:val="006C0263"/>
    <w:rsid w:val="006C0341"/>
    <w:rsid w:val="006C08CB"/>
    <w:rsid w:val="006C092D"/>
    <w:rsid w:val="006C127D"/>
    <w:rsid w:val="006C1502"/>
    <w:rsid w:val="006C16D5"/>
    <w:rsid w:val="006C1740"/>
    <w:rsid w:val="006C1A96"/>
    <w:rsid w:val="006C200B"/>
    <w:rsid w:val="006C245B"/>
    <w:rsid w:val="006C249D"/>
    <w:rsid w:val="006C26B8"/>
    <w:rsid w:val="006C2AAE"/>
    <w:rsid w:val="006C2D23"/>
    <w:rsid w:val="006C3053"/>
    <w:rsid w:val="006C30D5"/>
    <w:rsid w:val="006C3A32"/>
    <w:rsid w:val="006C3CA5"/>
    <w:rsid w:val="006C4D35"/>
    <w:rsid w:val="006C4E1C"/>
    <w:rsid w:val="006C507A"/>
    <w:rsid w:val="006C53F4"/>
    <w:rsid w:val="006C5530"/>
    <w:rsid w:val="006C604A"/>
    <w:rsid w:val="006C662C"/>
    <w:rsid w:val="006C66D8"/>
    <w:rsid w:val="006C71FE"/>
    <w:rsid w:val="006C72BD"/>
    <w:rsid w:val="006C7510"/>
    <w:rsid w:val="006C7569"/>
    <w:rsid w:val="006C7A58"/>
    <w:rsid w:val="006C7DE2"/>
    <w:rsid w:val="006D0138"/>
    <w:rsid w:val="006D025D"/>
    <w:rsid w:val="006D055C"/>
    <w:rsid w:val="006D085A"/>
    <w:rsid w:val="006D09E7"/>
    <w:rsid w:val="006D0BE2"/>
    <w:rsid w:val="006D0F30"/>
    <w:rsid w:val="006D1185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BAA"/>
    <w:rsid w:val="006D3636"/>
    <w:rsid w:val="006D37AE"/>
    <w:rsid w:val="006D3B4C"/>
    <w:rsid w:val="006D3D49"/>
    <w:rsid w:val="006D3F0C"/>
    <w:rsid w:val="006D3FE0"/>
    <w:rsid w:val="006D4C22"/>
    <w:rsid w:val="006D5084"/>
    <w:rsid w:val="006D57C3"/>
    <w:rsid w:val="006D5B49"/>
    <w:rsid w:val="006D5B5E"/>
    <w:rsid w:val="006D698F"/>
    <w:rsid w:val="006D6C13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8FC"/>
    <w:rsid w:val="006E0A23"/>
    <w:rsid w:val="006E0E21"/>
    <w:rsid w:val="006E0EE4"/>
    <w:rsid w:val="006E19C1"/>
    <w:rsid w:val="006E1A44"/>
    <w:rsid w:val="006E1A87"/>
    <w:rsid w:val="006E1ADD"/>
    <w:rsid w:val="006E1E1C"/>
    <w:rsid w:val="006E21CC"/>
    <w:rsid w:val="006E25B5"/>
    <w:rsid w:val="006E275E"/>
    <w:rsid w:val="006E2BF4"/>
    <w:rsid w:val="006E2D02"/>
    <w:rsid w:val="006E2E35"/>
    <w:rsid w:val="006E326F"/>
    <w:rsid w:val="006E37C3"/>
    <w:rsid w:val="006E3D06"/>
    <w:rsid w:val="006E4D88"/>
    <w:rsid w:val="006E5060"/>
    <w:rsid w:val="006E53D9"/>
    <w:rsid w:val="006E58C2"/>
    <w:rsid w:val="006E58D6"/>
    <w:rsid w:val="006E5D0A"/>
    <w:rsid w:val="006E5E8D"/>
    <w:rsid w:val="006E5FE8"/>
    <w:rsid w:val="006E6005"/>
    <w:rsid w:val="006E634A"/>
    <w:rsid w:val="006E6A24"/>
    <w:rsid w:val="006E6ABE"/>
    <w:rsid w:val="006E6EA7"/>
    <w:rsid w:val="006E7195"/>
    <w:rsid w:val="006E72FE"/>
    <w:rsid w:val="006E738A"/>
    <w:rsid w:val="006E7A8D"/>
    <w:rsid w:val="006E7B09"/>
    <w:rsid w:val="006E7C2B"/>
    <w:rsid w:val="006E7FCD"/>
    <w:rsid w:val="006F01B5"/>
    <w:rsid w:val="006F01CD"/>
    <w:rsid w:val="006F025A"/>
    <w:rsid w:val="006F02B1"/>
    <w:rsid w:val="006F0449"/>
    <w:rsid w:val="006F0566"/>
    <w:rsid w:val="006F0690"/>
    <w:rsid w:val="006F0B45"/>
    <w:rsid w:val="006F1108"/>
    <w:rsid w:val="006F1279"/>
    <w:rsid w:val="006F162F"/>
    <w:rsid w:val="006F1C0F"/>
    <w:rsid w:val="006F20BD"/>
    <w:rsid w:val="006F222D"/>
    <w:rsid w:val="006F273D"/>
    <w:rsid w:val="006F2B37"/>
    <w:rsid w:val="006F310C"/>
    <w:rsid w:val="006F321D"/>
    <w:rsid w:val="006F3629"/>
    <w:rsid w:val="006F3641"/>
    <w:rsid w:val="006F37DE"/>
    <w:rsid w:val="006F380B"/>
    <w:rsid w:val="006F397F"/>
    <w:rsid w:val="006F3E72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6D1D"/>
    <w:rsid w:val="006F6D50"/>
    <w:rsid w:val="006F70DE"/>
    <w:rsid w:val="006F71D4"/>
    <w:rsid w:val="006F7522"/>
    <w:rsid w:val="006F767A"/>
    <w:rsid w:val="006F7C84"/>
    <w:rsid w:val="006F7CF5"/>
    <w:rsid w:val="006F7FE6"/>
    <w:rsid w:val="007002BF"/>
    <w:rsid w:val="007003C3"/>
    <w:rsid w:val="00700932"/>
    <w:rsid w:val="00700F1E"/>
    <w:rsid w:val="007012AC"/>
    <w:rsid w:val="00701D13"/>
    <w:rsid w:val="00701E4A"/>
    <w:rsid w:val="0070214A"/>
    <w:rsid w:val="00702213"/>
    <w:rsid w:val="00702216"/>
    <w:rsid w:val="0070233D"/>
    <w:rsid w:val="0070242F"/>
    <w:rsid w:val="0070283D"/>
    <w:rsid w:val="00702BBE"/>
    <w:rsid w:val="0070353D"/>
    <w:rsid w:val="00703560"/>
    <w:rsid w:val="00703820"/>
    <w:rsid w:val="007038DD"/>
    <w:rsid w:val="007039EB"/>
    <w:rsid w:val="00703CFE"/>
    <w:rsid w:val="0070440C"/>
    <w:rsid w:val="007045D6"/>
    <w:rsid w:val="0070472A"/>
    <w:rsid w:val="0070482B"/>
    <w:rsid w:val="007048C5"/>
    <w:rsid w:val="00704E6A"/>
    <w:rsid w:val="00704F71"/>
    <w:rsid w:val="007051E9"/>
    <w:rsid w:val="00705D76"/>
    <w:rsid w:val="007060C0"/>
    <w:rsid w:val="007060F7"/>
    <w:rsid w:val="00706182"/>
    <w:rsid w:val="00706536"/>
    <w:rsid w:val="00706620"/>
    <w:rsid w:val="00706645"/>
    <w:rsid w:val="00706E50"/>
    <w:rsid w:val="00707588"/>
    <w:rsid w:val="0070782F"/>
    <w:rsid w:val="007078E3"/>
    <w:rsid w:val="00707A23"/>
    <w:rsid w:val="00707DD4"/>
    <w:rsid w:val="00707E66"/>
    <w:rsid w:val="00710DC1"/>
    <w:rsid w:val="00710EE2"/>
    <w:rsid w:val="00710F64"/>
    <w:rsid w:val="00710FCE"/>
    <w:rsid w:val="00711773"/>
    <w:rsid w:val="007117EF"/>
    <w:rsid w:val="00711D72"/>
    <w:rsid w:val="0071287C"/>
    <w:rsid w:val="007129CA"/>
    <w:rsid w:val="007129D3"/>
    <w:rsid w:val="007130ED"/>
    <w:rsid w:val="00713AB1"/>
    <w:rsid w:val="00713B32"/>
    <w:rsid w:val="00714719"/>
    <w:rsid w:val="00714839"/>
    <w:rsid w:val="00714917"/>
    <w:rsid w:val="0071508D"/>
    <w:rsid w:val="0071549C"/>
    <w:rsid w:val="00715D9E"/>
    <w:rsid w:val="007164D1"/>
    <w:rsid w:val="00716557"/>
    <w:rsid w:val="00716AB5"/>
    <w:rsid w:val="00716DBE"/>
    <w:rsid w:val="00717108"/>
    <w:rsid w:val="00717271"/>
    <w:rsid w:val="007174C4"/>
    <w:rsid w:val="00717523"/>
    <w:rsid w:val="007177EF"/>
    <w:rsid w:val="00717871"/>
    <w:rsid w:val="00717966"/>
    <w:rsid w:val="00717A78"/>
    <w:rsid w:val="00717EB6"/>
    <w:rsid w:val="00717F6F"/>
    <w:rsid w:val="007203BA"/>
    <w:rsid w:val="0072042B"/>
    <w:rsid w:val="00720538"/>
    <w:rsid w:val="00721015"/>
    <w:rsid w:val="0072190B"/>
    <w:rsid w:val="00721924"/>
    <w:rsid w:val="007219F7"/>
    <w:rsid w:val="00721A7B"/>
    <w:rsid w:val="00721B2C"/>
    <w:rsid w:val="00721BDB"/>
    <w:rsid w:val="00721BE3"/>
    <w:rsid w:val="007226D8"/>
    <w:rsid w:val="00722A59"/>
    <w:rsid w:val="00722E84"/>
    <w:rsid w:val="007231AB"/>
    <w:rsid w:val="007232B6"/>
    <w:rsid w:val="0072334C"/>
    <w:rsid w:val="00723708"/>
    <w:rsid w:val="0072380E"/>
    <w:rsid w:val="00723F01"/>
    <w:rsid w:val="00723F69"/>
    <w:rsid w:val="007246B0"/>
    <w:rsid w:val="007249DB"/>
    <w:rsid w:val="00724BD7"/>
    <w:rsid w:val="00724CE7"/>
    <w:rsid w:val="0072542E"/>
    <w:rsid w:val="007256A4"/>
    <w:rsid w:val="007259EA"/>
    <w:rsid w:val="00725A24"/>
    <w:rsid w:val="0072603C"/>
    <w:rsid w:val="00726405"/>
    <w:rsid w:val="00726561"/>
    <w:rsid w:val="00726570"/>
    <w:rsid w:val="0072665C"/>
    <w:rsid w:val="00726962"/>
    <w:rsid w:val="00726AB7"/>
    <w:rsid w:val="00726AE6"/>
    <w:rsid w:val="00726FC4"/>
    <w:rsid w:val="007272CC"/>
    <w:rsid w:val="0072738C"/>
    <w:rsid w:val="00727595"/>
    <w:rsid w:val="00727687"/>
    <w:rsid w:val="0072778E"/>
    <w:rsid w:val="00727B4E"/>
    <w:rsid w:val="00727B69"/>
    <w:rsid w:val="00727BD2"/>
    <w:rsid w:val="00727FB2"/>
    <w:rsid w:val="0073002C"/>
    <w:rsid w:val="007308B7"/>
    <w:rsid w:val="00730E09"/>
    <w:rsid w:val="00730F43"/>
    <w:rsid w:val="007314D6"/>
    <w:rsid w:val="00731547"/>
    <w:rsid w:val="0073181E"/>
    <w:rsid w:val="00731B3F"/>
    <w:rsid w:val="00732364"/>
    <w:rsid w:val="00732738"/>
    <w:rsid w:val="00732993"/>
    <w:rsid w:val="00732BBB"/>
    <w:rsid w:val="00732BDB"/>
    <w:rsid w:val="00732C3D"/>
    <w:rsid w:val="00732C74"/>
    <w:rsid w:val="00732CE5"/>
    <w:rsid w:val="00732E02"/>
    <w:rsid w:val="0073316E"/>
    <w:rsid w:val="0073331E"/>
    <w:rsid w:val="00733F11"/>
    <w:rsid w:val="00734748"/>
    <w:rsid w:val="00734750"/>
    <w:rsid w:val="00734817"/>
    <w:rsid w:val="00734C89"/>
    <w:rsid w:val="0073501C"/>
    <w:rsid w:val="007351B9"/>
    <w:rsid w:val="0073588C"/>
    <w:rsid w:val="00735A22"/>
    <w:rsid w:val="00735A58"/>
    <w:rsid w:val="00735B29"/>
    <w:rsid w:val="00735FA5"/>
    <w:rsid w:val="00736388"/>
    <w:rsid w:val="00736C94"/>
    <w:rsid w:val="0073756B"/>
    <w:rsid w:val="00737D41"/>
    <w:rsid w:val="00737D78"/>
    <w:rsid w:val="007402ED"/>
    <w:rsid w:val="0074067F"/>
    <w:rsid w:val="007406BD"/>
    <w:rsid w:val="00740711"/>
    <w:rsid w:val="00740D28"/>
    <w:rsid w:val="0074118A"/>
    <w:rsid w:val="00741435"/>
    <w:rsid w:val="00741698"/>
    <w:rsid w:val="007416CE"/>
    <w:rsid w:val="0074237D"/>
    <w:rsid w:val="00742541"/>
    <w:rsid w:val="00742884"/>
    <w:rsid w:val="00742B71"/>
    <w:rsid w:val="00742F47"/>
    <w:rsid w:val="007430D2"/>
    <w:rsid w:val="00743574"/>
    <w:rsid w:val="0074392B"/>
    <w:rsid w:val="0074399C"/>
    <w:rsid w:val="00743DC5"/>
    <w:rsid w:val="0074405D"/>
    <w:rsid w:val="007442B6"/>
    <w:rsid w:val="0074476E"/>
    <w:rsid w:val="007447E1"/>
    <w:rsid w:val="00744AF5"/>
    <w:rsid w:val="00744C7D"/>
    <w:rsid w:val="00744CD0"/>
    <w:rsid w:val="00744D15"/>
    <w:rsid w:val="007451CC"/>
    <w:rsid w:val="007459B1"/>
    <w:rsid w:val="00745FF4"/>
    <w:rsid w:val="007465C8"/>
    <w:rsid w:val="007468B2"/>
    <w:rsid w:val="00746CF8"/>
    <w:rsid w:val="00746EFE"/>
    <w:rsid w:val="00747422"/>
    <w:rsid w:val="007476A1"/>
    <w:rsid w:val="00747741"/>
    <w:rsid w:val="00750003"/>
    <w:rsid w:val="007500FD"/>
    <w:rsid w:val="00750130"/>
    <w:rsid w:val="0075035F"/>
    <w:rsid w:val="00750810"/>
    <w:rsid w:val="007509C4"/>
    <w:rsid w:val="00750A2E"/>
    <w:rsid w:val="00751093"/>
    <w:rsid w:val="00751522"/>
    <w:rsid w:val="0075161F"/>
    <w:rsid w:val="00751766"/>
    <w:rsid w:val="0075177A"/>
    <w:rsid w:val="007519CB"/>
    <w:rsid w:val="00751A7F"/>
    <w:rsid w:val="00751AAD"/>
    <w:rsid w:val="00751E23"/>
    <w:rsid w:val="007526FA"/>
    <w:rsid w:val="00752B1A"/>
    <w:rsid w:val="00753DC9"/>
    <w:rsid w:val="00754473"/>
    <w:rsid w:val="0075457C"/>
    <w:rsid w:val="00754802"/>
    <w:rsid w:val="0075487B"/>
    <w:rsid w:val="00754A66"/>
    <w:rsid w:val="00755235"/>
    <w:rsid w:val="00755508"/>
    <w:rsid w:val="00755553"/>
    <w:rsid w:val="00755BF8"/>
    <w:rsid w:val="00756459"/>
    <w:rsid w:val="007564FB"/>
    <w:rsid w:val="007568C5"/>
    <w:rsid w:val="0075706C"/>
    <w:rsid w:val="007570EE"/>
    <w:rsid w:val="0075777B"/>
    <w:rsid w:val="00757A29"/>
    <w:rsid w:val="00757BFF"/>
    <w:rsid w:val="00757CEC"/>
    <w:rsid w:val="00757ECA"/>
    <w:rsid w:val="00760370"/>
    <w:rsid w:val="007604B4"/>
    <w:rsid w:val="00760995"/>
    <w:rsid w:val="00760C34"/>
    <w:rsid w:val="00760E65"/>
    <w:rsid w:val="00761369"/>
    <w:rsid w:val="007615EA"/>
    <w:rsid w:val="00761E74"/>
    <w:rsid w:val="0076201C"/>
    <w:rsid w:val="00762221"/>
    <w:rsid w:val="007627FB"/>
    <w:rsid w:val="00762F08"/>
    <w:rsid w:val="00762FEF"/>
    <w:rsid w:val="00762FFE"/>
    <w:rsid w:val="00763108"/>
    <w:rsid w:val="00763278"/>
    <w:rsid w:val="007632C4"/>
    <w:rsid w:val="0076335A"/>
    <w:rsid w:val="007638C5"/>
    <w:rsid w:val="00763A60"/>
    <w:rsid w:val="00763E14"/>
    <w:rsid w:val="00763F2E"/>
    <w:rsid w:val="00764037"/>
    <w:rsid w:val="0076443E"/>
    <w:rsid w:val="0076472F"/>
    <w:rsid w:val="007653EF"/>
    <w:rsid w:val="00766055"/>
    <w:rsid w:val="0076608F"/>
    <w:rsid w:val="00766B55"/>
    <w:rsid w:val="00767355"/>
    <w:rsid w:val="007679C3"/>
    <w:rsid w:val="00770D4F"/>
    <w:rsid w:val="00771381"/>
    <w:rsid w:val="007716FE"/>
    <w:rsid w:val="0077176F"/>
    <w:rsid w:val="007719F6"/>
    <w:rsid w:val="00771ABD"/>
    <w:rsid w:val="00771EB9"/>
    <w:rsid w:val="007725AA"/>
    <w:rsid w:val="00772608"/>
    <w:rsid w:val="00772B09"/>
    <w:rsid w:val="00772C8F"/>
    <w:rsid w:val="00772D56"/>
    <w:rsid w:val="00773074"/>
    <w:rsid w:val="007734EF"/>
    <w:rsid w:val="00773605"/>
    <w:rsid w:val="007738F0"/>
    <w:rsid w:val="00773D27"/>
    <w:rsid w:val="00773E9D"/>
    <w:rsid w:val="00773FE0"/>
    <w:rsid w:val="00774039"/>
    <w:rsid w:val="0077407D"/>
    <w:rsid w:val="0077453E"/>
    <w:rsid w:val="00774CAB"/>
    <w:rsid w:val="00775208"/>
    <w:rsid w:val="0077570E"/>
    <w:rsid w:val="00775907"/>
    <w:rsid w:val="00775A38"/>
    <w:rsid w:val="0077610A"/>
    <w:rsid w:val="007766B0"/>
    <w:rsid w:val="007767C1"/>
    <w:rsid w:val="00777121"/>
    <w:rsid w:val="00777250"/>
    <w:rsid w:val="00777553"/>
    <w:rsid w:val="007776D8"/>
    <w:rsid w:val="00777764"/>
    <w:rsid w:val="00777E35"/>
    <w:rsid w:val="00780270"/>
    <w:rsid w:val="007803B0"/>
    <w:rsid w:val="00780510"/>
    <w:rsid w:val="0078104F"/>
    <w:rsid w:val="00781217"/>
    <w:rsid w:val="007817D5"/>
    <w:rsid w:val="007817E8"/>
    <w:rsid w:val="0078189D"/>
    <w:rsid w:val="00781D09"/>
    <w:rsid w:val="00781D96"/>
    <w:rsid w:val="00781DB4"/>
    <w:rsid w:val="00781FA2"/>
    <w:rsid w:val="0078201D"/>
    <w:rsid w:val="007822C0"/>
    <w:rsid w:val="007823BB"/>
    <w:rsid w:val="00782443"/>
    <w:rsid w:val="00782821"/>
    <w:rsid w:val="00782B56"/>
    <w:rsid w:val="00782B80"/>
    <w:rsid w:val="00782B90"/>
    <w:rsid w:val="00782DB6"/>
    <w:rsid w:val="00782F4E"/>
    <w:rsid w:val="0078342A"/>
    <w:rsid w:val="00783988"/>
    <w:rsid w:val="007841EE"/>
    <w:rsid w:val="00784613"/>
    <w:rsid w:val="0078471B"/>
    <w:rsid w:val="00784F14"/>
    <w:rsid w:val="00785097"/>
    <w:rsid w:val="0078536D"/>
    <w:rsid w:val="007853F9"/>
    <w:rsid w:val="00785558"/>
    <w:rsid w:val="00785A9E"/>
    <w:rsid w:val="00785EDB"/>
    <w:rsid w:val="00785F22"/>
    <w:rsid w:val="00786008"/>
    <w:rsid w:val="007862E4"/>
    <w:rsid w:val="007868DF"/>
    <w:rsid w:val="00786C76"/>
    <w:rsid w:val="00786EC7"/>
    <w:rsid w:val="00787458"/>
    <w:rsid w:val="00787549"/>
    <w:rsid w:val="00787872"/>
    <w:rsid w:val="00787ADE"/>
    <w:rsid w:val="00787AEC"/>
    <w:rsid w:val="00787D90"/>
    <w:rsid w:val="0079009B"/>
    <w:rsid w:val="00790113"/>
    <w:rsid w:val="00790124"/>
    <w:rsid w:val="00790359"/>
    <w:rsid w:val="00790504"/>
    <w:rsid w:val="00790A62"/>
    <w:rsid w:val="00790BEF"/>
    <w:rsid w:val="00790CD3"/>
    <w:rsid w:val="00791B5B"/>
    <w:rsid w:val="0079203E"/>
    <w:rsid w:val="00792AB8"/>
    <w:rsid w:val="00792B4D"/>
    <w:rsid w:val="00792ED4"/>
    <w:rsid w:val="00792F85"/>
    <w:rsid w:val="0079343C"/>
    <w:rsid w:val="007937E3"/>
    <w:rsid w:val="0079396E"/>
    <w:rsid w:val="007939C8"/>
    <w:rsid w:val="00793B13"/>
    <w:rsid w:val="00793D0D"/>
    <w:rsid w:val="00793E6F"/>
    <w:rsid w:val="007941B9"/>
    <w:rsid w:val="00794206"/>
    <w:rsid w:val="00794209"/>
    <w:rsid w:val="0079448D"/>
    <w:rsid w:val="007948CC"/>
    <w:rsid w:val="007948F2"/>
    <w:rsid w:val="00794A1E"/>
    <w:rsid w:val="00794ABC"/>
    <w:rsid w:val="00794C2C"/>
    <w:rsid w:val="0079510D"/>
    <w:rsid w:val="00795370"/>
    <w:rsid w:val="0079540E"/>
    <w:rsid w:val="00795C5C"/>
    <w:rsid w:val="00795CBA"/>
    <w:rsid w:val="00796021"/>
    <w:rsid w:val="00796037"/>
    <w:rsid w:val="00796138"/>
    <w:rsid w:val="00796A4E"/>
    <w:rsid w:val="00796DF0"/>
    <w:rsid w:val="00796FC3"/>
    <w:rsid w:val="00797563"/>
    <w:rsid w:val="00797678"/>
    <w:rsid w:val="00797CBA"/>
    <w:rsid w:val="00797E6C"/>
    <w:rsid w:val="007A0098"/>
    <w:rsid w:val="007A035D"/>
    <w:rsid w:val="007A05A8"/>
    <w:rsid w:val="007A0784"/>
    <w:rsid w:val="007A15CB"/>
    <w:rsid w:val="007A2188"/>
    <w:rsid w:val="007A2289"/>
    <w:rsid w:val="007A253A"/>
    <w:rsid w:val="007A2816"/>
    <w:rsid w:val="007A2FEE"/>
    <w:rsid w:val="007A34A0"/>
    <w:rsid w:val="007A37BC"/>
    <w:rsid w:val="007A3A48"/>
    <w:rsid w:val="007A3C6B"/>
    <w:rsid w:val="007A3CD0"/>
    <w:rsid w:val="007A3EC3"/>
    <w:rsid w:val="007A4256"/>
    <w:rsid w:val="007A4669"/>
    <w:rsid w:val="007A4B87"/>
    <w:rsid w:val="007A4C9D"/>
    <w:rsid w:val="007A5103"/>
    <w:rsid w:val="007A5709"/>
    <w:rsid w:val="007A5E93"/>
    <w:rsid w:val="007A661D"/>
    <w:rsid w:val="007A662B"/>
    <w:rsid w:val="007A67AC"/>
    <w:rsid w:val="007A6F9E"/>
    <w:rsid w:val="007A728E"/>
    <w:rsid w:val="007A76A4"/>
    <w:rsid w:val="007A7772"/>
    <w:rsid w:val="007A7E29"/>
    <w:rsid w:val="007B0549"/>
    <w:rsid w:val="007B0A39"/>
    <w:rsid w:val="007B139B"/>
    <w:rsid w:val="007B142F"/>
    <w:rsid w:val="007B14DD"/>
    <w:rsid w:val="007B158D"/>
    <w:rsid w:val="007B167D"/>
    <w:rsid w:val="007B1764"/>
    <w:rsid w:val="007B1B59"/>
    <w:rsid w:val="007B1BE5"/>
    <w:rsid w:val="007B1E67"/>
    <w:rsid w:val="007B1F51"/>
    <w:rsid w:val="007B2309"/>
    <w:rsid w:val="007B2529"/>
    <w:rsid w:val="007B2544"/>
    <w:rsid w:val="007B2B5F"/>
    <w:rsid w:val="007B353B"/>
    <w:rsid w:val="007B3A7E"/>
    <w:rsid w:val="007B3C43"/>
    <w:rsid w:val="007B45EA"/>
    <w:rsid w:val="007B4A00"/>
    <w:rsid w:val="007B53C5"/>
    <w:rsid w:val="007B5630"/>
    <w:rsid w:val="007B5BD7"/>
    <w:rsid w:val="007B5DE4"/>
    <w:rsid w:val="007B5F1B"/>
    <w:rsid w:val="007B632B"/>
    <w:rsid w:val="007B6986"/>
    <w:rsid w:val="007B6BC5"/>
    <w:rsid w:val="007B6DF5"/>
    <w:rsid w:val="007B72BE"/>
    <w:rsid w:val="007B77A1"/>
    <w:rsid w:val="007B77BB"/>
    <w:rsid w:val="007B7B78"/>
    <w:rsid w:val="007C03DE"/>
    <w:rsid w:val="007C0C68"/>
    <w:rsid w:val="007C0E18"/>
    <w:rsid w:val="007C1068"/>
    <w:rsid w:val="007C1129"/>
    <w:rsid w:val="007C1658"/>
    <w:rsid w:val="007C1D1A"/>
    <w:rsid w:val="007C1DC4"/>
    <w:rsid w:val="007C1F90"/>
    <w:rsid w:val="007C2033"/>
    <w:rsid w:val="007C2064"/>
    <w:rsid w:val="007C2349"/>
    <w:rsid w:val="007C23DD"/>
    <w:rsid w:val="007C260A"/>
    <w:rsid w:val="007C2A8C"/>
    <w:rsid w:val="007C2BC7"/>
    <w:rsid w:val="007C33A7"/>
    <w:rsid w:val="007C34B5"/>
    <w:rsid w:val="007C390C"/>
    <w:rsid w:val="007C3DD2"/>
    <w:rsid w:val="007C3E6A"/>
    <w:rsid w:val="007C3FBE"/>
    <w:rsid w:val="007C4769"/>
    <w:rsid w:val="007C4CD4"/>
    <w:rsid w:val="007C4CE6"/>
    <w:rsid w:val="007C4D8C"/>
    <w:rsid w:val="007C57D3"/>
    <w:rsid w:val="007C5D5D"/>
    <w:rsid w:val="007C6109"/>
    <w:rsid w:val="007C633C"/>
    <w:rsid w:val="007C67DC"/>
    <w:rsid w:val="007C6A14"/>
    <w:rsid w:val="007C6A24"/>
    <w:rsid w:val="007C6D88"/>
    <w:rsid w:val="007C738C"/>
    <w:rsid w:val="007C7729"/>
    <w:rsid w:val="007C7908"/>
    <w:rsid w:val="007C791F"/>
    <w:rsid w:val="007C792B"/>
    <w:rsid w:val="007C7CB4"/>
    <w:rsid w:val="007C7CC5"/>
    <w:rsid w:val="007C7F07"/>
    <w:rsid w:val="007D00DE"/>
    <w:rsid w:val="007D0B63"/>
    <w:rsid w:val="007D0CF8"/>
    <w:rsid w:val="007D1059"/>
    <w:rsid w:val="007D12EA"/>
    <w:rsid w:val="007D18AD"/>
    <w:rsid w:val="007D19FA"/>
    <w:rsid w:val="007D1B7D"/>
    <w:rsid w:val="007D1E6C"/>
    <w:rsid w:val="007D1EA4"/>
    <w:rsid w:val="007D225F"/>
    <w:rsid w:val="007D23C9"/>
    <w:rsid w:val="007D2663"/>
    <w:rsid w:val="007D2A71"/>
    <w:rsid w:val="007D2D35"/>
    <w:rsid w:val="007D4176"/>
    <w:rsid w:val="007D4181"/>
    <w:rsid w:val="007D4268"/>
    <w:rsid w:val="007D4464"/>
    <w:rsid w:val="007D4725"/>
    <w:rsid w:val="007D4932"/>
    <w:rsid w:val="007D4A77"/>
    <w:rsid w:val="007D4CA7"/>
    <w:rsid w:val="007D5088"/>
    <w:rsid w:val="007D5328"/>
    <w:rsid w:val="007D53F5"/>
    <w:rsid w:val="007D5918"/>
    <w:rsid w:val="007D5949"/>
    <w:rsid w:val="007D5A16"/>
    <w:rsid w:val="007D5B5C"/>
    <w:rsid w:val="007D5C93"/>
    <w:rsid w:val="007D6F2A"/>
    <w:rsid w:val="007D6F54"/>
    <w:rsid w:val="007D703E"/>
    <w:rsid w:val="007D7078"/>
    <w:rsid w:val="007D740F"/>
    <w:rsid w:val="007D742D"/>
    <w:rsid w:val="007D776A"/>
    <w:rsid w:val="007D7BFC"/>
    <w:rsid w:val="007D7E52"/>
    <w:rsid w:val="007E123D"/>
    <w:rsid w:val="007E13A0"/>
    <w:rsid w:val="007E145F"/>
    <w:rsid w:val="007E1476"/>
    <w:rsid w:val="007E14A8"/>
    <w:rsid w:val="007E1B9F"/>
    <w:rsid w:val="007E20AE"/>
    <w:rsid w:val="007E222C"/>
    <w:rsid w:val="007E2341"/>
    <w:rsid w:val="007E252C"/>
    <w:rsid w:val="007E27CF"/>
    <w:rsid w:val="007E28C3"/>
    <w:rsid w:val="007E2FBA"/>
    <w:rsid w:val="007E315E"/>
    <w:rsid w:val="007E31DA"/>
    <w:rsid w:val="007E3304"/>
    <w:rsid w:val="007E3704"/>
    <w:rsid w:val="007E3A48"/>
    <w:rsid w:val="007E3AA3"/>
    <w:rsid w:val="007E3B93"/>
    <w:rsid w:val="007E3E59"/>
    <w:rsid w:val="007E41CF"/>
    <w:rsid w:val="007E43D5"/>
    <w:rsid w:val="007E44B5"/>
    <w:rsid w:val="007E45DE"/>
    <w:rsid w:val="007E472A"/>
    <w:rsid w:val="007E4B86"/>
    <w:rsid w:val="007E54BE"/>
    <w:rsid w:val="007E5927"/>
    <w:rsid w:val="007E5B0D"/>
    <w:rsid w:val="007E5EB5"/>
    <w:rsid w:val="007E5F0F"/>
    <w:rsid w:val="007E626C"/>
    <w:rsid w:val="007E6726"/>
    <w:rsid w:val="007E6D5B"/>
    <w:rsid w:val="007E7565"/>
    <w:rsid w:val="007E75EF"/>
    <w:rsid w:val="007E7975"/>
    <w:rsid w:val="007E7ACE"/>
    <w:rsid w:val="007E7ADE"/>
    <w:rsid w:val="007F0312"/>
    <w:rsid w:val="007F0366"/>
    <w:rsid w:val="007F0E81"/>
    <w:rsid w:val="007F1021"/>
    <w:rsid w:val="007F1169"/>
    <w:rsid w:val="007F11E0"/>
    <w:rsid w:val="007F1454"/>
    <w:rsid w:val="007F16A7"/>
    <w:rsid w:val="007F1930"/>
    <w:rsid w:val="007F1AC3"/>
    <w:rsid w:val="007F1B7E"/>
    <w:rsid w:val="007F1DBE"/>
    <w:rsid w:val="007F210D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2F76"/>
    <w:rsid w:val="007F30A6"/>
    <w:rsid w:val="007F3C16"/>
    <w:rsid w:val="007F4081"/>
    <w:rsid w:val="007F40E8"/>
    <w:rsid w:val="007F4609"/>
    <w:rsid w:val="007F47B8"/>
    <w:rsid w:val="007F4CD2"/>
    <w:rsid w:val="007F4ED8"/>
    <w:rsid w:val="007F53BD"/>
    <w:rsid w:val="007F59C1"/>
    <w:rsid w:val="007F5DA1"/>
    <w:rsid w:val="007F5F1A"/>
    <w:rsid w:val="007F5F21"/>
    <w:rsid w:val="007F660C"/>
    <w:rsid w:val="007F67EB"/>
    <w:rsid w:val="007F680E"/>
    <w:rsid w:val="007F6FBC"/>
    <w:rsid w:val="007F737E"/>
    <w:rsid w:val="007F7C8E"/>
    <w:rsid w:val="008003F7"/>
    <w:rsid w:val="0080086F"/>
    <w:rsid w:val="00801035"/>
    <w:rsid w:val="00801130"/>
    <w:rsid w:val="008014FF"/>
    <w:rsid w:val="00801C9F"/>
    <w:rsid w:val="00801EB2"/>
    <w:rsid w:val="00801EFD"/>
    <w:rsid w:val="00801F92"/>
    <w:rsid w:val="00802007"/>
    <w:rsid w:val="0080243C"/>
    <w:rsid w:val="00802CF9"/>
    <w:rsid w:val="00802E9E"/>
    <w:rsid w:val="008032E7"/>
    <w:rsid w:val="008034E6"/>
    <w:rsid w:val="008035FE"/>
    <w:rsid w:val="00803834"/>
    <w:rsid w:val="008038E7"/>
    <w:rsid w:val="008039C4"/>
    <w:rsid w:val="00803A4E"/>
    <w:rsid w:val="008040AC"/>
    <w:rsid w:val="00804120"/>
    <w:rsid w:val="00804197"/>
    <w:rsid w:val="00804704"/>
    <w:rsid w:val="008049C2"/>
    <w:rsid w:val="00804EE9"/>
    <w:rsid w:val="00805549"/>
    <w:rsid w:val="00806078"/>
    <w:rsid w:val="008064DD"/>
    <w:rsid w:val="008066A7"/>
    <w:rsid w:val="008067A7"/>
    <w:rsid w:val="00806A37"/>
    <w:rsid w:val="00806B19"/>
    <w:rsid w:val="00806D00"/>
    <w:rsid w:val="00807575"/>
    <w:rsid w:val="00807F7C"/>
    <w:rsid w:val="00807FD4"/>
    <w:rsid w:val="008100E5"/>
    <w:rsid w:val="008101BE"/>
    <w:rsid w:val="00810A50"/>
    <w:rsid w:val="00810B5E"/>
    <w:rsid w:val="00810B7D"/>
    <w:rsid w:val="00810CC1"/>
    <w:rsid w:val="00810F93"/>
    <w:rsid w:val="00811377"/>
    <w:rsid w:val="008113E3"/>
    <w:rsid w:val="00811799"/>
    <w:rsid w:val="00812896"/>
    <w:rsid w:val="0081305B"/>
    <w:rsid w:val="0081308C"/>
    <w:rsid w:val="00813A66"/>
    <w:rsid w:val="00813EB4"/>
    <w:rsid w:val="00813FAE"/>
    <w:rsid w:val="008148BD"/>
    <w:rsid w:val="00814DA9"/>
    <w:rsid w:val="00814E16"/>
    <w:rsid w:val="00815652"/>
    <w:rsid w:val="00815735"/>
    <w:rsid w:val="00815942"/>
    <w:rsid w:val="00815A03"/>
    <w:rsid w:val="00815AA5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17DD5"/>
    <w:rsid w:val="00820627"/>
    <w:rsid w:val="008207C6"/>
    <w:rsid w:val="00820A88"/>
    <w:rsid w:val="00820AFD"/>
    <w:rsid w:val="00820CFA"/>
    <w:rsid w:val="008215DC"/>
    <w:rsid w:val="0082169D"/>
    <w:rsid w:val="00821CF8"/>
    <w:rsid w:val="00821EA9"/>
    <w:rsid w:val="00822330"/>
    <w:rsid w:val="0082236D"/>
    <w:rsid w:val="0082245C"/>
    <w:rsid w:val="00822D1E"/>
    <w:rsid w:val="00823683"/>
    <w:rsid w:val="00823B89"/>
    <w:rsid w:val="00823CAA"/>
    <w:rsid w:val="00824832"/>
    <w:rsid w:val="00824A31"/>
    <w:rsid w:val="00824A79"/>
    <w:rsid w:val="008252CD"/>
    <w:rsid w:val="008256E8"/>
    <w:rsid w:val="00825F4F"/>
    <w:rsid w:val="00825F58"/>
    <w:rsid w:val="008261E5"/>
    <w:rsid w:val="008267BE"/>
    <w:rsid w:val="008269A8"/>
    <w:rsid w:val="00826E14"/>
    <w:rsid w:val="00826F0B"/>
    <w:rsid w:val="008274CC"/>
    <w:rsid w:val="00827726"/>
    <w:rsid w:val="00827868"/>
    <w:rsid w:val="008279E8"/>
    <w:rsid w:val="00827B27"/>
    <w:rsid w:val="00827B2A"/>
    <w:rsid w:val="00827C2E"/>
    <w:rsid w:val="00827CEC"/>
    <w:rsid w:val="0083046C"/>
    <w:rsid w:val="00830490"/>
    <w:rsid w:val="0083051E"/>
    <w:rsid w:val="00831609"/>
    <w:rsid w:val="0083182E"/>
    <w:rsid w:val="00831F00"/>
    <w:rsid w:val="0083217D"/>
    <w:rsid w:val="0083258C"/>
    <w:rsid w:val="0083285A"/>
    <w:rsid w:val="00832A9D"/>
    <w:rsid w:val="00832D6C"/>
    <w:rsid w:val="008339A0"/>
    <w:rsid w:val="00833A61"/>
    <w:rsid w:val="00833AB3"/>
    <w:rsid w:val="00833BAA"/>
    <w:rsid w:val="00833DED"/>
    <w:rsid w:val="00833FD3"/>
    <w:rsid w:val="0083434F"/>
    <w:rsid w:val="00834758"/>
    <w:rsid w:val="00834778"/>
    <w:rsid w:val="00834ABC"/>
    <w:rsid w:val="00834AFA"/>
    <w:rsid w:val="00834EBD"/>
    <w:rsid w:val="0083546D"/>
    <w:rsid w:val="0083570B"/>
    <w:rsid w:val="00836FC1"/>
    <w:rsid w:val="0083708D"/>
    <w:rsid w:val="00837247"/>
    <w:rsid w:val="00837AEE"/>
    <w:rsid w:val="00837C3E"/>
    <w:rsid w:val="008400EF"/>
    <w:rsid w:val="00840164"/>
    <w:rsid w:val="00840703"/>
    <w:rsid w:val="0084084D"/>
    <w:rsid w:val="00840DA7"/>
    <w:rsid w:val="00841029"/>
    <w:rsid w:val="008412BC"/>
    <w:rsid w:val="00841AF8"/>
    <w:rsid w:val="00841CE1"/>
    <w:rsid w:val="00841FD8"/>
    <w:rsid w:val="008420FD"/>
    <w:rsid w:val="008429D2"/>
    <w:rsid w:val="008430B2"/>
    <w:rsid w:val="0084346B"/>
    <w:rsid w:val="00844C2F"/>
    <w:rsid w:val="00844F90"/>
    <w:rsid w:val="008450E1"/>
    <w:rsid w:val="00845843"/>
    <w:rsid w:val="00845A12"/>
    <w:rsid w:val="00845CDF"/>
    <w:rsid w:val="0084631C"/>
    <w:rsid w:val="008466B4"/>
    <w:rsid w:val="008466CF"/>
    <w:rsid w:val="00846A52"/>
    <w:rsid w:val="00846F9C"/>
    <w:rsid w:val="00847038"/>
    <w:rsid w:val="0084760F"/>
    <w:rsid w:val="0085011C"/>
    <w:rsid w:val="008503B1"/>
    <w:rsid w:val="00850526"/>
    <w:rsid w:val="008508AD"/>
    <w:rsid w:val="00850A6F"/>
    <w:rsid w:val="00850B17"/>
    <w:rsid w:val="00850C3A"/>
    <w:rsid w:val="00850DF2"/>
    <w:rsid w:val="008511F3"/>
    <w:rsid w:val="00851869"/>
    <w:rsid w:val="00851950"/>
    <w:rsid w:val="00852831"/>
    <w:rsid w:val="00853052"/>
    <w:rsid w:val="008533A2"/>
    <w:rsid w:val="008535DA"/>
    <w:rsid w:val="00853C50"/>
    <w:rsid w:val="00853C95"/>
    <w:rsid w:val="00853DDE"/>
    <w:rsid w:val="008542E9"/>
    <w:rsid w:val="008548C4"/>
    <w:rsid w:val="00854B66"/>
    <w:rsid w:val="00854C4E"/>
    <w:rsid w:val="00854E9D"/>
    <w:rsid w:val="0085507A"/>
    <w:rsid w:val="00855103"/>
    <w:rsid w:val="00856195"/>
    <w:rsid w:val="00856631"/>
    <w:rsid w:val="00856B28"/>
    <w:rsid w:val="008571ED"/>
    <w:rsid w:val="0085752E"/>
    <w:rsid w:val="00857989"/>
    <w:rsid w:val="00857A8B"/>
    <w:rsid w:val="00857C47"/>
    <w:rsid w:val="00857D67"/>
    <w:rsid w:val="00857E04"/>
    <w:rsid w:val="00860206"/>
    <w:rsid w:val="0086070B"/>
    <w:rsid w:val="00860887"/>
    <w:rsid w:val="008611EA"/>
    <w:rsid w:val="00861D18"/>
    <w:rsid w:val="0086289A"/>
    <w:rsid w:val="00862E75"/>
    <w:rsid w:val="0086339F"/>
    <w:rsid w:val="008637D4"/>
    <w:rsid w:val="00863922"/>
    <w:rsid w:val="00863946"/>
    <w:rsid w:val="00863C95"/>
    <w:rsid w:val="00863CF9"/>
    <w:rsid w:val="00863F62"/>
    <w:rsid w:val="008640CB"/>
    <w:rsid w:val="00864161"/>
    <w:rsid w:val="0086433C"/>
    <w:rsid w:val="0086434F"/>
    <w:rsid w:val="008647D7"/>
    <w:rsid w:val="00864854"/>
    <w:rsid w:val="008650B9"/>
    <w:rsid w:val="0086516C"/>
    <w:rsid w:val="008651C4"/>
    <w:rsid w:val="008654BA"/>
    <w:rsid w:val="0086577F"/>
    <w:rsid w:val="008657B1"/>
    <w:rsid w:val="00865B32"/>
    <w:rsid w:val="00865CBE"/>
    <w:rsid w:val="008661D2"/>
    <w:rsid w:val="008664DF"/>
    <w:rsid w:val="008669C2"/>
    <w:rsid w:val="00866AA3"/>
    <w:rsid w:val="00866C02"/>
    <w:rsid w:val="00866CDA"/>
    <w:rsid w:val="00866DD4"/>
    <w:rsid w:val="00867262"/>
    <w:rsid w:val="008674B9"/>
    <w:rsid w:val="00867652"/>
    <w:rsid w:val="008677A3"/>
    <w:rsid w:val="008677C7"/>
    <w:rsid w:val="0086786C"/>
    <w:rsid w:val="0086789A"/>
    <w:rsid w:val="00867AB3"/>
    <w:rsid w:val="00867CAF"/>
    <w:rsid w:val="00867D10"/>
    <w:rsid w:val="00867FA7"/>
    <w:rsid w:val="00870212"/>
    <w:rsid w:val="008705BD"/>
    <w:rsid w:val="00870753"/>
    <w:rsid w:val="00870DAC"/>
    <w:rsid w:val="00870DF3"/>
    <w:rsid w:val="00870DFA"/>
    <w:rsid w:val="00871357"/>
    <w:rsid w:val="00871A55"/>
    <w:rsid w:val="00871B7D"/>
    <w:rsid w:val="00871C32"/>
    <w:rsid w:val="00871D67"/>
    <w:rsid w:val="00871D9A"/>
    <w:rsid w:val="00871DBC"/>
    <w:rsid w:val="0087211D"/>
    <w:rsid w:val="008721E5"/>
    <w:rsid w:val="00872718"/>
    <w:rsid w:val="0087274A"/>
    <w:rsid w:val="00872E9A"/>
    <w:rsid w:val="00873054"/>
    <w:rsid w:val="0087344E"/>
    <w:rsid w:val="008734EC"/>
    <w:rsid w:val="00873582"/>
    <w:rsid w:val="0087368F"/>
    <w:rsid w:val="00873C5B"/>
    <w:rsid w:val="00873D6B"/>
    <w:rsid w:val="00873EAC"/>
    <w:rsid w:val="00873F6D"/>
    <w:rsid w:val="0087404D"/>
    <w:rsid w:val="0087429D"/>
    <w:rsid w:val="00874BDB"/>
    <w:rsid w:val="00874BE3"/>
    <w:rsid w:val="00874D8A"/>
    <w:rsid w:val="008751D0"/>
    <w:rsid w:val="00875253"/>
    <w:rsid w:val="0087527E"/>
    <w:rsid w:val="008754A9"/>
    <w:rsid w:val="0087592E"/>
    <w:rsid w:val="00875AE7"/>
    <w:rsid w:val="00875BA6"/>
    <w:rsid w:val="00875EDB"/>
    <w:rsid w:val="008760C1"/>
    <w:rsid w:val="008761AF"/>
    <w:rsid w:val="00876246"/>
    <w:rsid w:val="008762D6"/>
    <w:rsid w:val="008767DB"/>
    <w:rsid w:val="00876A35"/>
    <w:rsid w:val="00876D59"/>
    <w:rsid w:val="0087702C"/>
    <w:rsid w:val="00877111"/>
    <w:rsid w:val="00877211"/>
    <w:rsid w:val="008773E6"/>
    <w:rsid w:val="0087751B"/>
    <w:rsid w:val="0087759A"/>
    <w:rsid w:val="008777CC"/>
    <w:rsid w:val="008779BD"/>
    <w:rsid w:val="008800AF"/>
    <w:rsid w:val="0088022A"/>
    <w:rsid w:val="008802E4"/>
    <w:rsid w:val="00880A11"/>
    <w:rsid w:val="00880C2B"/>
    <w:rsid w:val="008812E1"/>
    <w:rsid w:val="00881544"/>
    <w:rsid w:val="00881588"/>
    <w:rsid w:val="00881987"/>
    <w:rsid w:val="00881AB8"/>
    <w:rsid w:val="00881CFB"/>
    <w:rsid w:val="008828E2"/>
    <w:rsid w:val="00882BE9"/>
    <w:rsid w:val="00882EB5"/>
    <w:rsid w:val="00883414"/>
    <w:rsid w:val="0088341F"/>
    <w:rsid w:val="00883457"/>
    <w:rsid w:val="00883961"/>
    <w:rsid w:val="00883C55"/>
    <w:rsid w:val="00883F2A"/>
    <w:rsid w:val="00884228"/>
    <w:rsid w:val="008847CA"/>
    <w:rsid w:val="0088484F"/>
    <w:rsid w:val="0088495D"/>
    <w:rsid w:val="00885261"/>
    <w:rsid w:val="00885409"/>
    <w:rsid w:val="00885923"/>
    <w:rsid w:val="008861B3"/>
    <w:rsid w:val="00886380"/>
    <w:rsid w:val="00886634"/>
    <w:rsid w:val="00886B20"/>
    <w:rsid w:val="00886DDD"/>
    <w:rsid w:val="008877F8"/>
    <w:rsid w:val="00887CA5"/>
    <w:rsid w:val="00887EC5"/>
    <w:rsid w:val="008900C3"/>
    <w:rsid w:val="00890273"/>
    <w:rsid w:val="00890377"/>
    <w:rsid w:val="00890449"/>
    <w:rsid w:val="00890679"/>
    <w:rsid w:val="008907CA"/>
    <w:rsid w:val="008909EB"/>
    <w:rsid w:val="00890E04"/>
    <w:rsid w:val="00890E21"/>
    <w:rsid w:val="00890E91"/>
    <w:rsid w:val="00891D13"/>
    <w:rsid w:val="00891FA0"/>
    <w:rsid w:val="00892355"/>
    <w:rsid w:val="0089244E"/>
    <w:rsid w:val="00892654"/>
    <w:rsid w:val="00892D56"/>
    <w:rsid w:val="00893035"/>
    <w:rsid w:val="00893672"/>
    <w:rsid w:val="008938DB"/>
    <w:rsid w:val="00893920"/>
    <w:rsid w:val="00893C30"/>
    <w:rsid w:val="00893CEA"/>
    <w:rsid w:val="00893D36"/>
    <w:rsid w:val="00893EE8"/>
    <w:rsid w:val="00894166"/>
    <w:rsid w:val="0089420C"/>
    <w:rsid w:val="0089424D"/>
    <w:rsid w:val="008943DB"/>
    <w:rsid w:val="008945E8"/>
    <w:rsid w:val="00894679"/>
    <w:rsid w:val="00894BF6"/>
    <w:rsid w:val="00894E0C"/>
    <w:rsid w:val="008950A8"/>
    <w:rsid w:val="00895114"/>
    <w:rsid w:val="008954C6"/>
    <w:rsid w:val="008955C7"/>
    <w:rsid w:val="008956FB"/>
    <w:rsid w:val="0089594E"/>
    <w:rsid w:val="00895FAC"/>
    <w:rsid w:val="0089607C"/>
    <w:rsid w:val="0089619B"/>
    <w:rsid w:val="008965C8"/>
    <w:rsid w:val="008965F8"/>
    <w:rsid w:val="0089660C"/>
    <w:rsid w:val="008968F1"/>
    <w:rsid w:val="00896FA4"/>
    <w:rsid w:val="0089726A"/>
    <w:rsid w:val="0089752C"/>
    <w:rsid w:val="0089761A"/>
    <w:rsid w:val="0089772D"/>
    <w:rsid w:val="008977C7"/>
    <w:rsid w:val="00897D39"/>
    <w:rsid w:val="008A08B5"/>
    <w:rsid w:val="008A0986"/>
    <w:rsid w:val="008A0A7D"/>
    <w:rsid w:val="008A0BB5"/>
    <w:rsid w:val="008A0C9A"/>
    <w:rsid w:val="008A0DF0"/>
    <w:rsid w:val="008A0F37"/>
    <w:rsid w:val="008A1179"/>
    <w:rsid w:val="008A1B2E"/>
    <w:rsid w:val="008A1CB8"/>
    <w:rsid w:val="008A1D0F"/>
    <w:rsid w:val="008A1D22"/>
    <w:rsid w:val="008A1DF8"/>
    <w:rsid w:val="008A20A1"/>
    <w:rsid w:val="008A2111"/>
    <w:rsid w:val="008A2165"/>
    <w:rsid w:val="008A252A"/>
    <w:rsid w:val="008A27FF"/>
    <w:rsid w:val="008A2A09"/>
    <w:rsid w:val="008A2B1B"/>
    <w:rsid w:val="008A2C11"/>
    <w:rsid w:val="008A2E86"/>
    <w:rsid w:val="008A2F61"/>
    <w:rsid w:val="008A38E0"/>
    <w:rsid w:val="008A3C34"/>
    <w:rsid w:val="008A4574"/>
    <w:rsid w:val="008A4C89"/>
    <w:rsid w:val="008A4E53"/>
    <w:rsid w:val="008A4EB8"/>
    <w:rsid w:val="008A4EC6"/>
    <w:rsid w:val="008A512E"/>
    <w:rsid w:val="008A5482"/>
    <w:rsid w:val="008A54BD"/>
    <w:rsid w:val="008A571F"/>
    <w:rsid w:val="008A5721"/>
    <w:rsid w:val="008A5A47"/>
    <w:rsid w:val="008A5A63"/>
    <w:rsid w:val="008A627A"/>
    <w:rsid w:val="008A63A1"/>
    <w:rsid w:val="008A647D"/>
    <w:rsid w:val="008A64EF"/>
    <w:rsid w:val="008A66FE"/>
    <w:rsid w:val="008A69F8"/>
    <w:rsid w:val="008A6A28"/>
    <w:rsid w:val="008A6FC8"/>
    <w:rsid w:val="008A7311"/>
    <w:rsid w:val="008A7C7C"/>
    <w:rsid w:val="008A7FCF"/>
    <w:rsid w:val="008B001E"/>
    <w:rsid w:val="008B0077"/>
    <w:rsid w:val="008B00EE"/>
    <w:rsid w:val="008B02B4"/>
    <w:rsid w:val="008B062C"/>
    <w:rsid w:val="008B077B"/>
    <w:rsid w:val="008B0D87"/>
    <w:rsid w:val="008B104B"/>
    <w:rsid w:val="008B122B"/>
    <w:rsid w:val="008B1A91"/>
    <w:rsid w:val="008B2097"/>
    <w:rsid w:val="008B20A2"/>
    <w:rsid w:val="008B2738"/>
    <w:rsid w:val="008B287D"/>
    <w:rsid w:val="008B2A89"/>
    <w:rsid w:val="008B2C37"/>
    <w:rsid w:val="008B2C54"/>
    <w:rsid w:val="008B2D5C"/>
    <w:rsid w:val="008B331B"/>
    <w:rsid w:val="008B37E1"/>
    <w:rsid w:val="008B3C79"/>
    <w:rsid w:val="008B452E"/>
    <w:rsid w:val="008B456E"/>
    <w:rsid w:val="008B46DA"/>
    <w:rsid w:val="008B4C11"/>
    <w:rsid w:val="008B4E01"/>
    <w:rsid w:val="008B4F66"/>
    <w:rsid w:val="008B5326"/>
    <w:rsid w:val="008B5386"/>
    <w:rsid w:val="008B53EA"/>
    <w:rsid w:val="008B5669"/>
    <w:rsid w:val="008B5760"/>
    <w:rsid w:val="008B59B3"/>
    <w:rsid w:val="008B59C8"/>
    <w:rsid w:val="008B5A70"/>
    <w:rsid w:val="008B65B3"/>
    <w:rsid w:val="008B669A"/>
    <w:rsid w:val="008B680B"/>
    <w:rsid w:val="008B6AFF"/>
    <w:rsid w:val="008B6D86"/>
    <w:rsid w:val="008B7607"/>
    <w:rsid w:val="008B7823"/>
    <w:rsid w:val="008B7C27"/>
    <w:rsid w:val="008C0134"/>
    <w:rsid w:val="008C0B49"/>
    <w:rsid w:val="008C0DA9"/>
    <w:rsid w:val="008C11AE"/>
    <w:rsid w:val="008C125A"/>
    <w:rsid w:val="008C138E"/>
    <w:rsid w:val="008C140C"/>
    <w:rsid w:val="008C14D1"/>
    <w:rsid w:val="008C169C"/>
    <w:rsid w:val="008C180A"/>
    <w:rsid w:val="008C1DDF"/>
    <w:rsid w:val="008C2116"/>
    <w:rsid w:val="008C2B3C"/>
    <w:rsid w:val="008C2B93"/>
    <w:rsid w:val="008C2DBA"/>
    <w:rsid w:val="008C2E36"/>
    <w:rsid w:val="008C2F55"/>
    <w:rsid w:val="008C303C"/>
    <w:rsid w:val="008C3150"/>
    <w:rsid w:val="008C31D1"/>
    <w:rsid w:val="008C340E"/>
    <w:rsid w:val="008C367B"/>
    <w:rsid w:val="008C3952"/>
    <w:rsid w:val="008C3CA5"/>
    <w:rsid w:val="008C3D76"/>
    <w:rsid w:val="008C3E7A"/>
    <w:rsid w:val="008C46A1"/>
    <w:rsid w:val="008C48C8"/>
    <w:rsid w:val="008C519D"/>
    <w:rsid w:val="008C51ED"/>
    <w:rsid w:val="008C59E7"/>
    <w:rsid w:val="008C5F8B"/>
    <w:rsid w:val="008C644B"/>
    <w:rsid w:val="008C6536"/>
    <w:rsid w:val="008C6A48"/>
    <w:rsid w:val="008C7117"/>
    <w:rsid w:val="008C71DD"/>
    <w:rsid w:val="008C7318"/>
    <w:rsid w:val="008C7541"/>
    <w:rsid w:val="008C75D6"/>
    <w:rsid w:val="008C7603"/>
    <w:rsid w:val="008C7CE9"/>
    <w:rsid w:val="008C7F61"/>
    <w:rsid w:val="008D0655"/>
    <w:rsid w:val="008D092D"/>
    <w:rsid w:val="008D0D58"/>
    <w:rsid w:val="008D1392"/>
    <w:rsid w:val="008D1464"/>
    <w:rsid w:val="008D1512"/>
    <w:rsid w:val="008D2C4E"/>
    <w:rsid w:val="008D2E54"/>
    <w:rsid w:val="008D31E5"/>
    <w:rsid w:val="008D3661"/>
    <w:rsid w:val="008D3D34"/>
    <w:rsid w:val="008D454C"/>
    <w:rsid w:val="008D4A25"/>
    <w:rsid w:val="008D4D4C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695C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9AE"/>
    <w:rsid w:val="008E0AEF"/>
    <w:rsid w:val="008E1185"/>
    <w:rsid w:val="008E129D"/>
    <w:rsid w:val="008E1463"/>
    <w:rsid w:val="008E1585"/>
    <w:rsid w:val="008E1668"/>
    <w:rsid w:val="008E1C1D"/>
    <w:rsid w:val="008E210F"/>
    <w:rsid w:val="008E2497"/>
    <w:rsid w:val="008E2503"/>
    <w:rsid w:val="008E250A"/>
    <w:rsid w:val="008E25D0"/>
    <w:rsid w:val="008E27BE"/>
    <w:rsid w:val="008E28CB"/>
    <w:rsid w:val="008E2BAA"/>
    <w:rsid w:val="008E2E6E"/>
    <w:rsid w:val="008E36B0"/>
    <w:rsid w:val="008E3A94"/>
    <w:rsid w:val="008E3B36"/>
    <w:rsid w:val="008E4536"/>
    <w:rsid w:val="008E4F68"/>
    <w:rsid w:val="008E525A"/>
    <w:rsid w:val="008E5C9C"/>
    <w:rsid w:val="008E5EAB"/>
    <w:rsid w:val="008E6450"/>
    <w:rsid w:val="008E656D"/>
    <w:rsid w:val="008E6C77"/>
    <w:rsid w:val="008E6F68"/>
    <w:rsid w:val="008E704D"/>
    <w:rsid w:val="008E72B3"/>
    <w:rsid w:val="008E766E"/>
    <w:rsid w:val="008E7809"/>
    <w:rsid w:val="008E7D56"/>
    <w:rsid w:val="008E7EC0"/>
    <w:rsid w:val="008F0227"/>
    <w:rsid w:val="008F034B"/>
    <w:rsid w:val="008F0536"/>
    <w:rsid w:val="008F0657"/>
    <w:rsid w:val="008F0888"/>
    <w:rsid w:val="008F0972"/>
    <w:rsid w:val="008F09F7"/>
    <w:rsid w:val="008F0B93"/>
    <w:rsid w:val="008F0DAE"/>
    <w:rsid w:val="008F109F"/>
    <w:rsid w:val="008F10A1"/>
    <w:rsid w:val="008F1732"/>
    <w:rsid w:val="008F17AF"/>
    <w:rsid w:val="008F182C"/>
    <w:rsid w:val="008F1B61"/>
    <w:rsid w:val="008F2826"/>
    <w:rsid w:val="008F2837"/>
    <w:rsid w:val="008F2C0E"/>
    <w:rsid w:val="008F3180"/>
    <w:rsid w:val="008F32C9"/>
    <w:rsid w:val="008F399D"/>
    <w:rsid w:val="008F3C29"/>
    <w:rsid w:val="008F3D43"/>
    <w:rsid w:val="008F471B"/>
    <w:rsid w:val="008F489D"/>
    <w:rsid w:val="008F4987"/>
    <w:rsid w:val="008F4C6C"/>
    <w:rsid w:val="008F4C93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6DF0"/>
    <w:rsid w:val="008F7070"/>
    <w:rsid w:val="008F72E6"/>
    <w:rsid w:val="008F7367"/>
    <w:rsid w:val="008F776B"/>
    <w:rsid w:val="008F77AF"/>
    <w:rsid w:val="008F78D3"/>
    <w:rsid w:val="008F7AAC"/>
    <w:rsid w:val="009001FF"/>
    <w:rsid w:val="009006A0"/>
    <w:rsid w:val="009008DA"/>
    <w:rsid w:val="0090096F"/>
    <w:rsid w:val="009011AB"/>
    <w:rsid w:val="0090144E"/>
    <w:rsid w:val="0090182D"/>
    <w:rsid w:val="00901A03"/>
    <w:rsid w:val="00901B6E"/>
    <w:rsid w:val="00901C22"/>
    <w:rsid w:val="00901C47"/>
    <w:rsid w:val="00901D99"/>
    <w:rsid w:val="009022B5"/>
    <w:rsid w:val="00902571"/>
    <w:rsid w:val="00902897"/>
    <w:rsid w:val="00902BA2"/>
    <w:rsid w:val="00902F3B"/>
    <w:rsid w:val="009036A1"/>
    <w:rsid w:val="009036AA"/>
    <w:rsid w:val="009038AE"/>
    <w:rsid w:val="00903A9A"/>
    <w:rsid w:val="00903B84"/>
    <w:rsid w:val="00903D68"/>
    <w:rsid w:val="00903E39"/>
    <w:rsid w:val="00904095"/>
    <w:rsid w:val="009046F5"/>
    <w:rsid w:val="00904D6B"/>
    <w:rsid w:val="00904F89"/>
    <w:rsid w:val="00905325"/>
    <w:rsid w:val="00905903"/>
    <w:rsid w:val="00905C46"/>
    <w:rsid w:val="00905D3E"/>
    <w:rsid w:val="00905FB3"/>
    <w:rsid w:val="009060C1"/>
    <w:rsid w:val="00906551"/>
    <w:rsid w:val="00906C27"/>
    <w:rsid w:val="00906EC6"/>
    <w:rsid w:val="00906ECB"/>
    <w:rsid w:val="0090711E"/>
    <w:rsid w:val="009071E3"/>
    <w:rsid w:val="00907374"/>
    <w:rsid w:val="00907436"/>
    <w:rsid w:val="0090756E"/>
    <w:rsid w:val="0090768E"/>
    <w:rsid w:val="0090771E"/>
    <w:rsid w:val="009102EA"/>
    <w:rsid w:val="00910B3F"/>
    <w:rsid w:val="00910B53"/>
    <w:rsid w:val="00910CB4"/>
    <w:rsid w:val="00911331"/>
    <w:rsid w:val="009116BB"/>
    <w:rsid w:val="00911C6F"/>
    <w:rsid w:val="00912133"/>
    <w:rsid w:val="009123F1"/>
    <w:rsid w:val="00912474"/>
    <w:rsid w:val="00912B28"/>
    <w:rsid w:val="00912FF5"/>
    <w:rsid w:val="009130F4"/>
    <w:rsid w:val="009131F6"/>
    <w:rsid w:val="009133AE"/>
    <w:rsid w:val="009134FB"/>
    <w:rsid w:val="00913799"/>
    <w:rsid w:val="009137C3"/>
    <w:rsid w:val="00913BA4"/>
    <w:rsid w:val="00913E74"/>
    <w:rsid w:val="009143E7"/>
    <w:rsid w:val="00914BC3"/>
    <w:rsid w:val="00914EE3"/>
    <w:rsid w:val="0091554B"/>
    <w:rsid w:val="00915631"/>
    <w:rsid w:val="00915DAA"/>
    <w:rsid w:val="00915DC8"/>
    <w:rsid w:val="00915ED5"/>
    <w:rsid w:val="009166A6"/>
    <w:rsid w:val="009168F9"/>
    <w:rsid w:val="0091699F"/>
    <w:rsid w:val="00916E1A"/>
    <w:rsid w:val="00916F0E"/>
    <w:rsid w:val="00917201"/>
    <w:rsid w:val="0091755E"/>
    <w:rsid w:val="0091767A"/>
    <w:rsid w:val="009177FD"/>
    <w:rsid w:val="009201A3"/>
    <w:rsid w:val="00920388"/>
    <w:rsid w:val="009204EC"/>
    <w:rsid w:val="0092097F"/>
    <w:rsid w:val="00920C5F"/>
    <w:rsid w:val="00920F24"/>
    <w:rsid w:val="00920F86"/>
    <w:rsid w:val="009214CB"/>
    <w:rsid w:val="00921A92"/>
    <w:rsid w:val="00921ABC"/>
    <w:rsid w:val="00921B7A"/>
    <w:rsid w:val="00921E1F"/>
    <w:rsid w:val="00922216"/>
    <w:rsid w:val="00923F8E"/>
    <w:rsid w:val="00923FE7"/>
    <w:rsid w:val="00924208"/>
    <w:rsid w:val="00924392"/>
    <w:rsid w:val="00924589"/>
    <w:rsid w:val="00924903"/>
    <w:rsid w:val="00924CCD"/>
    <w:rsid w:val="00924D8C"/>
    <w:rsid w:val="00924EB7"/>
    <w:rsid w:val="009250DE"/>
    <w:rsid w:val="00925693"/>
    <w:rsid w:val="00925C13"/>
    <w:rsid w:val="00925C67"/>
    <w:rsid w:val="00925E9A"/>
    <w:rsid w:val="0092610F"/>
    <w:rsid w:val="0092613B"/>
    <w:rsid w:val="00926149"/>
    <w:rsid w:val="00926176"/>
    <w:rsid w:val="00926288"/>
    <w:rsid w:val="009265C4"/>
    <w:rsid w:val="0092680A"/>
    <w:rsid w:val="00926A31"/>
    <w:rsid w:val="00926B67"/>
    <w:rsid w:val="00926CDE"/>
    <w:rsid w:val="009271C3"/>
    <w:rsid w:val="009272A2"/>
    <w:rsid w:val="00927D67"/>
    <w:rsid w:val="00930D05"/>
    <w:rsid w:val="00930E78"/>
    <w:rsid w:val="00930F27"/>
    <w:rsid w:val="00931847"/>
    <w:rsid w:val="00931A03"/>
    <w:rsid w:val="00931A8F"/>
    <w:rsid w:val="00931CDB"/>
    <w:rsid w:val="00932282"/>
    <w:rsid w:val="00932460"/>
    <w:rsid w:val="00932629"/>
    <w:rsid w:val="00932644"/>
    <w:rsid w:val="00932B67"/>
    <w:rsid w:val="00932FB5"/>
    <w:rsid w:val="009330D7"/>
    <w:rsid w:val="00933213"/>
    <w:rsid w:val="00933351"/>
    <w:rsid w:val="009338BC"/>
    <w:rsid w:val="00933EFF"/>
    <w:rsid w:val="00934041"/>
    <w:rsid w:val="00934219"/>
    <w:rsid w:val="0093449B"/>
    <w:rsid w:val="009347C2"/>
    <w:rsid w:val="00935183"/>
    <w:rsid w:val="009359DC"/>
    <w:rsid w:val="00935B08"/>
    <w:rsid w:val="009368A8"/>
    <w:rsid w:val="00936C39"/>
    <w:rsid w:val="00936E33"/>
    <w:rsid w:val="00936F0B"/>
    <w:rsid w:val="00936FCD"/>
    <w:rsid w:val="0093744A"/>
    <w:rsid w:val="00937B84"/>
    <w:rsid w:val="00940084"/>
    <w:rsid w:val="0094086D"/>
    <w:rsid w:val="00940964"/>
    <w:rsid w:val="009411E0"/>
    <w:rsid w:val="009414CE"/>
    <w:rsid w:val="0094173E"/>
    <w:rsid w:val="0094197D"/>
    <w:rsid w:val="00941E0A"/>
    <w:rsid w:val="00942065"/>
    <w:rsid w:val="00942B8C"/>
    <w:rsid w:val="00942D9E"/>
    <w:rsid w:val="00942F6C"/>
    <w:rsid w:val="00942FE8"/>
    <w:rsid w:val="009433D9"/>
    <w:rsid w:val="00943803"/>
    <w:rsid w:val="0094390A"/>
    <w:rsid w:val="0094398F"/>
    <w:rsid w:val="00943A98"/>
    <w:rsid w:val="00943D00"/>
    <w:rsid w:val="00943DB5"/>
    <w:rsid w:val="00944186"/>
    <w:rsid w:val="009444BB"/>
    <w:rsid w:val="009444F0"/>
    <w:rsid w:val="00944509"/>
    <w:rsid w:val="00944617"/>
    <w:rsid w:val="009446D4"/>
    <w:rsid w:val="00944B26"/>
    <w:rsid w:val="00944CE9"/>
    <w:rsid w:val="009450DD"/>
    <w:rsid w:val="00945157"/>
    <w:rsid w:val="00945162"/>
    <w:rsid w:val="0094553A"/>
    <w:rsid w:val="00945945"/>
    <w:rsid w:val="0094594D"/>
    <w:rsid w:val="00945F6B"/>
    <w:rsid w:val="0094677C"/>
    <w:rsid w:val="00946832"/>
    <w:rsid w:val="00946C5B"/>
    <w:rsid w:val="00946CDF"/>
    <w:rsid w:val="00946DE9"/>
    <w:rsid w:val="009472A0"/>
    <w:rsid w:val="0094740F"/>
    <w:rsid w:val="00947774"/>
    <w:rsid w:val="00947B90"/>
    <w:rsid w:val="00947ED3"/>
    <w:rsid w:val="009505AE"/>
    <w:rsid w:val="009505FC"/>
    <w:rsid w:val="0095063C"/>
    <w:rsid w:val="00950725"/>
    <w:rsid w:val="0095080A"/>
    <w:rsid w:val="00950A31"/>
    <w:rsid w:val="00950BFB"/>
    <w:rsid w:val="00950E15"/>
    <w:rsid w:val="009512E0"/>
    <w:rsid w:val="00951328"/>
    <w:rsid w:val="009513A4"/>
    <w:rsid w:val="0095156C"/>
    <w:rsid w:val="00951631"/>
    <w:rsid w:val="00951978"/>
    <w:rsid w:val="00952057"/>
    <w:rsid w:val="0095207A"/>
    <w:rsid w:val="0095248F"/>
    <w:rsid w:val="00952682"/>
    <w:rsid w:val="009526E2"/>
    <w:rsid w:val="00952711"/>
    <w:rsid w:val="009528D2"/>
    <w:rsid w:val="00952CA6"/>
    <w:rsid w:val="00952DE9"/>
    <w:rsid w:val="00952E5F"/>
    <w:rsid w:val="00952F2B"/>
    <w:rsid w:val="00952F8C"/>
    <w:rsid w:val="00953362"/>
    <w:rsid w:val="00953460"/>
    <w:rsid w:val="00953A78"/>
    <w:rsid w:val="00953BAC"/>
    <w:rsid w:val="00954893"/>
    <w:rsid w:val="00954CFB"/>
    <w:rsid w:val="00955028"/>
    <w:rsid w:val="009550A9"/>
    <w:rsid w:val="009553AD"/>
    <w:rsid w:val="00955652"/>
    <w:rsid w:val="0095575D"/>
    <w:rsid w:val="00955FFE"/>
    <w:rsid w:val="00956497"/>
    <w:rsid w:val="009564F2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57FCF"/>
    <w:rsid w:val="009602D0"/>
    <w:rsid w:val="00960453"/>
    <w:rsid w:val="00960536"/>
    <w:rsid w:val="009605EF"/>
    <w:rsid w:val="00960B1A"/>
    <w:rsid w:val="00960DE6"/>
    <w:rsid w:val="00960E07"/>
    <w:rsid w:val="0096121D"/>
    <w:rsid w:val="009612F1"/>
    <w:rsid w:val="00961AA7"/>
    <w:rsid w:val="0096225E"/>
    <w:rsid w:val="0096229F"/>
    <w:rsid w:val="009629AA"/>
    <w:rsid w:val="00962FD4"/>
    <w:rsid w:val="0096300A"/>
    <w:rsid w:val="0096309A"/>
    <w:rsid w:val="00963576"/>
    <w:rsid w:val="00963D6F"/>
    <w:rsid w:val="00963DA6"/>
    <w:rsid w:val="00964045"/>
    <w:rsid w:val="009641F3"/>
    <w:rsid w:val="00964383"/>
    <w:rsid w:val="0096479E"/>
    <w:rsid w:val="00964991"/>
    <w:rsid w:val="00964A93"/>
    <w:rsid w:val="00964B69"/>
    <w:rsid w:val="009651C4"/>
    <w:rsid w:val="009651E7"/>
    <w:rsid w:val="00965218"/>
    <w:rsid w:val="00965959"/>
    <w:rsid w:val="00965AFD"/>
    <w:rsid w:val="00965E3C"/>
    <w:rsid w:val="00965F73"/>
    <w:rsid w:val="00966180"/>
    <w:rsid w:val="009661E5"/>
    <w:rsid w:val="0096638E"/>
    <w:rsid w:val="0096660E"/>
    <w:rsid w:val="00966690"/>
    <w:rsid w:val="00966AAE"/>
    <w:rsid w:val="00966CC6"/>
    <w:rsid w:val="00966E9F"/>
    <w:rsid w:val="00967027"/>
    <w:rsid w:val="009672CD"/>
    <w:rsid w:val="0096735A"/>
    <w:rsid w:val="0096756B"/>
    <w:rsid w:val="00967A0E"/>
    <w:rsid w:val="00967EA9"/>
    <w:rsid w:val="0097014F"/>
    <w:rsid w:val="009706F0"/>
    <w:rsid w:val="0097091B"/>
    <w:rsid w:val="00970BD4"/>
    <w:rsid w:val="009710D8"/>
    <w:rsid w:val="0097176A"/>
    <w:rsid w:val="0097192C"/>
    <w:rsid w:val="00971B40"/>
    <w:rsid w:val="00971F02"/>
    <w:rsid w:val="0097271E"/>
    <w:rsid w:val="009728E1"/>
    <w:rsid w:val="00972AE4"/>
    <w:rsid w:val="009730D4"/>
    <w:rsid w:val="009736AB"/>
    <w:rsid w:val="00973726"/>
    <w:rsid w:val="00973F9B"/>
    <w:rsid w:val="0097401D"/>
    <w:rsid w:val="00974AB9"/>
    <w:rsid w:val="009750BE"/>
    <w:rsid w:val="009750C3"/>
    <w:rsid w:val="009752EC"/>
    <w:rsid w:val="009752EE"/>
    <w:rsid w:val="00975346"/>
    <w:rsid w:val="009753AB"/>
    <w:rsid w:val="009756D8"/>
    <w:rsid w:val="0097688F"/>
    <w:rsid w:val="00976A03"/>
    <w:rsid w:val="00976ADE"/>
    <w:rsid w:val="00976B2E"/>
    <w:rsid w:val="00976D25"/>
    <w:rsid w:val="00976F23"/>
    <w:rsid w:val="0097782A"/>
    <w:rsid w:val="00977D70"/>
    <w:rsid w:val="00977E5F"/>
    <w:rsid w:val="00977F7A"/>
    <w:rsid w:val="00977F7D"/>
    <w:rsid w:val="00980355"/>
    <w:rsid w:val="009803FD"/>
    <w:rsid w:val="009804A4"/>
    <w:rsid w:val="009815B0"/>
    <w:rsid w:val="0098187C"/>
    <w:rsid w:val="00981ADB"/>
    <w:rsid w:val="009823DE"/>
    <w:rsid w:val="00982A87"/>
    <w:rsid w:val="009830BB"/>
    <w:rsid w:val="0098346C"/>
    <w:rsid w:val="009844A5"/>
    <w:rsid w:val="009845D5"/>
    <w:rsid w:val="00984ABD"/>
    <w:rsid w:val="00984B7C"/>
    <w:rsid w:val="00984D83"/>
    <w:rsid w:val="00984FBD"/>
    <w:rsid w:val="00985554"/>
    <w:rsid w:val="00985979"/>
    <w:rsid w:val="009859CE"/>
    <w:rsid w:val="009860CC"/>
    <w:rsid w:val="00986101"/>
    <w:rsid w:val="00986191"/>
    <w:rsid w:val="00986399"/>
    <w:rsid w:val="00986533"/>
    <w:rsid w:val="00986648"/>
    <w:rsid w:val="00986904"/>
    <w:rsid w:val="00986B47"/>
    <w:rsid w:val="00987182"/>
    <w:rsid w:val="009873AF"/>
    <w:rsid w:val="00987491"/>
    <w:rsid w:val="0098761D"/>
    <w:rsid w:val="00987677"/>
    <w:rsid w:val="0098767E"/>
    <w:rsid w:val="00987B6E"/>
    <w:rsid w:val="00987C5A"/>
    <w:rsid w:val="00987ECB"/>
    <w:rsid w:val="00990000"/>
    <w:rsid w:val="009905A9"/>
    <w:rsid w:val="009906C9"/>
    <w:rsid w:val="0099083B"/>
    <w:rsid w:val="00990AA7"/>
    <w:rsid w:val="00990C55"/>
    <w:rsid w:val="00990CA9"/>
    <w:rsid w:val="00991736"/>
    <w:rsid w:val="009919D6"/>
    <w:rsid w:val="00991BE5"/>
    <w:rsid w:val="009922C6"/>
    <w:rsid w:val="009930EC"/>
    <w:rsid w:val="0099316A"/>
    <w:rsid w:val="00993239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6E2"/>
    <w:rsid w:val="00994A0A"/>
    <w:rsid w:val="00994E4C"/>
    <w:rsid w:val="00994F10"/>
    <w:rsid w:val="00995232"/>
    <w:rsid w:val="009956BB"/>
    <w:rsid w:val="00995AAE"/>
    <w:rsid w:val="00995B98"/>
    <w:rsid w:val="00995F43"/>
    <w:rsid w:val="00996133"/>
    <w:rsid w:val="00996261"/>
    <w:rsid w:val="0099642F"/>
    <w:rsid w:val="009964D9"/>
    <w:rsid w:val="0099660D"/>
    <w:rsid w:val="009966F8"/>
    <w:rsid w:val="00996CC8"/>
    <w:rsid w:val="009973A0"/>
    <w:rsid w:val="0099772C"/>
    <w:rsid w:val="009977EC"/>
    <w:rsid w:val="00997B64"/>
    <w:rsid w:val="00997D65"/>
    <w:rsid w:val="00997E1C"/>
    <w:rsid w:val="00997F2B"/>
    <w:rsid w:val="00997F7C"/>
    <w:rsid w:val="009A091F"/>
    <w:rsid w:val="009A09D9"/>
    <w:rsid w:val="009A0D12"/>
    <w:rsid w:val="009A0DEE"/>
    <w:rsid w:val="009A1181"/>
    <w:rsid w:val="009A160B"/>
    <w:rsid w:val="009A17D5"/>
    <w:rsid w:val="009A1900"/>
    <w:rsid w:val="009A1A0C"/>
    <w:rsid w:val="009A1A11"/>
    <w:rsid w:val="009A1E7D"/>
    <w:rsid w:val="009A2F3D"/>
    <w:rsid w:val="009A364A"/>
    <w:rsid w:val="009A3707"/>
    <w:rsid w:val="009A394C"/>
    <w:rsid w:val="009A3B3E"/>
    <w:rsid w:val="009A3B79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37C"/>
    <w:rsid w:val="009A6481"/>
    <w:rsid w:val="009A6743"/>
    <w:rsid w:val="009A6A83"/>
    <w:rsid w:val="009A6C20"/>
    <w:rsid w:val="009A6CFD"/>
    <w:rsid w:val="009A6E72"/>
    <w:rsid w:val="009A74C1"/>
    <w:rsid w:val="009A7704"/>
    <w:rsid w:val="009A77C0"/>
    <w:rsid w:val="009A7A54"/>
    <w:rsid w:val="009A7DCA"/>
    <w:rsid w:val="009B0030"/>
    <w:rsid w:val="009B03FE"/>
    <w:rsid w:val="009B04AC"/>
    <w:rsid w:val="009B0760"/>
    <w:rsid w:val="009B07A7"/>
    <w:rsid w:val="009B0A57"/>
    <w:rsid w:val="009B0FB0"/>
    <w:rsid w:val="009B133E"/>
    <w:rsid w:val="009B148C"/>
    <w:rsid w:val="009B17C1"/>
    <w:rsid w:val="009B204F"/>
    <w:rsid w:val="009B212F"/>
    <w:rsid w:val="009B230B"/>
    <w:rsid w:val="009B26BE"/>
    <w:rsid w:val="009B2735"/>
    <w:rsid w:val="009B2808"/>
    <w:rsid w:val="009B2AE2"/>
    <w:rsid w:val="009B2AF5"/>
    <w:rsid w:val="009B30BD"/>
    <w:rsid w:val="009B3123"/>
    <w:rsid w:val="009B35CC"/>
    <w:rsid w:val="009B3E19"/>
    <w:rsid w:val="009B3F6E"/>
    <w:rsid w:val="009B3FB2"/>
    <w:rsid w:val="009B41EA"/>
    <w:rsid w:val="009B4652"/>
    <w:rsid w:val="009B4E06"/>
    <w:rsid w:val="009B4F4B"/>
    <w:rsid w:val="009B5DAE"/>
    <w:rsid w:val="009B62E2"/>
    <w:rsid w:val="009B639B"/>
    <w:rsid w:val="009B6436"/>
    <w:rsid w:val="009B6529"/>
    <w:rsid w:val="009B6A49"/>
    <w:rsid w:val="009B6D2F"/>
    <w:rsid w:val="009B7005"/>
    <w:rsid w:val="009B73F5"/>
    <w:rsid w:val="009B7742"/>
    <w:rsid w:val="009B79FE"/>
    <w:rsid w:val="009B7A50"/>
    <w:rsid w:val="009B7BDF"/>
    <w:rsid w:val="009B7CBC"/>
    <w:rsid w:val="009B7F27"/>
    <w:rsid w:val="009C0180"/>
    <w:rsid w:val="009C04A7"/>
    <w:rsid w:val="009C0954"/>
    <w:rsid w:val="009C1916"/>
    <w:rsid w:val="009C1DDF"/>
    <w:rsid w:val="009C218C"/>
    <w:rsid w:val="009C2838"/>
    <w:rsid w:val="009C2CAE"/>
    <w:rsid w:val="009C2CC3"/>
    <w:rsid w:val="009C30F1"/>
    <w:rsid w:val="009C3292"/>
    <w:rsid w:val="009C346E"/>
    <w:rsid w:val="009C3477"/>
    <w:rsid w:val="009C3511"/>
    <w:rsid w:val="009C38DA"/>
    <w:rsid w:val="009C39B9"/>
    <w:rsid w:val="009C3DA1"/>
    <w:rsid w:val="009C3EAD"/>
    <w:rsid w:val="009C3F51"/>
    <w:rsid w:val="009C40E8"/>
    <w:rsid w:val="009C46A1"/>
    <w:rsid w:val="009C46C1"/>
    <w:rsid w:val="009C4EE4"/>
    <w:rsid w:val="009C51E5"/>
    <w:rsid w:val="009C5E6A"/>
    <w:rsid w:val="009C61E0"/>
    <w:rsid w:val="009C685B"/>
    <w:rsid w:val="009C7892"/>
    <w:rsid w:val="009C7FFA"/>
    <w:rsid w:val="009D0439"/>
    <w:rsid w:val="009D0660"/>
    <w:rsid w:val="009D0682"/>
    <w:rsid w:val="009D0C88"/>
    <w:rsid w:val="009D0E7A"/>
    <w:rsid w:val="009D0E86"/>
    <w:rsid w:val="009D10D3"/>
    <w:rsid w:val="009D13DB"/>
    <w:rsid w:val="009D1443"/>
    <w:rsid w:val="009D1477"/>
    <w:rsid w:val="009D1A7F"/>
    <w:rsid w:val="009D1C8B"/>
    <w:rsid w:val="009D217B"/>
    <w:rsid w:val="009D22B3"/>
    <w:rsid w:val="009D2483"/>
    <w:rsid w:val="009D25C3"/>
    <w:rsid w:val="009D265F"/>
    <w:rsid w:val="009D2735"/>
    <w:rsid w:val="009D2C9E"/>
    <w:rsid w:val="009D3339"/>
    <w:rsid w:val="009D38FC"/>
    <w:rsid w:val="009D3BA3"/>
    <w:rsid w:val="009D3EBA"/>
    <w:rsid w:val="009D44C5"/>
    <w:rsid w:val="009D4744"/>
    <w:rsid w:val="009D47F4"/>
    <w:rsid w:val="009D49C8"/>
    <w:rsid w:val="009D4A4A"/>
    <w:rsid w:val="009D4D94"/>
    <w:rsid w:val="009D4EC6"/>
    <w:rsid w:val="009D5284"/>
    <w:rsid w:val="009D54BA"/>
    <w:rsid w:val="009D5537"/>
    <w:rsid w:val="009D5716"/>
    <w:rsid w:val="009D5CDE"/>
    <w:rsid w:val="009D5E17"/>
    <w:rsid w:val="009D61B9"/>
    <w:rsid w:val="009D6388"/>
    <w:rsid w:val="009D63DC"/>
    <w:rsid w:val="009D677B"/>
    <w:rsid w:val="009D6A16"/>
    <w:rsid w:val="009D6AE6"/>
    <w:rsid w:val="009D6BAB"/>
    <w:rsid w:val="009D7E08"/>
    <w:rsid w:val="009E006B"/>
    <w:rsid w:val="009E0263"/>
    <w:rsid w:val="009E02EE"/>
    <w:rsid w:val="009E0333"/>
    <w:rsid w:val="009E0382"/>
    <w:rsid w:val="009E0BFF"/>
    <w:rsid w:val="009E0C88"/>
    <w:rsid w:val="009E0E29"/>
    <w:rsid w:val="009E129B"/>
    <w:rsid w:val="009E16FB"/>
    <w:rsid w:val="009E185B"/>
    <w:rsid w:val="009E1A50"/>
    <w:rsid w:val="009E1A63"/>
    <w:rsid w:val="009E25EB"/>
    <w:rsid w:val="009E27B3"/>
    <w:rsid w:val="009E2B91"/>
    <w:rsid w:val="009E2C1A"/>
    <w:rsid w:val="009E2C5E"/>
    <w:rsid w:val="009E2E90"/>
    <w:rsid w:val="009E3188"/>
    <w:rsid w:val="009E3BD7"/>
    <w:rsid w:val="009E3D9C"/>
    <w:rsid w:val="009E456C"/>
    <w:rsid w:val="009E4584"/>
    <w:rsid w:val="009E4697"/>
    <w:rsid w:val="009E4A4C"/>
    <w:rsid w:val="009E4B87"/>
    <w:rsid w:val="009E4C9A"/>
    <w:rsid w:val="009E53DC"/>
    <w:rsid w:val="009E5678"/>
    <w:rsid w:val="009E5717"/>
    <w:rsid w:val="009E5793"/>
    <w:rsid w:val="009E5D33"/>
    <w:rsid w:val="009E5F59"/>
    <w:rsid w:val="009E63C7"/>
    <w:rsid w:val="009E6D32"/>
    <w:rsid w:val="009F04FA"/>
    <w:rsid w:val="009F085F"/>
    <w:rsid w:val="009F0CD9"/>
    <w:rsid w:val="009F119D"/>
    <w:rsid w:val="009F1322"/>
    <w:rsid w:val="009F1ED9"/>
    <w:rsid w:val="009F1EE2"/>
    <w:rsid w:val="009F1EEE"/>
    <w:rsid w:val="009F2271"/>
    <w:rsid w:val="009F23CA"/>
    <w:rsid w:val="009F2967"/>
    <w:rsid w:val="009F3184"/>
    <w:rsid w:val="009F36D0"/>
    <w:rsid w:val="009F4333"/>
    <w:rsid w:val="009F4865"/>
    <w:rsid w:val="009F493E"/>
    <w:rsid w:val="009F4F8D"/>
    <w:rsid w:val="009F516B"/>
    <w:rsid w:val="009F53C7"/>
    <w:rsid w:val="009F56B7"/>
    <w:rsid w:val="009F5D6A"/>
    <w:rsid w:val="009F6358"/>
    <w:rsid w:val="009F6419"/>
    <w:rsid w:val="009F6795"/>
    <w:rsid w:val="009F68E2"/>
    <w:rsid w:val="009F6C81"/>
    <w:rsid w:val="009F74A3"/>
    <w:rsid w:val="009F75ED"/>
    <w:rsid w:val="009F77E0"/>
    <w:rsid w:val="009F7A93"/>
    <w:rsid w:val="009F7C25"/>
    <w:rsid w:val="009F7DCC"/>
    <w:rsid w:val="00A00285"/>
    <w:rsid w:val="00A0052E"/>
    <w:rsid w:val="00A005A7"/>
    <w:rsid w:val="00A007A3"/>
    <w:rsid w:val="00A008B5"/>
    <w:rsid w:val="00A00C9C"/>
    <w:rsid w:val="00A012D2"/>
    <w:rsid w:val="00A0135E"/>
    <w:rsid w:val="00A0160E"/>
    <w:rsid w:val="00A01654"/>
    <w:rsid w:val="00A01A93"/>
    <w:rsid w:val="00A01DA6"/>
    <w:rsid w:val="00A02398"/>
    <w:rsid w:val="00A02609"/>
    <w:rsid w:val="00A02772"/>
    <w:rsid w:val="00A030D0"/>
    <w:rsid w:val="00A033A3"/>
    <w:rsid w:val="00A0390A"/>
    <w:rsid w:val="00A03D33"/>
    <w:rsid w:val="00A03D3E"/>
    <w:rsid w:val="00A03F41"/>
    <w:rsid w:val="00A03F6A"/>
    <w:rsid w:val="00A03FC2"/>
    <w:rsid w:val="00A03FEF"/>
    <w:rsid w:val="00A0444F"/>
    <w:rsid w:val="00A044D6"/>
    <w:rsid w:val="00A047E5"/>
    <w:rsid w:val="00A054BE"/>
    <w:rsid w:val="00A0556B"/>
    <w:rsid w:val="00A0564A"/>
    <w:rsid w:val="00A0577D"/>
    <w:rsid w:val="00A05C81"/>
    <w:rsid w:val="00A06361"/>
    <w:rsid w:val="00A063F8"/>
    <w:rsid w:val="00A07585"/>
    <w:rsid w:val="00A07823"/>
    <w:rsid w:val="00A079DD"/>
    <w:rsid w:val="00A07E2D"/>
    <w:rsid w:val="00A10049"/>
    <w:rsid w:val="00A100FE"/>
    <w:rsid w:val="00A102F6"/>
    <w:rsid w:val="00A103E1"/>
    <w:rsid w:val="00A107D0"/>
    <w:rsid w:val="00A10CC0"/>
    <w:rsid w:val="00A11417"/>
    <w:rsid w:val="00A119DA"/>
    <w:rsid w:val="00A11DB5"/>
    <w:rsid w:val="00A11FB2"/>
    <w:rsid w:val="00A12544"/>
    <w:rsid w:val="00A1274C"/>
    <w:rsid w:val="00A12971"/>
    <w:rsid w:val="00A12B9C"/>
    <w:rsid w:val="00A12BEC"/>
    <w:rsid w:val="00A12C80"/>
    <w:rsid w:val="00A12D3D"/>
    <w:rsid w:val="00A12E83"/>
    <w:rsid w:val="00A13891"/>
    <w:rsid w:val="00A139E9"/>
    <w:rsid w:val="00A13C7D"/>
    <w:rsid w:val="00A13DF1"/>
    <w:rsid w:val="00A13E50"/>
    <w:rsid w:val="00A13E7D"/>
    <w:rsid w:val="00A14489"/>
    <w:rsid w:val="00A14DBE"/>
    <w:rsid w:val="00A1524D"/>
    <w:rsid w:val="00A1537F"/>
    <w:rsid w:val="00A15652"/>
    <w:rsid w:val="00A15B10"/>
    <w:rsid w:val="00A15BAE"/>
    <w:rsid w:val="00A16383"/>
    <w:rsid w:val="00A16678"/>
    <w:rsid w:val="00A16A28"/>
    <w:rsid w:val="00A16AA2"/>
    <w:rsid w:val="00A17367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8C"/>
    <w:rsid w:val="00A217E4"/>
    <w:rsid w:val="00A21B45"/>
    <w:rsid w:val="00A21CA0"/>
    <w:rsid w:val="00A22168"/>
    <w:rsid w:val="00A22EE2"/>
    <w:rsid w:val="00A22F37"/>
    <w:rsid w:val="00A22FF3"/>
    <w:rsid w:val="00A232EB"/>
    <w:rsid w:val="00A240CB"/>
    <w:rsid w:val="00A2414E"/>
    <w:rsid w:val="00A243FC"/>
    <w:rsid w:val="00A246B1"/>
    <w:rsid w:val="00A247B9"/>
    <w:rsid w:val="00A24C94"/>
    <w:rsid w:val="00A24D26"/>
    <w:rsid w:val="00A251BA"/>
    <w:rsid w:val="00A254A5"/>
    <w:rsid w:val="00A257F1"/>
    <w:rsid w:val="00A257FF"/>
    <w:rsid w:val="00A25873"/>
    <w:rsid w:val="00A25875"/>
    <w:rsid w:val="00A260C9"/>
    <w:rsid w:val="00A264C3"/>
    <w:rsid w:val="00A267B0"/>
    <w:rsid w:val="00A26B66"/>
    <w:rsid w:val="00A26BCB"/>
    <w:rsid w:val="00A2703D"/>
    <w:rsid w:val="00A27088"/>
    <w:rsid w:val="00A27D6E"/>
    <w:rsid w:val="00A30242"/>
    <w:rsid w:val="00A304D5"/>
    <w:rsid w:val="00A30A40"/>
    <w:rsid w:val="00A31104"/>
    <w:rsid w:val="00A31500"/>
    <w:rsid w:val="00A31A44"/>
    <w:rsid w:val="00A31FE0"/>
    <w:rsid w:val="00A320F3"/>
    <w:rsid w:val="00A32381"/>
    <w:rsid w:val="00A325FB"/>
    <w:rsid w:val="00A3306F"/>
    <w:rsid w:val="00A335FB"/>
    <w:rsid w:val="00A346A2"/>
    <w:rsid w:val="00A34726"/>
    <w:rsid w:val="00A348E1"/>
    <w:rsid w:val="00A3491A"/>
    <w:rsid w:val="00A351F3"/>
    <w:rsid w:val="00A35336"/>
    <w:rsid w:val="00A35A11"/>
    <w:rsid w:val="00A35FE2"/>
    <w:rsid w:val="00A36262"/>
    <w:rsid w:val="00A365D8"/>
    <w:rsid w:val="00A368E8"/>
    <w:rsid w:val="00A3719E"/>
    <w:rsid w:val="00A37803"/>
    <w:rsid w:val="00A37A41"/>
    <w:rsid w:val="00A37A69"/>
    <w:rsid w:val="00A37CE2"/>
    <w:rsid w:val="00A37DCA"/>
    <w:rsid w:val="00A37E48"/>
    <w:rsid w:val="00A40030"/>
    <w:rsid w:val="00A400BB"/>
    <w:rsid w:val="00A401CB"/>
    <w:rsid w:val="00A4036C"/>
    <w:rsid w:val="00A404E5"/>
    <w:rsid w:val="00A40798"/>
    <w:rsid w:val="00A409FB"/>
    <w:rsid w:val="00A40FC3"/>
    <w:rsid w:val="00A4104C"/>
    <w:rsid w:val="00A41056"/>
    <w:rsid w:val="00A411C9"/>
    <w:rsid w:val="00A4166E"/>
    <w:rsid w:val="00A41726"/>
    <w:rsid w:val="00A41766"/>
    <w:rsid w:val="00A42171"/>
    <w:rsid w:val="00A424EC"/>
    <w:rsid w:val="00A425A2"/>
    <w:rsid w:val="00A42811"/>
    <w:rsid w:val="00A42AE0"/>
    <w:rsid w:val="00A42D52"/>
    <w:rsid w:val="00A432C6"/>
    <w:rsid w:val="00A4353E"/>
    <w:rsid w:val="00A4360F"/>
    <w:rsid w:val="00A4390F"/>
    <w:rsid w:val="00A43E6B"/>
    <w:rsid w:val="00A4405F"/>
    <w:rsid w:val="00A441A9"/>
    <w:rsid w:val="00A4459B"/>
    <w:rsid w:val="00A44BEF"/>
    <w:rsid w:val="00A44DDC"/>
    <w:rsid w:val="00A44E33"/>
    <w:rsid w:val="00A45611"/>
    <w:rsid w:val="00A45626"/>
    <w:rsid w:val="00A456FE"/>
    <w:rsid w:val="00A45AEF"/>
    <w:rsid w:val="00A45B2D"/>
    <w:rsid w:val="00A45D3C"/>
    <w:rsid w:val="00A45F42"/>
    <w:rsid w:val="00A4610C"/>
    <w:rsid w:val="00A46138"/>
    <w:rsid w:val="00A461EA"/>
    <w:rsid w:val="00A46413"/>
    <w:rsid w:val="00A4655C"/>
    <w:rsid w:val="00A465FF"/>
    <w:rsid w:val="00A46AE8"/>
    <w:rsid w:val="00A478C8"/>
    <w:rsid w:val="00A47C35"/>
    <w:rsid w:val="00A47D08"/>
    <w:rsid w:val="00A50102"/>
    <w:rsid w:val="00A5043E"/>
    <w:rsid w:val="00A504E0"/>
    <w:rsid w:val="00A512FB"/>
    <w:rsid w:val="00A51386"/>
    <w:rsid w:val="00A516D7"/>
    <w:rsid w:val="00A51701"/>
    <w:rsid w:val="00A52152"/>
    <w:rsid w:val="00A52702"/>
    <w:rsid w:val="00A52C6C"/>
    <w:rsid w:val="00A52FAD"/>
    <w:rsid w:val="00A5325A"/>
    <w:rsid w:val="00A5346C"/>
    <w:rsid w:val="00A54272"/>
    <w:rsid w:val="00A548C7"/>
    <w:rsid w:val="00A549A7"/>
    <w:rsid w:val="00A551FF"/>
    <w:rsid w:val="00A55553"/>
    <w:rsid w:val="00A5561A"/>
    <w:rsid w:val="00A56075"/>
    <w:rsid w:val="00A5639C"/>
    <w:rsid w:val="00A564BE"/>
    <w:rsid w:val="00A564EB"/>
    <w:rsid w:val="00A56620"/>
    <w:rsid w:val="00A567EA"/>
    <w:rsid w:val="00A56E42"/>
    <w:rsid w:val="00A56F25"/>
    <w:rsid w:val="00A57144"/>
    <w:rsid w:val="00A5726B"/>
    <w:rsid w:val="00A57384"/>
    <w:rsid w:val="00A57787"/>
    <w:rsid w:val="00A57B17"/>
    <w:rsid w:val="00A57EBC"/>
    <w:rsid w:val="00A601E5"/>
    <w:rsid w:val="00A6088A"/>
    <w:rsid w:val="00A60B26"/>
    <w:rsid w:val="00A60B3A"/>
    <w:rsid w:val="00A61281"/>
    <w:rsid w:val="00A614D4"/>
    <w:rsid w:val="00A616F8"/>
    <w:rsid w:val="00A61A48"/>
    <w:rsid w:val="00A61D0E"/>
    <w:rsid w:val="00A61D1E"/>
    <w:rsid w:val="00A63075"/>
    <w:rsid w:val="00A63083"/>
    <w:rsid w:val="00A6333A"/>
    <w:rsid w:val="00A63879"/>
    <w:rsid w:val="00A63CF3"/>
    <w:rsid w:val="00A63D03"/>
    <w:rsid w:val="00A63E88"/>
    <w:rsid w:val="00A64121"/>
    <w:rsid w:val="00A64172"/>
    <w:rsid w:val="00A64533"/>
    <w:rsid w:val="00A64B9C"/>
    <w:rsid w:val="00A64C7B"/>
    <w:rsid w:val="00A64F2E"/>
    <w:rsid w:val="00A6526D"/>
    <w:rsid w:val="00A6539B"/>
    <w:rsid w:val="00A654C1"/>
    <w:rsid w:val="00A65C6F"/>
    <w:rsid w:val="00A65E29"/>
    <w:rsid w:val="00A65F7A"/>
    <w:rsid w:val="00A6620D"/>
    <w:rsid w:val="00A6655F"/>
    <w:rsid w:val="00A66986"/>
    <w:rsid w:val="00A67367"/>
    <w:rsid w:val="00A6765D"/>
    <w:rsid w:val="00A67E1C"/>
    <w:rsid w:val="00A70526"/>
    <w:rsid w:val="00A70847"/>
    <w:rsid w:val="00A70C4B"/>
    <w:rsid w:val="00A70FBC"/>
    <w:rsid w:val="00A7129D"/>
    <w:rsid w:val="00A712B7"/>
    <w:rsid w:val="00A71E16"/>
    <w:rsid w:val="00A7215A"/>
    <w:rsid w:val="00A72301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740"/>
    <w:rsid w:val="00A748A6"/>
    <w:rsid w:val="00A748B5"/>
    <w:rsid w:val="00A749C4"/>
    <w:rsid w:val="00A74B9F"/>
    <w:rsid w:val="00A7507B"/>
    <w:rsid w:val="00A750CA"/>
    <w:rsid w:val="00A76211"/>
    <w:rsid w:val="00A76432"/>
    <w:rsid w:val="00A76454"/>
    <w:rsid w:val="00A764E7"/>
    <w:rsid w:val="00A76901"/>
    <w:rsid w:val="00A76A6F"/>
    <w:rsid w:val="00A76DB9"/>
    <w:rsid w:val="00A76E27"/>
    <w:rsid w:val="00A76EA5"/>
    <w:rsid w:val="00A770E0"/>
    <w:rsid w:val="00A77309"/>
    <w:rsid w:val="00A77573"/>
    <w:rsid w:val="00A77792"/>
    <w:rsid w:val="00A77A5D"/>
    <w:rsid w:val="00A803CB"/>
    <w:rsid w:val="00A80542"/>
    <w:rsid w:val="00A807E0"/>
    <w:rsid w:val="00A80A31"/>
    <w:rsid w:val="00A80F95"/>
    <w:rsid w:val="00A8114D"/>
    <w:rsid w:val="00A81A70"/>
    <w:rsid w:val="00A81ACF"/>
    <w:rsid w:val="00A8223D"/>
    <w:rsid w:val="00A825D7"/>
    <w:rsid w:val="00A82DB4"/>
    <w:rsid w:val="00A831D3"/>
    <w:rsid w:val="00A832F0"/>
    <w:rsid w:val="00A833AB"/>
    <w:rsid w:val="00A8347A"/>
    <w:rsid w:val="00A83549"/>
    <w:rsid w:val="00A83679"/>
    <w:rsid w:val="00A83B73"/>
    <w:rsid w:val="00A83BF6"/>
    <w:rsid w:val="00A83CB2"/>
    <w:rsid w:val="00A84020"/>
    <w:rsid w:val="00A84188"/>
    <w:rsid w:val="00A8451F"/>
    <w:rsid w:val="00A84A79"/>
    <w:rsid w:val="00A85329"/>
    <w:rsid w:val="00A8556C"/>
    <w:rsid w:val="00A858EE"/>
    <w:rsid w:val="00A860AF"/>
    <w:rsid w:val="00A860B8"/>
    <w:rsid w:val="00A86131"/>
    <w:rsid w:val="00A865F5"/>
    <w:rsid w:val="00A86716"/>
    <w:rsid w:val="00A86BBE"/>
    <w:rsid w:val="00A86CC1"/>
    <w:rsid w:val="00A86DF1"/>
    <w:rsid w:val="00A87169"/>
    <w:rsid w:val="00A87270"/>
    <w:rsid w:val="00A87281"/>
    <w:rsid w:val="00A87506"/>
    <w:rsid w:val="00A8754A"/>
    <w:rsid w:val="00A8777B"/>
    <w:rsid w:val="00A9000B"/>
    <w:rsid w:val="00A90063"/>
    <w:rsid w:val="00A900C9"/>
    <w:rsid w:val="00A90396"/>
    <w:rsid w:val="00A90924"/>
    <w:rsid w:val="00A90A0B"/>
    <w:rsid w:val="00A90AA2"/>
    <w:rsid w:val="00A91829"/>
    <w:rsid w:val="00A91B87"/>
    <w:rsid w:val="00A91D64"/>
    <w:rsid w:val="00A91E7D"/>
    <w:rsid w:val="00A91F95"/>
    <w:rsid w:val="00A9243C"/>
    <w:rsid w:val="00A92742"/>
    <w:rsid w:val="00A92DE7"/>
    <w:rsid w:val="00A92F76"/>
    <w:rsid w:val="00A92F8F"/>
    <w:rsid w:val="00A93624"/>
    <w:rsid w:val="00A93AFC"/>
    <w:rsid w:val="00A93C5D"/>
    <w:rsid w:val="00A93EED"/>
    <w:rsid w:val="00A93F32"/>
    <w:rsid w:val="00A943FD"/>
    <w:rsid w:val="00A94A15"/>
    <w:rsid w:val="00A94F38"/>
    <w:rsid w:val="00A954CF"/>
    <w:rsid w:val="00A967C2"/>
    <w:rsid w:val="00A96B13"/>
    <w:rsid w:val="00A96B1A"/>
    <w:rsid w:val="00A96E1F"/>
    <w:rsid w:val="00A970DE"/>
    <w:rsid w:val="00A97144"/>
    <w:rsid w:val="00A972C9"/>
    <w:rsid w:val="00A9785D"/>
    <w:rsid w:val="00AA045D"/>
    <w:rsid w:val="00AA079A"/>
    <w:rsid w:val="00AA097C"/>
    <w:rsid w:val="00AA0A42"/>
    <w:rsid w:val="00AA0AFE"/>
    <w:rsid w:val="00AA12EF"/>
    <w:rsid w:val="00AA145F"/>
    <w:rsid w:val="00AA16CD"/>
    <w:rsid w:val="00AA170C"/>
    <w:rsid w:val="00AA1BA3"/>
    <w:rsid w:val="00AA1CB2"/>
    <w:rsid w:val="00AA1FA1"/>
    <w:rsid w:val="00AA2308"/>
    <w:rsid w:val="00AA28B5"/>
    <w:rsid w:val="00AA2A8E"/>
    <w:rsid w:val="00AA2F44"/>
    <w:rsid w:val="00AA30A5"/>
    <w:rsid w:val="00AA3247"/>
    <w:rsid w:val="00AA34A4"/>
    <w:rsid w:val="00AA3CDE"/>
    <w:rsid w:val="00AA3D1A"/>
    <w:rsid w:val="00AA3FC0"/>
    <w:rsid w:val="00AA425D"/>
    <w:rsid w:val="00AA47C1"/>
    <w:rsid w:val="00AA47F3"/>
    <w:rsid w:val="00AA51D1"/>
    <w:rsid w:val="00AA5412"/>
    <w:rsid w:val="00AA571E"/>
    <w:rsid w:val="00AA5744"/>
    <w:rsid w:val="00AA5937"/>
    <w:rsid w:val="00AA59BC"/>
    <w:rsid w:val="00AA5F2B"/>
    <w:rsid w:val="00AA5FA6"/>
    <w:rsid w:val="00AA6037"/>
    <w:rsid w:val="00AA66EE"/>
    <w:rsid w:val="00AA7727"/>
    <w:rsid w:val="00AA77F2"/>
    <w:rsid w:val="00AA789D"/>
    <w:rsid w:val="00AA7DEC"/>
    <w:rsid w:val="00AA7DF8"/>
    <w:rsid w:val="00AB02D3"/>
    <w:rsid w:val="00AB0534"/>
    <w:rsid w:val="00AB0858"/>
    <w:rsid w:val="00AB0885"/>
    <w:rsid w:val="00AB0BF5"/>
    <w:rsid w:val="00AB1018"/>
    <w:rsid w:val="00AB1209"/>
    <w:rsid w:val="00AB1643"/>
    <w:rsid w:val="00AB1CA0"/>
    <w:rsid w:val="00AB1CFB"/>
    <w:rsid w:val="00AB1FEA"/>
    <w:rsid w:val="00AB264C"/>
    <w:rsid w:val="00AB2DF5"/>
    <w:rsid w:val="00AB316F"/>
    <w:rsid w:val="00AB35C3"/>
    <w:rsid w:val="00AB364A"/>
    <w:rsid w:val="00AB3B6D"/>
    <w:rsid w:val="00AB3FF6"/>
    <w:rsid w:val="00AB4036"/>
    <w:rsid w:val="00AB411E"/>
    <w:rsid w:val="00AB43DC"/>
    <w:rsid w:val="00AB455A"/>
    <w:rsid w:val="00AB45FE"/>
    <w:rsid w:val="00AB4938"/>
    <w:rsid w:val="00AB4B0E"/>
    <w:rsid w:val="00AB574C"/>
    <w:rsid w:val="00AB5AA2"/>
    <w:rsid w:val="00AB5F69"/>
    <w:rsid w:val="00AB6552"/>
    <w:rsid w:val="00AB6665"/>
    <w:rsid w:val="00AB66A0"/>
    <w:rsid w:val="00AB6CEA"/>
    <w:rsid w:val="00AB6EC0"/>
    <w:rsid w:val="00AB704A"/>
    <w:rsid w:val="00AB716A"/>
    <w:rsid w:val="00AB71AF"/>
    <w:rsid w:val="00AB7619"/>
    <w:rsid w:val="00AB7C7E"/>
    <w:rsid w:val="00AB7E25"/>
    <w:rsid w:val="00AC0250"/>
    <w:rsid w:val="00AC07BD"/>
    <w:rsid w:val="00AC0980"/>
    <w:rsid w:val="00AC0E33"/>
    <w:rsid w:val="00AC10C2"/>
    <w:rsid w:val="00AC11FF"/>
    <w:rsid w:val="00AC1212"/>
    <w:rsid w:val="00AC138E"/>
    <w:rsid w:val="00AC165C"/>
    <w:rsid w:val="00AC1A89"/>
    <w:rsid w:val="00AC20D5"/>
    <w:rsid w:val="00AC26E3"/>
    <w:rsid w:val="00AC2E24"/>
    <w:rsid w:val="00AC2EF1"/>
    <w:rsid w:val="00AC3A77"/>
    <w:rsid w:val="00AC3AB5"/>
    <w:rsid w:val="00AC3EB2"/>
    <w:rsid w:val="00AC3EE3"/>
    <w:rsid w:val="00AC40B4"/>
    <w:rsid w:val="00AC4299"/>
    <w:rsid w:val="00AC4696"/>
    <w:rsid w:val="00AC4793"/>
    <w:rsid w:val="00AC4C7F"/>
    <w:rsid w:val="00AC5042"/>
    <w:rsid w:val="00AC52A5"/>
    <w:rsid w:val="00AC5B4F"/>
    <w:rsid w:val="00AC5CDF"/>
    <w:rsid w:val="00AC5F91"/>
    <w:rsid w:val="00AC657F"/>
    <w:rsid w:val="00AC66F0"/>
    <w:rsid w:val="00AC715D"/>
    <w:rsid w:val="00AC78E1"/>
    <w:rsid w:val="00AC7969"/>
    <w:rsid w:val="00AC7F88"/>
    <w:rsid w:val="00AD0017"/>
    <w:rsid w:val="00AD01FF"/>
    <w:rsid w:val="00AD040F"/>
    <w:rsid w:val="00AD044C"/>
    <w:rsid w:val="00AD0759"/>
    <w:rsid w:val="00AD0FE6"/>
    <w:rsid w:val="00AD1796"/>
    <w:rsid w:val="00AD182C"/>
    <w:rsid w:val="00AD19EC"/>
    <w:rsid w:val="00AD1F92"/>
    <w:rsid w:val="00AD2CDC"/>
    <w:rsid w:val="00AD2D75"/>
    <w:rsid w:val="00AD4471"/>
    <w:rsid w:val="00AD45A0"/>
    <w:rsid w:val="00AD48CF"/>
    <w:rsid w:val="00AD5431"/>
    <w:rsid w:val="00AD5A0B"/>
    <w:rsid w:val="00AD5C28"/>
    <w:rsid w:val="00AD6163"/>
    <w:rsid w:val="00AD673B"/>
    <w:rsid w:val="00AD685D"/>
    <w:rsid w:val="00AD6E84"/>
    <w:rsid w:val="00AD6FEA"/>
    <w:rsid w:val="00AD74EA"/>
    <w:rsid w:val="00AD75A3"/>
    <w:rsid w:val="00AD77B4"/>
    <w:rsid w:val="00AE0359"/>
    <w:rsid w:val="00AE08D3"/>
    <w:rsid w:val="00AE09BC"/>
    <w:rsid w:val="00AE09EA"/>
    <w:rsid w:val="00AE09ED"/>
    <w:rsid w:val="00AE09F3"/>
    <w:rsid w:val="00AE0A41"/>
    <w:rsid w:val="00AE0FC7"/>
    <w:rsid w:val="00AE103F"/>
    <w:rsid w:val="00AE11ED"/>
    <w:rsid w:val="00AE13CB"/>
    <w:rsid w:val="00AE159B"/>
    <w:rsid w:val="00AE184F"/>
    <w:rsid w:val="00AE1A71"/>
    <w:rsid w:val="00AE1D9B"/>
    <w:rsid w:val="00AE1E8B"/>
    <w:rsid w:val="00AE1F52"/>
    <w:rsid w:val="00AE20DB"/>
    <w:rsid w:val="00AE213A"/>
    <w:rsid w:val="00AE2460"/>
    <w:rsid w:val="00AE275D"/>
    <w:rsid w:val="00AE277F"/>
    <w:rsid w:val="00AE2D2E"/>
    <w:rsid w:val="00AE2D65"/>
    <w:rsid w:val="00AE2DFE"/>
    <w:rsid w:val="00AE2FD5"/>
    <w:rsid w:val="00AE3233"/>
    <w:rsid w:val="00AE3468"/>
    <w:rsid w:val="00AE3833"/>
    <w:rsid w:val="00AE3BCF"/>
    <w:rsid w:val="00AE3E9F"/>
    <w:rsid w:val="00AE3F2A"/>
    <w:rsid w:val="00AE4280"/>
    <w:rsid w:val="00AE4426"/>
    <w:rsid w:val="00AE4470"/>
    <w:rsid w:val="00AE4CB2"/>
    <w:rsid w:val="00AE4ED8"/>
    <w:rsid w:val="00AE6211"/>
    <w:rsid w:val="00AE624F"/>
    <w:rsid w:val="00AE696A"/>
    <w:rsid w:val="00AE6D23"/>
    <w:rsid w:val="00AE6D83"/>
    <w:rsid w:val="00AE6F44"/>
    <w:rsid w:val="00AE72B3"/>
    <w:rsid w:val="00AE7B4E"/>
    <w:rsid w:val="00AF0253"/>
    <w:rsid w:val="00AF02CA"/>
    <w:rsid w:val="00AF0933"/>
    <w:rsid w:val="00AF0E24"/>
    <w:rsid w:val="00AF11DB"/>
    <w:rsid w:val="00AF12A3"/>
    <w:rsid w:val="00AF14E4"/>
    <w:rsid w:val="00AF179C"/>
    <w:rsid w:val="00AF1B1A"/>
    <w:rsid w:val="00AF1C1B"/>
    <w:rsid w:val="00AF1F46"/>
    <w:rsid w:val="00AF2005"/>
    <w:rsid w:val="00AF21C7"/>
    <w:rsid w:val="00AF21F9"/>
    <w:rsid w:val="00AF21FB"/>
    <w:rsid w:val="00AF2460"/>
    <w:rsid w:val="00AF2837"/>
    <w:rsid w:val="00AF2B7D"/>
    <w:rsid w:val="00AF3265"/>
    <w:rsid w:val="00AF34B1"/>
    <w:rsid w:val="00AF3B4A"/>
    <w:rsid w:val="00AF4388"/>
    <w:rsid w:val="00AF465F"/>
    <w:rsid w:val="00AF4864"/>
    <w:rsid w:val="00AF48D1"/>
    <w:rsid w:val="00AF4A3C"/>
    <w:rsid w:val="00AF4BFA"/>
    <w:rsid w:val="00AF4CCF"/>
    <w:rsid w:val="00AF4DF0"/>
    <w:rsid w:val="00AF5016"/>
    <w:rsid w:val="00AF5339"/>
    <w:rsid w:val="00AF552C"/>
    <w:rsid w:val="00AF55F8"/>
    <w:rsid w:val="00AF59B7"/>
    <w:rsid w:val="00AF629A"/>
    <w:rsid w:val="00AF6345"/>
    <w:rsid w:val="00AF7571"/>
    <w:rsid w:val="00AF7683"/>
    <w:rsid w:val="00AF7961"/>
    <w:rsid w:val="00AF7E04"/>
    <w:rsid w:val="00B009DC"/>
    <w:rsid w:val="00B00ACF"/>
    <w:rsid w:val="00B00C94"/>
    <w:rsid w:val="00B00E24"/>
    <w:rsid w:val="00B00F94"/>
    <w:rsid w:val="00B0142C"/>
    <w:rsid w:val="00B01FF7"/>
    <w:rsid w:val="00B02194"/>
    <w:rsid w:val="00B026D0"/>
    <w:rsid w:val="00B027D1"/>
    <w:rsid w:val="00B02ED4"/>
    <w:rsid w:val="00B03192"/>
    <w:rsid w:val="00B03224"/>
    <w:rsid w:val="00B035A9"/>
    <w:rsid w:val="00B037F0"/>
    <w:rsid w:val="00B038E5"/>
    <w:rsid w:val="00B039B3"/>
    <w:rsid w:val="00B049E3"/>
    <w:rsid w:val="00B055BF"/>
    <w:rsid w:val="00B0561E"/>
    <w:rsid w:val="00B0569B"/>
    <w:rsid w:val="00B05848"/>
    <w:rsid w:val="00B058B0"/>
    <w:rsid w:val="00B06003"/>
    <w:rsid w:val="00B060C6"/>
    <w:rsid w:val="00B0621E"/>
    <w:rsid w:val="00B062C7"/>
    <w:rsid w:val="00B06434"/>
    <w:rsid w:val="00B06436"/>
    <w:rsid w:val="00B068E3"/>
    <w:rsid w:val="00B06B6C"/>
    <w:rsid w:val="00B07564"/>
    <w:rsid w:val="00B07737"/>
    <w:rsid w:val="00B07A78"/>
    <w:rsid w:val="00B07B58"/>
    <w:rsid w:val="00B07D52"/>
    <w:rsid w:val="00B100AE"/>
    <w:rsid w:val="00B100D0"/>
    <w:rsid w:val="00B101DE"/>
    <w:rsid w:val="00B104A4"/>
    <w:rsid w:val="00B106DF"/>
    <w:rsid w:val="00B106F2"/>
    <w:rsid w:val="00B1095C"/>
    <w:rsid w:val="00B11147"/>
    <w:rsid w:val="00B114C1"/>
    <w:rsid w:val="00B11546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DF0"/>
    <w:rsid w:val="00B130F0"/>
    <w:rsid w:val="00B13867"/>
    <w:rsid w:val="00B13CD3"/>
    <w:rsid w:val="00B142E8"/>
    <w:rsid w:val="00B14395"/>
    <w:rsid w:val="00B15708"/>
    <w:rsid w:val="00B15C4B"/>
    <w:rsid w:val="00B15F1A"/>
    <w:rsid w:val="00B15F75"/>
    <w:rsid w:val="00B1600C"/>
    <w:rsid w:val="00B163B7"/>
    <w:rsid w:val="00B16FE6"/>
    <w:rsid w:val="00B1775C"/>
    <w:rsid w:val="00B178A7"/>
    <w:rsid w:val="00B17A59"/>
    <w:rsid w:val="00B17A66"/>
    <w:rsid w:val="00B17BD3"/>
    <w:rsid w:val="00B17E25"/>
    <w:rsid w:val="00B17F52"/>
    <w:rsid w:val="00B17F87"/>
    <w:rsid w:val="00B17FBD"/>
    <w:rsid w:val="00B20500"/>
    <w:rsid w:val="00B20C32"/>
    <w:rsid w:val="00B20C3C"/>
    <w:rsid w:val="00B20E60"/>
    <w:rsid w:val="00B212EB"/>
    <w:rsid w:val="00B213AC"/>
    <w:rsid w:val="00B21A92"/>
    <w:rsid w:val="00B21DA2"/>
    <w:rsid w:val="00B220A2"/>
    <w:rsid w:val="00B220B2"/>
    <w:rsid w:val="00B22CAC"/>
    <w:rsid w:val="00B22E38"/>
    <w:rsid w:val="00B22EF3"/>
    <w:rsid w:val="00B236CB"/>
    <w:rsid w:val="00B2373B"/>
    <w:rsid w:val="00B23803"/>
    <w:rsid w:val="00B23B76"/>
    <w:rsid w:val="00B23D3B"/>
    <w:rsid w:val="00B23DC2"/>
    <w:rsid w:val="00B24370"/>
    <w:rsid w:val="00B24598"/>
    <w:rsid w:val="00B246AA"/>
    <w:rsid w:val="00B246B2"/>
    <w:rsid w:val="00B24A20"/>
    <w:rsid w:val="00B24B19"/>
    <w:rsid w:val="00B24BE3"/>
    <w:rsid w:val="00B25038"/>
    <w:rsid w:val="00B25302"/>
    <w:rsid w:val="00B25347"/>
    <w:rsid w:val="00B253FE"/>
    <w:rsid w:val="00B2540A"/>
    <w:rsid w:val="00B254C1"/>
    <w:rsid w:val="00B2550A"/>
    <w:rsid w:val="00B25517"/>
    <w:rsid w:val="00B259B1"/>
    <w:rsid w:val="00B25D7E"/>
    <w:rsid w:val="00B25EDA"/>
    <w:rsid w:val="00B263C7"/>
    <w:rsid w:val="00B26583"/>
    <w:rsid w:val="00B26B47"/>
    <w:rsid w:val="00B26C8A"/>
    <w:rsid w:val="00B26EF7"/>
    <w:rsid w:val="00B27031"/>
    <w:rsid w:val="00B27097"/>
    <w:rsid w:val="00B270FF"/>
    <w:rsid w:val="00B276C7"/>
    <w:rsid w:val="00B27F84"/>
    <w:rsid w:val="00B27FBB"/>
    <w:rsid w:val="00B3019E"/>
    <w:rsid w:val="00B30C6E"/>
    <w:rsid w:val="00B30CDF"/>
    <w:rsid w:val="00B30D78"/>
    <w:rsid w:val="00B30F3C"/>
    <w:rsid w:val="00B310F5"/>
    <w:rsid w:val="00B3118B"/>
    <w:rsid w:val="00B312D0"/>
    <w:rsid w:val="00B31595"/>
    <w:rsid w:val="00B31737"/>
    <w:rsid w:val="00B3174B"/>
    <w:rsid w:val="00B31830"/>
    <w:rsid w:val="00B319C9"/>
    <w:rsid w:val="00B31D0A"/>
    <w:rsid w:val="00B31E2D"/>
    <w:rsid w:val="00B325FD"/>
    <w:rsid w:val="00B3262D"/>
    <w:rsid w:val="00B32938"/>
    <w:rsid w:val="00B32B49"/>
    <w:rsid w:val="00B32B64"/>
    <w:rsid w:val="00B330D6"/>
    <w:rsid w:val="00B34105"/>
    <w:rsid w:val="00B34610"/>
    <w:rsid w:val="00B3477F"/>
    <w:rsid w:val="00B34823"/>
    <w:rsid w:val="00B348B5"/>
    <w:rsid w:val="00B34B7C"/>
    <w:rsid w:val="00B3522B"/>
    <w:rsid w:val="00B35908"/>
    <w:rsid w:val="00B35FB1"/>
    <w:rsid w:val="00B36066"/>
    <w:rsid w:val="00B36297"/>
    <w:rsid w:val="00B36325"/>
    <w:rsid w:val="00B3632E"/>
    <w:rsid w:val="00B36A46"/>
    <w:rsid w:val="00B36DF6"/>
    <w:rsid w:val="00B36EA2"/>
    <w:rsid w:val="00B36F18"/>
    <w:rsid w:val="00B3714C"/>
    <w:rsid w:val="00B373FA"/>
    <w:rsid w:val="00B37643"/>
    <w:rsid w:val="00B3792D"/>
    <w:rsid w:val="00B37B33"/>
    <w:rsid w:val="00B406AA"/>
    <w:rsid w:val="00B407EA"/>
    <w:rsid w:val="00B4081A"/>
    <w:rsid w:val="00B40E77"/>
    <w:rsid w:val="00B41738"/>
    <w:rsid w:val="00B41D78"/>
    <w:rsid w:val="00B41EBB"/>
    <w:rsid w:val="00B42488"/>
    <w:rsid w:val="00B42734"/>
    <w:rsid w:val="00B427FC"/>
    <w:rsid w:val="00B42903"/>
    <w:rsid w:val="00B42988"/>
    <w:rsid w:val="00B42EA0"/>
    <w:rsid w:val="00B434E0"/>
    <w:rsid w:val="00B438DF"/>
    <w:rsid w:val="00B43A1F"/>
    <w:rsid w:val="00B446D4"/>
    <w:rsid w:val="00B448DF"/>
    <w:rsid w:val="00B44ABE"/>
    <w:rsid w:val="00B44B74"/>
    <w:rsid w:val="00B44CE6"/>
    <w:rsid w:val="00B44F0E"/>
    <w:rsid w:val="00B4500E"/>
    <w:rsid w:val="00B4533A"/>
    <w:rsid w:val="00B4552F"/>
    <w:rsid w:val="00B45575"/>
    <w:rsid w:val="00B45746"/>
    <w:rsid w:val="00B45753"/>
    <w:rsid w:val="00B458A6"/>
    <w:rsid w:val="00B465C5"/>
    <w:rsid w:val="00B4678F"/>
    <w:rsid w:val="00B46D44"/>
    <w:rsid w:val="00B470C1"/>
    <w:rsid w:val="00B4723A"/>
    <w:rsid w:val="00B47578"/>
    <w:rsid w:val="00B478D3"/>
    <w:rsid w:val="00B47BC8"/>
    <w:rsid w:val="00B50112"/>
    <w:rsid w:val="00B503F6"/>
    <w:rsid w:val="00B505D0"/>
    <w:rsid w:val="00B50678"/>
    <w:rsid w:val="00B508C0"/>
    <w:rsid w:val="00B50914"/>
    <w:rsid w:val="00B50EBE"/>
    <w:rsid w:val="00B50F1D"/>
    <w:rsid w:val="00B5130D"/>
    <w:rsid w:val="00B515B1"/>
    <w:rsid w:val="00B5263C"/>
    <w:rsid w:val="00B53031"/>
    <w:rsid w:val="00B5386E"/>
    <w:rsid w:val="00B540BB"/>
    <w:rsid w:val="00B5431B"/>
    <w:rsid w:val="00B544FF"/>
    <w:rsid w:val="00B5452D"/>
    <w:rsid w:val="00B54568"/>
    <w:rsid w:val="00B545CB"/>
    <w:rsid w:val="00B5481C"/>
    <w:rsid w:val="00B54992"/>
    <w:rsid w:val="00B54BEF"/>
    <w:rsid w:val="00B55150"/>
    <w:rsid w:val="00B55546"/>
    <w:rsid w:val="00B557AB"/>
    <w:rsid w:val="00B557C9"/>
    <w:rsid w:val="00B5599D"/>
    <w:rsid w:val="00B55C8C"/>
    <w:rsid w:val="00B55D45"/>
    <w:rsid w:val="00B56078"/>
    <w:rsid w:val="00B5628D"/>
    <w:rsid w:val="00B56385"/>
    <w:rsid w:val="00B57687"/>
    <w:rsid w:val="00B578A2"/>
    <w:rsid w:val="00B57AF2"/>
    <w:rsid w:val="00B57BDE"/>
    <w:rsid w:val="00B57DCC"/>
    <w:rsid w:val="00B60352"/>
    <w:rsid w:val="00B6046C"/>
    <w:rsid w:val="00B604AA"/>
    <w:rsid w:val="00B604F5"/>
    <w:rsid w:val="00B609F8"/>
    <w:rsid w:val="00B61003"/>
    <w:rsid w:val="00B61037"/>
    <w:rsid w:val="00B61819"/>
    <w:rsid w:val="00B61A01"/>
    <w:rsid w:val="00B61D0C"/>
    <w:rsid w:val="00B625DD"/>
    <w:rsid w:val="00B62690"/>
    <w:rsid w:val="00B62795"/>
    <w:rsid w:val="00B6285E"/>
    <w:rsid w:val="00B629EE"/>
    <w:rsid w:val="00B62A02"/>
    <w:rsid w:val="00B62A1B"/>
    <w:rsid w:val="00B632AE"/>
    <w:rsid w:val="00B636C1"/>
    <w:rsid w:val="00B63B64"/>
    <w:rsid w:val="00B644D2"/>
    <w:rsid w:val="00B645CC"/>
    <w:rsid w:val="00B64925"/>
    <w:rsid w:val="00B65267"/>
    <w:rsid w:val="00B65B33"/>
    <w:rsid w:val="00B65B9D"/>
    <w:rsid w:val="00B65DA6"/>
    <w:rsid w:val="00B6630D"/>
    <w:rsid w:val="00B667A1"/>
    <w:rsid w:val="00B66A39"/>
    <w:rsid w:val="00B66AB8"/>
    <w:rsid w:val="00B66C9E"/>
    <w:rsid w:val="00B66CC6"/>
    <w:rsid w:val="00B66DF5"/>
    <w:rsid w:val="00B675A5"/>
    <w:rsid w:val="00B67966"/>
    <w:rsid w:val="00B67CE1"/>
    <w:rsid w:val="00B67F6C"/>
    <w:rsid w:val="00B70091"/>
    <w:rsid w:val="00B70271"/>
    <w:rsid w:val="00B702EA"/>
    <w:rsid w:val="00B7062D"/>
    <w:rsid w:val="00B70995"/>
    <w:rsid w:val="00B70C8D"/>
    <w:rsid w:val="00B71002"/>
    <w:rsid w:val="00B715A4"/>
    <w:rsid w:val="00B715DA"/>
    <w:rsid w:val="00B71A1C"/>
    <w:rsid w:val="00B72083"/>
    <w:rsid w:val="00B722E3"/>
    <w:rsid w:val="00B7272E"/>
    <w:rsid w:val="00B7294C"/>
    <w:rsid w:val="00B73099"/>
    <w:rsid w:val="00B7427E"/>
    <w:rsid w:val="00B74408"/>
    <w:rsid w:val="00B74667"/>
    <w:rsid w:val="00B7603D"/>
    <w:rsid w:val="00B76310"/>
    <w:rsid w:val="00B765F0"/>
    <w:rsid w:val="00B76C29"/>
    <w:rsid w:val="00B76F70"/>
    <w:rsid w:val="00B77C3B"/>
    <w:rsid w:val="00B77D8C"/>
    <w:rsid w:val="00B77DE5"/>
    <w:rsid w:val="00B77F77"/>
    <w:rsid w:val="00B800A7"/>
    <w:rsid w:val="00B80330"/>
    <w:rsid w:val="00B8056C"/>
    <w:rsid w:val="00B80616"/>
    <w:rsid w:val="00B80980"/>
    <w:rsid w:val="00B809BE"/>
    <w:rsid w:val="00B80D07"/>
    <w:rsid w:val="00B81284"/>
    <w:rsid w:val="00B812B9"/>
    <w:rsid w:val="00B81756"/>
    <w:rsid w:val="00B82897"/>
    <w:rsid w:val="00B828A3"/>
    <w:rsid w:val="00B830CC"/>
    <w:rsid w:val="00B83106"/>
    <w:rsid w:val="00B832A8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3A"/>
    <w:rsid w:val="00B850AC"/>
    <w:rsid w:val="00B85445"/>
    <w:rsid w:val="00B8566F"/>
    <w:rsid w:val="00B857A9"/>
    <w:rsid w:val="00B8617D"/>
    <w:rsid w:val="00B865EA"/>
    <w:rsid w:val="00B8668A"/>
    <w:rsid w:val="00B86953"/>
    <w:rsid w:val="00B86FDE"/>
    <w:rsid w:val="00B871AA"/>
    <w:rsid w:val="00B8733F"/>
    <w:rsid w:val="00B8759B"/>
    <w:rsid w:val="00B875BD"/>
    <w:rsid w:val="00B8760F"/>
    <w:rsid w:val="00B87624"/>
    <w:rsid w:val="00B87D1F"/>
    <w:rsid w:val="00B90423"/>
    <w:rsid w:val="00B9071F"/>
    <w:rsid w:val="00B907E7"/>
    <w:rsid w:val="00B908C2"/>
    <w:rsid w:val="00B90B09"/>
    <w:rsid w:val="00B90CD9"/>
    <w:rsid w:val="00B91534"/>
    <w:rsid w:val="00B91BE9"/>
    <w:rsid w:val="00B91DE8"/>
    <w:rsid w:val="00B92173"/>
    <w:rsid w:val="00B925F7"/>
    <w:rsid w:val="00B92AB2"/>
    <w:rsid w:val="00B93200"/>
    <w:rsid w:val="00B935F5"/>
    <w:rsid w:val="00B93764"/>
    <w:rsid w:val="00B93AE4"/>
    <w:rsid w:val="00B93C4B"/>
    <w:rsid w:val="00B93DDC"/>
    <w:rsid w:val="00B93DDD"/>
    <w:rsid w:val="00B943BE"/>
    <w:rsid w:val="00B94971"/>
    <w:rsid w:val="00B94A7E"/>
    <w:rsid w:val="00B94B11"/>
    <w:rsid w:val="00B94B99"/>
    <w:rsid w:val="00B94BED"/>
    <w:rsid w:val="00B951B0"/>
    <w:rsid w:val="00B95215"/>
    <w:rsid w:val="00B9525A"/>
    <w:rsid w:val="00B95C34"/>
    <w:rsid w:val="00B95E35"/>
    <w:rsid w:val="00B96508"/>
    <w:rsid w:val="00B966DC"/>
    <w:rsid w:val="00B96969"/>
    <w:rsid w:val="00B97135"/>
    <w:rsid w:val="00B97303"/>
    <w:rsid w:val="00B9754F"/>
    <w:rsid w:val="00B97607"/>
    <w:rsid w:val="00B97C70"/>
    <w:rsid w:val="00B97D54"/>
    <w:rsid w:val="00BA000E"/>
    <w:rsid w:val="00BA09F0"/>
    <w:rsid w:val="00BA0A23"/>
    <w:rsid w:val="00BA0DD5"/>
    <w:rsid w:val="00BA102D"/>
    <w:rsid w:val="00BA116A"/>
    <w:rsid w:val="00BA18E1"/>
    <w:rsid w:val="00BA1AA3"/>
    <w:rsid w:val="00BA1D0E"/>
    <w:rsid w:val="00BA21A7"/>
    <w:rsid w:val="00BA22E3"/>
    <w:rsid w:val="00BA2884"/>
    <w:rsid w:val="00BA2990"/>
    <w:rsid w:val="00BA29C1"/>
    <w:rsid w:val="00BA2AF4"/>
    <w:rsid w:val="00BA2FAE"/>
    <w:rsid w:val="00BA3385"/>
    <w:rsid w:val="00BA351D"/>
    <w:rsid w:val="00BA355E"/>
    <w:rsid w:val="00BA397D"/>
    <w:rsid w:val="00BA3C67"/>
    <w:rsid w:val="00BA4894"/>
    <w:rsid w:val="00BA49A5"/>
    <w:rsid w:val="00BA4DBC"/>
    <w:rsid w:val="00BA5652"/>
    <w:rsid w:val="00BA56C9"/>
    <w:rsid w:val="00BA5CDD"/>
    <w:rsid w:val="00BA6487"/>
    <w:rsid w:val="00BA650C"/>
    <w:rsid w:val="00BA6847"/>
    <w:rsid w:val="00BA6CD2"/>
    <w:rsid w:val="00BA700E"/>
    <w:rsid w:val="00BA740D"/>
    <w:rsid w:val="00BA7684"/>
    <w:rsid w:val="00BA7C36"/>
    <w:rsid w:val="00BA7D64"/>
    <w:rsid w:val="00BB026F"/>
    <w:rsid w:val="00BB0393"/>
    <w:rsid w:val="00BB08B5"/>
    <w:rsid w:val="00BB0D0F"/>
    <w:rsid w:val="00BB1067"/>
    <w:rsid w:val="00BB1212"/>
    <w:rsid w:val="00BB133B"/>
    <w:rsid w:val="00BB1850"/>
    <w:rsid w:val="00BB1C25"/>
    <w:rsid w:val="00BB1E10"/>
    <w:rsid w:val="00BB22DA"/>
    <w:rsid w:val="00BB2DFF"/>
    <w:rsid w:val="00BB2E8F"/>
    <w:rsid w:val="00BB2F7F"/>
    <w:rsid w:val="00BB3338"/>
    <w:rsid w:val="00BB3B57"/>
    <w:rsid w:val="00BB3B6C"/>
    <w:rsid w:val="00BB3CD8"/>
    <w:rsid w:val="00BB41B1"/>
    <w:rsid w:val="00BB446F"/>
    <w:rsid w:val="00BB4B6A"/>
    <w:rsid w:val="00BB4C0C"/>
    <w:rsid w:val="00BB4D9A"/>
    <w:rsid w:val="00BB51D2"/>
    <w:rsid w:val="00BB542A"/>
    <w:rsid w:val="00BB542C"/>
    <w:rsid w:val="00BB5690"/>
    <w:rsid w:val="00BB5AA4"/>
    <w:rsid w:val="00BB6601"/>
    <w:rsid w:val="00BB662D"/>
    <w:rsid w:val="00BB6714"/>
    <w:rsid w:val="00BB67F3"/>
    <w:rsid w:val="00BB6955"/>
    <w:rsid w:val="00BB6AC7"/>
    <w:rsid w:val="00BB6C92"/>
    <w:rsid w:val="00BB7060"/>
    <w:rsid w:val="00BB7BE1"/>
    <w:rsid w:val="00BC04E7"/>
    <w:rsid w:val="00BC08DB"/>
    <w:rsid w:val="00BC09FA"/>
    <w:rsid w:val="00BC0D5A"/>
    <w:rsid w:val="00BC0EC2"/>
    <w:rsid w:val="00BC105A"/>
    <w:rsid w:val="00BC10A0"/>
    <w:rsid w:val="00BC1241"/>
    <w:rsid w:val="00BC15C8"/>
    <w:rsid w:val="00BC16EE"/>
    <w:rsid w:val="00BC1794"/>
    <w:rsid w:val="00BC18DD"/>
    <w:rsid w:val="00BC1DFE"/>
    <w:rsid w:val="00BC212D"/>
    <w:rsid w:val="00BC24C2"/>
    <w:rsid w:val="00BC28DE"/>
    <w:rsid w:val="00BC2991"/>
    <w:rsid w:val="00BC2A1B"/>
    <w:rsid w:val="00BC313E"/>
    <w:rsid w:val="00BC32EE"/>
    <w:rsid w:val="00BC33A9"/>
    <w:rsid w:val="00BC3ECE"/>
    <w:rsid w:val="00BC3F24"/>
    <w:rsid w:val="00BC3FA4"/>
    <w:rsid w:val="00BC40E3"/>
    <w:rsid w:val="00BC4486"/>
    <w:rsid w:val="00BC472A"/>
    <w:rsid w:val="00BC47AF"/>
    <w:rsid w:val="00BC4875"/>
    <w:rsid w:val="00BC506D"/>
    <w:rsid w:val="00BC512C"/>
    <w:rsid w:val="00BC555C"/>
    <w:rsid w:val="00BC5921"/>
    <w:rsid w:val="00BC5E4C"/>
    <w:rsid w:val="00BC616C"/>
    <w:rsid w:val="00BC668A"/>
    <w:rsid w:val="00BC6ADB"/>
    <w:rsid w:val="00BC6D00"/>
    <w:rsid w:val="00BC7493"/>
    <w:rsid w:val="00BC75F2"/>
    <w:rsid w:val="00BC7858"/>
    <w:rsid w:val="00BC7A95"/>
    <w:rsid w:val="00BC7D13"/>
    <w:rsid w:val="00BC7EBF"/>
    <w:rsid w:val="00BD0852"/>
    <w:rsid w:val="00BD093E"/>
    <w:rsid w:val="00BD1413"/>
    <w:rsid w:val="00BD15EA"/>
    <w:rsid w:val="00BD16A7"/>
    <w:rsid w:val="00BD1945"/>
    <w:rsid w:val="00BD1F11"/>
    <w:rsid w:val="00BD2012"/>
    <w:rsid w:val="00BD2111"/>
    <w:rsid w:val="00BD21C6"/>
    <w:rsid w:val="00BD2512"/>
    <w:rsid w:val="00BD2805"/>
    <w:rsid w:val="00BD2AC7"/>
    <w:rsid w:val="00BD30CA"/>
    <w:rsid w:val="00BD3E45"/>
    <w:rsid w:val="00BD41E1"/>
    <w:rsid w:val="00BD42E7"/>
    <w:rsid w:val="00BD4B52"/>
    <w:rsid w:val="00BD4BD4"/>
    <w:rsid w:val="00BD4F58"/>
    <w:rsid w:val="00BD4F7E"/>
    <w:rsid w:val="00BD5185"/>
    <w:rsid w:val="00BD538A"/>
    <w:rsid w:val="00BD56DA"/>
    <w:rsid w:val="00BD5774"/>
    <w:rsid w:val="00BD5826"/>
    <w:rsid w:val="00BD5AEE"/>
    <w:rsid w:val="00BD60DA"/>
    <w:rsid w:val="00BD6321"/>
    <w:rsid w:val="00BD6613"/>
    <w:rsid w:val="00BD6745"/>
    <w:rsid w:val="00BD6C18"/>
    <w:rsid w:val="00BD70E0"/>
    <w:rsid w:val="00BD7170"/>
    <w:rsid w:val="00BD725A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E0451"/>
    <w:rsid w:val="00BE045D"/>
    <w:rsid w:val="00BE04F4"/>
    <w:rsid w:val="00BE0A3A"/>
    <w:rsid w:val="00BE1A38"/>
    <w:rsid w:val="00BE1CAE"/>
    <w:rsid w:val="00BE2480"/>
    <w:rsid w:val="00BE29D7"/>
    <w:rsid w:val="00BE2B92"/>
    <w:rsid w:val="00BE2E2E"/>
    <w:rsid w:val="00BE32D3"/>
    <w:rsid w:val="00BE3497"/>
    <w:rsid w:val="00BE35EF"/>
    <w:rsid w:val="00BE3ABC"/>
    <w:rsid w:val="00BE3D7C"/>
    <w:rsid w:val="00BE3F0B"/>
    <w:rsid w:val="00BE4255"/>
    <w:rsid w:val="00BE4463"/>
    <w:rsid w:val="00BE472B"/>
    <w:rsid w:val="00BE4ACD"/>
    <w:rsid w:val="00BE4B2E"/>
    <w:rsid w:val="00BE4B89"/>
    <w:rsid w:val="00BE4C1C"/>
    <w:rsid w:val="00BE548E"/>
    <w:rsid w:val="00BE5B64"/>
    <w:rsid w:val="00BE5C2D"/>
    <w:rsid w:val="00BE5FB0"/>
    <w:rsid w:val="00BE6376"/>
    <w:rsid w:val="00BE63A0"/>
    <w:rsid w:val="00BE6446"/>
    <w:rsid w:val="00BE64AA"/>
    <w:rsid w:val="00BE685C"/>
    <w:rsid w:val="00BE6B33"/>
    <w:rsid w:val="00BE7B2B"/>
    <w:rsid w:val="00BE7C92"/>
    <w:rsid w:val="00BF0187"/>
    <w:rsid w:val="00BF05B7"/>
    <w:rsid w:val="00BF11D1"/>
    <w:rsid w:val="00BF121B"/>
    <w:rsid w:val="00BF129B"/>
    <w:rsid w:val="00BF15C0"/>
    <w:rsid w:val="00BF1807"/>
    <w:rsid w:val="00BF182E"/>
    <w:rsid w:val="00BF1CA0"/>
    <w:rsid w:val="00BF1DFC"/>
    <w:rsid w:val="00BF1E85"/>
    <w:rsid w:val="00BF202B"/>
    <w:rsid w:val="00BF26D7"/>
    <w:rsid w:val="00BF293A"/>
    <w:rsid w:val="00BF2ADD"/>
    <w:rsid w:val="00BF3212"/>
    <w:rsid w:val="00BF3554"/>
    <w:rsid w:val="00BF3AF6"/>
    <w:rsid w:val="00BF3D25"/>
    <w:rsid w:val="00BF3D29"/>
    <w:rsid w:val="00BF3E2B"/>
    <w:rsid w:val="00BF3E43"/>
    <w:rsid w:val="00BF3E94"/>
    <w:rsid w:val="00BF42AD"/>
    <w:rsid w:val="00BF4388"/>
    <w:rsid w:val="00BF45E2"/>
    <w:rsid w:val="00BF4609"/>
    <w:rsid w:val="00BF467C"/>
    <w:rsid w:val="00BF4927"/>
    <w:rsid w:val="00BF4A44"/>
    <w:rsid w:val="00BF4D35"/>
    <w:rsid w:val="00BF4E25"/>
    <w:rsid w:val="00BF4F48"/>
    <w:rsid w:val="00BF538D"/>
    <w:rsid w:val="00BF5418"/>
    <w:rsid w:val="00BF54FE"/>
    <w:rsid w:val="00BF56DB"/>
    <w:rsid w:val="00BF577B"/>
    <w:rsid w:val="00BF591E"/>
    <w:rsid w:val="00BF616D"/>
    <w:rsid w:val="00BF63C1"/>
    <w:rsid w:val="00BF64AB"/>
    <w:rsid w:val="00BF64FF"/>
    <w:rsid w:val="00BF70B4"/>
    <w:rsid w:val="00BF76F6"/>
    <w:rsid w:val="00BF7D30"/>
    <w:rsid w:val="00BF7E89"/>
    <w:rsid w:val="00C00271"/>
    <w:rsid w:val="00C00404"/>
    <w:rsid w:val="00C00BCE"/>
    <w:rsid w:val="00C010D2"/>
    <w:rsid w:val="00C01797"/>
    <w:rsid w:val="00C01A05"/>
    <w:rsid w:val="00C01A90"/>
    <w:rsid w:val="00C01B61"/>
    <w:rsid w:val="00C02BA7"/>
    <w:rsid w:val="00C03268"/>
    <w:rsid w:val="00C033A4"/>
    <w:rsid w:val="00C0347B"/>
    <w:rsid w:val="00C034B2"/>
    <w:rsid w:val="00C039CC"/>
    <w:rsid w:val="00C03B95"/>
    <w:rsid w:val="00C03BCB"/>
    <w:rsid w:val="00C03DB6"/>
    <w:rsid w:val="00C04044"/>
    <w:rsid w:val="00C04156"/>
    <w:rsid w:val="00C04560"/>
    <w:rsid w:val="00C04608"/>
    <w:rsid w:val="00C04702"/>
    <w:rsid w:val="00C048F5"/>
    <w:rsid w:val="00C04B97"/>
    <w:rsid w:val="00C04C6C"/>
    <w:rsid w:val="00C04D0E"/>
    <w:rsid w:val="00C0516B"/>
    <w:rsid w:val="00C05667"/>
    <w:rsid w:val="00C05711"/>
    <w:rsid w:val="00C059D1"/>
    <w:rsid w:val="00C059FB"/>
    <w:rsid w:val="00C059FE"/>
    <w:rsid w:val="00C05B01"/>
    <w:rsid w:val="00C05C51"/>
    <w:rsid w:val="00C05D67"/>
    <w:rsid w:val="00C05EF3"/>
    <w:rsid w:val="00C05F34"/>
    <w:rsid w:val="00C060C2"/>
    <w:rsid w:val="00C06AB2"/>
    <w:rsid w:val="00C0703A"/>
    <w:rsid w:val="00C078E3"/>
    <w:rsid w:val="00C07CFE"/>
    <w:rsid w:val="00C100DC"/>
    <w:rsid w:val="00C1038B"/>
    <w:rsid w:val="00C1077B"/>
    <w:rsid w:val="00C108B3"/>
    <w:rsid w:val="00C10B11"/>
    <w:rsid w:val="00C10D00"/>
    <w:rsid w:val="00C10DF9"/>
    <w:rsid w:val="00C10FBC"/>
    <w:rsid w:val="00C11111"/>
    <w:rsid w:val="00C114BD"/>
    <w:rsid w:val="00C117ED"/>
    <w:rsid w:val="00C11857"/>
    <w:rsid w:val="00C11C43"/>
    <w:rsid w:val="00C121BA"/>
    <w:rsid w:val="00C123A9"/>
    <w:rsid w:val="00C125A5"/>
    <w:rsid w:val="00C13190"/>
    <w:rsid w:val="00C1327C"/>
    <w:rsid w:val="00C133D2"/>
    <w:rsid w:val="00C1394D"/>
    <w:rsid w:val="00C13E87"/>
    <w:rsid w:val="00C14148"/>
    <w:rsid w:val="00C1422C"/>
    <w:rsid w:val="00C14310"/>
    <w:rsid w:val="00C143ED"/>
    <w:rsid w:val="00C14963"/>
    <w:rsid w:val="00C15496"/>
    <w:rsid w:val="00C1552F"/>
    <w:rsid w:val="00C1563A"/>
    <w:rsid w:val="00C15671"/>
    <w:rsid w:val="00C1597E"/>
    <w:rsid w:val="00C15A28"/>
    <w:rsid w:val="00C15BF6"/>
    <w:rsid w:val="00C15F8A"/>
    <w:rsid w:val="00C160AB"/>
    <w:rsid w:val="00C16779"/>
    <w:rsid w:val="00C16E1F"/>
    <w:rsid w:val="00C16EC0"/>
    <w:rsid w:val="00C16F75"/>
    <w:rsid w:val="00C17202"/>
    <w:rsid w:val="00C173DC"/>
    <w:rsid w:val="00C17523"/>
    <w:rsid w:val="00C175D2"/>
    <w:rsid w:val="00C1770C"/>
    <w:rsid w:val="00C1780B"/>
    <w:rsid w:val="00C20296"/>
    <w:rsid w:val="00C20306"/>
    <w:rsid w:val="00C2037C"/>
    <w:rsid w:val="00C20574"/>
    <w:rsid w:val="00C20920"/>
    <w:rsid w:val="00C20E90"/>
    <w:rsid w:val="00C20FF3"/>
    <w:rsid w:val="00C2109E"/>
    <w:rsid w:val="00C213D0"/>
    <w:rsid w:val="00C21DFB"/>
    <w:rsid w:val="00C21E28"/>
    <w:rsid w:val="00C22026"/>
    <w:rsid w:val="00C22363"/>
    <w:rsid w:val="00C22AED"/>
    <w:rsid w:val="00C22F20"/>
    <w:rsid w:val="00C22F61"/>
    <w:rsid w:val="00C22FD0"/>
    <w:rsid w:val="00C23067"/>
    <w:rsid w:val="00C232AF"/>
    <w:rsid w:val="00C2331D"/>
    <w:rsid w:val="00C23638"/>
    <w:rsid w:val="00C24B45"/>
    <w:rsid w:val="00C2515B"/>
    <w:rsid w:val="00C252BB"/>
    <w:rsid w:val="00C26087"/>
    <w:rsid w:val="00C262CD"/>
    <w:rsid w:val="00C27105"/>
    <w:rsid w:val="00C27374"/>
    <w:rsid w:val="00C27C57"/>
    <w:rsid w:val="00C27D94"/>
    <w:rsid w:val="00C303C0"/>
    <w:rsid w:val="00C3069C"/>
    <w:rsid w:val="00C30A52"/>
    <w:rsid w:val="00C30A8B"/>
    <w:rsid w:val="00C30BF0"/>
    <w:rsid w:val="00C30CC8"/>
    <w:rsid w:val="00C3122E"/>
    <w:rsid w:val="00C3124B"/>
    <w:rsid w:val="00C317D7"/>
    <w:rsid w:val="00C31A7C"/>
    <w:rsid w:val="00C31FC9"/>
    <w:rsid w:val="00C32556"/>
    <w:rsid w:val="00C325F1"/>
    <w:rsid w:val="00C32C5A"/>
    <w:rsid w:val="00C334F8"/>
    <w:rsid w:val="00C336B8"/>
    <w:rsid w:val="00C33F3F"/>
    <w:rsid w:val="00C346E7"/>
    <w:rsid w:val="00C348EE"/>
    <w:rsid w:val="00C34950"/>
    <w:rsid w:val="00C34AEB"/>
    <w:rsid w:val="00C34BE0"/>
    <w:rsid w:val="00C34D4A"/>
    <w:rsid w:val="00C34DE7"/>
    <w:rsid w:val="00C34E67"/>
    <w:rsid w:val="00C35426"/>
    <w:rsid w:val="00C35B3E"/>
    <w:rsid w:val="00C35B4E"/>
    <w:rsid w:val="00C36127"/>
    <w:rsid w:val="00C365A7"/>
    <w:rsid w:val="00C367DA"/>
    <w:rsid w:val="00C369D7"/>
    <w:rsid w:val="00C37335"/>
    <w:rsid w:val="00C374F4"/>
    <w:rsid w:val="00C37827"/>
    <w:rsid w:val="00C37AAC"/>
    <w:rsid w:val="00C37CF5"/>
    <w:rsid w:val="00C400BF"/>
    <w:rsid w:val="00C402D2"/>
    <w:rsid w:val="00C408B0"/>
    <w:rsid w:val="00C408FD"/>
    <w:rsid w:val="00C40CE0"/>
    <w:rsid w:val="00C40FE2"/>
    <w:rsid w:val="00C412F9"/>
    <w:rsid w:val="00C4199E"/>
    <w:rsid w:val="00C41FD4"/>
    <w:rsid w:val="00C4205E"/>
    <w:rsid w:val="00C420AF"/>
    <w:rsid w:val="00C4210A"/>
    <w:rsid w:val="00C421C6"/>
    <w:rsid w:val="00C42817"/>
    <w:rsid w:val="00C42AA9"/>
    <w:rsid w:val="00C42BB0"/>
    <w:rsid w:val="00C42C5F"/>
    <w:rsid w:val="00C42CCA"/>
    <w:rsid w:val="00C42EC5"/>
    <w:rsid w:val="00C42EED"/>
    <w:rsid w:val="00C43C63"/>
    <w:rsid w:val="00C44669"/>
    <w:rsid w:val="00C44784"/>
    <w:rsid w:val="00C447A8"/>
    <w:rsid w:val="00C448E9"/>
    <w:rsid w:val="00C44AE7"/>
    <w:rsid w:val="00C44B9D"/>
    <w:rsid w:val="00C44C2D"/>
    <w:rsid w:val="00C4535E"/>
    <w:rsid w:val="00C4553D"/>
    <w:rsid w:val="00C459F8"/>
    <w:rsid w:val="00C45BAD"/>
    <w:rsid w:val="00C45C4C"/>
    <w:rsid w:val="00C45CAD"/>
    <w:rsid w:val="00C46276"/>
    <w:rsid w:val="00C464C3"/>
    <w:rsid w:val="00C46FD2"/>
    <w:rsid w:val="00C4717E"/>
    <w:rsid w:val="00C47A32"/>
    <w:rsid w:val="00C47D4F"/>
    <w:rsid w:val="00C50213"/>
    <w:rsid w:val="00C503B4"/>
    <w:rsid w:val="00C506DC"/>
    <w:rsid w:val="00C50A51"/>
    <w:rsid w:val="00C50DC0"/>
    <w:rsid w:val="00C51117"/>
    <w:rsid w:val="00C51457"/>
    <w:rsid w:val="00C51696"/>
    <w:rsid w:val="00C51AA7"/>
    <w:rsid w:val="00C52341"/>
    <w:rsid w:val="00C52784"/>
    <w:rsid w:val="00C5290C"/>
    <w:rsid w:val="00C529C0"/>
    <w:rsid w:val="00C52A4A"/>
    <w:rsid w:val="00C5327E"/>
    <w:rsid w:val="00C535A4"/>
    <w:rsid w:val="00C536B5"/>
    <w:rsid w:val="00C53A51"/>
    <w:rsid w:val="00C53B17"/>
    <w:rsid w:val="00C54113"/>
    <w:rsid w:val="00C5460C"/>
    <w:rsid w:val="00C5466C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FD8"/>
    <w:rsid w:val="00C56121"/>
    <w:rsid w:val="00C56264"/>
    <w:rsid w:val="00C566CC"/>
    <w:rsid w:val="00C56AA8"/>
    <w:rsid w:val="00C56B40"/>
    <w:rsid w:val="00C57028"/>
    <w:rsid w:val="00C570B9"/>
    <w:rsid w:val="00C572B2"/>
    <w:rsid w:val="00C57444"/>
    <w:rsid w:val="00C57E82"/>
    <w:rsid w:val="00C57E83"/>
    <w:rsid w:val="00C6016C"/>
    <w:rsid w:val="00C603DA"/>
    <w:rsid w:val="00C611EE"/>
    <w:rsid w:val="00C61325"/>
    <w:rsid w:val="00C6133A"/>
    <w:rsid w:val="00C613D4"/>
    <w:rsid w:val="00C61567"/>
    <w:rsid w:val="00C6203D"/>
    <w:rsid w:val="00C62077"/>
    <w:rsid w:val="00C624E8"/>
    <w:rsid w:val="00C62787"/>
    <w:rsid w:val="00C628DF"/>
    <w:rsid w:val="00C62E77"/>
    <w:rsid w:val="00C62FCE"/>
    <w:rsid w:val="00C633DB"/>
    <w:rsid w:val="00C63663"/>
    <w:rsid w:val="00C63B31"/>
    <w:rsid w:val="00C63E8F"/>
    <w:rsid w:val="00C6460F"/>
    <w:rsid w:val="00C6493C"/>
    <w:rsid w:val="00C64E32"/>
    <w:rsid w:val="00C65069"/>
    <w:rsid w:val="00C6545A"/>
    <w:rsid w:val="00C6562A"/>
    <w:rsid w:val="00C65C6D"/>
    <w:rsid w:val="00C65C7D"/>
    <w:rsid w:val="00C661D0"/>
    <w:rsid w:val="00C66558"/>
    <w:rsid w:val="00C66A37"/>
    <w:rsid w:val="00C66AE9"/>
    <w:rsid w:val="00C66B05"/>
    <w:rsid w:val="00C70019"/>
    <w:rsid w:val="00C7019D"/>
    <w:rsid w:val="00C704E0"/>
    <w:rsid w:val="00C70D4A"/>
    <w:rsid w:val="00C7155A"/>
    <w:rsid w:val="00C716DE"/>
    <w:rsid w:val="00C71742"/>
    <w:rsid w:val="00C71943"/>
    <w:rsid w:val="00C71ADB"/>
    <w:rsid w:val="00C71BAB"/>
    <w:rsid w:val="00C724E5"/>
    <w:rsid w:val="00C72859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082"/>
    <w:rsid w:val="00C740EB"/>
    <w:rsid w:val="00C74458"/>
    <w:rsid w:val="00C7464F"/>
    <w:rsid w:val="00C74E64"/>
    <w:rsid w:val="00C750A5"/>
    <w:rsid w:val="00C75DDA"/>
    <w:rsid w:val="00C7625A"/>
    <w:rsid w:val="00C762D1"/>
    <w:rsid w:val="00C763BB"/>
    <w:rsid w:val="00C76571"/>
    <w:rsid w:val="00C765C4"/>
    <w:rsid w:val="00C766FE"/>
    <w:rsid w:val="00C76A13"/>
    <w:rsid w:val="00C76B4E"/>
    <w:rsid w:val="00C76F7C"/>
    <w:rsid w:val="00C77080"/>
    <w:rsid w:val="00C7713E"/>
    <w:rsid w:val="00C7768D"/>
    <w:rsid w:val="00C7776A"/>
    <w:rsid w:val="00C77923"/>
    <w:rsid w:val="00C77A18"/>
    <w:rsid w:val="00C77D15"/>
    <w:rsid w:val="00C77E16"/>
    <w:rsid w:val="00C77FA4"/>
    <w:rsid w:val="00C80985"/>
    <w:rsid w:val="00C80C98"/>
    <w:rsid w:val="00C81043"/>
    <w:rsid w:val="00C81047"/>
    <w:rsid w:val="00C810E0"/>
    <w:rsid w:val="00C81DCF"/>
    <w:rsid w:val="00C81F74"/>
    <w:rsid w:val="00C83004"/>
    <w:rsid w:val="00C83118"/>
    <w:rsid w:val="00C831DF"/>
    <w:rsid w:val="00C83295"/>
    <w:rsid w:val="00C8348D"/>
    <w:rsid w:val="00C8359B"/>
    <w:rsid w:val="00C8390D"/>
    <w:rsid w:val="00C83964"/>
    <w:rsid w:val="00C83D02"/>
    <w:rsid w:val="00C84072"/>
    <w:rsid w:val="00C8425B"/>
    <w:rsid w:val="00C84B6C"/>
    <w:rsid w:val="00C85650"/>
    <w:rsid w:val="00C860F7"/>
    <w:rsid w:val="00C862A3"/>
    <w:rsid w:val="00C866CA"/>
    <w:rsid w:val="00C86D6F"/>
    <w:rsid w:val="00C86E52"/>
    <w:rsid w:val="00C870D5"/>
    <w:rsid w:val="00C87486"/>
    <w:rsid w:val="00C875CE"/>
    <w:rsid w:val="00C87751"/>
    <w:rsid w:val="00C87773"/>
    <w:rsid w:val="00C87D02"/>
    <w:rsid w:val="00C9002D"/>
    <w:rsid w:val="00C902F5"/>
    <w:rsid w:val="00C903D5"/>
    <w:rsid w:val="00C904AC"/>
    <w:rsid w:val="00C90A72"/>
    <w:rsid w:val="00C90CA5"/>
    <w:rsid w:val="00C91343"/>
    <w:rsid w:val="00C917C6"/>
    <w:rsid w:val="00C91EC9"/>
    <w:rsid w:val="00C9244B"/>
    <w:rsid w:val="00C92625"/>
    <w:rsid w:val="00C9285C"/>
    <w:rsid w:val="00C929DD"/>
    <w:rsid w:val="00C9330B"/>
    <w:rsid w:val="00C93329"/>
    <w:rsid w:val="00C93D41"/>
    <w:rsid w:val="00C93E25"/>
    <w:rsid w:val="00C93FE7"/>
    <w:rsid w:val="00C941BE"/>
    <w:rsid w:val="00C94380"/>
    <w:rsid w:val="00C94A0A"/>
    <w:rsid w:val="00C94F68"/>
    <w:rsid w:val="00C95062"/>
    <w:rsid w:val="00C95298"/>
    <w:rsid w:val="00C958AA"/>
    <w:rsid w:val="00C95C01"/>
    <w:rsid w:val="00C95E52"/>
    <w:rsid w:val="00C95E6A"/>
    <w:rsid w:val="00C962B7"/>
    <w:rsid w:val="00C968B3"/>
    <w:rsid w:val="00C969D5"/>
    <w:rsid w:val="00C96A14"/>
    <w:rsid w:val="00C96D38"/>
    <w:rsid w:val="00C96D56"/>
    <w:rsid w:val="00C97144"/>
    <w:rsid w:val="00C976E0"/>
    <w:rsid w:val="00C97A1D"/>
    <w:rsid w:val="00C97D69"/>
    <w:rsid w:val="00CA08D4"/>
    <w:rsid w:val="00CA0985"/>
    <w:rsid w:val="00CA0BF2"/>
    <w:rsid w:val="00CA0FB1"/>
    <w:rsid w:val="00CA1638"/>
    <w:rsid w:val="00CA2160"/>
    <w:rsid w:val="00CA236D"/>
    <w:rsid w:val="00CA28FA"/>
    <w:rsid w:val="00CA2BD8"/>
    <w:rsid w:val="00CA31B8"/>
    <w:rsid w:val="00CA31F6"/>
    <w:rsid w:val="00CA330A"/>
    <w:rsid w:val="00CA359A"/>
    <w:rsid w:val="00CA38C6"/>
    <w:rsid w:val="00CA3AEF"/>
    <w:rsid w:val="00CA3AF2"/>
    <w:rsid w:val="00CA414E"/>
    <w:rsid w:val="00CA4332"/>
    <w:rsid w:val="00CA45D6"/>
    <w:rsid w:val="00CA4708"/>
    <w:rsid w:val="00CA4722"/>
    <w:rsid w:val="00CA478F"/>
    <w:rsid w:val="00CA49F7"/>
    <w:rsid w:val="00CA4B5D"/>
    <w:rsid w:val="00CA4DD2"/>
    <w:rsid w:val="00CA4FAB"/>
    <w:rsid w:val="00CA5654"/>
    <w:rsid w:val="00CA56ED"/>
    <w:rsid w:val="00CA58A9"/>
    <w:rsid w:val="00CA5A04"/>
    <w:rsid w:val="00CA6308"/>
    <w:rsid w:val="00CA66E3"/>
    <w:rsid w:val="00CA67AC"/>
    <w:rsid w:val="00CA680B"/>
    <w:rsid w:val="00CA70E4"/>
    <w:rsid w:val="00CA715F"/>
    <w:rsid w:val="00CA729E"/>
    <w:rsid w:val="00CA75F9"/>
    <w:rsid w:val="00CA789C"/>
    <w:rsid w:val="00CA78B9"/>
    <w:rsid w:val="00CA7A7E"/>
    <w:rsid w:val="00CB00F4"/>
    <w:rsid w:val="00CB0B01"/>
    <w:rsid w:val="00CB0C99"/>
    <w:rsid w:val="00CB13CE"/>
    <w:rsid w:val="00CB1488"/>
    <w:rsid w:val="00CB157D"/>
    <w:rsid w:val="00CB162F"/>
    <w:rsid w:val="00CB1F73"/>
    <w:rsid w:val="00CB2647"/>
    <w:rsid w:val="00CB2843"/>
    <w:rsid w:val="00CB2A9B"/>
    <w:rsid w:val="00CB333C"/>
    <w:rsid w:val="00CB37DA"/>
    <w:rsid w:val="00CB3A5D"/>
    <w:rsid w:val="00CB3DB4"/>
    <w:rsid w:val="00CB3DC1"/>
    <w:rsid w:val="00CB42A5"/>
    <w:rsid w:val="00CB4DE9"/>
    <w:rsid w:val="00CB549F"/>
    <w:rsid w:val="00CB54E8"/>
    <w:rsid w:val="00CB588B"/>
    <w:rsid w:val="00CB5979"/>
    <w:rsid w:val="00CB5BA0"/>
    <w:rsid w:val="00CB5C82"/>
    <w:rsid w:val="00CB61A0"/>
    <w:rsid w:val="00CB629B"/>
    <w:rsid w:val="00CB66DD"/>
    <w:rsid w:val="00CB6A35"/>
    <w:rsid w:val="00CB6A48"/>
    <w:rsid w:val="00CB6C87"/>
    <w:rsid w:val="00CB704F"/>
    <w:rsid w:val="00CB76DC"/>
    <w:rsid w:val="00CB796D"/>
    <w:rsid w:val="00CB7D63"/>
    <w:rsid w:val="00CB7FC3"/>
    <w:rsid w:val="00CC0101"/>
    <w:rsid w:val="00CC03BE"/>
    <w:rsid w:val="00CC0521"/>
    <w:rsid w:val="00CC05E1"/>
    <w:rsid w:val="00CC09C3"/>
    <w:rsid w:val="00CC0E4C"/>
    <w:rsid w:val="00CC1129"/>
    <w:rsid w:val="00CC11BD"/>
    <w:rsid w:val="00CC130A"/>
    <w:rsid w:val="00CC13CC"/>
    <w:rsid w:val="00CC1C36"/>
    <w:rsid w:val="00CC1FE6"/>
    <w:rsid w:val="00CC20D8"/>
    <w:rsid w:val="00CC2592"/>
    <w:rsid w:val="00CC2A9C"/>
    <w:rsid w:val="00CC2AA4"/>
    <w:rsid w:val="00CC2CA4"/>
    <w:rsid w:val="00CC31D3"/>
    <w:rsid w:val="00CC350D"/>
    <w:rsid w:val="00CC37A7"/>
    <w:rsid w:val="00CC3C94"/>
    <w:rsid w:val="00CC3E9B"/>
    <w:rsid w:val="00CC3FF3"/>
    <w:rsid w:val="00CC4334"/>
    <w:rsid w:val="00CC4921"/>
    <w:rsid w:val="00CC4B19"/>
    <w:rsid w:val="00CC5124"/>
    <w:rsid w:val="00CC523E"/>
    <w:rsid w:val="00CC5439"/>
    <w:rsid w:val="00CC54C7"/>
    <w:rsid w:val="00CC5788"/>
    <w:rsid w:val="00CC5B48"/>
    <w:rsid w:val="00CC5BCB"/>
    <w:rsid w:val="00CC5F74"/>
    <w:rsid w:val="00CC63A3"/>
    <w:rsid w:val="00CC676D"/>
    <w:rsid w:val="00CC678D"/>
    <w:rsid w:val="00CC6846"/>
    <w:rsid w:val="00CC6FD3"/>
    <w:rsid w:val="00CC7035"/>
    <w:rsid w:val="00CC75E8"/>
    <w:rsid w:val="00CC7626"/>
    <w:rsid w:val="00CC76E7"/>
    <w:rsid w:val="00CC7838"/>
    <w:rsid w:val="00CC7CDD"/>
    <w:rsid w:val="00CD033C"/>
    <w:rsid w:val="00CD089E"/>
    <w:rsid w:val="00CD093D"/>
    <w:rsid w:val="00CD0C1C"/>
    <w:rsid w:val="00CD1305"/>
    <w:rsid w:val="00CD1A68"/>
    <w:rsid w:val="00CD1C57"/>
    <w:rsid w:val="00CD1DFC"/>
    <w:rsid w:val="00CD211A"/>
    <w:rsid w:val="00CD233B"/>
    <w:rsid w:val="00CD238A"/>
    <w:rsid w:val="00CD24CB"/>
    <w:rsid w:val="00CD29ED"/>
    <w:rsid w:val="00CD31AF"/>
    <w:rsid w:val="00CD338D"/>
    <w:rsid w:val="00CD3677"/>
    <w:rsid w:val="00CD3CDE"/>
    <w:rsid w:val="00CD3D3E"/>
    <w:rsid w:val="00CD3E1B"/>
    <w:rsid w:val="00CD40B6"/>
    <w:rsid w:val="00CD41C2"/>
    <w:rsid w:val="00CD4212"/>
    <w:rsid w:val="00CD4695"/>
    <w:rsid w:val="00CD4807"/>
    <w:rsid w:val="00CD4BCC"/>
    <w:rsid w:val="00CD4C73"/>
    <w:rsid w:val="00CD4F08"/>
    <w:rsid w:val="00CD50D7"/>
    <w:rsid w:val="00CD5430"/>
    <w:rsid w:val="00CD549B"/>
    <w:rsid w:val="00CD5CC7"/>
    <w:rsid w:val="00CD5E56"/>
    <w:rsid w:val="00CD5F3D"/>
    <w:rsid w:val="00CD6177"/>
    <w:rsid w:val="00CD6B41"/>
    <w:rsid w:val="00CD6EAC"/>
    <w:rsid w:val="00CD7188"/>
    <w:rsid w:val="00CD7567"/>
    <w:rsid w:val="00CD7992"/>
    <w:rsid w:val="00CD7DDC"/>
    <w:rsid w:val="00CE0797"/>
    <w:rsid w:val="00CE0E9F"/>
    <w:rsid w:val="00CE14EC"/>
    <w:rsid w:val="00CE1E2A"/>
    <w:rsid w:val="00CE1F0B"/>
    <w:rsid w:val="00CE2642"/>
    <w:rsid w:val="00CE3165"/>
    <w:rsid w:val="00CE36AC"/>
    <w:rsid w:val="00CE433C"/>
    <w:rsid w:val="00CE439F"/>
    <w:rsid w:val="00CE46BB"/>
    <w:rsid w:val="00CE5198"/>
    <w:rsid w:val="00CE5286"/>
    <w:rsid w:val="00CE5CAD"/>
    <w:rsid w:val="00CE5E08"/>
    <w:rsid w:val="00CE608E"/>
    <w:rsid w:val="00CE63E9"/>
    <w:rsid w:val="00CE6CD8"/>
    <w:rsid w:val="00CE6EE9"/>
    <w:rsid w:val="00CE7056"/>
    <w:rsid w:val="00CE7409"/>
    <w:rsid w:val="00CE781E"/>
    <w:rsid w:val="00CE7BA1"/>
    <w:rsid w:val="00CF03CF"/>
    <w:rsid w:val="00CF06C6"/>
    <w:rsid w:val="00CF0807"/>
    <w:rsid w:val="00CF0898"/>
    <w:rsid w:val="00CF0C37"/>
    <w:rsid w:val="00CF0FD1"/>
    <w:rsid w:val="00CF1173"/>
    <w:rsid w:val="00CF11FF"/>
    <w:rsid w:val="00CF1706"/>
    <w:rsid w:val="00CF1A3A"/>
    <w:rsid w:val="00CF1C17"/>
    <w:rsid w:val="00CF21CD"/>
    <w:rsid w:val="00CF2C49"/>
    <w:rsid w:val="00CF2E60"/>
    <w:rsid w:val="00CF3475"/>
    <w:rsid w:val="00CF35DD"/>
    <w:rsid w:val="00CF36B1"/>
    <w:rsid w:val="00CF37CC"/>
    <w:rsid w:val="00CF40E1"/>
    <w:rsid w:val="00CF4173"/>
    <w:rsid w:val="00CF4207"/>
    <w:rsid w:val="00CF4350"/>
    <w:rsid w:val="00CF4862"/>
    <w:rsid w:val="00CF4C11"/>
    <w:rsid w:val="00CF5493"/>
    <w:rsid w:val="00CF54D0"/>
    <w:rsid w:val="00CF5DC6"/>
    <w:rsid w:val="00CF5EFE"/>
    <w:rsid w:val="00CF62ED"/>
    <w:rsid w:val="00CF6429"/>
    <w:rsid w:val="00CF64FF"/>
    <w:rsid w:val="00CF6CC7"/>
    <w:rsid w:val="00CF70EB"/>
    <w:rsid w:val="00CF7127"/>
    <w:rsid w:val="00CF720C"/>
    <w:rsid w:val="00CF729E"/>
    <w:rsid w:val="00CF72F0"/>
    <w:rsid w:val="00CF76F4"/>
    <w:rsid w:val="00CF77A2"/>
    <w:rsid w:val="00CF7878"/>
    <w:rsid w:val="00CF78D4"/>
    <w:rsid w:val="00CF7B46"/>
    <w:rsid w:val="00D005D2"/>
    <w:rsid w:val="00D00738"/>
    <w:rsid w:val="00D00A02"/>
    <w:rsid w:val="00D00AA3"/>
    <w:rsid w:val="00D00CBA"/>
    <w:rsid w:val="00D01124"/>
    <w:rsid w:val="00D011FB"/>
    <w:rsid w:val="00D0197A"/>
    <w:rsid w:val="00D01BF5"/>
    <w:rsid w:val="00D01C35"/>
    <w:rsid w:val="00D02647"/>
    <w:rsid w:val="00D03492"/>
    <w:rsid w:val="00D035DE"/>
    <w:rsid w:val="00D036F2"/>
    <w:rsid w:val="00D0386C"/>
    <w:rsid w:val="00D039FE"/>
    <w:rsid w:val="00D03B28"/>
    <w:rsid w:val="00D03CBF"/>
    <w:rsid w:val="00D04358"/>
    <w:rsid w:val="00D048C5"/>
    <w:rsid w:val="00D049F9"/>
    <w:rsid w:val="00D04D4B"/>
    <w:rsid w:val="00D051DE"/>
    <w:rsid w:val="00D05624"/>
    <w:rsid w:val="00D05756"/>
    <w:rsid w:val="00D059AC"/>
    <w:rsid w:val="00D06418"/>
    <w:rsid w:val="00D06B01"/>
    <w:rsid w:val="00D06B2E"/>
    <w:rsid w:val="00D06B9D"/>
    <w:rsid w:val="00D06C80"/>
    <w:rsid w:val="00D06D4E"/>
    <w:rsid w:val="00D06F3D"/>
    <w:rsid w:val="00D07061"/>
    <w:rsid w:val="00D076C8"/>
    <w:rsid w:val="00D07A1A"/>
    <w:rsid w:val="00D07BDC"/>
    <w:rsid w:val="00D07D1A"/>
    <w:rsid w:val="00D07F57"/>
    <w:rsid w:val="00D101D5"/>
    <w:rsid w:val="00D103F0"/>
    <w:rsid w:val="00D1085B"/>
    <w:rsid w:val="00D11161"/>
    <w:rsid w:val="00D111A3"/>
    <w:rsid w:val="00D1195A"/>
    <w:rsid w:val="00D12225"/>
    <w:rsid w:val="00D1249B"/>
    <w:rsid w:val="00D126B2"/>
    <w:rsid w:val="00D12962"/>
    <w:rsid w:val="00D12A3E"/>
    <w:rsid w:val="00D12B44"/>
    <w:rsid w:val="00D12DC1"/>
    <w:rsid w:val="00D13261"/>
    <w:rsid w:val="00D132AD"/>
    <w:rsid w:val="00D13624"/>
    <w:rsid w:val="00D13A79"/>
    <w:rsid w:val="00D13B66"/>
    <w:rsid w:val="00D13C5E"/>
    <w:rsid w:val="00D1417A"/>
    <w:rsid w:val="00D14188"/>
    <w:rsid w:val="00D1493D"/>
    <w:rsid w:val="00D159B4"/>
    <w:rsid w:val="00D15D1A"/>
    <w:rsid w:val="00D16021"/>
    <w:rsid w:val="00D162F6"/>
    <w:rsid w:val="00D166C3"/>
    <w:rsid w:val="00D1690B"/>
    <w:rsid w:val="00D169C1"/>
    <w:rsid w:val="00D16A6D"/>
    <w:rsid w:val="00D16C33"/>
    <w:rsid w:val="00D16DD9"/>
    <w:rsid w:val="00D1715C"/>
    <w:rsid w:val="00D171B0"/>
    <w:rsid w:val="00D172B3"/>
    <w:rsid w:val="00D17450"/>
    <w:rsid w:val="00D174B6"/>
    <w:rsid w:val="00D17BFC"/>
    <w:rsid w:val="00D20127"/>
    <w:rsid w:val="00D20149"/>
    <w:rsid w:val="00D203B4"/>
    <w:rsid w:val="00D203BD"/>
    <w:rsid w:val="00D207FC"/>
    <w:rsid w:val="00D20A71"/>
    <w:rsid w:val="00D20BA4"/>
    <w:rsid w:val="00D20EA6"/>
    <w:rsid w:val="00D20FC3"/>
    <w:rsid w:val="00D213FD"/>
    <w:rsid w:val="00D218F8"/>
    <w:rsid w:val="00D21CBA"/>
    <w:rsid w:val="00D21F26"/>
    <w:rsid w:val="00D21F69"/>
    <w:rsid w:val="00D21F9B"/>
    <w:rsid w:val="00D21FB1"/>
    <w:rsid w:val="00D220F0"/>
    <w:rsid w:val="00D220F7"/>
    <w:rsid w:val="00D222E1"/>
    <w:rsid w:val="00D223B8"/>
    <w:rsid w:val="00D22802"/>
    <w:rsid w:val="00D2292A"/>
    <w:rsid w:val="00D22A1A"/>
    <w:rsid w:val="00D22CB7"/>
    <w:rsid w:val="00D231CD"/>
    <w:rsid w:val="00D23A07"/>
    <w:rsid w:val="00D23A08"/>
    <w:rsid w:val="00D23E40"/>
    <w:rsid w:val="00D24179"/>
    <w:rsid w:val="00D242BB"/>
    <w:rsid w:val="00D2443C"/>
    <w:rsid w:val="00D24B78"/>
    <w:rsid w:val="00D2526D"/>
    <w:rsid w:val="00D2587C"/>
    <w:rsid w:val="00D25C05"/>
    <w:rsid w:val="00D25CA5"/>
    <w:rsid w:val="00D25FFC"/>
    <w:rsid w:val="00D25FFF"/>
    <w:rsid w:val="00D260D0"/>
    <w:rsid w:val="00D264A1"/>
    <w:rsid w:val="00D264AC"/>
    <w:rsid w:val="00D2657F"/>
    <w:rsid w:val="00D265A1"/>
    <w:rsid w:val="00D26809"/>
    <w:rsid w:val="00D269EA"/>
    <w:rsid w:val="00D26E63"/>
    <w:rsid w:val="00D2705D"/>
    <w:rsid w:val="00D279B5"/>
    <w:rsid w:val="00D27DA7"/>
    <w:rsid w:val="00D30246"/>
    <w:rsid w:val="00D30387"/>
    <w:rsid w:val="00D305C5"/>
    <w:rsid w:val="00D306DD"/>
    <w:rsid w:val="00D30A7E"/>
    <w:rsid w:val="00D30B29"/>
    <w:rsid w:val="00D30B83"/>
    <w:rsid w:val="00D31FD8"/>
    <w:rsid w:val="00D323F0"/>
    <w:rsid w:val="00D326B4"/>
    <w:rsid w:val="00D329EB"/>
    <w:rsid w:val="00D33367"/>
    <w:rsid w:val="00D333A3"/>
    <w:rsid w:val="00D33403"/>
    <w:rsid w:val="00D33B54"/>
    <w:rsid w:val="00D33D6E"/>
    <w:rsid w:val="00D34001"/>
    <w:rsid w:val="00D34268"/>
    <w:rsid w:val="00D34553"/>
    <w:rsid w:val="00D3457B"/>
    <w:rsid w:val="00D34C37"/>
    <w:rsid w:val="00D34CCC"/>
    <w:rsid w:val="00D350F6"/>
    <w:rsid w:val="00D351EB"/>
    <w:rsid w:val="00D3526F"/>
    <w:rsid w:val="00D352FB"/>
    <w:rsid w:val="00D35383"/>
    <w:rsid w:val="00D3576E"/>
    <w:rsid w:val="00D35A29"/>
    <w:rsid w:val="00D36435"/>
    <w:rsid w:val="00D36694"/>
    <w:rsid w:val="00D36964"/>
    <w:rsid w:val="00D36BD0"/>
    <w:rsid w:val="00D36DF1"/>
    <w:rsid w:val="00D36EDA"/>
    <w:rsid w:val="00D370BB"/>
    <w:rsid w:val="00D37331"/>
    <w:rsid w:val="00D37F25"/>
    <w:rsid w:val="00D402C4"/>
    <w:rsid w:val="00D40632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191"/>
    <w:rsid w:val="00D41201"/>
    <w:rsid w:val="00D412B4"/>
    <w:rsid w:val="00D41AF3"/>
    <w:rsid w:val="00D41AF5"/>
    <w:rsid w:val="00D41B41"/>
    <w:rsid w:val="00D421EF"/>
    <w:rsid w:val="00D423D2"/>
    <w:rsid w:val="00D42C61"/>
    <w:rsid w:val="00D42E41"/>
    <w:rsid w:val="00D43417"/>
    <w:rsid w:val="00D439C2"/>
    <w:rsid w:val="00D43C38"/>
    <w:rsid w:val="00D44722"/>
    <w:rsid w:val="00D449E3"/>
    <w:rsid w:val="00D44E09"/>
    <w:rsid w:val="00D45380"/>
    <w:rsid w:val="00D454E8"/>
    <w:rsid w:val="00D45A2F"/>
    <w:rsid w:val="00D45C04"/>
    <w:rsid w:val="00D45CF1"/>
    <w:rsid w:val="00D4614C"/>
    <w:rsid w:val="00D4650F"/>
    <w:rsid w:val="00D466FC"/>
    <w:rsid w:val="00D46765"/>
    <w:rsid w:val="00D4753B"/>
    <w:rsid w:val="00D476B6"/>
    <w:rsid w:val="00D477CD"/>
    <w:rsid w:val="00D47EE6"/>
    <w:rsid w:val="00D504E3"/>
    <w:rsid w:val="00D50DC0"/>
    <w:rsid w:val="00D50EA7"/>
    <w:rsid w:val="00D50FB2"/>
    <w:rsid w:val="00D514B2"/>
    <w:rsid w:val="00D517F1"/>
    <w:rsid w:val="00D519D3"/>
    <w:rsid w:val="00D52050"/>
    <w:rsid w:val="00D52A62"/>
    <w:rsid w:val="00D52C52"/>
    <w:rsid w:val="00D52C53"/>
    <w:rsid w:val="00D5301F"/>
    <w:rsid w:val="00D534AD"/>
    <w:rsid w:val="00D53631"/>
    <w:rsid w:val="00D538E7"/>
    <w:rsid w:val="00D53C27"/>
    <w:rsid w:val="00D53D8A"/>
    <w:rsid w:val="00D53FF7"/>
    <w:rsid w:val="00D54129"/>
    <w:rsid w:val="00D548DF"/>
    <w:rsid w:val="00D54E6B"/>
    <w:rsid w:val="00D54EE1"/>
    <w:rsid w:val="00D5518D"/>
    <w:rsid w:val="00D556EB"/>
    <w:rsid w:val="00D558EE"/>
    <w:rsid w:val="00D55AFB"/>
    <w:rsid w:val="00D55FC1"/>
    <w:rsid w:val="00D56648"/>
    <w:rsid w:val="00D56842"/>
    <w:rsid w:val="00D56934"/>
    <w:rsid w:val="00D56AB1"/>
    <w:rsid w:val="00D571CC"/>
    <w:rsid w:val="00D600FA"/>
    <w:rsid w:val="00D60437"/>
    <w:rsid w:val="00D60C01"/>
    <w:rsid w:val="00D60CA7"/>
    <w:rsid w:val="00D613B1"/>
    <w:rsid w:val="00D61C49"/>
    <w:rsid w:val="00D61DD0"/>
    <w:rsid w:val="00D61E84"/>
    <w:rsid w:val="00D61F61"/>
    <w:rsid w:val="00D622B8"/>
    <w:rsid w:val="00D62B86"/>
    <w:rsid w:val="00D63218"/>
    <w:rsid w:val="00D63256"/>
    <w:rsid w:val="00D632E6"/>
    <w:rsid w:val="00D634B9"/>
    <w:rsid w:val="00D635A7"/>
    <w:rsid w:val="00D6387D"/>
    <w:rsid w:val="00D63D8C"/>
    <w:rsid w:val="00D641DE"/>
    <w:rsid w:val="00D64357"/>
    <w:rsid w:val="00D64942"/>
    <w:rsid w:val="00D64B09"/>
    <w:rsid w:val="00D64C5C"/>
    <w:rsid w:val="00D64E1B"/>
    <w:rsid w:val="00D652D2"/>
    <w:rsid w:val="00D656EA"/>
    <w:rsid w:val="00D65FDB"/>
    <w:rsid w:val="00D663E5"/>
    <w:rsid w:val="00D66902"/>
    <w:rsid w:val="00D66A99"/>
    <w:rsid w:val="00D67370"/>
    <w:rsid w:val="00D679F6"/>
    <w:rsid w:val="00D67A36"/>
    <w:rsid w:val="00D67CE0"/>
    <w:rsid w:val="00D67D94"/>
    <w:rsid w:val="00D67E63"/>
    <w:rsid w:val="00D7018C"/>
    <w:rsid w:val="00D70233"/>
    <w:rsid w:val="00D7055B"/>
    <w:rsid w:val="00D70C26"/>
    <w:rsid w:val="00D70E5B"/>
    <w:rsid w:val="00D70F85"/>
    <w:rsid w:val="00D71456"/>
    <w:rsid w:val="00D71917"/>
    <w:rsid w:val="00D71AD4"/>
    <w:rsid w:val="00D71F21"/>
    <w:rsid w:val="00D7231D"/>
    <w:rsid w:val="00D72782"/>
    <w:rsid w:val="00D72EE4"/>
    <w:rsid w:val="00D73151"/>
    <w:rsid w:val="00D738E2"/>
    <w:rsid w:val="00D73F58"/>
    <w:rsid w:val="00D73FB0"/>
    <w:rsid w:val="00D740C7"/>
    <w:rsid w:val="00D74A1C"/>
    <w:rsid w:val="00D74C27"/>
    <w:rsid w:val="00D74D5D"/>
    <w:rsid w:val="00D752A3"/>
    <w:rsid w:val="00D752C3"/>
    <w:rsid w:val="00D753DC"/>
    <w:rsid w:val="00D75873"/>
    <w:rsid w:val="00D75C48"/>
    <w:rsid w:val="00D75CD5"/>
    <w:rsid w:val="00D75D1E"/>
    <w:rsid w:val="00D76183"/>
    <w:rsid w:val="00D765AF"/>
    <w:rsid w:val="00D76CAF"/>
    <w:rsid w:val="00D76E5D"/>
    <w:rsid w:val="00D7706C"/>
    <w:rsid w:val="00D77720"/>
    <w:rsid w:val="00D77929"/>
    <w:rsid w:val="00D8033A"/>
    <w:rsid w:val="00D808C3"/>
    <w:rsid w:val="00D80A6C"/>
    <w:rsid w:val="00D80C4F"/>
    <w:rsid w:val="00D80DF2"/>
    <w:rsid w:val="00D81121"/>
    <w:rsid w:val="00D81212"/>
    <w:rsid w:val="00D812F5"/>
    <w:rsid w:val="00D8173A"/>
    <w:rsid w:val="00D81D9E"/>
    <w:rsid w:val="00D81F5B"/>
    <w:rsid w:val="00D8221C"/>
    <w:rsid w:val="00D82C52"/>
    <w:rsid w:val="00D82DC0"/>
    <w:rsid w:val="00D834A7"/>
    <w:rsid w:val="00D83A84"/>
    <w:rsid w:val="00D83C5F"/>
    <w:rsid w:val="00D83E87"/>
    <w:rsid w:val="00D83FCC"/>
    <w:rsid w:val="00D84065"/>
    <w:rsid w:val="00D840A3"/>
    <w:rsid w:val="00D84720"/>
    <w:rsid w:val="00D84EE3"/>
    <w:rsid w:val="00D8541F"/>
    <w:rsid w:val="00D85994"/>
    <w:rsid w:val="00D85C06"/>
    <w:rsid w:val="00D85C2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90529"/>
    <w:rsid w:val="00D90964"/>
    <w:rsid w:val="00D909BE"/>
    <w:rsid w:val="00D90B69"/>
    <w:rsid w:val="00D90FE4"/>
    <w:rsid w:val="00D9102D"/>
    <w:rsid w:val="00D91247"/>
    <w:rsid w:val="00D912C4"/>
    <w:rsid w:val="00D913B7"/>
    <w:rsid w:val="00D9161E"/>
    <w:rsid w:val="00D917E4"/>
    <w:rsid w:val="00D919C5"/>
    <w:rsid w:val="00D91A3C"/>
    <w:rsid w:val="00D91CA9"/>
    <w:rsid w:val="00D92117"/>
    <w:rsid w:val="00D9281C"/>
    <w:rsid w:val="00D9297F"/>
    <w:rsid w:val="00D92A68"/>
    <w:rsid w:val="00D9329D"/>
    <w:rsid w:val="00D936ED"/>
    <w:rsid w:val="00D9411E"/>
    <w:rsid w:val="00D941A0"/>
    <w:rsid w:val="00D94C06"/>
    <w:rsid w:val="00D94E83"/>
    <w:rsid w:val="00D94EB6"/>
    <w:rsid w:val="00D9549F"/>
    <w:rsid w:val="00D95543"/>
    <w:rsid w:val="00D95798"/>
    <w:rsid w:val="00D957B0"/>
    <w:rsid w:val="00D959D0"/>
    <w:rsid w:val="00D95BD0"/>
    <w:rsid w:val="00D95C60"/>
    <w:rsid w:val="00D95DCD"/>
    <w:rsid w:val="00D95FD1"/>
    <w:rsid w:val="00D96218"/>
    <w:rsid w:val="00D962A3"/>
    <w:rsid w:val="00D962C3"/>
    <w:rsid w:val="00D969D9"/>
    <w:rsid w:val="00D96DF4"/>
    <w:rsid w:val="00D974B5"/>
    <w:rsid w:val="00D9768C"/>
    <w:rsid w:val="00D97882"/>
    <w:rsid w:val="00D9789F"/>
    <w:rsid w:val="00D97EE4"/>
    <w:rsid w:val="00DA054C"/>
    <w:rsid w:val="00DA0613"/>
    <w:rsid w:val="00DA069E"/>
    <w:rsid w:val="00DA0AA6"/>
    <w:rsid w:val="00DA0CE8"/>
    <w:rsid w:val="00DA1529"/>
    <w:rsid w:val="00DA170D"/>
    <w:rsid w:val="00DA17F5"/>
    <w:rsid w:val="00DA225D"/>
    <w:rsid w:val="00DA22A4"/>
    <w:rsid w:val="00DA25B0"/>
    <w:rsid w:val="00DA27DA"/>
    <w:rsid w:val="00DA29F9"/>
    <w:rsid w:val="00DA314A"/>
    <w:rsid w:val="00DA32E5"/>
    <w:rsid w:val="00DA358C"/>
    <w:rsid w:val="00DA3DEF"/>
    <w:rsid w:val="00DA415E"/>
    <w:rsid w:val="00DA4605"/>
    <w:rsid w:val="00DA4647"/>
    <w:rsid w:val="00DA49E4"/>
    <w:rsid w:val="00DA4ACA"/>
    <w:rsid w:val="00DA581F"/>
    <w:rsid w:val="00DA59F8"/>
    <w:rsid w:val="00DA5BA2"/>
    <w:rsid w:val="00DA660A"/>
    <w:rsid w:val="00DA66D7"/>
    <w:rsid w:val="00DA6B8A"/>
    <w:rsid w:val="00DA6C1E"/>
    <w:rsid w:val="00DA6C45"/>
    <w:rsid w:val="00DA6CA6"/>
    <w:rsid w:val="00DA6D89"/>
    <w:rsid w:val="00DA708A"/>
    <w:rsid w:val="00DA7271"/>
    <w:rsid w:val="00DA75CD"/>
    <w:rsid w:val="00DA79F9"/>
    <w:rsid w:val="00DA7B53"/>
    <w:rsid w:val="00DA7B7F"/>
    <w:rsid w:val="00DA7C33"/>
    <w:rsid w:val="00DB0499"/>
    <w:rsid w:val="00DB05A4"/>
    <w:rsid w:val="00DB108C"/>
    <w:rsid w:val="00DB12AF"/>
    <w:rsid w:val="00DB1348"/>
    <w:rsid w:val="00DB1564"/>
    <w:rsid w:val="00DB1C3F"/>
    <w:rsid w:val="00DB1D7E"/>
    <w:rsid w:val="00DB1EE4"/>
    <w:rsid w:val="00DB2525"/>
    <w:rsid w:val="00DB29A9"/>
    <w:rsid w:val="00DB2DAD"/>
    <w:rsid w:val="00DB37DB"/>
    <w:rsid w:val="00DB37FE"/>
    <w:rsid w:val="00DB38F8"/>
    <w:rsid w:val="00DB3B59"/>
    <w:rsid w:val="00DB3BCC"/>
    <w:rsid w:val="00DB3EE2"/>
    <w:rsid w:val="00DB4031"/>
    <w:rsid w:val="00DB4982"/>
    <w:rsid w:val="00DB4D20"/>
    <w:rsid w:val="00DB4FB4"/>
    <w:rsid w:val="00DB566F"/>
    <w:rsid w:val="00DB583D"/>
    <w:rsid w:val="00DB599A"/>
    <w:rsid w:val="00DB5BFE"/>
    <w:rsid w:val="00DB5C2B"/>
    <w:rsid w:val="00DB5EEE"/>
    <w:rsid w:val="00DB642E"/>
    <w:rsid w:val="00DB65A3"/>
    <w:rsid w:val="00DB66A7"/>
    <w:rsid w:val="00DB6A22"/>
    <w:rsid w:val="00DB6C25"/>
    <w:rsid w:val="00DB6CE1"/>
    <w:rsid w:val="00DB6D89"/>
    <w:rsid w:val="00DB7D52"/>
    <w:rsid w:val="00DB7F94"/>
    <w:rsid w:val="00DC0668"/>
    <w:rsid w:val="00DC08A8"/>
    <w:rsid w:val="00DC0A6D"/>
    <w:rsid w:val="00DC0C74"/>
    <w:rsid w:val="00DC0DED"/>
    <w:rsid w:val="00DC13E6"/>
    <w:rsid w:val="00DC192C"/>
    <w:rsid w:val="00DC1CCF"/>
    <w:rsid w:val="00DC1E5E"/>
    <w:rsid w:val="00DC2012"/>
    <w:rsid w:val="00DC2132"/>
    <w:rsid w:val="00DC2147"/>
    <w:rsid w:val="00DC29AE"/>
    <w:rsid w:val="00DC29D3"/>
    <w:rsid w:val="00DC301E"/>
    <w:rsid w:val="00DC34E5"/>
    <w:rsid w:val="00DC3662"/>
    <w:rsid w:val="00DC3996"/>
    <w:rsid w:val="00DC39D2"/>
    <w:rsid w:val="00DC3DDD"/>
    <w:rsid w:val="00DC3F52"/>
    <w:rsid w:val="00DC3F93"/>
    <w:rsid w:val="00DC440D"/>
    <w:rsid w:val="00DC4562"/>
    <w:rsid w:val="00DC4E9B"/>
    <w:rsid w:val="00DC5682"/>
    <w:rsid w:val="00DC6664"/>
    <w:rsid w:val="00DC68E7"/>
    <w:rsid w:val="00DC70C0"/>
    <w:rsid w:val="00DC75FA"/>
    <w:rsid w:val="00DC7924"/>
    <w:rsid w:val="00DC7D9F"/>
    <w:rsid w:val="00DD00D8"/>
    <w:rsid w:val="00DD019B"/>
    <w:rsid w:val="00DD01AA"/>
    <w:rsid w:val="00DD01C7"/>
    <w:rsid w:val="00DD061A"/>
    <w:rsid w:val="00DD0898"/>
    <w:rsid w:val="00DD0903"/>
    <w:rsid w:val="00DD0B19"/>
    <w:rsid w:val="00DD0D70"/>
    <w:rsid w:val="00DD0EBF"/>
    <w:rsid w:val="00DD1420"/>
    <w:rsid w:val="00DD188B"/>
    <w:rsid w:val="00DD188E"/>
    <w:rsid w:val="00DD19BC"/>
    <w:rsid w:val="00DD23EE"/>
    <w:rsid w:val="00DD2559"/>
    <w:rsid w:val="00DD2E7B"/>
    <w:rsid w:val="00DD2EF7"/>
    <w:rsid w:val="00DD329A"/>
    <w:rsid w:val="00DD34EC"/>
    <w:rsid w:val="00DD381E"/>
    <w:rsid w:val="00DD3898"/>
    <w:rsid w:val="00DD422E"/>
    <w:rsid w:val="00DD42CD"/>
    <w:rsid w:val="00DD49BE"/>
    <w:rsid w:val="00DD4B89"/>
    <w:rsid w:val="00DD51BE"/>
    <w:rsid w:val="00DD5238"/>
    <w:rsid w:val="00DD54B0"/>
    <w:rsid w:val="00DD54B2"/>
    <w:rsid w:val="00DD58AC"/>
    <w:rsid w:val="00DD5DB6"/>
    <w:rsid w:val="00DD5FF4"/>
    <w:rsid w:val="00DD6034"/>
    <w:rsid w:val="00DD6559"/>
    <w:rsid w:val="00DD66AB"/>
    <w:rsid w:val="00DD68DA"/>
    <w:rsid w:val="00DD6DD3"/>
    <w:rsid w:val="00DD6E0E"/>
    <w:rsid w:val="00DD70EE"/>
    <w:rsid w:val="00DD7548"/>
    <w:rsid w:val="00DD782A"/>
    <w:rsid w:val="00DD7A7A"/>
    <w:rsid w:val="00DE0082"/>
    <w:rsid w:val="00DE06E4"/>
    <w:rsid w:val="00DE07D5"/>
    <w:rsid w:val="00DE0923"/>
    <w:rsid w:val="00DE0A13"/>
    <w:rsid w:val="00DE0D89"/>
    <w:rsid w:val="00DE0DD6"/>
    <w:rsid w:val="00DE0FEF"/>
    <w:rsid w:val="00DE10D0"/>
    <w:rsid w:val="00DE1560"/>
    <w:rsid w:val="00DE1FDD"/>
    <w:rsid w:val="00DE2221"/>
    <w:rsid w:val="00DE2829"/>
    <w:rsid w:val="00DE284F"/>
    <w:rsid w:val="00DE2B97"/>
    <w:rsid w:val="00DE3081"/>
    <w:rsid w:val="00DE36C9"/>
    <w:rsid w:val="00DE3C0B"/>
    <w:rsid w:val="00DE4157"/>
    <w:rsid w:val="00DE4195"/>
    <w:rsid w:val="00DE425B"/>
    <w:rsid w:val="00DE428A"/>
    <w:rsid w:val="00DE4799"/>
    <w:rsid w:val="00DE47BC"/>
    <w:rsid w:val="00DE4A9F"/>
    <w:rsid w:val="00DE4C48"/>
    <w:rsid w:val="00DE4E8F"/>
    <w:rsid w:val="00DE4FB6"/>
    <w:rsid w:val="00DE53DB"/>
    <w:rsid w:val="00DE55DF"/>
    <w:rsid w:val="00DE5A70"/>
    <w:rsid w:val="00DE5BF6"/>
    <w:rsid w:val="00DE5E17"/>
    <w:rsid w:val="00DE5F9E"/>
    <w:rsid w:val="00DE647E"/>
    <w:rsid w:val="00DE64A4"/>
    <w:rsid w:val="00DE6679"/>
    <w:rsid w:val="00DE66E6"/>
    <w:rsid w:val="00DE6757"/>
    <w:rsid w:val="00DE6A13"/>
    <w:rsid w:val="00DE6D15"/>
    <w:rsid w:val="00DE6EA3"/>
    <w:rsid w:val="00DE7029"/>
    <w:rsid w:val="00DE71DA"/>
    <w:rsid w:val="00DE7231"/>
    <w:rsid w:val="00DE76F1"/>
    <w:rsid w:val="00DE7706"/>
    <w:rsid w:val="00DE7C53"/>
    <w:rsid w:val="00DE7E93"/>
    <w:rsid w:val="00DE7F74"/>
    <w:rsid w:val="00DF01D9"/>
    <w:rsid w:val="00DF05A7"/>
    <w:rsid w:val="00DF0940"/>
    <w:rsid w:val="00DF0A60"/>
    <w:rsid w:val="00DF13BA"/>
    <w:rsid w:val="00DF1608"/>
    <w:rsid w:val="00DF1A17"/>
    <w:rsid w:val="00DF1A78"/>
    <w:rsid w:val="00DF1FE9"/>
    <w:rsid w:val="00DF225A"/>
    <w:rsid w:val="00DF25E5"/>
    <w:rsid w:val="00DF27CC"/>
    <w:rsid w:val="00DF32CD"/>
    <w:rsid w:val="00DF346C"/>
    <w:rsid w:val="00DF3784"/>
    <w:rsid w:val="00DF3BBD"/>
    <w:rsid w:val="00DF46EB"/>
    <w:rsid w:val="00DF4A66"/>
    <w:rsid w:val="00DF4C64"/>
    <w:rsid w:val="00DF4CFE"/>
    <w:rsid w:val="00DF4D76"/>
    <w:rsid w:val="00DF517B"/>
    <w:rsid w:val="00DF526E"/>
    <w:rsid w:val="00DF53D2"/>
    <w:rsid w:val="00DF5703"/>
    <w:rsid w:val="00DF5763"/>
    <w:rsid w:val="00DF5B7F"/>
    <w:rsid w:val="00DF5C75"/>
    <w:rsid w:val="00DF5E10"/>
    <w:rsid w:val="00DF619D"/>
    <w:rsid w:val="00DF655B"/>
    <w:rsid w:val="00DF6831"/>
    <w:rsid w:val="00DF69F3"/>
    <w:rsid w:val="00DF6CC9"/>
    <w:rsid w:val="00DF6D98"/>
    <w:rsid w:val="00DF74F4"/>
    <w:rsid w:val="00DF7813"/>
    <w:rsid w:val="00DF7944"/>
    <w:rsid w:val="00DF7D29"/>
    <w:rsid w:val="00DF7D3B"/>
    <w:rsid w:val="00E00089"/>
    <w:rsid w:val="00E00123"/>
    <w:rsid w:val="00E002E8"/>
    <w:rsid w:val="00E00536"/>
    <w:rsid w:val="00E00C38"/>
    <w:rsid w:val="00E00E28"/>
    <w:rsid w:val="00E00E70"/>
    <w:rsid w:val="00E010CC"/>
    <w:rsid w:val="00E012A9"/>
    <w:rsid w:val="00E016F1"/>
    <w:rsid w:val="00E01736"/>
    <w:rsid w:val="00E01771"/>
    <w:rsid w:val="00E01A02"/>
    <w:rsid w:val="00E01C76"/>
    <w:rsid w:val="00E01F7A"/>
    <w:rsid w:val="00E01FD8"/>
    <w:rsid w:val="00E022E8"/>
    <w:rsid w:val="00E02881"/>
    <w:rsid w:val="00E02910"/>
    <w:rsid w:val="00E02AF7"/>
    <w:rsid w:val="00E02BA4"/>
    <w:rsid w:val="00E02C19"/>
    <w:rsid w:val="00E0305F"/>
    <w:rsid w:val="00E03178"/>
    <w:rsid w:val="00E03542"/>
    <w:rsid w:val="00E0369A"/>
    <w:rsid w:val="00E03B84"/>
    <w:rsid w:val="00E03E86"/>
    <w:rsid w:val="00E03F08"/>
    <w:rsid w:val="00E04485"/>
    <w:rsid w:val="00E0469E"/>
    <w:rsid w:val="00E048DD"/>
    <w:rsid w:val="00E0498C"/>
    <w:rsid w:val="00E04B14"/>
    <w:rsid w:val="00E04C01"/>
    <w:rsid w:val="00E04C11"/>
    <w:rsid w:val="00E04C78"/>
    <w:rsid w:val="00E04E6C"/>
    <w:rsid w:val="00E05351"/>
    <w:rsid w:val="00E0590E"/>
    <w:rsid w:val="00E05B28"/>
    <w:rsid w:val="00E05C51"/>
    <w:rsid w:val="00E05F80"/>
    <w:rsid w:val="00E064C1"/>
    <w:rsid w:val="00E064E8"/>
    <w:rsid w:val="00E06DE9"/>
    <w:rsid w:val="00E06F56"/>
    <w:rsid w:val="00E070EA"/>
    <w:rsid w:val="00E07123"/>
    <w:rsid w:val="00E075CA"/>
    <w:rsid w:val="00E076A6"/>
    <w:rsid w:val="00E077CC"/>
    <w:rsid w:val="00E1013A"/>
    <w:rsid w:val="00E1023C"/>
    <w:rsid w:val="00E1028F"/>
    <w:rsid w:val="00E102E2"/>
    <w:rsid w:val="00E10974"/>
    <w:rsid w:val="00E10F42"/>
    <w:rsid w:val="00E11403"/>
    <w:rsid w:val="00E11644"/>
    <w:rsid w:val="00E11A5C"/>
    <w:rsid w:val="00E11B6C"/>
    <w:rsid w:val="00E11EDC"/>
    <w:rsid w:val="00E1229F"/>
    <w:rsid w:val="00E124A9"/>
    <w:rsid w:val="00E12625"/>
    <w:rsid w:val="00E12751"/>
    <w:rsid w:val="00E12B9D"/>
    <w:rsid w:val="00E12DCD"/>
    <w:rsid w:val="00E12E18"/>
    <w:rsid w:val="00E12E7E"/>
    <w:rsid w:val="00E1310F"/>
    <w:rsid w:val="00E1341F"/>
    <w:rsid w:val="00E13548"/>
    <w:rsid w:val="00E1354E"/>
    <w:rsid w:val="00E139BB"/>
    <w:rsid w:val="00E13E77"/>
    <w:rsid w:val="00E14183"/>
    <w:rsid w:val="00E14298"/>
    <w:rsid w:val="00E14D42"/>
    <w:rsid w:val="00E14D50"/>
    <w:rsid w:val="00E14EBA"/>
    <w:rsid w:val="00E15432"/>
    <w:rsid w:val="00E154E4"/>
    <w:rsid w:val="00E15614"/>
    <w:rsid w:val="00E156AD"/>
    <w:rsid w:val="00E1677F"/>
    <w:rsid w:val="00E16DF5"/>
    <w:rsid w:val="00E1728E"/>
    <w:rsid w:val="00E17340"/>
    <w:rsid w:val="00E176D9"/>
    <w:rsid w:val="00E17D92"/>
    <w:rsid w:val="00E20498"/>
    <w:rsid w:val="00E20685"/>
    <w:rsid w:val="00E207C9"/>
    <w:rsid w:val="00E2086A"/>
    <w:rsid w:val="00E20896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977"/>
    <w:rsid w:val="00E22AED"/>
    <w:rsid w:val="00E2311D"/>
    <w:rsid w:val="00E234D7"/>
    <w:rsid w:val="00E23563"/>
    <w:rsid w:val="00E23656"/>
    <w:rsid w:val="00E23B23"/>
    <w:rsid w:val="00E23E24"/>
    <w:rsid w:val="00E23F59"/>
    <w:rsid w:val="00E2454A"/>
    <w:rsid w:val="00E248CF"/>
    <w:rsid w:val="00E249B0"/>
    <w:rsid w:val="00E24C80"/>
    <w:rsid w:val="00E25160"/>
    <w:rsid w:val="00E253F0"/>
    <w:rsid w:val="00E256BE"/>
    <w:rsid w:val="00E258FC"/>
    <w:rsid w:val="00E25EDD"/>
    <w:rsid w:val="00E26161"/>
    <w:rsid w:val="00E262BB"/>
    <w:rsid w:val="00E26AE6"/>
    <w:rsid w:val="00E26C17"/>
    <w:rsid w:val="00E26F02"/>
    <w:rsid w:val="00E27133"/>
    <w:rsid w:val="00E2728B"/>
    <w:rsid w:val="00E2728E"/>
    <w:rsid w:val="00E27342"/>
    <w:rsid w:val="00E276A4"/>
    <w:rsid w:val="00E2774F"/>
    <w:rsid w:val="00E27DDF"/>
    <w:rsid w:val="00E27F46"/>
    <w:rsid w:val="00E301CE"/>
    <w:rsid w:val="00E30241"/>
    <w:rsid w:val="00E30CED"/>
    <w:rsid w:val="00E30D27"/>
    <w:rsid w:val="00E30FAC"/>
    <w:rsid w:val="00E31122"/>
    <w:rsid w:val="00E316C1"/>
    <w:rsid w:val="00E316CE"/>
    <w:rsid w:val="00E31A9C"/>
    <w:rsid w:val="00E31B57"/>
    <w:rsid w:val="00E31C3E"/>
    <w:rsid w:val="00E31EC4"/>
    <w:rsid w:val="00E3208A"/>
    <w:rsid w:val="00E3263D"/>
    <w:rsid w:val="00E327F2"/>
    <w:rsid w:val="00E32A6B"/>
    <w:rsid w:val="00E32E4B"/>
    <w:rsid w:val="00E32FB9"/>
    <w:rsid w:val="00E335EA"/>
    <w:rsid w:val="00E337A0"/>
    <w:rsid w:val="00E3387E"/>
    <w:rsid w:val="00E33CD5"/>
    <w:rsid w:val="00E33D95"/>
    <w:rsid w:val="00E33F6E"/>
    <w:rsid w:val="00E3423A"/>
    <w:rsid w:val="00E34483"/>
    <w:rsid w:val="00E34487"/>
    <w:rsid w:val="00E345FE"/>
    <w:rsid w:val="00E34676"/>
    <w:rsid w:val="00E349FB"/>
    <w:rsid w:val="00E34A77"/>
    <w:rsid w:val="00E3564C"/>
    <w:rsid w:val="00E35885"/>
    <w:rsid w:val="00E358CA"/>
    <w:rsid w:val="00E35E5E"/>
    <w:rsid w:val="00E36042"/>
    <w:rsid w:val="00E3650D"/>
    <w:rsid w:val="00E36ABC"/>
    <w:rsid w:val="00E36B02"/>
    <w:rsid w:val="00E36C4D"/>
    <w:rsid w:val="00E36DED"/>
    <w:rsid w:val="00E36DFF"/>
    <w:rsid w:val="00E374AD"/>
    <w:rsid w:val="00E37BE5"/>
    <w:rsid w:val="00E37F1F"/>
    <w:rsid w:val="00E40774"/>
    <w:rsid w:val="00E407BD"/>
    <w:rsid w:val="00E40B0D"/>
    <w:rsid w:val="00E40D40"/>
    <w:rsid w:val="00E40F23"/>
    <w:rsid w:val="00E4156B"/>
    <w:rsid w:val="00E41D4D"/>
    <w:rsid w:val="00E41E4E"/>
    <w:rsid w:val="00E41FD8"/>
    <w:rsid w:val="00E422DF"/>
    <w:rsid w:val="00E4238A"/>
    <w:rsid w:val="00E427FF"/>
    <w:rsid w:val="00E4284A"/>
    <w:rsid w:val="00E4287C"/>
    <w:rsid w:val="00E42B1A"/>
    <w:rsid w:val="00E42BCE"/>
    <w:rsid w:val="00E42EA8"/>
    <w:rsid w:val="00E43153"/>
    <w:rsid w:val="00E4363B"/>
    <w:rsid w:val="00E437C3"/>
    <w:rsid w:val="00E4395F"/>
    <w:rsid w:val="00E4397A"/>
    <w:rsid w:val="00E43AC7"/>
    <w:rsid w:val="00E43B03"/>
    <w:rsid w:val="00E43B48"/>
    <w:rsid w:val="00E43B78"/>
    <w:rsid w:val="00E43DAC"/>
    <w:rsid w:val="00E43E7C"/>
    <w:rsid w:val="00E44294"/>
    <w:rsid w:val="00E447A7"/>
    <w:rsid w:val="00E44B7C"/>
    <w:rsid w:val="00E44D66"/>
    <w:rsid w:val="00E45014"/>
    <w:rsid w:val="00E45486"/>
    <w:rsid w:val="00E4548D"/>
    <w:rsid w:val="00E46017"/>
    <w:rsid w:val="00E4725F"/>
    <w:rsid w:val="00E4743F"/>
    <w:rsid w:val="00E474CF"/>
    <w:rsid w:val="00E47508"/>
    <w:rsid w:val="00E475E8"/>
    <w:rsid w:val="00E477FB"/>
    <w:rsid w:val="00E4785B"/>
    <w:rsid w:val="00E47B91"/>
    <w:rsid w:val="00E47E0D"/>
    <w:rsid w:val="00E47F90"/>
    <w:rsid w:val="00E50286"/>
    <w:rsid w:val="00E506BD"/>
    <w:rsid w:val="00E50705"/>
    <w:rsid w:val="00E50971"/>
    <w:rsid w:val="00E50BD7"/>
    <w:rsid w:val="00E50D85"/>
    <w:rsid w:val="00E510E2"/>
    <w:rsid w:val="00E514DA"/>
    <w:rsid w:val="00E51A50"/>
    <w:rsid w:val="00E51CE9"/>
    <w:rsid w:val="00E51E3A"/>
    <w:rsid w:val="00E5265F"/>
    <w:rsid w:val="00E527CE"/>
    <w:rsid w:val="00E52846"/>
    <w:rsid w:val="00E528CF"/>
    <w:rsid w:val="00E52E11"/>
    <w:rsid w:val="00E52E2B"/>
    <w:rsid w:val="00E52E6E"/>
    <w:rsid w:val="00E5311B"/>
    <w:rsid w:val="00E533E1"/>
    <w:rsid w:val="00E53725"/>
    <w:rsid w:val="00E538D9"/>
    <w:rsid w:val="00E540C6"/>
    <w:rsid w:val="00E541F1"/>
    <w:rsid w:val="00E542AB"/>
    <w:rsid w:val="00E54511"/>
    <w:rsid w:val="00E54650"/>
    <w:rsid w:val="00E54782"/>
    <w:rsid w:val="00E547B5"/>
    <w:rsid w:val="00E54824"/>
    <w:rsid w:val="00E54A83"/>
    <w:rsid w:val="00E551DF"/>
    <w:rsid w:val="00E5564F"/>
    <w:rsid w:val="00E561D5"/>
    <w:rsid w:val="00E562A1"/>
    <w:rsid w:val="00E563B3"/>
    <w:rsid w:val="00E564FB"/>
    <w:rsid w:val="00E567C9"/>
    <w:rsid w:val="00E56F51"/>
    <w:rsid w:val="00E571D9"/>
    <w:rsid w:val="00E57455"/>
    <w:rsid w:val="00E57644"/>
    <w:rsid w:val="00E6043C"/>
    <w:rsid w:val="00E60501"/>
    <w:rsid w:val="00E607D0"/>
    <w:rsid w:val="00E60B7B"/>
    <w:rsid w:val="00E60BE1"/>
    <w:rsid w:val="00E60C6E"/>
    <w:rsid w:val="00E60E02"/>
    <w:rsid w:val="00E613E0"/>
    <w:rsid w:val="00E61A6F"/>
    <w:rsid w:val="00E622AE"/>
    <w:rsid w:val="00E623A2"/>
    <w:rsid w:val="00E6278C"/>
    <w:rsid w:val="00E62BB7"/>
    <w:rsid w:val="00E62C55"/>
    <w:rsid w:val="00E62C83"/>
    <w:rsid w:val="00E63355"/>
    <w:rsid w:val="00E63943"/>
    <w:rsid w:val="00E63C21"/>
    <w:rsid w:val="00E63DD7"/>
    <w:rsid w:val="00E63E45"/>
    <w:rsid w:val="00E63F34"/>
    <w:rsid w:val="00E64053"/>
    <w:rsid w:val="00E640A5"/>
    <w:rsid w:val="00E64442"/>
    <w:rsid w:val="00E64F7F"/>
    <w:rsid w:val="00E655F0"/>
    <w:rsid w:val="00E6580D"/>
    <w:rsid w:val="00E65B60"/>
    <w:rsid w:val="00E6613E"/>
    <w:rsid w:val="00E6620A"/>
    <w:rsid w:val="00E662D7"/>
    <w:rsid w:val="00E66649"/>
    <w:rsid w:val="00E667D5"/>
    <w:rsid w:val="00E667ED"/>
    <w:rsid w:val="00E668AF"/>
    <w:rsid w:val="00E66C07"/>
    <w:rsid w:val="00E66EDF"/>
    <w:rsid w:val="00E67672"/>
    <w:rsid w:val="00E67683"/>
    <w:rsid w:val="00E678C0"/>
    <w:rsid w:val="00E67916"/>
    <w:rsid w:val="00E67D63"/>
    <w:rsid w:val="00E67F06"/>
    <w:rsid w:val="00E703CE"/>
    <w:rsid w:val="00E705BE"/>
    <w:rsid w:val="00E70C27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75"/>
    <w:rsid w:val="00E726A8"/>
    <w:rsid w:val="00E72905"/>
    <w:rsid w:val="00E729EC"/>
    <w:rsid w:val="00E72E56"/>
    <w:rsid w:val="00E73126"/>
    <w:rsid w:val="00E7383A"/>
    <w:rsid w:val="00E739B7"/>
    <w:rsid w:val="00E73DBF"/>
    <w:rsid w:val="00E73F85"/>
    <w:rsid w:val="00E73FE8"/>
    <w:rsid w:val="00E740B7"/>
    <w:rsid w:val="00E74449"/>
    <w:rsid w:val="00E74B1D"/>
    <w:rsid w:val="00E74B80"/>
    <w:rsid w:val="00E74BFB"/>
    <w:rsid w:val="00E74F46"/>
    <w:rsid w:val="00E757E6"/>
    <w:rsid w:val="00E759E4"/>
    <w:rsid w:val="00E75AAC"/>
    <w:rsid w:val="00E75CD8"/>
    <w:rsid w:val="00E75D37"/>
    <w:rsid w:val="00E76180"/>
    <w:rsid w:val="00E76599"/>
    <w:rsid w:val="00E76790"/>
    <w:rsid w:val="00E769A8"/>
    <w:rsid w:val="00E769DE"/>
    <w:rsid w:val="00E7705D"/>
    <w:rsid w:val="00E770D2"/>
    <w:rsid w:val="00E77154"/>
    <w:rsid w:val="00E77410"/>
    <w:rsid w:val="00E775B1"/>
    <w:rsid w:val="00E77721"/>
    <w:rsid w:val="00E77921"/>
    <w:rsid w:val="00E77A78"/>
    <w:rsid w:val="00E77B13"/>
    <w:rsid w:val="00E77BEC"/>
    <w:rsid w:val="00E77FBB"/>
    <w:rsid w:val="00E807BF"/>
    <w:rsid w:val="00E808D4"/>
    <w:rsid w:val="00E80EB4"/>
    <w:rsid w:val="00E8134B"/>
    <w:rsid w:val="00E81879"/>
    <w:rsid w:val="00E819A2"/>
    <w:rsid w:val="00E81A07"/>
    <w:rsid w:val="00E81C96"/>
    <w:rsid w:val="00E81E10"/>
    <w:rsid w:val="00E8212E"/>
    <w:rsid w:val="00E8244B"/>
    <w:rsid w:val="00E824B8"/>
    <w:rsid w:val="00E82917"/>
    <w:rsid w:val="00E82B52"/>
    <w:rsid w:val="00E82F6F"/>
    <w:rsid w:val="00E83346"/>
    <w:rsid w:val="00E836B8"/>
    <w:rsid w:val="00E8396A"/>
    <w:rsid w:val="00E83C8B"/>
    <w:rsid w:val="00E83E58"/>
    <w:rsid w:val="00E84811"/>
    <w:rsid w:val="00E84C57"/>
    <w:rsid w:val="00E85201"/>
    <w:rsid w:val="00E853F8"/>
    <w:rsid w:val="00E85633"/>
    <w:rsid w:val="00E85757"/>
    <w:rsid w:val="00E858B1"/>
    <w:rsid w:val="00E85901"/>
    <w:rsid w:val="00E85BC5"/>
    <w:rsid w:val="00E85EF0"/>
    <w:rsid w:val="00E860B3"/>
    <w:rsid w:val="00E86489"/>
    <w:rsid w:val="00E866E6"/>
    <w:rsid w:val="00E86704"/>
    <w:rsid w:val="00E86A87"/>
    <w:rsid w:val="00E86FC8"/>
    <w:rsid w:val="00E877B7"/>
    <w:rsid w:val="00E877E2"/>
    <w:rsid w:val="00E877FA"/>
    <w:rsid w:val="00E8787B"/>
    <w:rsid w:val="00E87B01"/>
    <w:rsid w:val="00E87E44"/>
    <w:rsid w:val="00E9017E"/>
    <w:rsid w:val="00E9053A"/>
    <w:rsid w:val="00E910AB"/>
    <w:rsid w:val="00E912EB"/>
    <w:rsid w:val="00E91417"/>
    <w:rsid w:val="00E915DF"/>
    <w:rsid w:val="00E920B7"/>
    <w:rsid w:val="00E92A58"/>
    <w:rsid w:val="00E92A85"/>
    <w:rsid w:val="00E92D0C"/>
    <w:rsid w:val="00E93246"/>
    <w:rsid w:val="00E9337F"/>
    <w:rsid w:val="00E936C5"/>
    <w:rsid w:val="00E93E49"/>
    <w:rsid w:val="00E9487B"/>
    <w:rsid w:val="00E94945"/>
    <w:rsid w:val="00E94C58"/>
    <w:rsid w:val="00E9527F"/>
    <w:rsid w:val="00E952FB"/>
    <w:rsid w:val="00E95672"/>
    <w:rsid w:val="00E958E4"/>
    <w:rsid w:val="00E9598C"/>
    <w:rsid w:val="00E95F39"/>
    <w:rsid w:val="00E95FF1"/>
    <w:rsid w:val="00E96242"/>
    <w:rsid w:val="00E962E9"/>
    <w:rsid w:val="00E9647A"/>
    <w:rsid w:val="00E9679B"/>
    <w:rsid w:val="00E96A63"/>
    <w:rsid w:val="00E96B61"/>
    <w:rsid w:val="00E971A8"/>
    <w:rsid w:val="00E97344"/>
    <w:rsid w:val="00E975E5"/>
    <w:rsid w:val="00E97600"/>
    <w:rsid w:val="00E97642"/>
    <w:rsid w:val="00E97837"/>
    <w:rsid w:val="00E97C85"/>
    <w:rsid w:val="00EA0077"/>
    <w:rsid w:val="00EA05F5"/>
    <w:rsid w:val="00EA079E"/>
    <w:rsid w:val="00EA0E3E"/>
    <w:rsid w:val="00EA0F21"/>
    <w:rsid w:val="00EA0F2A"/>
    <w:rsid w:val="00EA10D1"/>
    <w:rsid w:val="00EA129A"/>
    <w:rsid w:val="00EA1429"/>
    <w:rsid w:val="00EA14F0"/>
    <w:rsid w:val="00EA1732"/>
    <w:rsid w:val="00EA17CD"/>
    <w:rsid w:val="00EA1D98"/>
    <w:rsid w:val="00EA1FEC"/>
    <w:rsid w:val="00EA20DF"/>
    <w:rsid w:val="00EA2119"/>
    <w:rsid w:val="00EA2261"/>
    <w:rsid w:val="00EA2347"/>
    <w:rsid w:val="00EA246E"/>
    <w:rsid w:val="00EA2538"/>
    <w:rsid w:val="00EA27B1"/>
    <w:rsid w:val="00EA27F0"/>
    <w:rsid w:val="00EA2EDC"/>
    <w:rsid w:val="00EA2F72"/>
    <w:rsid w:val="00EA2FD5"/>
    <w:rsid w:val="00EA328F"/>
    <w:rsid w:val="00EA35D5"/>
    <w:rsid w:val="00EA3618"/>
    <w:rsid w:val="00EA3661"/>
    <w:rsid w:val="00EA381F"/>
    <w:rsid w:val="00EA44CC"/>
    <w:rsid w:val="00EA4652"/>
    <w:rsid w:val="00EA47C8"/>
    <w:rsid w:val="00EA4B4A"/>
    <w:rsid w:val="00EA5484"/>
    <w:rsid w:val="00EA5692"/>
    <w:rsid w:val="00EA57B4"/>
    <w:rsid w:val="00EA5A88"/>
    <w:rsid w:val="00EA5F9A"/>
    <w:rsid w:val="00EA6011"/>
    <w:rsid w:val="00EA63B0"/>
    <w:rsid w:val="00EA6971"/>
    <w:rsid w:val="00EA69B8"/>
    <w:rsid w:val="00EA6C5C"/>
    <w:rsid w:val="00EA6CB8"/>
    <w:rsid w:val="00EA6CE9"/>
    <w:rsid w:val="00EB01BA"/>
    <w:rsid w:val="00EB06E6"/>
    <w:rsid w:val="00EB0869"/>
    <w:rsid w:val="00EB0C1F"/>
    <w:rsid w:val="00EB154B"/>
    <w:rsid w:val="00EB164D"/>
    <w:rsid w:val="00EB16ED"/>
    <w:rsid w:val="00EB1FA8"/>
    <w:rsid w:val="00EB218F"/>
    <w:rsid w:val="00EB2456"/>
    <w:rsid w:val="00EB28A9"/>
    <w:rsid w:val="00EB2D22"/>
    <w:rsid w:val="00EB31A4"/>
    <w:rsid w:val="00EB329E"/>
    <w:rsid w:val="00EB34B5"/>
    <w:rsid w:val="00EB39E7"/>
    <w:rsid w:val="00EB4462"/>
    <w:rsid w:val="00EB46F1"/>
    <w:rsid w:val="00EB4BFC"/>
    <w:rsid w:val="00EB4D31"/>
    <w:rsid w:val="00EB4DDB"/>
    <w:rsid w:val="00EB4FD5"/>
    <w:rsid w:val="00EB5395"/>
    <w:rsid w:val="00EB59B9"/>
    <w:rsid w:val="00EB5BCD"/>
    <w:rsid w:val="00EB5C1A"/>
    <w:rsid w:val="00EB6053"/>
    <w:rsid w:val="00EB6132"/>
    <w:rsid w:val="00EB739D"/>
    <w:rsid w:val="00EB7C89"/>
    <w:rsid w:val="00EB7CE7"/>
    <w:rsid w:val="00EB7E77"/>
    <w:rsid w:val="00EB7FEE"/>
    <w:rsid w:val="00EC0020"/>
    <w:rsid w:val="00EC01EE"/>
    <w:rsid w:val="00EC0395"/>
    <w:rsid w:val="00EC0651"/>
    <w:rsid w:val="00EC085E"/>
    <w:rsid w:val="00EC097B"/>
    <w:rsid w:val="00EC0BFC"/>
    <w:rsid w:val="00EC105C"/>
    <w:rsid w:val="00EC14E9"/>
    <w:rsid w:val="00EC165C"/>
    <w:rsid w:val="00EC1B2B"/>
    <w:rsid w:val="00EC1C3E"/>
    <w:rsid w:val="00EC29F0"/>
    <w:rsid w:val="00EC2F8B"/>
    <w:rsid w:val="00EC32A6"/>
    <w:rsid w:val="00EC366B"/>
    <w:rsid w:val="00EC36CC"/>
    <w:rsid w:val="00EC395C"/>
    <w:rsid w:val="00EC3D5E"/>
    <w:rsid w:val="00EC40D2"/>
    <w:rsid w:val="00EC4282"/>
    <w:rsid w:val="00EC4560"/>
    <w:rsid w:val="00EC4E0A"/>
    <w:rsid w:val="00EC4F3A"/>
    <w:rsid w:val="00EC531C"/>
    <w:rsid w:val="00EC5836"/>
    <w:rsid w:val="00EC5870"/>
    <w:rsid w:val="00EC5B2A"/>
    <w:rsid w:val="00EC5CDD"/>
    <w:rsid w:val="00EC5DE5"/>
    <w:rsid w:val="00EC5EDD"/>
    <w:rsid w:val="00EC5F2A"/>
    <w:rsid w:val="00EC5F5D"/>
    <w:rsid w:val="00EC5F99"/>
    <w:rsid w:val="00EC6109"/>
    <w:rsid w:val="00EC6505"/>
    <w:rsid w:val="00EC6692"/>
    <w:rsid w:val="00EC73B4"/>
    <w:rsid w:val="00EC751E"/>
    <w:rsid w:val="00EC7A2F"/>
    <w:rsid w:val="00EC7D45"/>
    <w:rsid w:val="00EC7FC8"/>
    <w:rsid w:val="00ED0548"/>
    <w:rsid w:val="00ED0B03"/>
    <w:rsid w:val="00ED0C86"/>
    <w:rsid w:val="00ED158B"/>
    <w:rsid w:val="00ED15A2"/>
    <w:rsid w:val="00ED187D"/>
    <w:rsid w:val="00ED1A5B"/>
    <w:rsid w:val="00ED1AD3"/>
    <w:rsid w:val="00ED20BC"/>
    <w:rsid w:val="00ED220B"/>
    <w:rsid w:val="00ED2427"/>
    <w:rsid w:val="00ED284F"/>
    <w:rsid w:val="00ED29D3"/>
    <w:rsid w:val="00ED2E63"/>
    <w:rsid w:val="00ED2F5C"/>
    <w:rsid w:val="00ED35FF"/>
    <w:rsid w:val="00ED36DB"/>
    <w:rsid w:val="00ED3719"/>
    <w:rsid w:val="00ED3C87"/>
    <w:rsid w:val="00ED3FC8"/>
    <w:rsid w:val="00ED4129"/>
    <w:rsid w:val="00ED48EF"/>
    <w:rsid w:val="00ED4B93"/>
    <w:rsid w:val="00ED4CDB"/>
    <w:rsid w:val="00ED5D40"/>
    <w:rsid w:val="00ED5EE1"/>
    <w:rsid w:val="00ED607F"/>
    <w:rsid w:val="00ED6258"/>
    <w:rsid w:val="00ED6935"/>
    <w:rsid w:val="00ED69C6"/>
    <w:rsid w:val="00ED6D71"/>
    <w:rsid w:val="00ED6DCA"/>
    <w:rsid w:val="00ED6F8F"/>
    <w:rsid w:val="00ED72D0"/>
    <w:rsid w:val="00ED789D"/>
    <w:rsid w:val="00EE0244"/>
    <w:rsid w:val="00EE0272"/>
    <w:rsid w:val="00EE10A2"/>
    <w:rsid w:val="00EE15BE"/>
    <w:rsid w:val="00EE20CB"/>
    <w:rsid w:val="00EE226D"/>
    <w:rsid w:val="00EE25B8"/>
    <w:rsid w:val="00EE26F2"/>
    <w:rsid w:val="00EE2C8B"/>
    <w:rsid w:val="00EE2CF1"/>
    <w:rsid w:val="00EE2EBC"/>
    <w:rsid w:val="00EE3725"/>
    <w:rsid w:val="00EE382F"/>
    <w:rsid w:val="00EE3DA9"/>
    <w:rsid w:val="00EE3ED8"/>
    <w:rsid w:val="00EE4281"/>
    <w:rsid w:val="00EE42A7"/>
    <w:rsid w:val="00EE439A"/>
    <w:rsid w:val="00EE4654"/>
    <w:rsid w:val="00EE49D7"/>
    <w:rsid w:val="00EE4B10"/>
    <w:rsid w:val="00EE4D70"/>
    <w:rsid w:val="00EE4FF7"/>
    <w:rsid w:val="00EE514F"/>
    <w:rsid w:val="00EE5617"/>
    <w:rsid w:val="00EE56F4"/>
    <w:rsid w:val="00EE575C"/>
    <w:rsid w:val="00EE5A54"/>
    <w:rsid w:val="00EE5D41"/>
    <w:rsid w:val="00EE6197"/>
    <w:rsid w:val="00EE66DE"/>
    <w:rsid w:val="00EE70AE"/>
    <w:rsid w:val="00EE76BA"/>
    <w:rsid w:val="00EE782A"/>
    <w:rsid w:val="00EE79CF"/>
    <w:rsid w:val="00EE7E04"/>
    <w:rsid w:val="00EF018F"/>
    <w:rsid w:val="00EF0390"/>
    <w:rsid w:val="00EF06EF"/>
    <w:rsid w:val="00EF0957"/>
    <w:rsid w:val="00EF0D74"/>
    <w:rsid w:val="00EF0DB8"/>
    <w:rsid w:val="00EF0ED8"/>
    <w:rsid w:val="00EF10A1"/>
    <w:rsid w:val="00EF193D"/>
    <w:rsid w:val="00EF23B3"/>
    <w:rsid w:val="00EF243D"/>
    <w:rsid w:val="00EF24DC"/>
    <w:rsid w:val="00EF2686"/>
    <w:rsid w:val="00EF272B"/>
    <w:rsid w:val="00EF285C"/>
    <w:rsid w:val="00EF2A1C"/>
    <w:rsid w:val="00EF3170"/>
    <w:rsid w:val="00EF3AF9"/>
    <w:rsid w:val="00EF46FF"/>
    <w:rsid w:val="00EF47A6"/>
    <w:rsid w:val="00EF4F26"/>
    <w:rsid w:val="00EF5224"/>
    <w:rsid w:val="00EF5C41"/>
    <w:rsid w:val="00EF5CF3"/>
    <w:rsid w:val="00EF5E62"/>
    <w:rsid w:val="00EF5EC4"/>
    <w:rsid w:val="00EF5FC7"/>
    <w:rsid w:val="00EF6182"/>
    <w:rsid w:val="00EF648D"/>
    <w:rsid w:val="00EF6725"/>
    <w:rsid w:val="00EF69B5"/>
    <w:rsid w:val="00EF6B27"/>
    <w:rsid w:val="00EF6D37"/>
    <w:rsid w:val="00EF6FDE"/>
    <w:rsid w:val="00EF73DE"/>
    <w:rsid w:val="00EF76A4"/>
    <w:rsid w:val="00EF7A28"/>
    <w:rsid w:val="00EF7BF7"/>
    <w:rsid w:val="00F00A08"/>
    <w:rsid w:val="00F00A15"/>
    <w:rsid w:val="00F00AB9"/>
    <w:rsid w:val="00F0219C"/>
    <w:rsid w:val="00F02473"/>
    <w:rsid w:val="00F0268B"/>
    <w:rsid w:val="00F028DF"/>
    <w:rsid w:val="00F02D85"/>
    <w:rsid w:val="00F030C3"/>
    <w:rsid w:val="00F03976"/>
    <w:rsid w:val="00F03BBA"/>
    <w:rsid w:val="00F03C27"/>
    <w:rsid w:val="00F04029"/>
    <w:rsid w:val="00F04269"/>
    <w:rsid w:val="00F04813"/>
    <w:rsid w:val="00F05014"/>
    <w:rsid w:val="00F05402"/>
    <w:rsid w:val="00F054A8"/>
    <w:rsid w:val="00F05644"/>
    <w:rsid w:val="00F0632D"/>
    <w:rsid w:val="00F063D7"/>
    <w:rsid w:val="00F06CC2"/>
    <w:rsid w:val="00F071BE"/>
    <w:rsid w:val="00F07353"/>
    <w:rsid w:val="00F07665"/>
    <w:rsid w:val="00F07811"/>
    <w:rsid w:val="00F07DC2"/>
    <w:rsid w:val="00F100E7"/>
    <w:rsid w:val="00F103F3"/>
    <w:rsid w:val="00F106DF"/>
    <w:rsid w:val="00F1096F"/>
    <w:rsid w:val="00F10A44"/>
    <w:rsid w:val="00F10FFE"/>
    <w:rsid w:val="00F11225"/>
    <w:rsid w:val="00F113A5"/>
    <w:rsid w:val="00F11536"/>
    <w:rsid w:val="00F118D9"/>
    <w:rsid w:val="00F11903"/>
    <w:rsid w:val="00F11B28"/>
    <w:rsid w:val="00F11BDA"/>
    <w:rsid w:val="00F120CD"/>
    <w:rsid w:val="00F12297"/>
    <w:rsid w:val="00F12830"/>
    <w:rsid w:val="00F12851"/>
    <w:rsid w:val="00F129F4"/>
    <w:rsid w:val="00F12AC7"/>
    <w:rsid w:val="00F12EF4"/>
    <w:rsid w:val="00F12F94"/>
    <w:rsid w:val="00F13029"/>
    <w:rsid w:val="00F1343F"/>
    <w:rsid w:val="00F13BBE"/>
    <w:rsid w:val="00F13BEC"/>
    <w:rsid w:val="00F13C4E"/>
    <w:rsid w:val="00F13DEB"/>
    <w:rsid w:val="00F14F0F"/>
    <w:rsid w:val="00F14FEB"/>
    <w:rsid w:val="00F15105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80E"/>
    <w:rsid w:val="00F16CB5"/>
    <w:rsid w:val="00F16F41"/>
    <w:rsid w:val="00F173BE"/>
    <w:rsid w:val="00F174A0"/>
    <w:rsid w:val="00F17BED"/>
    <w:rsid w:val="00F2035B"/>
    <w:rsid w:val="00F203F5"/>
    <w:rsid w:val="00F20742"/>
    <w:rsid w:val="00F207B2"/>
    <w:rsid w:val="00F20A4F"/>
    <w:rsid w:val="00F210ED"/>
    <w:rsid w:val="00F2151A"/>
    <w:rsid w:val="00F216AD"/>
    <w:rsid w:val="00F216E2"/>
    <w:rsid w:val="00F218C2"/>
    <w:rsid w:val="00F21E86"/>
    <w:rsid w:val="00F21EB2"/>
    <w:rsid w:val="00F21ECE"/>
    <w:rsid w:val="00F21F01"/>
    <w:rsid w:val="00F22255"/>
    <w:rsid w:val="00F222C3"/>
    <w:rsid w:val="00F2238E"/>
    <w:rsid w:val="00F22533"/>
    <w:rsid w:val="00F22CA4"/>
    <w:rsid w:val="00F22E95"/>
    <w:rsid w:val="00F2332E"/>
    <w:rsid w:val="00F233FA"/>
    <w:rsid w:val="00F23AAD"/>
    <w:rsid w:val="00F242E6"/>
    <w:rsid w:val="00F24572"/>
    <w:rsid w:val="00F24945"/>
    <w:rsid w:val="00F24CE1"/>
    <w:rsid w:val="00F252C5"/>
    <w:rsid w:val="00F25C29"/>
    <w:rsid w:val="00F25F31"/>
    <w:rsid w:val="00F26ADA"/>
    <w:rsid w:val="00F26C45"/>
    <w:rsid w:val="00F26EC6"/>
    <w:rsid w:val="00F2715B"/>
    <w:rsid w:val="00F27908"/>
    <w:rsid w:val="00F27DE3"/>
    <w:rsid w:val="00F27EF4"/>
    <w:rsid w:val="00F27F7C"/>
    <w:rsid w:val="00F30028"/>
    <w:rsid w:val="00F30448"/>
    <w:rsid w:val="00F3055B"/>
    <w:rsid w:val="00F3084A"/>
    <w:rsid w:val="00F30BDD"/>
    <w:rsid w:val="00F30D7D"/>
    <w:rsid w:val="00F31220"/>
    <w:rsid w:val="00F3146F"/>
    <w:rsid w:val="00F31645"/>
    <w:rsid w:val="00F3165F"/>
    <w:rsid w:val="00F3195E"/>
    <w:rsid w:val="00F329FE"/>
    <w:rsid w:val="00F32BC5"/>
    <w:rsid w:val="00F32E20"/>
    <w:rsid w:val="00F3302E"/>
    <w:rsid w:val="00F33295"/>
    <w:rsid w:val="00F33E37"/>
    <w:rsid w:val="00F33E82"/>
    <w:rsid w:val="00F34182"/>
    <w:rsid w:val="00F3487B"/>
    <w:rsid w:val="00F35282"/>
    <w:rsid w:val="00F352A3"/>
    <w:rsid w:val="00F35928"/>
    <w:rsid w:val="00F35AA6"/>
    <w:rsid w:val="00F35C35"/>
    <w:rsid w:val="00F35CEB"/>
    <w:rsid w:val="00F35EE0"/>
    <w:rsid w:val="00F35FD8"/>
    <w:rsid w:val="00F360C9"/>
    <w:rsid w:val="00F3633F"/>
    <w:rsid w:val="00F36CBD"/>
    <w:rsid w:val="00F36DB4"/>
    <w:rsid w:val="00F36DD0"/>
    <w:rsid w:val="00F3744F"/>
    <w:rsid w:val="00F374CC"/>
    <w:rsid w:val="00F37925"/>
    <w:rsid w:val="00F37C9C"/>
    <w:rsid w:val="00F37DC7"/>
    <w:rsid w:val="00F37EFB"/>
    <w:rsid w:val="00F40142"/>
    <w:rsid w:val="00F40BF0"/>
    <w:rsid w:val="00F40C4A"/>
    <w:rsid w:val="00F41048"/>
    <w:rsid w:val="00F41074"/>
    <w:rsid w:val="00F413A3"/>
    <w:rsid w:val="00F418ED"/>
    <w:rsid w:val="00F41F3A"/>
    <w:rsid w:val="00F421CB"/>
    <w:rsid w:val="00F424D6"/>
    <w:rsid w:val="00F42748"/>
    <w:rsid w:val="00F43955"/>
    <w:rsid w:val="00F43BFD"/>
    <w:rsid w:val="00F44084"/>
    <w:rsid w:val="00F441AD"/>
    <w:rsid w:val="00F44457"/>
    <w:rsid w:val="00F4463F"/>
    <w:rsid w:val="00F449E7"/>
    <w:rsid w:val="00F44A51"/>
    <w:rsid w:val="00F45210"/>
    <w:rsid w:val="00F452F0"/>
    <w:rsid w:val="00F4559E"/>
    <w:rsid w:val="00F45B59"/>
    <w:rsid w:val="00F4606D"/>
    <w:rsid w:val="00F460FA"/>
    <w:rsid w:val="00F46AD3"/>
    <w:rsid w:val="00F46B6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B86"/>
    <w:rsid w:val="00F47CDA"/>
    <w:rsid w:val="00F47EEE"/>
    <w:rsid w:val="00F47F03"/>
    <w:rsid w:val="00F50306"/>
    <w:rsid w:val="00F50404"/>
    <w:rsid w:val="00F5053F"/>
    <w:rsid w:val="00F50A24"/>
    <w:rsid w:val="00F50BD5"/>
    <w:rsid w:val="00F50D58"/>
    <w:rsid w:val="00F50D6C"/>
    <w:rsid w:val="00F51678"/>
    <w:rsid w:val="00F51C33"/>
    <w:rsid w:val="00F51EBA"/>
    <w:rsid w:val="00F51EED"/>
    <w:rsid w:val="00F51F4D"/>
    <w:rsid w:val="00F52221"/>
    <w:rsid w:val="00F52747"/>
    <w:rsid w:val="00F52A7A"/>
    <w:rsid w:val="00F52ED0"/>
    <w:rsid w:val="00F52F3D"/>
    <w:rsid w:val="00F532C6"/>
    <w:rsid w:val="00F532E8"/>
    <w:rsid w:val="00F538A8"/>
    <w:rsid w:val="00F53FEE"/>
    <w:rsid w:val="00F54739"/>
    <w:rsid w:val="00F54C21"/>
    <w:rsid w:val="00F5502E"/>
    <w:rsid w:val="00F55126"/>
    <w:rsid w:val="00F55183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E06"/>
    <w:rsid w:val="00F570A6"/>
    <w:rsid w:val="00F570FB"/>
    <w:rsid w:val="00F572CC"/>
    <w:rsid w:val="00F572DE"/>
    <w:rsid w:val="00F57332"/>
    <w:rsid w:val="00F577FE"/>
    <w:rsid w:val="00F57EE7"/>
    <w:rsid w:val="00F6016D"/>
    <w:rsid w:val="00F603F6"/>
    <w:rsid w:val="00F604D4"/>
    <w:rsid w:val="00F6059F"/>
    <w:rsid w:val="00F60AE5"/>
    <w:rsid w:val="00F60E24"/>
    <w:rsid w:val="00F610B3"/>
    <w:rsid w:val="00F612E5"/>
    <w:rsid w:val="00F613DA"/>
    <w:rsid w:val="00F6173C"/>
    <w:rsid w:val="00F61860"/>
    <w:rsid w:val="00F61E30"/>
    <w:rsid w:val="00F61E70"/>
    <w:rsid w:val="00F61F54"/>
    <w:rsid w:val="00F6205D"/>
    <w:rsid w:val="00F6253F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AF"/>
    <w:rsid w:val="00F657D2"/>
    <w:rsid w:val="00F66613"/>
    <w:rsid w:val="00F66743"/>
    <w:rsid w:val="00F66D31"/>
    <w:rsid w:val="00F66DB6"/>
    <w:rsid w:val="00F66E47"/>
    <w:rsid w:val="00F6768E"/>
    <w:rsid w:val="00F67AE5"/>
    <w:rsid w:val="00F67BC2"/>
    <w:rsid w:val="00F67CE1"/>
    <w:rsid w:val="00F70263"/>
    <w:rsid w:val="00F7031A"/>
    <w:rsid w:val="00F70403"/>
    <w:rsid w:val="00F70CF3"/>
    <w:rsid w:val="00F70E88"/>
    <w:rsid w:val="00F70F1B"/>
    <w:rsid w:val="00F717D8"/>
    <w:rsid w:val="00F71890"/>
    <w:rsid w:val="00F71AF5"/>
    <w:rsid w:val="00F71D11"/>
    <w:rsid w:val="00F725BC"/>
    <w:rsid w:val="00F72A09"/>
    <w:rsid w:val="00F72A57"/>
    <w:rsid w:val="00F72D80"/>
    <w:rsid w:val="00F73132"/>
    <w:rsid w:val="00F73BFB"/>
    <w:rsid w:val="00F73F3D"/>
    <w:rsid w:val="00F7401A"/>
    <w:rsid w:val="00F743DB"/>
    <w:rsid w:val="00F748C3"/>
    <w:rsid w:val="00F74C9A"/>
    <w:rsid w:val="00F74F33"/>
    <w:rsid w:val="00F75339"/>
    <w:rsid w:val="00F75658"/>
    <w:rsid w:val="00F7579C"/>
    <w:rsid w:val="00F75BF0"/>
    <w:rsid w:val="00F75C69"/>
    <w:rsid w:val="00F75D7E"/>
    <w:rsid w:val="00F75E2C"/>
    <w:rsid w:val="00F76102"/>
    <w:rsid w:val="00F7616E"/>
    <w:rsid w:val="00F7627C"/>
    <w:rsid w:val="00F763C1"/>
    <w:rsid w:val="00F76884"/>
    <w:rsid w:val="00F76E32"/>
    <w:rsid w:val="00F76EFD"/>
    <w:rsid w:val="00F7703A"/>
    <w:rsid w:val="00F77179"/>
    <w:rsid w:val="00F77323"/>
    <w:rsid w:val="00F773BB"/>
    <w:rsid w:val="00F7764C"/>
    <w:rsid w:val="00F777C2"/>
    <w:rsid w:val="00F778B9"/>
    <w:rsid w:val="00F77955"/>
    <w:rsid w:val="00F8023E"/>
    <w:rsid w:val="00F803D2"/>
    <w:rsid w:val="00F807E9"/>
    <w:rsid w:val="00F8083A"/>
    <w:rsid w:val="00F808B8"/>
    <w:rsid w:val="00F808F7"/>
    <w:rsid w:val="00F80EC0"/>
    <w:rsid w:val="00F812F2"/>
    <w:rsid w:val="00F81384"/>
    <w:rsid w:val="00F8183D"/>
    <w:rsid w:val="00F81A62"/>
    <w:rsid w:val="00F81F10"/>
    <w:rsid w:val="00F8238D"/>
    <w:rsid w:val="00F824B1"/>
    <w:rsid w:val="00F82BF5"/>
    <w:rsid w:val="00F82E7B"/>
    <w:rsid w:val="00F82F4F"/>
    <w:rsid w:val="00F8332B"/>
    <w:rsid w:val="00F8333B"/>
    <w:rsid w:val="00F836BC"/>
    <w:rsid w:val="00F83A8C"/>
    <w:rsid w:val="00F83C03"/>
    <w:rsid w:val="00F83FDC"/>
    <w:rsid w:val="00F840CF"/>
    <w:rsid w:val="00F84321"/>
    <w:rsid w:val="00F84459"/>
    <w:rsid w:val="00F84C01"/>
    <w:rsid w:val="00F84C46"/>
    <w:rsid w:val="00F84D1D"/>
    <w:rsid w:val="00F852EE"/>
    <w:rsid w:val="00F853E2"/>
    <w:rsid w:val="00F85552"/>
    <w:rsid w:val="00F85894"/>
    <w:rsid w:val="00F86041"/>
    <w:rsid w:val="00F86616"/>
    <w:rsid w:val="00F86E7F"/>
    <w:rsid w:val="00F87037"/>
    <w:rsid w:val="00F871C9"/>
    <w:rsid w:val="00F87356"/>
    <w:rsid w:val="00F87610"/>
    <w:rsid w:val="00F87E77"/>
    <w:rsid w:val="00F87FDD"/>
    <w:rsid w:val="00F900E7"/>
    <w:rsid w:val="00F90100"/>
    <w:rsid w:val="00F9013F"/>
    <w:rsid w:val="00F90406"/>
    <w:rsid w:val="00F909AD"/>
    <w:rsid w:val="00F90BB6"/>
    <w:rsid w:val="00F90FA5"/>
    <w:rsid w:val="00F911C5"/>
    <w:rsid w:val="00F91647"/>
    <w:rsid w:val="00F91A19"/>
    <w:rsid w:val="00F92049"/>
    <w:rsid w:val="00F925FF"/>
    <w:rsid w:val="00F92DD3"/>
    <w:rsid w:val="00F93164"/>
    <w:rsid w:val="00F93706"/>
    <w:rsid w:val="00F93898"/>
    <w:rsid w:val="00F9414F"/>
    <w:rsid w:val="00F945EC"/>
    <w:rsid w:val="00F94AEF"/>
    <w:rsid w:val="00F95294"/>
    <w:rsid w:val="00F95529"/>
    <w:rsid w:val="00F95A9B"/>
    <w:rsid w:val="00F95C1E"/>
    <w:rsid w:val="00F95E61"/>
    <w:rsid w:val="00F962F9"/>
    <w:rsid w:val="00F96331"/>
    <w:rsid w:val="00F964B6"/>
    <w:rsid w:val="00F9673B"/>
    <w:rsid w:val="00F968FF"/>
    <w:rsid w:val="00F9704B"/>
    <w:rsid w:val="00F9707A"/>
    <w:rsid w:val="00F970DE"/>
    <w:rsid w:val="00F97185"/>
    <w:rsid w:val="00F97306"/>
    <w:rsid w:val="00F97C44"/>
    <w:rsid w:val="00F97C90"/>
    <w:rsid w:val="00FA0379"/>
    <w:rsid w:val="00FA0856"/>
    <w:rsid w:val="00FA0A09"/>
    <w:rsid w:val="00FA0B27"/>
    <w:rsid w:val="00FA0CD2"/>
    <w:rsid w:val="00FA0D75"/>
    <w:rsid w:val="00FA10D1"/>
    <w:rsid w:val="00FA1557"/>
    <w:rsid w:val="00FA2175"/>
    <w:rsid w:val="00FA241B"/>
    <w:rsid w:val="00FA253B"/>
    <w:rsid w:val="00FA2818"/>
    <w:rsid w:val="00FA2899"/>
    <w:rsid w:val="00FA2BC4"/>
    <w:rsid w:val="00FA2F8F"/>
    <w:rsid w:val="00FA3318"/>
    <w:rsid w:val="00FA3740"/>
    <w:rsid w:val="00FA3AC9"/>
    <w:rsid w:val="00FA3B9C"/>
    <w:rsid w:val="00FA3FA6"/>
    <w:rsid w:val="00FA4340"/>
    <w:rsid w:val="00FA4350"/>
    <w:rsid w:val="00FA488C"/>
    <w:rsid w:val="00FA4928"/>
    <w:rsid w:val="00FA4AC3"/>
    <w:rsid w:val="00FA4AF0"/>
    <w:rsid w:val="00FA4E49"/>
    <w:rsid w:val="00FA4FF0"/>
    <w:rsid w:val="00FA561C"/>
    <w:rsid w:val="00FA56A5"/>
    <w:rsid w:val="00FA5D68"/>
    <w:rsid w:val="00FA610A"/>
    <w:rsid w:val="00FA623C"/>
    <w:rsid w:val="00FA630D"/>
    <w:rsid w:val="00FA6845"/>
    <w:rsid w:val="00FA68DA"/>
    <w:rsid w:val="00FA69C5"/>
    <w:rsid w:val="00FA6D69"/>
    <w:rsid w:val="00FA6E0F"/>
    <w:rsid w:val="00FA6FDF"/>
    <w:rsid w:val="00FA7456"/>
    <w:rsid w:val="00FA792C"/>
    <w:rsid w:val="00FA79F6"/>
    <w:rsid w:val="00FA7A85"/>
    <w:rsid w:val="00FA7BB7"/>
    <w:rsid w:val="00FA7BBF"/>
    <w:rsid w:val="00FA7C26"/>
    <w:rsid w:val="00FA7D90"/>
    <w:rsid w:val="00FB0077"/>
    <w:rsid w:val="00FB022A"/>
    <w:rsid w:val="00FB04AD"/>
    <w:rsid w:val="00FB0699"/>
    <w:rsid w:val="00FB0B90"/>
    <w:rsid w:val="00FB0D4B"/>
    <w:rsid w:val="00FB0E92"/>
    <w:rsid w:val="00FB1034"/>
    <w:rsid w:val="00FB224E"/>
    <w:rsid w:val="00FB238B"/>
    <w:rsid w:val="00FB2706"/>
    <w:rsid w:val="00FB299A"/>
    <w:rsid w:val="00FB2A00"/>
    <w:rsid w:val="00FB2BED"/>
    <w:rsid w:val="00FB2C3A"/>
    <w:rsid w:val="00FB2D92"/>
    <w:rsid w:val="00FB2E2A"/>
    <w:rsid w:val="00FB2EAD"/>
    <w:rsid w:val="00FB30C7"/>
    <w:rsid w:val="00FB37FE"/>
    <w:rsid w:val="00FB3AFF"/>
    <w:rsid w:val="00FB446B"/>
    <w:rsid w:val="00FB47AD"/>
    <w:rsid w:val="00FB5340"/>
    <w:rsid w:val="00FB56EE"/>
    <w:rsid w:val="00FB5AC7"/>
    <w:rsid w:val="00FB5BC2"/>
    <w:rsid w:val="00FB5D3D"/>
    <w:rsid w:val="00FB5F34"/>
    <w:rsid w:val="00FB611F"/>
    <w:rsid w:val="00FB632C"/>
    <w:rsid w:val="00FB642E"/>
    <w:rsid w:val="00FB676B"/>
    <w:rsid w:val="00FB6885"/>
    <w:rsid w:val="00FB69C2"/>
    <w:rsid w:val="00FB6AF2"/>
    <w:rsid w:val="00FB6BDB"/>
    <w:rsid w:val="00FB6CAE"/>
    <w:rsid w:val="00FB6EB9"/>
    <w:rsid w:val="00FB710E"/>
    <w:rsid w:val="00FB712F"/>
    <w:rsid w:val="00FB719F"/>
    <w:rsid w:val="00FB764B"/>
    <w:rsid w:val="00FB791D"/>
    <w:rsid w:val="00FB7E90"/>
    <w:rsid w:val="00FC01CE"/>
    <w:rsid w:val="00FC0429"/>
    <w:rsid w:val="00FC0EBB"/>
    <w:rsid w:val="00FC0F9E"/>
    <w:rsid w:val="00FC1468"/>
    <w:rsid w:val="00FC232F"/>
    <w:rsid w:val="00FC2674"/>
    <w:rsid w:val="00FC29DE"/>
    <w:rsid w:val="00FC2D33"/>
    <w:rsid w:val="00FC2D4E"/>
    <w:rsid w:val="00FC306C"/>
    <w:rsid w:val="00FC3176"/>
    <w:rsid w:val="00FC338E"/>
    <w:rsid w:val="00FC3900"/>
    <w:rsid w:val="00FC3BCB"/>
    <w:rsid w:val="00FC3C9E"/>
    <w:rsid w:val="00FC3E6D"/>
    <w:rsid w:val="00FC3E96"/>
    <w:rsid w:val="00FC4299"/>
    <w:rsid w:val="00FC45B5"/>
    <w:rsid w:val="00FC4793"/>
    <w:rsid w:val="00FC4F51"/>
    <w:rsid w:val="00FC52E4"/>
    <w:rsid w:val="00FC54F4"/>
    <w:rsid w:val="00FC55D9"/>
    <w:rsid w:val="00FC5836"/>
    <w:rsid w:val="00FC58C9"/>
    <w:rsid w:val="00FC5A1F"/>
    <w:rsid w:val="00FC5B91"/>
    <w:rsid w:val="00FC5D4D"/>
    <w:rsid w:val="00FC5F29"/>
    <w:rsid w:val="00FC6181"/>
    <w:rsid w:val="00FC62DB"/>
    <w:rsid w:val="00FC644F"/>
    <w:rsid w:val="00FC6587"/>
    <w:rsid w:val="00FC6842"/>
    <w:rsid w:val="00FC68FF"/>
    <w:rsid w:val="00FC6D9B"/>
    <w:rsid w:val="00FC6FA5"/>
    <w:rsid w:val="00FC7037"/>
    <w:rsid w:val="00FC70C8"/>
    <w:rsid w:val="00FC74F6"/>
    <w:rsid w:val="00FC76ED"/>
    <w:rsid w:val="00FC7897"/>
    <w:rsid w:val="00FC7B00"/>
    <w:rsid w:val="00FC7C74"/>
    <w:rsid w:val="00FD0ABA"/>
    <w:rsid w:val="00FD107F"/>
    <w:rsid w:val="00FD1109"/>
    <w:rsid w:val="00FD11A5"/>
    <w:rsid w:val="00FD12C7"/>
    <w:rsid w:val="00FD182B"/>
    <w:rsid w:val="00FD19CC"/>
    <w:rsid w:val="00FD1BDA"/>
    <w:rsid w:val="00FD24E4"/>
    <w:rsid w:val="00FD24F6"/>
    <w:rsid w:val="00FD2532"/>
    <w:rsid w:val="00FD2550"/>
    <w:rsid w:val="00FD25D4"/>
    <w:rsid w:val="00FD2E16"/>
    <w:rsid w:val="00FD2F47"/>
    <w:rsid w:val="00FD3670"/>
    <w:rsid w:val="00FD3AD8"/>
    <w:rsid w:val="00FD3AF2"/>
    <w:rsid w:val="00FD440C"/>
    <w:rsid w:val="00FD4470"/>
    <w:rsid w:val="00FD47FF"/>
    <w:rsid w:val="00FD4CC3"/>
    <w:rsid w:val="00FD4F36"/>
    <w:rsid w:val="00FD4FDC"/>
    <w:rsid w:val="00FD50C6"/>
    <w:rsid w:val="00FD52CB"/>
    <w:rsid w:val="00FD55F1"/>
    <w:rsid w:val="00FD58E4"/>
    <w:rsid w:val="00FD5919"/>
    <w:rsid w:val="00FD592F"/>
    <w:rsid w:val="00FD5A32"/>
    <w:rsid w:val="00FD601A"/>
    <w:rsid w:val="00FD64F6"/>
    <w:rsid w:val="00FD70D3"/>
    <w:rsid w:val="00FD7285"/>
    <w:rsid w:val="00FD74B3"/>
    <w:rsid w:val="00FD762C"/>
    <w:rsid w:val="00FD7AE2"/>
    <w:rsid w:val="00FD7AE6"/>
    <w:rsid w:val="00FD7CF1"/>
    <w:rsid w:val="00FD7EFF"/>
    <w:rsid w:val="00FD7FAC"/>
    <w:rsid w:val="00FE07D6"/>
    <w:rsid w:val="00FE07D7"/>
    <w:rsid w:val="00FE09EE"/>
    <w:rsid w:val="00FE11B2"/>
    <w:rsid w:val="00FE186E"/>
    <w:rsid w:val="00FE1A67"/>
    <w:rsid w:val="00FE1C59"/>
    <w:rsid w:val="00FE24AC"/>
    <w:rsid w:val="00FE28CA"/>
    <w:rsid w:val="00FE2BCF"/>
    <w:rsid w:val="00FE310F"/>
    <w:rsid w:val="00FE3201"/>
    <w:rsid w:val="00FE32FC"/>
    <w:rsid w:val="00FE3A26"/>
    <w:rsid w:val="00FE3C40"/>
    <w:rsid w:val="00FE3E17"/>
    <w:rsid w:val="00FE404E"/>
    <w:rsid w:val="00FE4652"/>
    <w:rsid w:val="00FE4EC2"/>
    <w:rsid w:val="00FE52F9"/>
    <w:rsid w:val="00FE545F"/>
    <w:rsid w:val="00FE5ACA"/>
    <w:rsid w:val="00FE5EF9"/>
    <w:rsid w:val="00FE61E0"/>
    <w:rsid w:val="00FE6266"/>
    <w:rsid w:val="00FE631D"/>
    <w:rsid w:val="00FE652A"/>
    <w:rsid w:val="00FE662B"/>
    <w:rsid w:val="00FE677F"/>
    <w:rsid w:val="00FE67E7"/>
    <w:rsid w:val="00FE6907"/>
    <w:rsid w:val="00FE6A93"/>
    <w:rsid w:val="00FE6C70"/>
    <w:rsid w:val="00FE6F0B"/>
    <w:rsid w:val="00FE6FEF"/>
    <w:rsid w:val="00FE701B"/>
    <w:rsid w:val="00FE716C"/>
    <w:rsid w:val="00FE7650"/>
    <w:rsid w:val="00FE7823"/>
    <w:rsid w:val="00FF00EC"/>
    <w:rsid w:val="00FF026E"/>
    <w:rsid w:val="00FF04CB"/>
    <w:rsid w:val="00FF0A8B"/>
    <w:rsid w:val="00FF0FB6"/>
    <w:rsid w:val="00FF0FC1"/>
    <w:rsid w:val="00FF1261"/>
    <w:rsid w:val="00FF1523"/>
    <w:rsid w:val="00FF1580"/>
    <w:rsid w:val="00FF1654"/>
    <w:rsid w:val="00FF1854"/>
    <w:rsid w:val="00FF1D1B"/>
    <w:rsid w:val="00FF1D86"/>
    <w:rsid w:val="00FF24AC"/>
    <w:rsid w:val="00FF2965"/>
    <w:rsid w:val="00FF2ECA"/>
    <w:rsid w:val="00FF30AA"/>
    <w:rsid w:val="00FF31A3"/>
    <w:rsid w:val="00FF35C2"/>
    <w:rsid w:val="00FF3826"/>
    <w:rsid w:val="00FF3DB3"/>
    <w:rsid w:val="00FF3E42"/>
    <w:rsid w:val="00FF4022"/>
    <w:rsid w:val="00FF408B"/>
    <w:rsid w:val="00FF40B7"/>
    <w:rsid w:val="00FF468C"/>
    <w:rsid w:val="00FF46C4"/>
    <w:rsid w:val="00FF47CC"/>
    <w:rsid w:val="00FF4823"/>
    <w:rsid w:val="00FF4907"/>
    <w:rsid w:val="00FF499B"/>
    <w:rsid w:val="00FF4D71"/>
    <w:rsid w:val="00FF560B"/>
    <w:rsid w:val="00FF58C8"/>
    <w:rsid w:val="00FF5A01"/>
    <w:rsid w:val="00FF5BC6"/>
    <w:rsid w:val="00FF5D67"/>
    <w:rsid w:val="00FF6174"/>
    <w:rsid w:val="00FF625E"/>
    <w:rsid w:val="00FF663E"/>
    <w:rsid w:val="00FF6CED"/>
    <w:rsid w:val="00FF6DDC"/>
    <w:rsid w:val="00FF718A"/>
    <w:rsid w:val="00FF7636"/>
    <w:rsid w:val="00FF7793"/>
    <w:rsid w:val="00FF779B"/>
    <w:rsid w:val="00FF7B00"/>
    <w:rsid w:val="00FF7DB1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750BC5C"/>
  <w15:docId w15:val="{4384AEE8-1AE0-447C-A81D-009421E7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5B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uiPriority w:val="99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F2C5B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5F2C5B"/>
    <w:rPr>
      <w:rFonts w:cs="EucrosiaUPC"/>
      <w:sz w:val="28"/>
      <w:szCs w:val="28"/>
      <w:lang w:val="th-TH"/>
    </w:rPr>
  </w:style>
  <w:style w:type="paragraph" w:customStyle="1" w:styleId="FSNoteDetail">
    <w:name w:val="FS Note Detail"/>
    <w:basedOn w:val="Normal"/>
    <w:qFormat/>
    <w:rsid w:val="00EC00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ind w:left="360"/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FSNoteNumbered">
    <w:name w:val="FS Note Numbered"/>
    <w:basedOn w:val="Normal"/>
    <w:next w:val="Normal"/>
    <w:qFormat/>
    <w:rsid w:val="00E4363B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thaiDistribute"/>
    </w:pPr>
    <w:rPr>
      <w:rFonts w:ascii="Angsana New" w:eastAsia="Angsana New" w:hAnsi="Angsana New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8" ma:contentTypeDescription="Create a new document." ma:contentTypeScope="" ma:versionID="b533e2d410ae078564e7528a80fecaab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fae1e43f752c3ad8763d2854fc05440a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D2F4C-3266-4C59-BD3B-6B3EB3FB9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E9DE8C-9546-416B-91F3-1DD5B18318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5308A7-ED3A-4573-8E86-B0849C6097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6339F9-03EB-48E7-A300-84F7B5E66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12811</Words>
  <Characters>73028</Characters>
  <Application>Microsoft Office Word</Application>
  <DocSecurity>0</DocSecurity>
  <Lines>608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</Company>
  <LinksUpToDate>false</LinksUpToDate>
  <CharactersWithSpaces>85668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BTA_026</dc:creator>
  <cp:lastModifiedBy>Patcharee Klamtong</cp:lastModifiedBy>
  <cp:revision>2</cp:revision>
  <cp:lastPrinted>2020-02-24T16:18:00Z</cp:lastPrinted>
  <dcterms:created xsi:type="dcterms:W3CDTF">2020-02-26T12:33:00Z</dcterms:created>
  <dcterms:modified xsi:type="dcterms:W3CDTF">2020-02-26T12:33:00Z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