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521DE" w14:textId="51F307D2" w:rsidR="00DB308D" w:rsidRPr="00C20D0F" w:rsidRDefault="00DB308D" w:rsidP="004C2111">
      <w:pPr>
        <w:pStyle w:val="Reference"/>
        <w:rPr>
          <w:lang w:val="en-US"/>
        </w:rPr>
      </w:pPr>
    </w:p>
    <w:p w14:paraId="1011168C" w14:textId="1FBA9737" w:rsidR="00DD1E47" w:rsidRPr="00742B6E" w:rsidRDefault="00FB598A" w:rsidP="00FB598A">
      <w:pPr>
        <w:pStyle w:val="BodyText"/>
        <w:tabs>
          <w:tab w:val="left" w:pos="6000"/>
        </w:tabs>
        <w:rPr>
          <w:rFonts w:cstheme="minorBidi"/>
          <w:cs/>
          <w:lang w:bidi="th-TH"/>
        </w:rPr>
      </w:pPr>
      <w:r>
        <w:rPr>
          <w:rFonts w:cstheme="minorBidi"/>
          <w:lang w:bidi="th-TH"/>
        </w:rPr>
        <w:tab/>
      </w:r>
    </w:p>
    <w:p w14:paraId="7A9AA49D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9AA1E3D" w14:textId="77777777" w:rsidR="00D15EA5" w:rsidRDefault="00D15EA5" w:rsidP="00D15EA5">
      <w:pPr>
        <w:pStyle w:val="BodyText"/>
      </w:pPr>
    </w:p>
    <w:p w14:paraId="2E56BFBC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4351D098" w14:textId="2C554730" w:rsidR="00FB598A" w:rsidRDefault="00FB598A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E98C45E" w14:textId="77777777" w:rsidR="00EA47D1" w:rsidRPr="00EA47D1" w:rsidRDefault="00EA47D1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szCs w:val="22"/>
          <w:lang w:bidi="th-TH"/>
        </w:rPr>
      </w:pPr>
    </w:p>
    <w:p w14:paraId="51066444" w14:textId="1D5D5F3F" w:rsidR="00AD3B26" w:rsidRPr="00FD65A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C20D0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</w:t>
      </w:r>
      <w:proofErr w:type="spellEnd"/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ลอน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D415DCA" w14:textId="77777777" w:rsidR="00AD3B26" w:rsidRPr="00AD3B26" w:rsidRDefault="00734D83" w:rsidP="009F7D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FB80D76" w14:textId="77777777" w:rsidR="003F16DE" w:rsidRPr="003F16DE" w:rsidRDefault="003F16DE" w:rsidP="009F7D1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2E9441A" w14:textId="77777777" w:rsidR="003F16DE" w:rsidRPr="009F7D1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E68A4A" w14:textId="3AF9EDD0" w:rsidR="00280186" w:rsidRPr="00280186" w:rsidRDefault="006A3CDD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</w:t>
      </w:r>
      <w:proofErr w:type="spellEnd"/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ลอน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2088D">
        <w:rPr>
          <w:rFonts w:ascii="Browallia New" w:hAnsi="Browallia New" w:cs="Browallia New"/>
          <w:sz w:val="28"/>
          <w:szCs w:val="28"/>
          <w:lang w:bidi="th-TH"/>
        </w:rPr>
        <w:t xml:space="preserve">                     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378E7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65D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DD18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C54017E" w14:textId="77777777" w:rsidR="00280186" w:rsidRPr="00C73BD4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DC9F2A1" w14:textId="0FC9079E" w:rsidR="00CD4D4E" w:rsidRPr="007C2D33" w:rsidRDefault="006A3CDD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งบการเงินรวมและเฉพาะของบริษัทข้างต้นนี้แสดงฐานะการเงินรวม</w:t>
      </w:r>
      <w:r w:rsidR="00EF0562" w:rsidRPr="00EF0562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="00EF0562" w:rsidRPr="00EF0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EF0562"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</w:t>
      </w:r>
      <w:proofErr w:type="spellEnd"/>
      <w:r w:rsidR="00EF0562"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ลอน</w:t>
      </w:r>
      <w:r w:rsidR="00EF0562" w:rsidRPr="00EF0562">
        <w:rPr>
          <w:rFonts w:ascii="Browallia New" w:hAnsi="Browallia New" w:cs="Browallia New"/>
          <w:sz w:val="28"/>
          <w:szCs w:val="28"/>
        </w:rPr>
        <w:t xml:space="preserve"> </w:t>
      </w:r>
      <w:r w:rsidR="00EF0562" w:rsidRPr="00EF056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0562" w:rsidRPr="00EF056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0562" w:rsidRPr="00EF056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0562" w:rsidRPr="00EF056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EF0562" w:rsidRPr="00EF056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F056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378E7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378E7" w:rsidRPr="009378E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76DB247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665D1293" w14:textId="77777777" w:rsidR="003F16DE" w:rsidRPr="003F16DE" w:rsidRDefault="003F16DE" w:rsidP="009F7D1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1B9E87DE" w14:textId="77777777" w:rsidR="003F16DE" w:rsidRPr="009F7D1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B77368" w14:textId="77777777" w:rsidR="00E9289D" w:rsidRDefault="00E9289D" w:rsidP="00E9289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 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>อื่นๆ</w:t>
      </w:r>
      <w:proofErr w:type="spellEnd"/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6928C2F5" w14:textId="5BCC2C2F" w:rsidR="009378E7" w:rsidRDefault="009378E7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2C7F897" w14:textId="146D8B49" w:rsidR="009378E7" w:rsidRDefault="009378E7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9851DD3" w14:textId="12D60B3C" w:rsidR="00CA6803" w:rsidRDefault="00CA6803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879BFA2" w14:textId="31B98497" w:rsidR="00CA6803" w:rsidRDefault="00CA6803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5206D6C" w14:textId="77777777" w:rsidR="00CA6803" w:rsidRDefault="00CA6803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B788CA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C077144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24912D46" w14:textId="536E5981" w:rsidR="00165155" w:rsidRDefault="006A3CDD" w:rsidP="006A3CD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0829BA9" w14:textId="77777777" w:rsidR="006A3CDD" w:rsidRPr="009F7D13" w:rsidRDefault="006A3CDD" w:rsidP="006A3CD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165155" w14:paraId="1C584D0F" w14:textId="77777777" w:rsidTr="00165155">
        <w:trPr>
          <w:trHeight w:hRule="exact" w:val="360"/>
        </w:trPr>
        <w:tc>
          <w:tcPr>
            <w:tcW w:w="4608" w:type="dxa"/>
          </w:tcPr>
          <w:p w14:paraId="5D9A9C4D" w14:textId="1DF9AAF5" w:rsidR="00165155" w:rsidRPr="00165155" w:rsidRDefault="00165155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</w:t>
            </w:r>
            <w:r w:rsidR="009808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</w:tcPr>
          <w:p w14:paraId="0F6B2432" w14:textId="1FF08401" w:rsidR="00165155" w:rsidRPr="00165155" w:rsidRDefault="00980830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155" w:rsidRPr="00165155" w14:paraId="10FD7E0E" w14:textId="77777777" w:rsidTr="00165155">
        <w:trPr>
          <w:trHeight w:val="360"/>
        </w:trPr>
        <w:tc>
          <w:tcPr>
            <w:tcW w:w="4608" w:type="dxa"/>
          </w:tcPr>
          <w:p w14:paraId="02910973" w14:textId="77777777" w:rsid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12441D1" w14:textId="6BEDD300" w:rsid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การรับรู้รายได</w:t>
            </w:r>
            <w:r w:rsidR="00D320C9" w:rsidRPr="00D32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้ที่เกี่ยวข้องกับสัญญาก่อสร้าง</w:t>
            </w:r>
          </w:p>
          <w:p w14:paraId="1DC49D50" w14:textId="77777777" w:rsidR="00FC4136" w:rsidRPr="00D320C9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AF35DD" w14:textId="2EC6C252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="00D320C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</w:t>
            </w:r>
            <w:r w:rsidR="006450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รับเหมา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ก่อสร้างสำหรับปี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สิ้นสุดวันที่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AB33F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1407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40713" w:rsidRPr="00BC164C">
              <w:rPr>
                <w:rFonts w:ascii="Browallia New" w:hAnsi="Browallia New" w:cs="Browallia New"/>
                <w:sz w:val="26"/>
                <w:szCs w:val="26"/>
                <w:lang w:bidi="th-TH"/>
              </w:rPr>
              <w:t>1,</w:t>
            </w:r>
            <w:r w:rsidR="00BC164C" w:rsidRPr="00BC164C">
              <w:rPr>
                <w:rFonts w:ascii="Browallia New" w:hAnsi="Browallia New" w:cs="Browallia New"/>
                <w:sz w:val="26"/>
                <w:szCs w:val="26"/>
                <w:lang w:bidi="th-TH"/>
              </w:rPr>
              <w:t>554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5EB260FC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134200" w14:textId="41935A4B" w:rsidR="006A3CDD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กลุ่มบริษัทและบริษัทรับรู้รายได้ที่เกี่ยวข้องกับการก่อสร้างตามขั้นความสำเร็จของงานก่อสร้าง รายได้จากการก่อสร้างดังกล่าวมีจำนวนเงินที่เป็นสาระสำคัญ และมีผลกระทบต่อรายการทางบัญชีที่เกี่ยวข้องกับสัญญาการก่อสร้าง ได้แก่ 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ค้างรับ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ที่ยังไม่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เรียกชำระ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งานระหว่างก่อสร้างตามสัญญา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และต้นทุนการก่อสร้าง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การขั้นความสำเร็จของงานก่อสร้างเป็นเรื่องที่ต้องใช้ดุลยพินิจที่มีนัยสำคัญของผู้บริหาร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ซึ่งต้องมีการทบทวนประมาณการ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รายได้และประมาณการต้นทุนโครงการก่อสร้าง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ตลอดระยะเวลาก่อสร้าง และปรับปรุงประมาณการเมื่อจำเป็น </w:t>
            </w:r>
          </w:p>
          <w:p w14:paraId="6D4A5B6A" w14:textId="77777777" w:rsidR="00FC4136" w:rsidRPr="006A3CDD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551A6A" w14:textId="31D4F346" w:rsidR="00FC4136" w:rsidRPr="00FC4136" w:rsidRDefault="00FC4136" w:rsidP="00FC413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ได้เปิดเผยนโยบายการบัญชีที่เกี่ยวกับการรับรู้รายได้จากการรับเหมาก่อสร้างในหมายเหตุประกอบงบการเงินข้อ </w:t>
            </w:r>
            <w:r w:rsidR="005646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D95B9E">
              <w:rPr>
                <w:rFonts w:ascii="Browallia New" w:hAnsi="Browallia New" w:cs="Browallia New"/>
                <w:sz w:val="26"/>
                <w:szCs w:val="26"/>
                <w:lang w:bidi="th-TH"/>
              </w:rPr>
              <w:t>.1</w:t>
            </w:r>
          </w:p>
          <w:p w14:paraId="31B03EBF" w14:textId="77777777" w:rsidR="006A3CDD" w:rsidRPr="00FC4136" w:rsidRDefault="006A3CDD" w:rsidP="006A3CD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</w:tcPr>
          <w:p w14:paraId="5163EF7D" w14:textId="77777777" w:rsidR="00165155" w:rsidRP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2F76E90" w14:textId="300A892E" w:rsidR="006A3CDD" w:rsidRPr="006A3CDD" w:rsidRDefault="006A3CDD" w:rsidP="006A3CD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615A4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โดยสรุป มีดังนี้</w:t>
            </w:r>
          </w:p>
          <w:p w14:paraId="79596BA4" w14:textId="0AEF3C12" w:rsidR="006A3CDD" w:rsidRDefault="006A3CDD" w:rsidP="006A3CDD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การทำความเข้าใจและประเมินความเหมาะสมของ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วิธีการกำหนดอัตราส่วนของงานก่อสร้างที่ทำเสร็จของผู้บริหาร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6E02B80" w14:textId="199FB8C9" w:rsidR="00120017" w:rsidRPr="006A3CDD" w:rsidRDefault="00120017" w:rsidP="006A3CDD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กระบวนการประมาณการต้นทุนงานก่อสร้างโดยการเปรียบเทียบประมาณการที่เคยกำหนดไว้กับต้นทุนที่เกิดขึ้นจริ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หลักฐานประกอบและทดสอบการคำนวณประมาณการต้นทุนงาน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768370E7" w14:textId="028EB8D9" w:rsidR="006A3CDD" w:rsidRPr="006A3CDD" w:rsidRDefault="006A3CDD" w:rsidP="006A3CDD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20017" w:rsidRP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สุ่มตัวอย่าง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ความสมเหตุสมผลของอัตราส่วนงานก่อสร้างที่ทำเสร็จโดยการเข้าสังเกตการณ์การสำรวจทางกายภาพของงานระหว่าง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การคำนวณอัตราส่วนงานก่อสร้าง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  <w:r w:rsidR="00F834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5D5E9816" w14:textId="547A0804" w:rsidR="009F7D13" w:rsidRPr="00165155" w:rsidRDefault="006A3CDD" w:rsidP="00120017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20017" w:rsidRP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สุ่มตัวอย่าง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สอบทานอัตราส่วนของต้นทุนที่เกิดขึ้นจริงเปรียบเทียบกับประมาณการต้นทุนงานก่อสร้าง</w:t>
            </w:r>
            <w:r w:rsid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อัตราส่วนของงานก่อสร้างที่</w:t>
            </w:r>
            <w:r w:rsid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   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ทำเสร็จ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</w:tbl>
    <w:p w14:paraId="67D98E70" w14:textId="77777777" w:rsidR="006A3CDD" w:rsidRDefault="006A3CD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BA220B" w14:textId="344AD59C" w:rsidR="00A9522A" w:rsidRDefault="00A9522A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F191D9" w14:textId="0F74F2F3" w:rsidR="00120017" w:rsidRDefault="00120017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9901D6" w14:textId="77777777" w:rsidR="00120017" w:rsidRDefault="00120017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DA0949" w14:textId="38129689" w:rsidR="00A9522A" w:rsidRDefault="00A9522A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C25D87E" w14:textId="12EF21A2" w:rsidR="00CA6803" w:rsidRDefault="00CA6803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AE9FEBE" w14:textId="77777777" w:rsidR="00CA6803" w:rsidRDefault="00CA6803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03A5719" w14:textId="3D1C20C0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792C2FF2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67BF9381" w14:textId="77777777" w:rsidR="00324035" w:rsidRDefault="00324035" w:rsidP="003240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05EA10B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D6333F" w14:textId="77777777" w:rsidR="00E64497" w:rsidRDefault="00E64497" w:rsidP="00E64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578DCF7" w14:textId="77777777" w:rsidR="00E64497" w:rsidRDefault="00E64497" w:rsidP="00E64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8C1CAD8" w14:textId="77777777" w:rsidR="00E64497" w:rsidRPr="00AC48F3" w:rsidRDefault="00E64497" w:rsidP="00E64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D8F9583" w14:textId="77777777" w:rsidR="00E64497" w:rsidRPr="00AC48F3" w:rsidRDefault="00E64497" w:rsidP="00E64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867A2A7" w14:textId="77777777" w:rsidR="00E64497" w:rsidRPr="00AC48F3" w:rsidRDefault="00E64497" w:rsidP="00E64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AD78EE6" w14:textId="77777777" w:rsidR="00E64497" w:rsidRPr="00AC48F3" w:rsidRDefault="00E64497" w:rsidP="00E64497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A91EA2B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6AD13A93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7C11A20" w14:textId="044DC28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</w:t>
      </w:r>
      <w:r w:rsidR="002357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ขัดต่อข้อเท็จจริงอันเป็นสาระสำคัญไม่ว่าจะเกิดจากการทุจริตหรือข้อผิดพลาด </w:t>
      </w:r>
    </w:p>
    <w:p w14:paraId="4614403A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F0BBA1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B5AB8B3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26C811F" w14:textId="77777777" w:rsidR="00E64497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57A250C9" w14:textId="4464EF3F" w:rsidR="00E64497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3B0B71" w14:textId="4732D9CC" w:rsidR="00E64497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DA48BF" w14:textId="45256E80" w:rsidR="00E64497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0CF74C" w14:textId="7DDEB661" w:rsidR="00E64497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407B513" w14:textId="16BA9443" w:rsidR="00CA6803" w:rsidRDefault="00CA6803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ED69992" w14:textId="59CE379A" w:rsidR="00CA6803" w:rsidRDefault="00CA6803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37E650" w14:textId="77777777" w:rsidR="00CA6803" w:rsidRDefault="00CA6803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DC9875" w14:textId="77777777" w:rsidR="00E64497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0216A6" w14:textId="77777777" w:rsidR="00E64497" w:rsidRPr="00AC48F3" w:rsidRDefault="00E64497" w:rsidP="00E6449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302B99CD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B8097E" w14:textId="77777777" w:rsidR="00E64497" w:rsidRPr="00825E3A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650ED35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A8DA34" w14:textId="77777777" w:rsidR="00E64497" w:rsidRPr="00AC48F3" w:rsidRDefault="00E64497" w:rsidP="00E64497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DC7CF77" w14:textId="77777777" w:rsidR="00E64497" w:rsidRPr="00AC48F3" w:rsidRDefault="00E64497" w:rsidP="00E64497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6EC227" w14:textId="77777777" w:rsidR="00E64497" w:rsidRPr="00AC48F3" w:rsidRDefault="00E64497" w:rsidP="00E64497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51B154E" w14:textId="77777777" w:rsidR="00E64497" w:rsidRDefault="00E64497" w:rsidP="00E64497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0B0D2196" w14:textId="66362634" w:rsidR="00E64497" w:rsidRDefault="00E64497" w:rsidP="00E64497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66474E7" w14:textId="16E59DDC" w:rsidR="008A44A2" w:rsidRDefault="008A44A2" w:rsidP="008A44A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E5AF88" w14:textId="638BA722" w:rsidR="008A44A2" w:rsidRDefault="008A44A2" w:rsidP="008A44A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979C11" w14:textId="77777777" w:rsidR="008A44A2" w:rsidRPr="00AC48F3" w:rsidRDefault="008A44A2" w:rsidP="008A44A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1CE3F94" w14:textId="764B2B6A" w:rsidR="00E64497" w:rsidRDefault="00E64497" w:rsidP="00E64497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3CCD696F" w14:textId="77777777" w:rsidR="008A44A2" w:rsidRPr="00AC48F3" w:rsidRDefault="008A44A2" w:rsidP="008A44A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63192186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6B685A4" w14:textId="77777777" w:rsidR="00E64497" w:rsidRDefault="00E64497" w:rsidP="00E644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31BBDF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60124F1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4F2FD9A" w14:textId="77777777" w:rsidR="00E64497" w:rsidRPr="00AC48F3" w:rsidRDefault="00E64497" w:rsidP="00E644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FDDE5D" w14:textId="7FDFF65D" w:rsidR="004C77BF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FB4DFD" w14:textId="77777777" w:rsidR="00B70E2D" w:rsidRDefault="00B70E2D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B3C693" w14:textId="77777777" w:rsidR="004C77BF" w:rsidRPr="004C77BF" w:rsidRDefault="00CD5D48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D5D4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9F7D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กัญญาณัฐ ศรีรัตน์ชัชวาลย์</w:t>
      </w:r>
    </w:p>
    <w:p w14:paraId="66D5C02E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13A8931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C4B">
        <w:rPr>
          <w:rFonts w:ascii="Browallia New" w:hAnsi="Browallia New" w:cs="Browallia New"/>
          <w:sz w:val="28"/>
          <w:szCs w:val="28"/>
          <w:lang w:bidi="th-TH"/>
        </w:rPr>
        <w:t>6</w:t>
      </w:r>
      <w:r w:rsidR="009F7D13">
        <w:rPr>
          <w:rFonts w:ascii="Browallia New" w:hAnsi="Browallia New" w:cs="Browallia New"/>
          <w:sz w:val="28"/>
          <w:szCs w:val="28"/>
          <w:lang w:val="en-US" w:bidi="th-TH"/>
        </w:rPr>
        <w:t>549</w:t>
      </w:r>
    </w:p>
    <w:p w14:paraId="2DADE68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371BF0F" w14:textId="77777777" w:rsidR="000B7884" w:rsidRDefault="000B7884" w:rsidP="000B78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3DBB5926" w14:textId="77777777" w:rsidR="004C77BF" w:rsidRPr="008A531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A531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757D135" w14:textId="43F41ABE" w:rsidR="00D15EA5" w:rsidRPr="008A5315" w:rsidRDefault="00BC164C" w:rsidP="004C77BF">
      <w:pPr>
        <w:spacing w:after="0" w:line="240" w:lineRule="auto"/>
        <w:rPr>
          <w:lang w:val="en-US"/>
        </w:rPr>
      </w:pPr>
      <w:r w:rsidRPr="003A48DE">
        <w:rPr>
          <w:rFonts w:ascii="Browallia New" w:hAnsi="Browallia New" w:cs="Browallia New"/>
          <w:sz w:val="28"/>
          <w:szCs w:val="28"/>
          <w:lang w:val="en-US" w:bidi="th-TH"/>
        </w:rPr>
        <w:t xml:space="preserve">26 </w:t>
      </w:r>
      <w:r w:rsidRPr="003A48D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AB33F9" w:rsidRPr="003A48DE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8A531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2FD8E" w14:textId="77777777" w:rsidR="009C237A" w:rsidRDefault="009C237A">
      <w:r>
        <w:separator/>
      </w:r>
    </w:p>
  </w:endnote>
  <w:endnote w:type="continuationSeparator" w:id="0">
    <w:p w14:paraId="131AD7ED" w14:textId="77777777" w:rsidR="009C237A" w:rsidRDefault="009C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00900" w14:textId="77777777" w:rsidR="009C237A" w:rsidRDefault="009C237A">
      <w:bookmarkStart w:id="0" w:name="_Hlk482348182"/>
      <w:bookmarkEnd w:id="0"/>
      <w:r>
        <w:separator/>
      </w:r>
    </w:p>
  </w:footnote>
  <w:footnote w:type="continuationSeparator" w:id="0">
    <w:p w14:paraId="26E0E458" w14:textId="77777777" w:rsidR="009C237A" w:rsidRDefault="009C2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89F2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7CA64" w14:textId="00B41042" w:rsidR="00B63D0E" w:rsidRDefault="00B63D0E" w:rsidP="00D96128">
    <w:pPr>
      <w:pStyle w:val="Header"/>
      <w:jc w:val="right"/>
    </w:pPr>
  </w:p>
  <w:p w14:paraId="158C431C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A291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0F6FC13" w14:textId="79B4C732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2480A3C" w14:textId="77777777" w:rsidR="00D460E7" w:rsidRDefault="00D460E7" w:rsidP="00D15EA5">
    <w:pPr>
      <w:pStyle w:val="Header"/>
    </w:pPr>
    <w:bookmarkStart w:id="2" w:name="Footer3_tbl"/>
    <w:bookmarkEnd w:id="2"/>
  </w:p>
  <w:p w14:paraId="70BD4D93" w14:textId="23EF75F3" w:rsidR="00D460E7" w:rsidRPr="00172D3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23B3743"/>
    <w:multiLevelType w:val="hybridMultilevel"/>
    <w:tmpl w:val="6C8CC782"/>
    <w:lvl w:ilvl="0" w:tplc="B4466CB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BF2A63"/>
    <w:multiLevelType w:val="hybridMultilevel"/>
    <w:tmpl w:val="72268E4A"/>
    <w:lvl w:ilvl="0" w:tplc="B4466CB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DA566F"/>
    <w:multiLevelType w:val="hybridMultilevel"/>
    <w:tmpl w:val="439C1D30"/>
    <w:lvl w:ilvl="0" w:tplc="DF1CF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9"/>
  </w:num>
  <w:num w:numId="11">
    <w:abstractNumId w:val="17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4"/>
  </w:num>
  <w:num w:numId="18">
    <w:abstractNumId w:val="19"/>
  </w:num>
  <w:num w:numId="19">
    <w:abstractNumId w:val="17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6"/>
  </w:num>
  <w:num w:numId="37">
    <w:abstractNumId w:val="13"/>
  </w:num>
  <w:num w:numId="38">
    <w:abstractNumId w:val="11"/>
  </w:num>
  <w:num w:numId="3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B7884"/>
    <w:rsid w:val="000E52CE"/>
    <w:rsid w:val="000F1C7B"/>
    <w:rsid w:val="000F3AAB"/>
    <w:rsid w:val="000F6E25"/>
    <w:rsid w:val="001011DF"/>
    <w:rsid w:val="001073D7"/>
    <w:rsid w:val="00112B69"/>
    <w:rsid w:val="0011538B"/>
    <w:rsid w:val="00120017"/>
    <w:rsid w:val="001316D3"/>
    <w:rsid w:val="00134B1D"/>
    <w:rsid w:val="00140713"/>
    <w:rsid w:val="00146896"/>
    <w:rsid w:val="001554CD"/>
    <w:rsid w:val="00155A91"/>
    <w:rsid w:val="001613E2"/>
    <w:rsid w:val="0016459D"/>
    <w:rsid w:val="00165155"/>
    <w:rsid w:val="00167017"/>
    <w:rsid w:val="00172D3D"/>
    <w:rsid w:val="0019210D"/>
    <w:rsid w:val="001A3BFB"/>
    <w:rsid w:val="001A3C20"/>
    <w:rsid w:val="001B198C"/>
    <w:rsid w:val="001B5F58"/>
    <w:rsid w:val="001B7388"/>
    <w:rsid w:val="001D2302"/>
    <w:rsid w:val="001D30D0"/>
    <w:rsid w:val="001D7BB3"/>
    <w:rsid w:val="001E12A6"/>
    <w:rsid w:val="001E498F"/>
    <w:rsid w:val="0022518C"/>
    <w:rsid w:val="002357B9"/>
    <w:rsid w:val="00237A7E"/>
    <w:rsid w:val="00241F16"/>
    <w:rsid w:val="0024436B"/>
    <w:rsid w:val="00247969"/>
    <w:rsid w:val="0026182A"/>
    <w:rsid w:val="00265A3C"/>
    <w:rsid w:val="00277EBE"/>
    <w:rsid w:val="00280186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4035"/>
    <w:rsid w:val="00330AA1"/>
    <w:rsid w:val="00335E5B"/>
    <w:rsid w:val="003376AC"/>
    <w:rsid w:val="00354F5D"/>
    <w:rsid w:val="00365ECE"/>
    <w:rsid w:val="003744DA"/>
    <w:rsid w:val="00384904"/>
    <w:rsid w:val="003934C6"/>
    <w:rsid w:val="003A48DE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3606"/>
    <w:rsid w:val="003D64D6"/>
    <w:rsid w:val="003E034A"/>
    <w:rsid w:val="003E3E21"/>
    <w:rsid w:val="003F16DE"/>
    <w:rsid w:val="003F21F1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4F6D00"/>
    <w:rsid w:val="005070FA"/>
    <w:rsid w:val="0052186A"/>
    <w:rsid w:val="005321DA"/>
    <w:rsid w:val="00547541"/>
    <w:rsid w:val="00551365"/>
    <w:rsid w:val="0055220B"/>
    <w:rsid w:val="005540A1"/>
    <w:rsid w:val="005627FF"/>
    <w:rsid w:val="005646D8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15"/>
    <w:rsid w:val="005F4D62"/>
    <w:rsid w:val="005F5BFA"/>
    <w:rsid w:val="00610ED7"/>
    <w:rsid w:val="00615A41"/>
    <w:rsid w:val="00620CE3"/>
    <w:rsid w:val="00621086"/>
    <w:rsid w:val="00626F05"/>
    <w:rsid w:val="006365A1"/>
    <w:rsid w:val="00636AA2"/>
    <w:rsid w:val="006450B5"/>
    <w:rsid w:val="00666764"/>
    <w:rsid w:val="0066694B"/>
    <w:rsid w:val="00667DB6"/>
    <w:rsid w:val="0067597F"/>
    <w:rsid w:val="006771E8"/>
    <w:rsid w:val="00677C01"/>
    <w:rsid w:val="00683CC7"/>
    <w:rsid w:val="00692CA5"/>
    <w:rsid w:val="006932D7"/>
    <w:rsid w:val="006A3CDD"/>
    <w:rsid w:val="006B06A2"/>
    <w:rsid w:val="006C00AA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43C1"/>
    <w:rsid w:val="00847054"/>
    <w:rsid w:val="00850F25"/>
    <w:rsid w:val="008534AA"/>
    <w:rsid w:val="008719C2"/>
    <w:rsid w:val="00884FF7"/>
    <w:rsid w:val="00894ACE"/>
    <w:rsid w:val="008A44A2"/>
    <w:rsid w:val="008A5315"/>
    <w:rsid w:val="008B19D9"/>
    <w:rsid w:val="008B1FD3"/>
    <w:rsid w:val="008B204B"/>
    <w:rsid w:val="008C49AE"/>
    <w:rsid w:val="008C59F7"/>
    <w:rsid w:val="008D091F"/>
    <w:rsid w:val="008D4D90"/>
    <w:rsid w:val="008D6B91"/>
    <w:rsid w:val="008E7687"/>
    <w:rsid w:val="008F0E3C"/>
    <w:rsid w:val="008F11FA"/>
    <w:rsid w:val="008F33AE"/>
    <w:rsid w:val="008F4ACA"/>
    <w:rsid w:val="008F4BB2"/>
    <w:rsid w:val="00911008"/>
    <w:rsid w:val="00912F98"/>
    <w:rsid w:val="00917FBB"/>
    <w:rsid w:val="009219CA"/>
    <w:rsid w:val="009223D3"/>
    <w:rsid w:val="00931D7A"/>
    <w:rsid w:val="00935D8D"/>
    <w:rsid w:val="009378E7"/>
    <w:rsid w:val="00942FE8"/>
    <w:rsid w:val="00957E70"/>
    <w:rsid w:val="00970DAB"/>
    <w:rsid w:val="0097321D"/>
    <w:rsid w:val="00980830"/>
    <w:rsid w:val="00992531"/>
    <w:rsid w:val="00995CD5"/>
    <w:rsid w:val="009A1787"/>
    <w:rsid w:val="009A4F5A"/>
    <w:rsid w:val="009B1F44"/>
    <w:rsid w:val="009B4573"/>
    <w:rsid w:val="009C002A"/>
    <w:rsid w:val="009C237A"/>
    <w:rsid w:val="009E0DB5"/>
    <w:rsid w:val="009E278C"/>
    <w:rsid w:val="009E6947"/>
    <w:rsid w:val="009F6EDC"/>
    <w:rsid w:val="009F7D13"/>
    <w:rsid w:val="00A035CE"/>
    <w:rsid w:val="00A04EA7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2C4B"/>
    <w:rsid w:val="00A52E95"/>
    <w:rsid w:val="00A60F49"/>
    <w:rsid w:val="00A61E15"/>
    <w:rsid w:val="00A66F91"/>
    <w:rsid w:val="00A70229"/>
    <w:rsid w:val="00A833B6"/>
    <w:rsid w:val="00A918D1"/>
    <w:rsid w:val="00A93A9A"/>
    <w:rsid w:val="00A9522A"/>
    <w:rsid w:val="00AA5C16"/>
    <w:rsid w:val="00AB33F9"/>
    <w:rsid w:val="00AC31D4"/>
    <w:rsid w:val="00AC6098"/>
    <w:rsid w:val="00AD3B26"/>
    <w:rsid w:val="00AE0190"/>
    <w:rsid w:val="00AE2BF6"/>
    <w:rsid w:val="00AE3370"/>
    <w:rsid w:val="00AE5118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06D0"/>
    <w:rsid w:val="00B34D51"/>
    <w:rsid w:val="00B36A0E"/>
    <w:rsid w:val="00B36BA1"/>
    <w:rsid w:val="00B40D67"/>
    <w:rsid w:val="00B43C45"/>
    <w:rsid w:val="00B5433C"/>
    <w:rsid w:val="00B55EE8"/>
    <w:rsid w:val="00B56E6C"/>
    <w:rsid w:val="00B60D2F"/>
    <w:rsid w:val="00B63D0E"/>
    <w:rsid w:val="00B70E2D"/>
    <w:rsid w:val="00B806D6"/>
    <w:rsid w:val="00B824B1"/>
    <w:rsid w:val="00B83039"/>
    <w:rsid w:val="00BA143E"/>
    <w:rsid w:val="00BA5B00"/>
    <w:rsid w:val="00BB1A07"/>
    <w:rsid w:val="00BB6DAD"/>
    <w:rsid w:val="00BB7346"/>
    <w:rsid w:val="00BC1555"/>
    <w:rsid w:val="00BC164C"/>
    <w:rsid w:val="00BC60A9"/>
    <w:rsid w:val="00BE0C8A"/>
    <w:rsid w:val="00BE334D"/>
    <w:rsid w:val="00BE4988"/>
    <w:rsid w:val="00BF1C24"/>
    <w:rsid w:val="00BF5E73"/>
    <w:rsid w:val="00C06939"/>
    <w:rsid w:val="00C20D0F"/>
    <w:rsid w:val="00C21E3B"/>
    <w:rsid w:val="00C35B1A"/>
    <w:rsid w:val="00C41C7D"/>
    <w:rsid w:val="00C63023"/>
    <w:rsid w:val="00C63743"/>
    <w:rsid w:val="00C73BD4"/>
    <w:rsid w:val="00C76C6C"/>
    <w:rsid w:val="00C80EC5"/>
    <w:rsid w:val="00C86BB9"/>
    <w:rsid w:val="00C8772C"/>
    <w:rsid w:val="00CA43FD"/>
    <w:rsid w:val="00CA6803"/>
    <w:rsid w:val="00CB18EB"/>
    <w:rsid w:val="00CB441E"/>
    <w:rsid w:val="00CC72E9"/>
    <w:rsid w:val="00CD25C2"/>
    <w:rsid w:val="00CD4D4E"/>
    <w:rsid w:val="00CD5D48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20C9"/>
    <w:rsid w:val="00D33E60"/>
    <w:rsid w:val="00D430AD"/>
    <w:rsid w:val="00D4382A"/>
    <w:rsid w:val="00D460E7"/>
    <w:rsid w:val="00D53335"/>
    <w:rsid w:val="00D56AB5"/>
    <w:rsid w:val="00D63ABC"/>
    <w:rsid w:val="00D675F1"/>
    <w:rsid w:val="00D73B96"/>
    <w:rsid w:val="00D80807"/>
    <w:rsid w:val="00D86917"/>
    <w:rsid w:val="00D92F9A"/>
    <w:rsid w:val="00D9427D"/>
    <w:rsid w:val="00D95B9E"/>
    <w:rsid w:val="00D96128"/>
    <w:rsid w:val="00DA2D3D"/>
    <w:rsid w:val="00DA36EE"/>
    <w:rsid w:val="00DA452E"/>
    <w:rsid w:val="00DA5128"/>
    <w:rsid w:val="00DA76F5"/>
    <w:rsid w:val="00DB308D"/>
    <w:rsid w:val="00DB5F40"/>
    <w:rsid w:val="00DC7699"/>
    <w:rsid w:val="00DD18AE"/>
    <w:rsid w:val="00DD1E47"/>
    <w:rsid w:val="00DD61A9"/>
    <w:rsid w:val="00DD6EF1"/>
    <w:rsid w:val="00DE4958"/>
    <w:rsid w:val="00E03546"/>
    <w:rsid w:val="00E04361"/>
    <w:rsid w:val="00E064FD"/>
    <w:rsid w:val="00E1053A"/>
    <w:rsid w:val="00E2088D"/>
    <w:rsid w:val="00E26AF3"/>
    <w:rsid w:val="00E276E0"/>
    <w:rsid w:val="00E314EA"/>
    <w:rsid w:val="00E33FDA"/>
    <w:rsid w:val="00E406D5"/>
    <w:rsid w:val="00E56701"/>
    <w:rsid w:val="00E62754"/>
    <w:rsid w:val="00E64497"/>
    <w:rsid w:val="00E64D2D"/>
    <w:rsid w:val="00E65DBC"/>
    <w:rsid w:val="00E86B53"/>
    <w:rsid w:val="00E9110B"/>
    <w:rsid w:val="00E9289D"/>
    <w:rsid w:val="00E961BB"/>
    <w:rsid w:val="00E96B32"/>
    <w:rsid w:val="00EA1030"/>
    <w:rsid w:val="00EA2B6F"/>
    <w:rsid w:val="00EA47D1"/>
    <w:rsid w:val="00EB3478"/>
    <w:rsid w:val="00EB4B39"/>
    <w:rsid w:val="00EB6FE3"/>
    <w:rsid w:val="00EE0F65"/>
    <w:rsid w:val="00EF0562"/>
    <w:rsid w:val="00F20B06"/>
    <w:rsid w:val="00F246A1"/>
    <w:rsid w:val="00F26E6D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456E"/>
    <w:rsid w:val="00F755E9"/>
    <w:rsid w:val="00F834F2"/>
    <w:rsid w:val="00F909CD"/>
    <w:rsid w:val="00F974D1"/>
    <w:rsid w:val="00FA16E0"/>
    <w:rsid w:val="00FA5C39"/>
    <w:rsid w:val="00FB598A"/>
    <w:rsid w:val="00FC1304"/>
    <w:rsid w:val="00FC4136"/>
    <w:rsid w:val="00FC4397"/>
    <w:rsid w:val="00FD05AD"/>
    <w:rsid w:val="00FD0666"/>
    <w:rsid w:val="00FD65A0"/>
    <w:rsid w:val="00FD7295"/>
    <w:rsid w:val="00FE2187"/>
    <w:rsid w:val="00FE320C"/>
    <w:rsid w:val="50C20963"/>
    <w:rsid w:val="69E5D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0BDD29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EA4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8" ma:contentTypeDescription="Create a new document." ma:contentTypeScope="" ma:versionID="4e126b5019dd4f74f7aad5486e7d484f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4e6cee50f9a2ec3b6da17e63dfa00bb8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A9BC-4420-4EA7-AC10-3797286E7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1F4B03-8386-4C20-A18A-671EE54AD788}">
  <ds:schemaRefs>
    <ds:schemaRef ds:uri="http://purl.org/dc/terms/"/>
    <ds:schemaRef ds:uri="beac9604-bfb4-48f8-9998-018e31e1f60f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9ea8ea7-50d0-466c-999e-89f724c1e40f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A78A139-C7B8-420A-8313-65E5F669BF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34220A-2C7E-44E6-AC10-94979363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5</Pages>
  <Words>1478</Words>
  <Characters>8431</Characters>
  <Application>Microsoft Office Word</Application>
  <DocSecurity>0</DocSecurity>
  <Lines>70</Lines>
  <Paragraphs>19</Paragraphs>
  <ScaleCrop>false</ScaleCrop>
  <Company>Grant Thornton</Company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61</cp:revision>
  <cp:lastPrinted>2019-02-25T10:41:00Z</cp:lastPrinted>
  <dcterms:created xsi:type="dcterms:W3CDTF">2017-12-14T10:32:00Z</dcterms:created>
  <dcterms:modified xsi:type="dcterms:W3CDTF">2020-02-26T12:08:00Z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  <property fmtid="{D5CDD505-2E9C-101B-9397-08002B2CF9AE}" pid="4" name="AuthorIds_UIVersion_512">
    <vt:lpwstr>55</vt:lpwstr>
  </property>
</Properties>
</file>