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D533B8" w14:paraId="005A9E57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B88D41" w14:textId="77777777" w:rsidR="00F16933" w:rsidRPr="00D533B8" w:rsidRDefault="00F16933" w:rsidP="000874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D533B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FBFBF" w14:textId="77777777" w:rsidR="00F16933" w:rsidRPr="00D533B8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3BC0A7" w14:textId="77777777" w:rsidR="00F16933" w:rsidRPr="00D533B8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235F0" w:rsidRPr="00D533B8" w14:paraId="241528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7910A6" w14:textId="77777777" w:rsidR="00C235F0" w:rsidRPr="00D533B8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08E1E" w14:textId="77777777" w:rsidR="00C235F0" w:rsidRPr="00D533B8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D8E6A6" w14:textId="77777777" w:rsidR="00C235F0" w:rsidRPr="00D533B8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16933" w:rsidRPr="00D533B8" w14:paraId="33D58C1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AB7DC13" w14:textId="77777777" w:rsidR="00F16933" w:rsidRPr="00D533B8" w:rsidRDefault="00F16933" w:rsidP="00613905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2B764" w14:textId="77777777" w:rsidR="00F16933" w:rsidRPr="00D533B8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C26625" w14:textId="77777777" w:rsidR="00F16933" w:rsidRPr="00D533B8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D533B8" w14:paraId="31EFDB9E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26BD806" w14:textId="77777777" w:rsidR="00F16933" w:rsidRPr="00D533B8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B2238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6C6F1F" w14:textId="77777777" w:rsidR="00F16933" w:rsidRPr="00D533B8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02EB5" w:rsidRPr="00D533B8" w14:paraId="0913C03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9C910B1" w14:textId="77777777" w:rsidR="00A02EB5" w:rsidRPr="00D533B8" w:rsidRDefault="00A02EB5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23D68" w14:textId="77777777" w:rsidR="00A02EB5" w:rsidRPr="00D533B8" w:rsidRDefault="00A02EB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4A6FDC" w14:textId="77777777" w:rsidR="00A27F6F" w:rsidRPr="00623946" w:rsidRDefault="00A27F6F" w:rsidP="00A27F6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  <w:p w14:paraId="6CB223C9" w14:textId="77777777" w:rsidR="00A02EB5" w:rsidRPr="00D533B8" w:rsidRDefault="00A02EB5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790F" w:rsidRPr="00D533B8" w14:paraId="26EC1B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5C10079" w14:textId="77777777" w:rsidR="00D3790F" w:rsidRPr="00D533B8" w:rsidRDefault="00D3790F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C18A4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8A40FD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 xml:space="preserve"> </w:t>
            </w:r>
          </w:p>
        </w:tc>
      </w:tr>
      <w:tr w:rsidR="00A27F6F" w:rsidRPr="00D533B8" w14:paraId="11755A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AF924A6" w14:textId="77777777" w:rsidR="00A27F6F" w:rsidRPr="00D533B8" w:rsidRDefault="00A27F6F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FD94F" w14:textId="77777777" w:rsidR="00A27F6F" w:rsidRPr="00D533B8" w:rsidRDefault="00A27F6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407FD8" w14:textId="77777777" w:rsidR="00A27F6F" w:rsidRPr="00D533B8" w:rsidRDefault="00A27F6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A27F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  <w:t>การซื้อบริษัทย่อย</w:t>
            </w:r>
          </w:p>
        </w:tc>
      </w:tr>
      <w:tr w:rsidR="00F16933" w:rsidRPr="00D533B8" w14:paraId="569910F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E22D889" w14:textId="77777777" w:rsidR="00F16933" w:rsidRPr="00D533B8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D7E2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3BEA52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D533B8" w14:paraId="35A05A5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92C06DB" w14:textId="77777777" w:rsidR="00D3790F" w:rsidRPr="00D533B8" w:rsidRDefault="00D3790F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FCB76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FD47C8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  <w:p w14:paraId="68B79C4B" w14:textId="77777777" w:rsidR="006C333F" w:rsidRPr="00D533B8" w:rsidRDefault="006C333F" w:rsidP="006C333F">
            <w:pPr>
              <w:rPr>
                <w:rFonts w:ascii="Angsana New" w:hAnsi="Angsana New"/>
              </w:rPr>
            </w:pPr>
          </w:p>
          <w:p w14:paraId="66F3E4E0" w14:textId="77777777" w:rsidR="006C333F" w:rsidRPr="00D533B8" w:rsidRDefault="006C333F" w:rsidP="006C333F">
            <w:pPr>
              <w:rPr>
                <w:rFonts w:ascii="Angsana New" w:hAnsi="Angsana New"/>
                <w:cs/>
              </w:rPr>
            </w:pPr>
          </w:p>
        </w:tc>
      </w:tr>
      <w:tr w:rsidR="006C333F" w:rsidRPr="00D533B8" w14:paraId="6B67975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3B683D6" w14:textId="77777777" w:rsidR="006C333F" w:rsidRPr="00D533B8" w:rsidRDefault="006C333F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C867A" w14:textId="77777777" w:rsidR="006C333F" w:rsidRPr="00D533B8" w:rsidRDefault="006C333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EFD913" w14:textId="77777777" w:rsidR="006C333F" w:rsidRPr="00D533B8" w:rsidRDefault="009C0D7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F16933" w:rsidRPr="00D533B8" w14:paraId="7279580B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0253AE0" w14:textId="77777777" w:rsidR="00F16933" w:rsidRPr="00D533B8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05042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23C640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3790F" w:rsidRPr="00D533B8" w14:paraId="11FE1CCB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433932F" w14:textId="77777777" w:rsidR="00D3790F" w:rsidRPr="00D533B8" w:rsidRDefault="00D3790F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24F36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C59BFE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16933" w:rsidRPr="00D533B8" w14:paraId="3A7D98E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CA35017" w14:textId="77777777" w:rsidR="00F16933" w:rsidRPr="00D533B8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472FA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FB9485" w14:textId="77777777" w:rsidR="00F16933" w:rsidRPr="00D533B8" w:rsidRDefault="00845BE7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</w:p>
        </w:tc>
      </w:tr>
      <w:tr w:rsidR="001514D9" w:rsidRPr="00D533B8" w14:paraId="1D45DEE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F5F649A" w14:textId="77777777" w:rsidR="001514D9" w:rsidRPr="00D533B8" w:rsidRDefault="001514D9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358DE" w14:textId="77777777" w:rsidR="001514D9" w:rsidRPr="00D533B8" w:rsidRDefault="001514D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94E5EF" w14:textId="77777777" w:rsidR="001514D9" w:rsidRPr="00D533B8" w:rsidRDefault="001514D9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E4531" w:rsidRPr="00D533B8" w14:paraId="7902375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C8474DF" w14:textId="77777777" w:rsidR="004E4531" w:rsidRPr="00D533B8" w:rsidRDefault="004E4531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450A7" w14:textId="77777777" w:rsidR="004E4531" w:rsidRPr="00D533B8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16CEA5" w14:textId="77777777" w:rsidR="004E4531" w:rsidRPr="00D533B8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A5EFB" w:rsidRPr="00D533B8" w14:paraId="424C5D89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512665D" w14:textId="77777777" w:rsidR="005A5EFB" w:rsidRPr="00D533B8" w:rsidRDefault="005A5EFB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DE291" w14:textId="77777777" w:rsidR="005A5EFB" w:rsidRPr="00D533B8" w:rsidRDefault="005A5EFB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1993E9" w14:textId="77777777" w:rsidR="005A5EFB" w:rsidRPr="00D533B8" w:rsidRDefault="005A5EFB" w:rsidP="009C0D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</w:t>
            </w:r>
            <w:r w:rsidR="009C0D7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วนได้เสีย</w:t>
            </w: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ที่ไม่มีอำนาจควบคุม</w:t>
            </w:r>
          </w:p>
        </w:tc>
      </w:tr>
      <w:tr w:rsidR="00F16933" w:rsidRPr="00D533B8" w14:paraId="0280FDA1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6AD2F68" w14:textId="77777777" w:rsidR="00F16933" w:rsidRPr="00D533B8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06C11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3EA65C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A27F6F" w:rsidRPr="00D533B8" w14:paraId="67A8839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98EB3AD" w14:textId="77777777" w:rsidR="00A27F6F" w:rsidRPr="00D533B8" w:rsidRDefault="00A27F6F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FB170" w14:textId="77777777" w:rsidR="00A27F6F" w:rsidRPr="00D533B8" w:rsidRDefault="00A27F6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97125E" w14:textId="77777777" w:rsidR="00A27F6F" w:rsidRPr="00D533B8" w:rsidRDefault="00A27F6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D3790F" w:rsidRPr="00D533B8" w14:paraId="5080607B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6CCA007" w14:textId="77777777" w:rsidR="00D3790F" w:rsidRPr="00D533B8" w:rsidRDefault="00D3790F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40F86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745F80" w14:textId="77777777" w:rsidR="00D3790F" w:rsidRPr="00D533B8" w:rsidRDefault="00D3790F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สินทรัพย์ไม่มีตัวตน</w:t>
            </w:r>
            <w:r w:rsidR="00A27F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  <w:r w:rsidR="002978C6"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F91395" w:rsidRPr="00D533B8" w14:paraId="0054DAA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8022440" w14:textId="77777777" w:rsidR="00F91395" w:rsidRPr="00D533B8" w:rsidRDefault="00F91395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95B9" w14:textId="77777777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DB851" w14:textId="77777777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16933" w:rsidRPr="00D533B8" w14:paraId="114940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2555A10" w14:textId="77777777" w:rsidR="00F16933" w:rsidRPr="00D533B8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CFB65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F522EB" w14:textId="77777777" w:rsidR="00F16933" w:rsidRPr="00D533B8" w:rsidRDefault="00560078" w:rsidP="005600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FB4B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ไม่หมุนเวียนสำหรับ</w:t>
            </w:r>
            <w:r w:rsidR="006D186F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ผลประโยชน์พนักงาน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91395" w:rsidRPr="00D533B8" w14:paraId="7D3E101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24D913B" w14:textId="77777777" w:rsidR="00F91395" w:rsidRPr="00D533B8" w:rsidRDefault="00F91395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964F1" w14:textId="77777777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324998" w14:textId="77777777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CA4F49" w:rsidRPr="00D533B8" w14:paraId="6AF154B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FCA503" w14:textId="77777777" w:rsidR="00CA4F49" w:rsidRPr="00D533B8" w:rsidRDefault="00CA4F49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34FC4" w14:textId="77777777" w:rsidR="00CA4F49" w:rsidRPr="00D533B8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7C65B" w14:textId="77777777" w:rsidR="00CA4F49" w:rsidRPr="00D533B8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</w:t>
            </w:r>
            <w:r w:rsidR="00B7658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สำคัญแสดงสิทธิที่จะซื้อหุ้น</w:t>
            </w:r>
          </w:p>
        </w:tc>
      </w:tr>
      <w:tr w:rsidR="00934C8C" w:rsidRPr="00D533B8" w14:paraId="23C2ED08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74BF182" w14:textId="77777777" w:rsidR="00934C8C" w:rsidRPr="00D533B8" w:rsidRDefault="00934C8C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CD9F9" w14:textId="77777777" w:rsidR="00934C8C" w:rsidRPr="00D533B8" w:rsidRDefault="00934C8C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C305D1" w14:textId="77777777" w:rsidR="00934C8C" w:rsidRPr="00D533B8" w:rsidRDefault="00934C8C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16933" w:rsidRPr="00D533B8" w14:paraId="30C6DB3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80C180A" w14:textId="77777777" w:rsidR="00F16933" w:rsidRPr="00D533B8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2D9B9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6780D9" w14:textId="77777777" w:rsidR="00F16933" w:rsidRPr="00D533B8" w:rsidRDefault="005E4B54" w:rsidP="005E4B5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</w:t>
            </w:r>
            <w:r w:rsidRPr="00A27F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นงาน</w:t>
            </w:r>
            <w:r w:rsidR="00A27F6F" w:rsidRPr="00A27F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F91395" w:rsidRPr="00D533B8" w14:paraId="10E09A2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7D5041B" w14:textId="77777777" w:rsidR="00F91395" w:rsidRPr="00D533B8" w:rsidRDefault="00F91395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B56F4" w14:textId="77777777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138BA2" w14:textId="77777777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5367D0" w:rsidRPr="00D533B8" w14:paraId="4418A3E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386648C" w14:textId="77777777" w:rsidR="005367D0" w:rsidRPr="00D533B8" w:rsidRDefault="005367D0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BFFF0" w14:textId="77777777" w:rsidR="005367D0" w:rsidRPr="00D533B8" w:rsidRDefault="005367D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26730E" w14:textId="77777777" w:rsidR="005367D0" w:rsidRPr="00D533B8" w:rsidRDefault="005367D0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</w:p>
        </w:tc>
      </w:tr>
      <w:tr w:rsidR="00F91395" w:rsidRPr="00D533B8" w14:paraId="7ABB2C1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05470CC" w14:textId="77777777" w:rsidR="00F91395" w:rsidRPr="00D533B8" w:rsidRDefault="00F91395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7E51A" w14:textId="77777777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9CE99F" w14:textId="77777777" w:rsidR="00F91395" w:rsidRPr="00D533B8" w:rsidRDefault="00F91395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4028C8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ตามลักษณะ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4028C8" w:rsidRPr="00D533B8" w14:paraId="72D128A1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9973216" w14:textId="77777777" w:rsidR="004028C8" w:rsidRPr="00D533B8" w:rsidRDefault="004028C8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97DFD" w14:textId="77777777" w:rsidR="004028C8" w:rsidRPr="00D533B8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132076" w14:textId="77777777" w:rsidR="004028C8" w:rsidRPr="00D533B8" w:rsidRDefault="004028C8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4028C8" w:rsidRPr="00D533B8" w14:paraId="553CEFFD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D10998E" w14:textId="77777777" w:rsidR="004028C8" w:rsidRPr="00D533B8" w:rsidRDefault="004028C8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FBA2B" w14:textId="77777777" w:rsidR="004028C8" w:rsidRPr="00D533B8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5FECF" w14:textId="77777777" w:rsidR="004028C8" w:rsidRPr="00D533B8" w:rsidRDefault="00734331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</w:t>
            </w:r>
            <w:r w:rsidR="00DA71CB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2978C6" w:rsidRPr="00D533B8" w14:paraId="5103ED0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DCF9DDF" w14:textId="77777777" w:rsidR="002978C6" w:rsidRPr="00D533B8" w:rsidRDefault="002978C6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84024" w14:textId="77777777" w:rsidR="002978C6" w:rsidRPr="00D533B8" w:rsidRDefault="002978C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F16D89" w14:textId="77777777" w:rsidR="002978C6" w:rsidRPr="00D533B8" w:rsidRDefault="002978C6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028C8" w:rsidRPr="00D533B8" w14:paraId="7030665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EA9BBC1" w14:textId="77777777" w:rsidR="004028C8" w:rsidRPr="00D533B8" w:rsidRDefault="004028C8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49F25" w14:textId="77777777" w:rsidR="004028C8" w:rsidRPr="00D533B8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AA4BF3" w14:textId="77777777" w:rsidR="004028C8" w:rsidRPr="00D533B8" w:rsidRDefault="004028C8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641FBA" w:rsidRPr="00D533B8" w14:paraId="6ABA324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BD3193C" w14:textId="77777777" w:rsidR="00641FBA" w:rsidRPr="00D533B8" w:rsidRDefault="00641FBA" w:rsidP="00641F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BCF90" w14:textId="77777777" w:rsidR="00641FBA" w:rsidRPr="00D533B8" w:rsidRDefault="00641FBA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D6AD10" w14:textId="77777777" w:rsidR="00641FBA" w:rsidRPr="00D533B8" w:rsidRDefault="00641FBA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028C8" w:rsidRPr="00D533B8" w14:paraId="10B9A88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427A430" w14:textId="77777777" w:rsidR="004028C8" w:rsidRPr="00D533B8" w:rsidRDefault="004028C8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28978" w14:textId="77777777" w:rsidR="004028C8" w:rsidRPr="00D533B8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F0BE19" w14:textId="77777777" w:rsidR="004028C8" w:rsidRPr="00D533B8" w:rsidRDefault="004028C8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E14CA4" w:rsidRPr="00D533B8" w14:paraId="3ABBB09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D8284DA" w14:textId="77777777" w:rsidR="00E14CA4" w:rsidRPr="00D533B8" w:rsidRDefault="00E14CA4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2F822D" w14:textId="77777777" w:rsidR="00E14CA4" w:rsidRPr="00D533B8" w:rsidRDefault="00E14CA4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A1D029" w14:textId="77777777" w:rsidR="00E14CA4" w:rsidRPr="00D533B8" w:rsidRDefault="00327A14" w:rsidP="00327A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D5594B" w:rsidRPr="00D533B8" w14:paraId="1BD7EB4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234852A" w14:textId="77777777" w:rsidR="00D5594B" w:rsidRPr="00D533B8" w:rsidRDefault="00D5594B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55EF1" w14:textId="77777777" w:rsidR="00D5594B" w:rsidRPr="00D533B8" w:rsidRDefault="00D5594B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7836B8" w14:textId="41BDC702" w:rsidR="00D5594B" w:rsidRDefault="00D5594B" w:rsidP="00327A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</w:t>
            </w:r>
            <w:r w:rsidRPr="00D5594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หตุการณ์ภายหลังรอบระยะเวลารายงาน</w:t>
            </w:r>
          </w:p>
        </w:tc>
      </w:tr>
      <w:tr w:rsidR="00327A14" w:rsidRPr="00D533B8" w14:paraId="135DBCF9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D72D983" w14:textId="77777777" w:rsidR="00327A14" w:rsidRPr="00D533B8" w:rsidRDefault="00327A14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F6110" w14:textId="77777777" w:rsidR="00327A14" w:rsidRPr="00D533B8" w:rsidRDefault="00327A14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0B80EC" w14:textId="77777777" w:rsidR="00327A14" w:rsidRPr="00D533B8" w:rsidRDefault="00327A14" w:rsidP="00327A1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27A1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มาตรฐานการรายงานทางการเงินที่ยังไม่ได้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ใช้</w:t>
            </w:r>
          </w:p>
        </w:tc>
      </w:tr>
    </w:tbl>
    <w:p w14:paraId="0E274AC4" w14:textId="77777777" w:rsidR="00F16933" w:rsidRPr="00D533B8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br w:type="page"/>
      </w:r>
      <w:r w:rsidRPr="00D533B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46BFE6C" w14:textId="77777777" w:rsidR="00F16933" w:rsidRPr="00A27F6F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E0C3813" w14:textId="77777777" w:rsidR="006D186F" w:rsidRPr="00560078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5367D0" w:rsidRPr="00D533B8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560078">
        <w:rPr>
          <w:rFonts w:ascii="Angsana New" w:hAnsi="Angsana New"/>
          <w:sz w:val="30"/>
          <w:szCs w:val="30"/>
          <w:cs/>
        </w:rPr>
        <w:t xml:space="preserve">่ </w:t>
      </w:r>
      <w:r w:rsidR="00A27F6F">
        <w:rPr>
          <w:rFonts w:ascii="Angsana New" w:hAnsi="Angsana New"/>
          <w:sz w:val="30"/>
          <w:szCs w:val="30"/>
        </w:rPr>
        <w:t>26</w:t>
      </w:r>
      <w:r w:rsidR="00327A14">
        <w:rPr>
          <w:rFonts w:ascii="Angsana New" w:hAnsi="Angsana New"/>
          <w:sz w:val="30"/>
          <w:szCs w:val="30"/>
        </w:rPr>
        <w:t xml:space="preserve"> </w:t>
      </w:r>
      <w:r w:rsidR="00327A1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676E1">
        <w:rPr>
          <w:rFonts w:ascii="Angsana New" w:hAnsi="Angsana New"/>
          <w:sz w:val="30"/>
          <w:szCs w:val="30"/>
        </w:rPr>
        <w:t>256</w:t>
      </w:r>
      <w:r w:rsidR="007B0826">
        <w:rPr>
          <w:rFonts w:ascii="Angsana New" w:hAnsi="Angsana New"/>
          <w:sz w:val="30"/>
          <w:szCs w:val="30"/>
        </w:rPr>
        <w:t>3</w:t>
      </w:r>
    </w:p>
    <w:p w14:paraId="05CFE548" w14:textId="77777777" w:rsidR="006D186F" w:rsidRPr="00A27F6F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39BAD5C" w14:textId="77777777" w:rsidR="00F16933" w:rsidRPr="00613905" w:rsidRDefault="00F16933" w:rsidP="00613905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613905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565670B9" w14:textId="77777777" w:rsidR="00F16933" w:rsidRPr="00AA7BE5" w:rsidRDefault="007D2AE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/>
          <w:spacing w:val="-2"/>
          <w:sz w:val="24"/>
          <w:szCs w:val="24"/>
          <w:cs/>
        </w:rPr>
      </w:pPr>
      <w:r w:rsidRPr="00D533B8">
        <w:rPr>
          <w:rFonts w:ascii="Angsana New" w:eastAsia="Cordia New" w:hAnsi="Angsana New"/>
          <w:spacing w:val="-2"/>
          <w:sz w:val="30"/>
          <w:szCs w:val="30"/>
          <w:cs/>
        </w:rPr>
        <w:tab/>
      </w:r>
    </w:p>
    <w:p w14:paraId="4D2F3BED" w14:textId="77777777" w:rsidR="00560078" w:rsidRDefault="00F16933" w:rsidP="00560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</w:rPr>
        <w:tab/>
      </w:r>
      <w:r w:rsidR="00560078" w:rsidRPr="009E555A">
        <w:rPr>
          <w:rFonts w:ascii="Angsana New" w:hAnsi="Angsana New"/>
          <w:sz w:val="30"/>
          <w:szCs w:val="30"/>
          <w:cs/>
        </w:rPr>
        <w:t xml:space="preserve">บริษัท เซ็ปเป้ จำกัด (มหาชน) </w:t>
      </w:r>
      <w:r w:rsidR="00560078" w:rsidRPr="009E555A">
        <w:rPr>
          <w:rFonts w:ascii="Angsana New" w:hAnsi="Angsana New"/>
          <w:sz w:val="30"/>
          <w:szCs w:val="30"/>
        </w:rPr>
        <w:t>“</w:t>
      </w:r>
      <w:r w:rsidR="00560078" w:rsidRPr="009E555A">
        <w:rPr>
          <w:rFonts w:ascii="Angsana New" w:hAnsi="Angsana New"/>
          <w:sz w:val="30"/>
          <w:szCs w:val="30"/>
          <w:cs/>
        </w:rPr>
        <w:t>บริษัท</w:t>
      </w:r>
      <w:r w:rsidR="00560078" w:rsidRPr="009E555A">
        <w:rPr>
          <w:rFonts w:ascii="Angsana New" w:hAnsi="Angsana New"/>
          <w:sz w:val="30"/>
          <w:szCs w:val="30"/>
        </w:rPr>
        <w:t>”</w:t>
      </w:r>
      <w:r w:rsidR="00560078" w:rsidRPr="009E555A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A27F6F" w:rsidRPr="00A5088B">
        <w:rPr>
          <w:rFonts w:asciiTheme="majorBidi" w:hAnsiTheme="majorBidi" w:cstheme="majorBidi"/>
          <w:sz w:val="30"/>
          <w:szCs w:val="30"/>
          <w:cs/>
        </w:rPr>
        <w:t>จดทะเบียนกับตลาดหลักทรัพย์แห่งประเทศไทย</w:t>
      </w:r>
      <w:r w:rsidR="00A27F6F">
        <w:rPr>
          <w:rFonts w:asciiTheme="majorBidi" w:hAnsiTheme="majorBidi" w:cstheme="majorBidi"/>
          <w:sz w:val="30"/>
          <w:szCs w:val="30"/>
        </w:rPr>
        <w:t xml:space="preserve"> </w:t>
      </w:r>
      <w:r w:rsidR="00A27F6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60078" w:rsidRPr="009E555A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560078">
        <w:rPr>
          <w:rFonts w:ascii="Angsana New" w:hAnsi="Angsana New" w:hint="cs"/>
          <w:sz w:val="30"/>
          <w:szCs w:val="30"/>
          <w:cs/>
        </w:rPr>
        <w:t>ของสำนักงานใหญ่และสาขาดังนี้</w:t>
      </w:r>
    </w:p>
    <w:p w14:paraId="281AE152" w14:textId="77777777" w:rsidR="00560078" w:rsidRPr="00A27F6F" w:rsidRDefault="00560078" w:rsidP="00560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="Angsana New" w:hAnsi="Angsana New"/>
          <w:sz w:val="28"/>
          <w:szCs w:val="28"/>
        </w:rPr>
      </w:pPr>
    </w:p>
    <w:p w14:paraId="2A42C1AF" w14:textId="77777777" w:rsidR="00560078" w:rsidRDefault="00560078" w:rsidP="00560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430"/>
          <w:tab w:val="left" w:pos="279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สำนักงานใหญ่</w:t>
      </w:r>
      <w:r>
        <w:rPr>
          <w:rFonts w:ascii="Angsana New" w:hAnsi="Angsana New" w:hint="cs"/>
          <w:sz w:val="30"/>
          <w:szCs w:val="30"/>
          <w:cs/>
        </w:rPr>
        <w:tab/>
      </w:r>
      <w:r w:rsidRPr="009E555A">
        <w:rPr>
          <w:rFonts w:ascii="Angsana New" w:hAnsi="Angsana New"/>
          <w:sz w:val="30"/>
          <w:szCs w:val="30"/>
          <w:cs/>
        </w:rPr>
        <w:t xml:space="preserve">เลขที่ </w:t>
      </w:r>
      <w:r w:rsidRPr="009E555A">
        <w:rPr>
          <w:rFonts w:ascii="Angsana New" w:hAnsi="Angsana New"/>
          <w:sz w:val="30"/>
          <w:szCs w:val="30"/>
        </w:rPr>
        <w:t>9/3</w:t>
      </w:r>
      <w:r w:rsidRPr="009E555A">
        <w:rPr>
          <w:rFonts w:ascii="Angsana New" w:hAnsi="Angsana New"/>
          <w:sz w:val="30"/>
          <w:szCs w:val="30"/>
          <w:cs/>
        </w:rPr>
        <w:t xml:space="preserve"> ถนนเสรีไทย แขวงคันนายาว เขตคันนายาว กรุงเทพมหานคร</w:t>
      </w:r>
    </w:p>
    <w:p w14:paraId="5E0D2792" w14:textId="77777777" w:rsidR="00560078" w:rsidRDefault="00560078" w:rsidP="00A27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430"/>
        </w:tabs>
        <w:spacing w:line="240" w:lineRule="auto"/>
        <w:ind w:left="706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สำนักงานสาขาที่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</w:rPr>
        <w:t>:</w:t>
      </w:r>
      <w:r w:rsidR="00A27F6F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เลขที่ </w:t>
      </w:r>
      <w:r>
        <w:rPr>
          <w:rFonts w:ascii="Angsana New" w:hAnsi="Angsana New"/>
          <w:spacing w:val="-4"/>
          <w:sz w:val="30"/>
          <w:szCs w:val="30"/>
        </w:rPr>
        <w:t>71</w:t>
      </w:r>
      <w:r w:rsidRPr="00B30795">
        <w:rPr>
          <w:rFonts w:ascii="Angsana New" w:hAnsi="Angsana New" w:hint="cs"/>
          <w:spacing w:val="-4"/>
          <w:sz w:val="30"/>
          <w:szCs w:val="30"/>
          <w:cs/>
        </w:rPr>
        <w:t xml:space="preserve"> ถนนรามคำแหง แขวงหัวหมาก</w:t>
      </w:r>
      <w:r w:rsidR="00B7658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เขตบางกะปิ </w:t>
      </w:r>
      <w:r w:rsidRPr="009E555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B3F371" w14:textId="77777777" w:rsidR="00560078" w:rsidRPr="009E555A" w:rsidRDefault="00560078" w:rsidP="009C0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สำนักงานสาขาที่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</w:rPr>
        <w:t xml:space="preserve">:   </w:t>
      </w:r>
      <w:r>
        <w:rPr>
          <w:rFonts w:ascii="Angsana New" w:hAnsi="Angsana New" w:hint="cs"/>
          <w:sz w:val="30"/>
          <w:szCs w:val="30"/>
          <w:cs/>
        </w:rPr>
        <w:t xml:space="preserve"> เลขที่ 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หมู่ที่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ตำบลพืชอุดม อำเภอลำลูกกา จังหวัดปทุมธานี</w:t>
      </w:r>
    </w:p>
    <w:p w14:paraId="478F0301" w14:textId="77777777" w:rsidR="002D4BE4" w:rsidRPr="00A27F6F" w:rsidRDefault="002D4BE4" w:rsidP="002D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="Angsana New" w:hAnsi="Angsana New"/>
          <w:sz w:val="28"/>
          <w:szCs w:val="28"/>
        </w:rPr>
      </w:pPr>
    </w:p>
    <w:p w14:paraId="547305BE" w14:textId="77777777" w:rsidR="002D4BE4" w:rsidRPr="00A27F6F" w:rsidRDefault="002D4BE4" w:rsidP="00A27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327A14">
        <w:rPr>
          <w:rFonts w:ascii="Angsana New" w:hAnsi="Angsana New" w:hint="cs"/>
          <w:sz w:val="30"/>
          <w:szCs w:val="30"/>
          <w:cs/>
        </w:rPr>
        <w:t>และอาหาร</w:t>
      </w:r>
      <w:r w:rsidRPr="00D533B8">
        <w:rPr>
          <w:rFonts w:ascii="Angsana New" w:hAnsi="Angsana New"/>
          <w:sz w:val="30"/>
          <w:szCs w:val="30"/>
          <w:cs/>
        </w:rPr>
        <w:t>เพื่อสุขภาพ</w:t>
      </w:r>
      <w:r w:rsidR="00A27F6F">
        <w:rPr>
          <w:rFonts w:ascii="Angsana New" w:hAnsi="Angsana New" w:hint="cs"/>
          <w:sz w:val="30"/>
          <w:szCs w:val="30"/>
          <w:cs/>
        </w:rPr>
        <w:t>โดย</w:t>
      </w:r>
      <w:r w:rsidRPr="00A27F6F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0B208F" w:rsidRPr="00A27F6F">
        <w:rPr>
          <w:rFonts w:ascii="Angsana New" w:hAnsi="Angsana New"/>
          <w:sz w:val="30"/>
          <w:szCs w:val="30"/>
          <w:cs/>
        </w:rPr>
        <w:t>และบริษัทร่วม</w:t>
      </w:r>
      <w:r w:rsidRPr="00A27F6F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A27F6F">
        <w:rPr>
          <w:rFonts w:ascii="Angsana New" w:hAnsi="Angsana New"/>
          <w:sz w:val="30"/>
          <w:szCs w:val="30"/>
        </w:rPr>
        <w:t>31</w:t>
      </w:r>
      <w:r w:rsidRPr="00A27F6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72BAA" w:rsidRPr="00A27F6F">
        <w:rPr>
          <w:rFonts w:ascii="Angsana New" w:hAnsi="Angsana New"/>
          <w:sz w:val="30"/>
          <w:szCs w:val="30"/>
        </w:rPr>
        <w:t>256</w:t>
      </w:r>
      <w:r w:rsidR="007B0826" w:rsidRPr="00A27F6F">
        <w:rPr>
          <w:rFonts w:ascii="Angsana New" w:hAnsi="Angsana New"/>
          <w:sz w:val="30"/>
          <w:szCs w:val="30"/>
        </w:rPr>
        <w:t>2</w:t>
      </w:r>
      <w:r w:rsidRPr="00A27F6F">
        <w:rPr>
          <w:rFonts w:ascii="Angsana New" w:hAnsi="Angsana New"/>
          <w:sz w:val="30"/>
          <w:szCs w:val="30"/>
        </w:rPr>
        <w:t xml:space="preserve"> </w:t>
      </w:r>
      <w:r w:rsidRPr="00A27F6F">
        <w:rPr>
          <w:rFonts w:ascii="Angsana New" w:hAnsi="Angsana New"/>
          <w:sz w:val="30"/>
          <w:szCs w:val="30"/>
          <w:cs/>
        </w:rPr>
        <w:t xml:space="preserve">และ </w:t>
      </w:r>
      <w:r w:rsidRPr="00A27F6F">
        <w:rPr>
          <w:rFonts w:ascii="Angsana New" w:hAnsi="Angsana New"/>
          <w:sz w:val="30"/>
          <w:szCs w:val="30"/>
        </w:rPr>
        <w:t>25</w:t>
      </w:r>
      <w:r w:rsidR="00B676E1" w:rsidRPr="00A27F6F">
        <w:rPr>
          <w:rFonts w:ascii="Angsana New" w:hAnsi="Angsana New"/>
          <w:sz w:val="30"/>
          <w:szCs w:val="30"/>
        </w:rPr>
        <w:t>6</w:t>
      </w:r>
      <w:r w:rsidR="007B0826" w:rsidRPr="00A27F6F">
        <w:rPr>
          <w:rFonts w:ascii="Angsana New" w:hAnsi="Angsana New"/>
          <w:sz w:val="30"/>
          <w:szCs w:val="30"/>
        </w:rPr>
        <w:t>1</w:t>
      </w:r>
      <w:r w:rsidRPr="00A27F6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BB035B2" w14:textId="77777777" w:rsidR="00F16933" w:rsidRPr="00A27F6F" w:rsidRDefault="00F16933" w:rsidP="00607C9D">
      <w:pPr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2250"/>
        <w:gridCol w:w="828"/>
        <w:gridCol w:w="270"/>
        <w:gridCol w:w="792"/>
      </w:tblGrid>
      <w:tr w:rsidR="0077006B" w:rsidRPr="00D533B8" w14:paraId="5D1FB5A3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08C82E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F4505E" w14:textId="77777777" w:rsidR="0077006B" w:rsidRPr="00D533B8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BC272D" w14:textId="77777777" w:rsidR="0077006B" w:rsidRPr="00D533B8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537BB19" w14:textId="77777777" w:rsidR="0077006B" w:rsidRPr="00D533B8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16813" w14:textId="77777777" w:rsidR="0077006B" w:rsidRPr="00D533B8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4D2915F" w14:textId="77777777" w:rsidR="0077006B" w:rsidRPr="00D533B8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006B" w:rsidRPr="00D533B8" w14:paraId="474C1372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4881D09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CEAE8D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80B0740" w14:textId="77777777" w:rsidR="0077006B" w:rsidRPr="00D533B8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20CA6" w14:textId="77777777" w:rsidR="0077006B" w:rsidRPr="00D533B8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7006B" w:rsidRPr="00D533B8" w14:paraId="1F4F1837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92DFC5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9F5CDD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1BA4B06" w14:textId="77777777" w:rsidR="0077006B" w:rsidRPr="00D533B8" w:rsidRDefault="0077006B" w:rsidP="00607C9D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2DCFC9F" w14:textId="77777777" w:rsidR="0077006B" w:rsidRPr="00D533B8" w:rsidRDefault="00172BAA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 w:rsidR="007B0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438A1" w14:textId="77777777" w:rsidR="0077006B" w:rsidRPr="00D533B8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28D3C4D" w14:textId="77777777" w:rsidR="0077006B" w:rsidRPr="00D533B8" w:rsidRDefault="0077006B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 w:rsidR="00B676E1">
              <w:rPr>
                <w:rFonts w:ascii="Angsana New" w:hAnsi="Angsana New"/>
                <w:sz w:val="30"/>
                <w:szCs w:val="30"/>
              </w:rPr>
              <w:t>6</w:t>
            </w:r>
            <w:r w:rsidR="007B082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7006B" w:rsidRPr="00D533B8" w14:paraId="50C8F21C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60AFFA" w14:textId="77777777" w:rsidR="0077006B" w:rsidRPr="00D533B8" w:rsidRDefault="0077006B" w:rsidP="002D4BE4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04BD3EC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0DF73A" w14:textId="77777777" w:rsidR="0077006B" w:rsidRPr="00D533B8" w:rsidRDefault="0077006B" w:rsidP="00607C9D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AD23487" w14:textId="77777777" w:rsidR="0077006B" w:rsidRPr="00D533B8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5EB52" w14:textId="77777777" w:rsidR="0077006B" w:rsidRPr="00D533B8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8917F2F" w14:textId="77777777" w:rsidR="0077006B" w:rsidRPr="00D533B8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6E1" w:rsidRPr="00D533B8" w14:paraId="200D78FB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FCF350" w14:textId="77777777" w:rsidR="00B676E1" w:rsidRPr="00D533B8" w:rsidRDefault="00B676E1" w:rsidP="00B676E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0F276B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68082B" w14:textId="77777777" w:rsidR="00B676E1" w:rsidRPr="00D533B8" w:rsidRDefault="00B676E1" w:rsidP="00B676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00E1A5C" w14:textId="77777777" w:rsidR="00B676E1" w:rsidRPr="00D533B8" w:rsidRDefault="0089590E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612DD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DE8127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676E1" w:rsidRPr="00D533B8" w14:paraId="0BCF84E3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E6F76C" w14:textId="77777777" w:rsidR="00B676E1" w:rsidRPr="00D533B8" w:rsidRDefault="00B676E1" w:rsidP="00B676E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1AAEB397" w14:textId="77777777" w:rsidR="00B676E1" w:rsidRPr="00D533B8" w:rsidRDefault="00B676E1" w:rsidP="00B676E1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2C7B07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347886D9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D9FB5E" w14:textId="77777777" w:rsidR="00B676E1" w:rsidRPr="00D533B8" w:rsidRDefault="00B676E1" w:rsidP="00B676E1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B8CF207" w14:textId="77777777" w:rsidR="00B676E1" w:rsidRPr="00D533B8" w:rsidRDefault="0089590E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DEF2D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23D7C20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B676E1" w:rsidRPr="00D533B8" w14:paraId="0ADE42DC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29A0DB" w14:textId="77777777" w:rsidR="00B676E1" w:rsidRPr="00D533B8" w:rsidRDefault="00B676E1" w:rsidP="00B676E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0CB85B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095E9B" w14:textId="77777777" w:rsidR="00B676E1" w:rsidRPr="00D533B8" w:rsidRDefault="00B676E1" w:rsidP="00B676E1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07F0C84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10043D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27F5B4C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6E1" w:rsidRPr="00D533B8" w14:paraId="62B3E392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B7BA02" w14:textId="77777777" w:rsidR="00B676E1" w:rsidRPr="00D533B8" w:rsidRDefault="00B676E1" w:rsidP="00B676E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67882A" w14:textId="77777777" w:rsidR="00B676E1" w:rsidRPr="00D533B8" w:rsidRDefault="00B676E1" w:rsidP="00B676E1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DF77E4" w14:textId="77777777" w:rsidR="00B676E1" w:rsidRPr="00D533B8" w:rsidRDefault="00B676E1" w:rsidP="00B676E1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0074E5B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55BB86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B07BB94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B676E1" w:rsidRPr="00D533B8" w14:paraId="7F9E41D9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2E4AD5" w14:textId="77777777" w:rsidR="00B676E1" w:rsidRPr="00D533B8" w:rsidRDefault="00B676E1" w:rsidP="00B676E1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Sappe Trading (Hong Kong)</w:t>
            </w:r>
          </w:p>
          <w:p w14:paraId="4CF98B58" w14:textId="77777777" w:rsidR="00B676E1" w:rsidRPr="00D533B8" w:rsidRDefault="00B676E1" w:rsidP="00B676E1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639121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นำเข้า-ส่งออก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และจัดจำหน่ายสินค้า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C35084" w14:textId="77777777" w:rsidR="00B676E1" w:rsidRPr="00D533B8" w:rsidRDefault="00B676E1" w:rsidP="00B676E1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9F4B445" w14:textId="77777777" w:rsidR="00B676E1" w:rsidRPr="00D533B8" w:rsidRDefault="00B676E1" w:rsidP="00B676E1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0BB46627" w14:textId="77777777" w:rsidR="00B676E1" w:rsidRPr="00D533B8" w:rsidRDefault="00B676E1" w:rsidP="00B676E1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2BFAAA8" w14:textId="77777777" w:rsidR="00B676E1" w:rsidRPr="00D533B8" w:rsidRDefault="0089590E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02A342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63DE59B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B676E1" w:rsidRPr="00D533B8" w14:paraId="3A6E83D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511A2A" w14:textId="77777777" w:rsidR="00B676E1" w:rsidRPr="00D533B8" w:rsidRDefault="00B676E1" w:rsidP="00B676E1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Sappe Hong Kong</w:t>
            </w:r>
          </w:p>
          <w:p w14:paraId="4365B2AC" w14:textId="77777777" w:rsidR="00B676E1" w:rsidRPr="00D533B8" w:rsidRDefault="00B676E1" w:rsidP="00B676E1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843C3D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7F07BC22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C96B98" w14:textId="77777777" w:rsidR="00B676E1" w:rsidRPr="00D533B8" w:rsidRDefault="00B676E1" w:rsidP="00B676E1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5831A12D" w14:textId="77777777" w:rsidR="00B676E1" w:rsidRPr="00D533B8" w:rsidRDefault="00B676E1" w:rsidP="00B676E1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030117F7" w14:textId="77777777" w:rsidR="00B676E1" w:rsidRPr="00D533B8" w:rsidRDefault="00B676E1" w:rsidP="00B676E1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C00FF53" w14:textId="77777777" w:rsidR="00B676E1" w:rsidRPr="00D533B8" w:rsidRDefault="0089590E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FED85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E57D40A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B676E1" w:rsidRPr="00D533B8" w14:paraId="6BC4C81D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C47A7D" w14:textId="77777777" w:rsidR="00B676E1" w:rsidRPr="00D533B8" w:rsidRDefault="00A27F6F" w:rsidP="00B676E1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9BEDC4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0FD68AB" w14:textId="77777777" w:rsidR="00B676E1" w:rsidRPr="00D533B8" w:rsidRDefault="00B676E1" w:rsidP="00B676E1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4A55A9D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92017E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500B0C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7F6F" w:rsidRPr="00D533B8" w14:paraId="2379AF4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3DEB01" w14:textId="77777777" w:rsidR="00A27F6F" w:rsidRPr="00D533B8" w:rsidRDefault="00A27F6F" w:rsidP="00A27F6F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Trading (Shanghai) </w:t>
            </w:r>
          </w:p>
          <w:p w14:paraId="1D6D89EA" w14:textId="77777777" w:rsidR="00A27F6F" w:rsidRPr="00D533B8" w:rsidRDefault="00A27F6F" w:rsidP="00A27F6F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Co.,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5095ED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945640" w14:textId="77777777" w:rsidR="00A27F6F" w:rsidRPr="00D533B8" w:rsidRDefault="00A27F6F" w:rsidP="00A27F6F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9BDB516" w14:textId="77777777" w:rsidR="00A27F6F" w:rsidRPr="00D533B8" w:rsidRDefault="0089590E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8CCAE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311830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27F6F" w:rsidRPr="00D533B8" w14:paraId="0E2DD00F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45CF00" w14:textId="77777777" w:rsidR="00A27F6F" w:rsidRPr="009E555A" w:rsidRDefault="00A27F6F" w:rsidP="00A27F6F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2722D9D1" w14:textId="77777777" w:rsidR="00A27F6F" w:rsidRPr="009E555A" w:rsidRDefault="00A27F6F" w:rsidP="00A27F6F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0ADDD8" w14:textId="77777777" w:rsidR="00A27F6F" w:rsidRPr="009E555A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EDAD24" w14:textId="77777777" w:rsidR="00A27F6F" w:rsidRPr="009E555A" w:rsidRDefault="00A27F6F" w:rsidP="00A27F6F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F1819B7" w14:textId="77777777" w:rsidR="00A27F6F" w:rsidRPr="009E555A" w:rsidRDefault="0089590E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F60F1" w14:textId="77777777" w:rsidR="00A27F6F" w:rsidRPr="009E555A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F56C0C4" w14:textId="77777777" w:rsidR="00A27F6F" w:rsidRPr="009E555A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</w:tr>
      <w:tr w:rsidR="00A27F6F" w:rsidRPr="00D533B8" w14:paraId="19918360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93936A" w14:textId="77777777" w:rsidR="00A27F6F" w:rsidRPr="009E555A" w:rsidRDefault="00A27F6F" w:rsidP="00A27F6F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8AF351" w14:textId="77777777" w:rsidR="00A27F6F" w:rsidRPr="009E555A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A551E7" w14:textId="77777777" w:rsidR="00A27F6F" w:rsidRPr="009E555A" w:rsidRDefault="00A27F6F" w:rsidP="00A27F6F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843DED7" w14:textId="77777777" w:rsidR="00A27F6F" w:rsidRPr="009E555A" w:rsidRDefault="0089590E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8A25E" w14:textId="77777777" w:rsidR="00A27F6F" w:rsidRPr="009E555A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209B5D6" w14:textId="77777777" w:rsidR="00A27F6F" w:rsidRPr="009E555A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</w:tr>
      <w:tr w:rsidR="00A27F6F" w:rsidRPr="00D533B8" w14:paraId="5198A44A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E69A8ED" w14:textId="77777777" w:rsidR="00A27F6F" w:rsidRPr="009E555A" w:rsidRDefault="00A27F6F" w:rsidP="00A27F6F">
            <w:pPr>
              <w:tabs>
                <w:tab w:val="left" w:pos="360"/>
                <w:tab w:val="left" w:pos="1440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6828F00" w14:textId="77777777" w:rsidR="00A27F6F" w:rsidRPr="009E555A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จัดหาและจำหน่าย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B4B310" w14:textId="77777777" w:rsidR="00A27F6F" w:rsidRPr="009E555A" w:rsidRDefault="00A27F6F" w:rsidP="00A27F6F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4465244" w14:textId="77777777" w:rsidR="00A27F6F" w:rsidRPr="009E555A" w:rsidRDefault="0089590E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ED24C" w14:textId="77777777" w:rsidR="00A27F6F" w:rsidRPr="009E555A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1666E0D" w14:textId="77777777" w:rsidR="00A27F6F" w:rsidRPr="009E555A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</w:tr>
      <w:tr w:rsidR="00A27F6F" w:rsidRPr="00D533B8" w14:paraId="57E3AAF8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E3943B" w14:textId="77777777" w:rsidR="00A27F6F" w:rsidRPr="00D533B8" w:rsidRDefault="00A27F6F" w:rsidP="00A27F6F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BA8F93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022C2B6" w14:textId="77777777" w:rsidR="00A27F6F" w:rsidRPr="00D533B8" w:rsidRDefault="00A27F6F" w:rsidP="00A27F6F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0947E75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42D24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004815D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7F6F" w:rsidRPr="00D533B8" w14:paraId="2FDBCFF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22D24C" w14:textId="77777777" w:rsidR="00A27F6F" w:rsidRPr="00D533B8" w:rsidRDefault="00A27F6F" w:rsidP="00A27F6F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EA7E28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F6A87B" w14:textId="77777777" w:rsidR="00A27F6F" w:rsidRPr="00D533B8" w:rsidRDefault="00A27F6F" w:rsidP="00A27F6F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DAA82BA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5DFC8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C46B6B4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7F6F" w:rsidRPr="00D533B8" w14:paraId="76058C25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C5EF87" w14:textId="77777777" w:rsidR="00A27F6F" w:rsidRPr="009E555A" w:rsidRDefault="00A27F6F" w:rsidP="00A27F6F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2DBBF" w14:textId="77777777" w:rsidR="00A27F6F" w:rsidRPr="005A3947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34EFB9" w14:textId="77777777" w:rsidR="00A27F6F" w:rsidRPr="005A3947" w:rsidRDefault="00A27F6F" w:rsidP="00A27F6F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5A394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EDD7507" w14:textId="77777777" w:rsidR="00A27F6F" w:rsidRPr="00D533B8" w:rsidRDefault="0089590E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DF923F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BFA225F" w14:textId="77777777" w:rsidR="00A27F6F" w:rsidRPr="00D533B8" w:rsidRDefault="00A27F6F" w:rsidP="00A2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DDE6E89" w14:textId="77777777" w:rsidR="00A27F6F" w:rsidRPr="009C5786" w:rsidRDefault="00A27F6F" w:rsidP="00A27F6F">
      <w:pPr>
        <w:ind w:left="540"/>
        <w:rPr>
          <w:rFonts w:ascii="Angsana New" w:hAnsi="Angsana New"/>
          <w:sz w:val="24"/>
          <w:szCs w:val="24"/>
        </w:rPr>
      </w:pPr>
    </w:p>
    <w:p w14:paraId="69436ACA" w14:textId="77777777" w:rsidR="00A27F6F" w:rsidRPr="00AE5CEF" w:rsidRDefault="00A27F6F" w:rsidP="00A27F6F">
      <w:pPr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(*) </w:t>
      </w:r>
      <w:r>
        <w:rPr>
          <w:rFonts w:ascii="Angsana New" w:hAnsi="Angsana New" w:hint="cs"/>
          <w:sz w:val="30"/>
          <w:szCs w:val="30"/>
          <w:cs/>
        </w:rPr>
        <w:t xml:space="preserve">เป็นบริษัทร่วมทางอ้อมในปี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F116A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5A64AC3C" w14:textId="77777777" w:rsidR="00327A14" w:rsidRPr="009C5786" w:rsidRDefault="00327A14" w:rsidP="0032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6330665E" w14:textId="77777777" w:rsidR="00F16933" w:rsidRPr="00613905" w:rsidRDefault="00F16933" w:rsidP="00613905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13905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52D4058E" w14:textId="77777777" w:rsidR="00FD2436" w:rsidRPr="009C5786" w:rsidRDefault="00FD2436" w:rsidP="00607C9D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AE5F786" w14:textId="77777777" w:rsidR="00F16933" w:rsidRPr="00613905" w:rsidRDefault="00F16933" w:rsidP="00613905">
      <w:pPr>
        <w:pStyle w:val="ListParagraph1"/>
        <w:numPr>
          <w:ilvl w:val="0"/>
          <w:numId w:val="3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61390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3558879" w14:textId="77777777" w:rsidR="00FD2436" w:rsidRPr="009C5786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617E06" w14:textId="77777777" w:rsidR="00FB59D0" w:rsidRPr="00AA7BE5" w:rsidRDefault="008F5A69" w:rsidP="00AA7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A7BE5">
        <w:rPr>
          <w:rFonts w:ascii="Angsana New" w:hAnsi="Angsana New"/>
          <w:spacing w:val="-2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F728D6" w:rsidRPr="00AA7BE5">
        <w:rPr>
          <w:rFonts w:ascii="Angsana New" w:hAnsi="Angsana New"/>
          <w:spacing w:val="-2"/>
          <w:sz w:val="30"/>
          <w:szCs w:val="30"/>
        </w:rPr>
        <w:t xml:space="preserve"> </w:t>
      </w:r>
      <w:r w:rsidRPr="00AA7BE5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A7BE5">
        <w:rPr>
          <w:rFonts w:ascii="Angsana New" w:hAnsi="Angsana New"/>
          <w:spacing w:val="-2"/>
          <w:sz w:val="30"/>
          <w:szCs w:val="30"/>
          <w:cs/>
        </w:rPr>
        <w:br/>
      </w:r>
      <w:r w:rsidRPr="00AA7BE5">
        <w:rPr>
          <w:rFonts w:ascii="Angsana New" w:hAnsi="Angsana New"/>
          <w:spacing w:val="-2"/>
          <w:sz w:val="30"/>
          <w:szCs w:val="30"/>
          <w:cs/>
        </w:rPr>
        <w:t>สภาวิ</w:t>
      </w:r>
      <w:r w:rsidR="00125CA7" w:rsidRPr="00AA7BE5">
        <w:rPr>
          <w:rFonts w:ascii="Angsana New" w:hAnsi="Angsana New"/>
          <w:spacing w:val="-2"/>
          <w:sz w:val="30"/>
          <w:szCs w:val="30"/>
          <w:cs/>
        </w:rPr>
        <w:t>ชาชีพบัญชีฯ</w:t>
      </w:r>
      <w:r w:rsidR="00FB59D0" w:rsidRPr="00AA7BE5">
        <w:rPr>
          <w:rFonts w:ascii="Angsana New" w:hAnsi="Angsana New"/>
          <w:spacing w:val="-2"/>
          <w:sz w:val="30"/>
          <w:szCs w:val="30"/>
        </w:rPr>
        <w:t xml:space="preserve"> </w:t>
      </w:r>
      <w:r w:rsidR="00FB59D0" w:rsidRPr="00AA7BE5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D3A3D" w:rsidRPr="00AA7BE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E2C6D85" w14:textId="77777777" w:rsidR="006D3A3D" w:rsidRPr="009C5786" w:rsidRDefault="006D3A3D" w:rsidP="0034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97249C8" w14:textId="6D3B9E2C" w:rsidR="008938EE" w:rsidRPr="00D533B8" w:rsidRDefault="009C5786" w:rsidP="006D3A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เงินหลายฉบับ</w:t>
      </w:r>
      <w:r w:rsidRPr="00754092">
        <w:rPr>
          <w:rFonts w:asciiTheme="majorBidi" w:hAnsiTheme="majorBidi" w:cstheme="majorBidi"/>
          <w:sz w:val="30"/>
          <w:szCs w:val="30"/>
          <w:cs/>
        </w:rPr>
        <w:t>ได้มีการ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ออกและปรับปรุงใหม่</w:t>
      </w:r>
      <w:r w:rsidRPr="00754092">
        <w:rPr>
          <w:rFonts w:asciiTheme="majorBidi" w:hAnsiTheme="majorBidi" w:cstheme="majorBidi"/>
          <w:sz w:val="30"/>
          <w:szCs w:val="30"/>
          <w:cs/>
        </w:rPr>
        <w:t>ซึ่ง</w:t>
      </w:r>
      <w:r w:rsidR="0074068E" w:rsidRPr="00D533B8">
        <w:rPr>
          <w:rFonts w:ascii="Angsana New" w:hAnsi="Angsana New"/>
          <w:sz w:val="30"/>
          <w:szCs w:val="30"/>
          <w:cs/>
        </w:rPr>
        <w:t>มีผลบังคับใช้ตั้งแต่รอบระยะเวลาบ</w:t>
      </w:r>
      <w:r w:rsidR="00CB405E" w:rsidRPr="00D533B8">
        <w:rPr>
          <w:rFonts w:ascii="Angsana New" w:hAnsi="Angsana New"/>
          <w:sz w:val="30"/>
          <w:szCs w:val="30"/>
          <w:cs/>
        </w:rPr>
        <w:t>ัญชีที่เริ่มในหรือหลังวันที่</w:t>
      </w:r>
      <w:r w:rsidR="00B7658E">
        <w:rPr>
          <w:rFonts w:ascii="Angsana New" w:hAnsi="Angsana New" w:hint="cs"/>
          <w:sz w:val="30"/>
          <w:szCs w:val="30"/>
          <w:cs/>
        </w:rPr>
        <w:t xml:space="preserve"> </w:t>
      </w:r>
      <w:r w:rsidR="005207AA" w:rsidRPr="005207AA">
        <w:rPr>
          <w:rFonts w:ascii="Angsana New" w:hAnsi="Angsana New" w:hint="cs"/>
          <w:sz w:val="30"/>
          <w:szCs w:val="30"/>
        </w:rPr>
        <w:t>1</w:t>
      </w:r>
      <w:r w:rsidR="00CB405E" w:rsidRPr="00D533B8">
        <w:rPr>
          <w:rFonts w:ascii="Angsana New" w:hAnsi="Angsana New"/>
          <w:sz w:val="30"/>
          <w:szCs w:val="30"/>
          <w:cs/>
        </w:rPr>
        <w:t xml:space="preserve"> </w:t>
      </w:r>
      <w:r w:rsidR="00AA7BE5">
        <w:rPr>
          <w:rFonts w:ascii="Angsana New" w:hAnsi="Angsana New"/>
          <w:sz w:val="30"/>
          <w:szCs w:val="30"/>
          <w:cs/>
        </w:rPr>
        <w:t>มกราคม</w:t>
      </w:r>
      <w:r w:rsidR="00B7658E">
        <w:rPr>
          <w:rFonts w:ascii="Angsana New" w:hAnsi="Angsana New" w:hint="cs"/>
          <w:sz w:val="30"/>
          <w:szCs w:val="30"/>
          <w:cs/>
        </w:rPr>
        <w:t xml:space="preserve"> </w:t>
      </w:r>
      <w:r w:rsidR="00327A14">
        <w:rPr>
          <w:rFonts w:ascii="Angsana New" w:hAnsi="Angsana New" w:hint="cs"/>
          <w:sz w:val="30"/>
          <w:szCs w:val="30"/>
        </w:rPr>
        <w:t>256</w:t>
      </w:r>
      <w:r w:rsidR="007B0826">
        <w:rPr>
          <w:rFonts w:ascii="Angsana New" w:hAnsi="Angsana New"/>
          <w:sz w:val="30"/>
          <w:szCs w:val="30"/>
        </w:rPr>
        <w:t>2</w:t>
      </w:r>
      <w:r w:rsidR="0074068E" w:rsidRPr="00D533B8">
        <w:rPr>
          <w:rFonts w:ascii="Angsana New" w:hAnsi="Angsana New"/>
          <w:sz w:val="30"/>
          <w:szCs w:val="30"/>
          <w:cs/>
        </w:rPr>
        <w:t xml:space="preserve"> การ</w:t>
      </w:r>
      <w:r w:rsidR="00327A14">
        <w:rPr>
          <w:rFonts w:ascii="Angsana New" w:hAnsi="Angsana New" w:hint="cs"/>
          <w:sz w:val="30"/>
          <w:szCs w:val="30"/>
          <w:cs/>
        </w:rPr>
        <w:t>ถือ</w:t>
      </w:r>
      <w:r w:rsidR="0074068E" w:rsidRPr="00D533B8">
        <w:rPr>
          <w:rFonts w:ascii="Angsana New" w:hAnsi="Angsana New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</w:t>
      </w:r>
      <w:r w:rsidR="00F728D6" w:rsidRPr="00D533B8">
        <w:rPr>
          <w:rFonts w:ascii="Angsana New" w:hAnsi="Angsana New"/>
          <w:sz w:val="30"/>
          <w:szCs w:val="30"/>
          <w:cs/>
        </w:rPr>
        <w:t>ปลงนโยบายการบัญชีของกลุ่มบริษัท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</w:t>
      </w:r>
      <w:r w:rsidR="00C235F0" w:rsidRPr="00D533B8">
        <w:rPr>
          <w:rFonts w:ascii="Angsana New" w:hAnsi="Angsana New"/>
          <w:sz w:val="30"/>
          <w:szCs w:val="30"/>
          <w:cs/>
        </w:rPr>
        <w:t>ม่มีผลกระทบอย่าง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C235F0" w:rsidRPr="00D533B8">
        <w:rPr>
          <w:rFonts w:ascii="Angsana New" w:hAnsi="Angsana New"/>
          <w:sz w:val="30"/>
          <w:szCs w:val="30"/>
          <w:cs/>
        </w:rPr>
        <w:t>สาระสำคัญต่องบการเงิน</w:t>
      </w:r>
      <w:r>
        <w:rPr>
          <w:rFonts w:ascii="Angsana New" w:hAnsi="Angsana New" w:hint="cs"/>
          <w:sz w:val="30"/>
          <w:szCs w:val="30"/>
          <w:cs/>
        </w:rPr>
        <w:t>ของกลุ่ม</w:t>
      </w:r>
      <w:r w:rsidRPr="009C578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9C5786">
        <w:rPr>
          <w:rFonts w:asciiTheme="majorBidi" w:hAnsiTheme="majorBidi" w:cstheme="majorBidi"/>
          <w:sz w:val="30"/>
          <w:szCs w:val="30"/>
          <w:cs/>
        </w:rPr>
        <w:t>ทั้งนี้กลุ่มบริษัทได้ปฏิบัติตามมาตรฐานการรายงานทางการเงิน</w:t>
      </w:r>
      <w:r w:rsidRPr="009C5786">
        <w:rPr>
          <w:rFonts w:asciiTheme="majorBidi" w:hAnsiTheme="majorBidi" w:cstheme="majorBidi"/>
          <w:sz w:val="30"/>
          <w:szCs w:val="30"/>
        </w:rPr>
        <w:t xml:space="preserve"> </w:t>
      </w:r>
      <w:r w:rsidRPr="009C5786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Pr="009C5786">
        <w:rPr>
          <w:rFonts w:asciiTheme="majorBidi" w:hAnsiTheme="majorBidi" w:cstheme="majorBidi"/>
          <w:sz w:val="30"/>
          <w:szCs w:val="30"/>
        </w:rPr>
        <w:t xml:space="preserve"> 15 </w:t>
      </w:r>
      <w:r w:rsidRPr="009C5786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9C5786">
        <w:rPr>
          <w:rFonts w:asciiTheme="majorBidi" w:hAnsiTheme="majorBidi" w:cstheme="majorBidi"/>
          <w:sz w:val="30"/>
          <w:szCs w:val="30"/>
        </w:rPr>
        <w:t xml:space="preserve"> </w:t>
      </w:r>
      <w:r w:rsidRPr="009C5786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9C5786">
        <w:rPr>
          <w:rFonts w:asciiTheme="majorBidi" w:hAnsiTheme="majorBidi" w:cstheme="majorBidi"/>
          <w:sz w:val="30"/>
          <w:szCs w:val="30"/>
        </w:rPr>
        <w:t xml:space="preserve"> (“TFRS 15”) </w:t>
      </w:r>
      <w:r w:rsidRPr="009C5786">
        <w:rPr>
          <w:rFonts w:asciiTheme="majorBidi" w:hAnsiTheme="majorBidi" w:cstheme="majorBidi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Pr="009C5786">
        <w:rPr>
          <w:rFonts w:asciiTheme="majorBidi" w:hAnsiTheme="majorBidi" w:cstheme="majorBidi"/>
          <w:sz w:val="30"/>
          <w:szCs w:val="30"/>
        </w:rPr>
        <w:t xml:space="preserve">18 </w:t>
      </w:r>
      <w:r w:rsidRPr="009C578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C5786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9C5786">
        <w:rPr>
          <w:rFonts w:asciiTheme="majorBidi" w:hAnsiTheme="majorBidi" w:cstheme="majorBidi"/>
          <w:sz w:val="30"/>
          <w:szCs w:val="30"/>
        </w:rPr>
        <w:t xml:space="preserve"> (“TAS 18”) </w:t>
      </w:r>
      <w:r w:rsidRPr="009C5786">
        <w:rPr>
          <w:rFonts w:asciiTheme="majorBidi" w:hAnsiTheme="majorBidi" w:cstheme="majorBidi"/>
          <w:sz w:val="30"/>
          <w:szCs w:val="30"/>
          <w:cs/>
        </w:rPr>
        <w:t xml:space="preserve">มาตรฐานการบัญชี ฉบับที่ </w:t>
      </w:r>
      <w:r w:rsidRPr="009C5786">
        <w:rPr>
          <w:rFonts w:asciiTheme="majorBidi" w:hAnsiTheme="majorBidi" w:cstheme="majorBidi"/>
          <w:sz w:val="30"/>
          <w:szCs w:val="30"/>
        </w:rPr>
        <w:t xml:space="preserve">11 </w:t>
      </w:r>
      <w:r w:rsidRPr="009C5786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9C5786">
        <w:rPr>
          <w:rFonts w:asciiTheme="majorBidi" w:hAnsiTheme="majorBidi" w:cstheme="majorBidi"/>
          <w:sz w:val="30"/>
          <w:szCs w:val="30"/>
        </w:rPr>
        <w:t xml:space="preserve"> </w:t>
      </w:r>
      <w:r w:rsidRPr="009C5786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9C5786">
        <w:rPr>
          <w:rFonts w:asciiTheme="majorBidi" w:hAnsiTheme="majorBidi" w:cstheme="majorBidi"/>
          <w:sz w:val="30"/>
          <w:szCs w:val="30"/>
        </w:rPr>
        <w:t xml:space="preserve"> (“TAS 11”) </w:t>
      </w:r>
      <w:r w:rsidRPr="009C5786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9C5786">
        <w:rPr>
          <w:rFonts w:asciiTheme="majorBidi" w:hAnsiTheme="majorBidi" w:cstheme="majorBidi"/>
          <w:sz w:val="30"/>
          <w:szCs w:val="30"/>
        </w:rPr>
        <w:t xml:space="preserve"> </w:t>
      </w:r>
      <w:r w:rsidRPr="009C5786">
        <w:rPr>
          <w:rFonts w:asciiTheme="majorBidi" w:hAnsiTheme="majorBidi" w:cstheme="majorBidi"/>
          <w:sz w:val="30"/>
          <w:szCs w:val="30"/>
          <w:cs/>
        </w:rPr>
        <w:t>รายละเอียดของนโยบายการบัญชีได้เปิดเผยในหมายเหตุข้อ</w:t>
      </w:r>
      <w:r w:rsidRPr="009C5786">
        <w:rPr>
          <w:rFonts w:asciiTheme="majorBidi" w:hAnsiTheme="majorBidi" w:cstheme="majorBidi"/>
          <w:sz w:val="30"/>
          <w:szCs w:val="30"/>
        </w:rPr>
        <w:t xml:space="preserve"> 4 (</w:t>
      </w:r>
      <w:r w:rsidR="006A34DD">
        <w:rPr>
          <w:rFonts w:asciiTheme="majorBidi" w:hAnsiTheme="majorBidi" w:cstheme="majorBidi" w:hint="cs"/>
          <w:sz w:val="30"/>
          <w:szCs w:val="30"/>
          <w:cs/>
        </w:rPr>
        <w:t>ต</w:t>
      </w:r>
      <w:r w:rsidRPr="009C5786">
        <w:rPr>
          <w:rFonts w:asciiTheme="majorBidi" w:hAnsiTheme="majorBidi" w:cstheme="majorBidi"/>
          <w:sz w:val="30"/>
          <w:szCs w:val="30"/>
        </w:rPr>
        <w:t>)</w:t>
      </w:r>
    </w:p>
    <w:p w14:paraId="2085358E" w14:textId="17202657" w:rsidR="00327A14" w:rsidRDefault="009C5786" w:rsidP="00170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5786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</w:t>
      </w:r>
      <w:r w:rsidRPr="009C5786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9C5786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9C5786">
        <w:rPr>
          <w:rFonts w:asciiTheme="majorBidi" w:hAnsiTheme="majorBidi" w:cstheme="majorBidi"/>
          <w:sz w:val="30"/>
          <w:szCs w:val="30"/>
        </w:rPr>
        <w:t xml:space="preserve"> </w:t>
      </w:r>
      <w:r w:rsidRPr="009C578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</w:t>
      </w:r>
      <w:r w:rsidRPr="009C5786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9C5786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Pr="009C5786">
        <w:rPr>
          <w:rFonts w:asciiTheme="majorBidi" w:hAnsiTheme="majorBidi" w:cstheme="majorBidi"/>
          <w:sz w:val="30"/>
          <w:szCs w:val="30"/>
        </w:rPr>
        <w:t>3</w:t>
      </w:r>
      <w:r w:rsidR="00D5594B">
        <w:rPr>
          <w:rFonts w:asciiTheme="majorBidi" w:hAnsiTheme="majorBidi" w:cstheme="majorBidi" w:hint="cs"/>
          <w:sz w:val="30"/>
          <w:szCs w:val="30"/>
          <w:cs/>
        </w:rPr>
        <w:t>4</w:t>
      </w:r>
    </w:p>
    <w:p w14:paraId="31644F65" w14:textId="77777777" w:rsidR="009C5786" w:rsidRPr="00AD56F7" w:rsidRDefault="009C5786" w:rsidP="00170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046A21E" w14:textId="77777777" w:rsidR="003A0903" w:rsidRPr="00327A14" w:rsidRDefault="00BC6DA3" w:rsidP="00613905">
      <w:pPr>
        <w:pStyle w:val="ListParagraph1"/>
        <w:numPr>
          <w:ilvl w:val="0"/>
          <w:numId w:val="3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327A1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A0903" w:rsidRPr="00327A14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</w:p>
    <w:p w14:paraId="60C63D3A" w14:textId="77777777" w:rsidR="0041434F" w:rsidRPr="00AD56F7" w:rsidRDefault="0041434F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3027BC4D" w14:textId="77777777" w:rsidR="00C97CBC" w:rsidRPr="00D533B8" w:rsidRDefault="00F728D6" w:rsidP="00FD37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D533B8">
        <w:rPr>
          <w:rFonts w:ascii="Angsana New" w:hAnsi="Angsana New"/>
          <w:spacing w:val="6"/>
          <w:sz w:val="30"/>
          <w:szCs w:val="30"/>
          <w:cs/>
        </w:rPr>
        <w:t>งบการเงิน</w:t>
      </w:r>
      <w:r w:rsidR="0041434F" w:rsidRPr="00D533B8">
        <w:rPr>
          <w:rFonts w:ascii="Angsana New" w:hAnsi="Angsana New"/>
          <w:spacing w:val="6"/>
          <w:sz w:val="30"/>
          <w:szCs w:val="30"/>
          <w:cs/>
        </w:rPr>
        <w:t>นี้จัดทำขึ้นโดยถือห</w:t>
      </w:r>
      <w:r w:rsidR="008938EE" w:rsidRPr="00D533B8">
        <w:rPr>
          <w:rFonts w:ascii="Angsana New" w:hAnsi="Angsana New"/>
          <w:spacing w:val="6"/>
          <w:sz w:val="30"/>
          <w:szCs w:val="30"/>
          <w:cs/>
        </w:rPr>
        <w:t>ลักเกณฑ์การบันทึกตามราคา</w:t>
      </w:r>
      <w:r w:rsidR="00362C87" w:rsidRPr="00D533B8">
        <w:rPr>
          <w:rFonts w:ascii="Angsana New" w:hAnsi="Angsana New"/>
          <w:spacing w:val="6"/>
          <w:sz w:val="30"/>
          <w:szCs w:val="30"/>
          <w:cs/>
        </w:rPr>
        <w:t>ทุนเดิม</w:t>
      </w:r>
      <w:r w:rsidR="00362C87" w:rsidRPr="00D533B8">
        <w:rPr>
          <w:rFonts w:ascii="Angsana New" w:hAnsi="Angsana New"/>
          <w:spacing w:val="6"/>
          <w:sz w:val="30"/>
          <w:szCs w:val="30"/>
        </w:rPr>
        <w:t xml:space="preserve"> </w:t>
      </w:r>
      <w:r w:rsidR="0074068E" w:rsidRPr="00D533B8">
        <w:rPr>
          <w:rFonts w:ascii="Angsana New" w:hAnsi="Angsana New"/>
          <w:spacing w:val="6"/>
          <w:sz w:val="30"/>
          <w:szCs w:val="30"/>
          <w:cs/>
        </w:rPr>
        <w:t>ยกเว้นรายการดังต่อไปนี้</w:t>
      </w:r>
    </w:p>
    <w:p w14:paraId="7F6FB4D4" w14:textId="77777777" w:rsidR="00C235F0" w:rsidRPr="00AD56F7" w:rsidRDefault="00C235F0" w:rsidP="00FD37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24"/>
          <w:szCs w:val="24"/>
        </w:rPr>
      </w:pPr>
    </w:p>
    <w:tbl>
      <w:tblPr>
        <w:tblW w:w="9252" w:type="dxa"/>
        <w:tblInd w:w="450" w:type="dxa"/>
        <w:tblLook w:val="04A0" w:firstRow="1" w:lastRow="0" w:firstColumn="1" w:lastColumn="0" w:noHBand="0" w:noVBand="1"/>
      </w:tblPr>
      <w:tblGrid>
        <w:gridCol w:w="4302"/>
        <w:gridCol w:w="4950"/>
      </w:tblGrid>
      <w:tr w:rsidR="0074068E" w:rsidRPr="00D533B8" w14:paraId="1A220832" w14:textId="77777777" w:rsidTr="006A34DD">
        <w:tc>
          <w:tcPr>
            <w:tcW w:w="4302" w:type="dxa"/>
            <w:shd w:val="clear" w:color="auto" w:fill="auto"/>
          </w:tcPr>
          <w:p w14:paraId="7B792791" w14:textId="77777777" w:rsidR="0074068E" w:rsidRPr="00D533B8" w:rsidRDefault="0074068E" w:rsidP="00E3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lang w:eastAsia="en-GB"/>
              </w:rPr>
            </w:pPr>
            <w:r w:rsidRPr="00D533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GB"/>
              </w:rPr>
              <w:t>รายการ</w:t>
            </w:r>
          </w:p>
        </w:tc>
        <w:tc>
          <w:tcPr>
            <w:tcW w:w="4950" w:type="dxa"/>
            <w:shd w:val="clear" w:color="auto" w:fill="auto"/>
          </w:tcPr>
          <w:p w14:paraId="71EFDDEF" w14:textId="77777777" w:rsidR="0074068E" w:rsidRPr="00D533B8" w:rsidRDefault="0074068E" w:rsidP="00E3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lang w:eastAsia="en-GB"/>
              </w:rPr>
            </w:pPr>
            <w:r w:rsidRPr="00D533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GB"/>
              </w:rPr>
              <w:t>เกณฑ์การวัดมูลค่า</w:t>
            </w:r>
          </w:p>
        </w:tc>
      </w:tr>
      <w:tr w:rsidR="0074068E" w:rsidRPr="00D533B8" w14:paraId="22460F5F" w14:textId="77777777" w:rsidTr="006A34DD">
        <w:tc>
          <w:tcPr>
            <w:tcW w:w="4302" w:type="dxa"/>
            <w:shd w:val="clear" w:color="auto" w:fill="auto"/>
          </w:tcPr>
          <w:p w14:paraId="26A12F12" w14:textId="77777777" w:rsidR="0074068E" w:rsidRPr="00D533B8" w:rsidRDefault="00FD6171" w:rsidP="00E3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="Angsana New" w:hAnsi="Angsana New"/>
                <w:sz w:val="30"/>
                <w:szCs w:val="30"/>
                <w:cs/>
                <w:lang w:val="th-TH" w:eastAsia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th-TH" w:eastAsia="en-GB"/>
              </w:rPr>
              <w:t>กองทุนรวมตราสารหนี้</w:t>
            </w:r>
          </w:p>
        </w:tc>
        <w:tc>
          <w:tcPr>
            <w:tcW w:w="4950" w:type="dxa"/>
            <w:shd w:val="clear" w:color="auto" w:fill="auto"/>
          </w:tcPr>
          <w:p w14:paraId="10979544" w14:textId="77777777" w:rsidR="0074068E" w:rsidRPr="00D533B8" w:rsidRDefault="0074068E" w:rsidP="00E3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</w:t>
            </w:r>
          </w:p>
        </w:tc>
      </w:tr>
      <w:tr w:rsidR="00AA7BE5" w:rsidRPr="00D533B8" w14:paraId="630BE126" w14:textId="77777777" w:rsidTr="006A34DD">
        <w:tc>
          <w:tcPr>
            <w:tcW w:w="4302" w:type="dxa"/>
            <w:shd w:val="clear" w:color="auto" w:fill="auto"/>
          </w:tcPr>
          <w:p w14:paraId="74C875CB" w14:textId="77777777" w:rsidR="00AA7BE5" w:rsidRPr="00D533B8" w:rsidRDefault="00AA7BE5" w:rsidP="00B7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="Angsana New" w:hAnsi="Angsana New"/>
                <w:sz w:val="30"/>
                <w:szCs w:val="30"/>
                <w:cs/>
                <w:lang w:val="th-TH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eastAsia="en-GB"/>
              </w:rPr>
              <w:t>การจ่ายโดยใช้หุ้นเป็นเกณฑ์</w:t>
            </w:r>
          </w:p>
        </w:tc>
        <w:tc>
          <w:tcPr>
            <w:tcW w:w="4950" w:type="dxa"/>
            <w:shd w:val="clear" w:color="auto" w:fill="auto"/>
          </w:tcPr>
          <w:p w14:paraId="495BD51F" w14:textId="77777777" w:rsidR="00AA7BE5" w:rsidRPr="00D533B8" w:rsidRDefault="00AA7BE5" w:rsidP="00E3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</w:t>
            </w:r>
          </w:p>
        </w:tc>
      </w:tr>
      <w:tr w:rsidR="0074068E" w:rsidRPr="00D533B8" w14:paraId="28174EF3" w14:textId="77777777" w:rsidTr="006A34DD">
        <w:tc>
          <w:tcPr>
            <w:tcW w:w="4302" w:type="dxa"/>
            <w:shd w:val="clear" w:color="auto" w:fill="auto"/>
          </w:tcPr>
          <w:p w14:paraId="59C9554E" w14:textId="77777777" w:rsidR="0074068E" w:rsidRPr="00D533B8" w:rsidRDefault="0074068E" w:rsidP="00E3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D533B8">
              <w:rPr>
                <w:rFonts w:ascii="Angsana New" w:hAnsi="Angsana New"/>
                <w:i/>
                <w:sz w:val="30"/>
                <w:szCs w:val="30"/>
                <w:cs/>
                <w:lang w:eastAsia="en-GB"/>
              </w:rPr>
              <w:t>หนี้สินผลประโยชน์ที่กำหนดไว้</w:t>
            </w:r>
          </w:p>
        </w:tc>
        <w:tc>
          <w:tcPr>
            <w:tcW w:w="4950" w:type="dxa"/>
            <w:shd w:val="clear" w:color="auto" w:fill="auto"/>
          </w:tcPr>
          <w:p w14:paraId="1BDA7DC2" w14:textId="77777777" w:rsidR="0074068E" w:rsidRPr="00D533B8" w:rsidRDefault="0074068E" w:rsidP="00E3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มูลค่าปัจจุบันของภาระผูกพันตามผลประโยชน์ที่กำหนดไว้</w:t>
            </w:r>
          </w:p>
        </w:tc>
      </w:tr>
    </w:tbl>
    <w:p w14:paraId="213C8118" w14:textId="77777777" w:rsidR="00AA7BE5" w:rsidRPr="00AD56F7" w:rsidRDefault="00AA7BE5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9312DC4" w14:textId="77777777" w:rsidR="0034460D" w:rsidRPr="00327A14" w:rsidRDefault="0034460D" w:rsidP="00613905">
      <w:pPr>
        <w:pStyle w:val="ListParagraph1"/>
        <w:numPr>
          <w:ilvl w:val="0"/>
          <w:numId w:val="3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327A14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8938EE" w:rsidRPr="00327A14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327A14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5EB58CF2" w14:textId="77777777" w:rsidR="008A45F9" w:rsidRPr="00AD56F7" w:rsidRDefault="008A45F9" w:rsidP="00AF5156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5ED0A76" w14:textId="42E45B6C" w:rsidR="00AF5156" w:rsidRDefault="00125CA7" w:rsidP="00AF5156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  <w:lang w:bidi="th-TH"/>
        </w:rPr>
        <w:t>งบการเงินนี้</w:t>
      </w:r>
      <w:r w:rsidRPr="00D533B8">
        <w:rPr>
          <w:rFonts w:ascii="Angsana New" w:hAnsi="Angsana New"/>
          <w:sz w:val="30"/>
          <w:szCs w:val="30"/>
          <w:cs/>
          <w:lang w:val="en-US" w:bidi="th-TH"/>
        </w:rPr>
        <w:t>จัดทำ</w:t>
      </w:r>
      <w:r w:rsidRPr="00D533B8">
        <w:rPr>
          <w:rFonts w:ascii="Angsana New" w:hAnsi="Angsana New"/>
          <w:sz w:val="30"/>
          <w:szCs w:val="30"/>
          <w:cs/>
          <w:lang w:bidi="th-TH"/>
        </w:rPr>
        <w:t>เป็นเงินบาทซึ่งเป็นสกุลเงินที่ใช้ในการดำเนินงานของบริษัท</w:t>
      </w:r>
      <w:r w:rsidRPr="00D533B8">
        <w:rPr>
          <w:rFonts w:ascii="Angsana New" w:hAnsi="Angsana New"/>
          <w:sz w:val="30"/>
          <w:szCs w:val="30"/>
        </w:rPr>
        <w:t xml:space="preserve"> </w:t>
      </w:r>
    </w:p>
    <w:p w14:paraId="21B735F3" w14:textId="77777777" w:rsidR="00327A14" w:rsidRPr="00AD56F7" w:rsidRDefault="00327A14" w:rsidP="00AF5156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C9D601B" w14:textId="77777777" w:rsidR="00BC0809" w:rsidRPr="00327A14" w:rsidRDefault="00FD6171" w:rsidP="00613905">
      <w:pPr>
        <w:pStyle w:val="ListParagraph1"/>
        <w:numPr>
          <w:ilvl w:val="0"/>
          <w:numId w:val="3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327A14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C7CA176" w14:textId="77777777" w:rsidR="00BC0809" w:rsidRPr="00AD56F7" w:rsidRDefault="00BC0809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44AE171" w14:textId="77777777" w:rsidR="003B461E" w:rsidRPr="00623946" w:rsidRDefault="0034460D" w:rsidP="003B4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3B8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</w:t>
      </w:r>
      <w:r w:rsidR="00C97CBC" w:rsidRPr="00D533B8">
        <w:rPr>
          <w:rFonts w:ascii="Angsana New" w:hAnsi="Angsana New"/>
          <w:spacing w:val="-4"/>
          <w:sz w:val="30"/>
          <w:szCs w:val="30"/>
          <w:cs/>
        </w:rPr>
        <w:t>วิจารณญาณ</w:t>
      </w:r>
      <w:r w:rsidRPr="00D533B8">
        <w:rPr>
          <w:rFonts w:ascii="Angsana New" w:hAnsi="Angsana New"/>
          <w:spacing w:val="-4"/>
          <w:sz w:val="30"/>
          <w:szCs w:val="30"/>
          <w:cs/>
        </w:rPr>
        <w:t xml:space="preserve"> การประมาณ</w:t>
      </w:r>
      <w:r w:rsidR="003B461E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6D3A3D" w:rsidRPr="00D533B8">
        <w:rPr>
          <w:rFonts w:ascii="Angsana New" w:hAnsi="Angsana New"/>
          <w:spacing w:val="4"/>
          <w:sz w:val="30"/>
          <w:szCs w:val="30"/>
          <w:cs/>
        </w:rPr>
        <w:t>และข้อสมมติ</w:t>
      </w:r>
      <w:r w:rsidRPr="00D533B8">
        <w:rPr>
          <w:rFonts w:ascii="Angsana New" w:hAnsi="Angsana New"/>
          <w:spacing w:val="4"/>
          <w:sz w:val="30"/>
          <w:szCs w:val="30"/>
          <w:cs/>
        </w:rPr>
        <w:t>หลายประการ ซึ่งมีผลกระทบต่อการ</w:t>
      </w:r>
      <w:r w:rsidR="00FE399E">
        <w:rPr>
          <w:rFonts w:ascii="Angsana New" w:hAnsi="Angsana New" w:hint="cs"/>
          <w:spacing w:val="4"/>
          <w:sz w:val="30"/>
          <w:szCs w:val="30"/>
          <w:cs/>
        </w:rPr>
        <w:t>ปฏิบัติตาม</w:t>
      </w:r>
      <w:r w:rsidRPr="00D533B8">
        <w:rPr>
          <w:rFonts w:ascii="Angsana New" w:hAnsi="Angsana New"/>
          <w:spacing w:val="4"/>
          <w:sz w:val="30"/>
          <w:szCs w:val="30"/>
          <w:cs/>
        </w:rPr>
        <w:t>นโยบายการบัญชี</w:t>
      </w:r>
      <w:r w:rsidR="003B461E">
        <w:rPr>
          <w:rFonts w:ascii="Angsana New" w:hAnsi="Angsana New" w:hint="cs"/>
          <w:spacing w:val="4"/>
          <w:sz w:val="30"/>
          <w:szCs w:val="30"/>
          <w:cs/>
        </w:rPr>
        <w:t>ของกลุ่ม</w:t>
      </w:r>
      <w:r w:rsidR="003B461E" w:rsidRPr="003B461E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="003B461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B461E" w:rsidRPr="003B461E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="003B461E" w:rsidRPr="003B461E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</w:t>
      </w:r>
      <w:r w:rsidR="003B461E" w:rsidRPr="00623946">
        <w:rPr>
          <w:rFonts w:asciiTheme="majorBidi" w:hAnsiTheme="majorBidi" w:cstheme="majorBidi"/>
          <w:sz w:val="30"/>
          <w:szCs w:val="30"/>
          <w:cs/>
        </w:rPr>
        <w:t>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55EBF34" w14:textId="0ED9F0D8" w:rsidR="00AD56F7" w:rsidRPr="00AD56F7" w:rsidRDefault="00AD5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C011E00" w14:textId="0DC76447" w:rsidR="003B461E" w:rsidRPr="003B461E" w:rsidRDefault="003B461E" w:rsidP="0061390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2"/>
        <w:rPr>
          <w:rFonts w:ascii="Angsana New" w:hAnsi="Angsana New"/>
          <w:i/>
          <w:iCs/>
          <w:sz w:val="30"/>
          <w:szCs w:val="30"/>
        </w:rPr>
      </w:pPr>
      <w:r w:rsidRPr="003B461E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71E89BDF" w14:textId="77777777" w:rsidR="003B461E" w:rsidRPr="00AD56F7" w:rsidRDefault="003B461E" w:rsidP="003B46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3B0AADC" w14:textId="77777777" w:rsidR="003B461E" w:rsidRDefault="003B461E" w:rsidP="003B4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</w:t>
      </w:r>
      <w:r w:rsidR="00FE399E">
        <w:rPr>
          <w:rFonts w:asciiTheme="majorBidi" w:hAnsiTheme="majorBidi" w:cstheme="majorBidi" w:hint="cs"/>
          <w:sz w:val="30"/>
          <w:szCs w:val="30"/>
          <w:cs/>
        </w:rPr>
        <w:t>ปฏิบัติ</w:t>
      </w:r>
      <w:r w:rsidRPr="00623946">
        <w:rPr>
          <w:rFonts w:asciiTheme="majorBidi" w:hAnsiTheme="majorBidi" w:cstheme="majorBidi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ประกอบด้วยหมายเหตุ</w:t>
      </w:r>
      <w:r w:rsidR="00FE399E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623946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2B975C51" w14:textId="77777777" w:rsidR="003B461E" w:rsidRPr="00AD56F7" w:rsidRDefault="003B461E" w:rsidP="003B4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2862"/>
        <w:gridCol w:w="6300"/>
      </w:tblGrid>
      <w:tr w:rsidR="003B461E" w:rsidRPr="00D533B8" w14:paraId="00B4A05E" w14:textId="77777777" w:rsidTr="00E10BA2">
        <w:trPr>
          <w:trHeight w:val="479"/>
        </w:trPr>
        <w:tc>
          <w:tcPr>
            <w:tcW w:w="2862" w:type="dxa"/>
          </w:tcPr>
          <w:p w14:paraId="68BD5136" w14:textId="77777777" w:rsidR="003B461E" w:rsidRPr="00D533B8" w:rsidRDefault="003B461E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หมายเหตุข้อ</w:t>
            </w:r>
            <w:r w:rsidRPr="00D533B8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/4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4B241F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B1C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1CA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AB1CAD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6300" w:type="dxa"/>
          </w:tcPr>
          <w:p w14:paraId="41E170E4" w14:textId="77777777" w:rsidR="003B461E" w:rsidRPr="004765B0" w:rsidRDefault="003B461E" w:rsidP="00476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61E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3B461E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พิจารณาเกี่ยวกับการ</w:t>
            </w:r>
            <w:r w:rsidRPr="003B461E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</w:t>
            </w:r>
            <w:r w:rsidR="00476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ว่า</w:t>
            </w:r>
            <w:r w:rsidRPr="004765B0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</w:t>
            </w:r>
            <w:r w:rsidRPr="00476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ควรจะ</w:t>
            </w:r>
            <w:r w:rsidRPr="004765B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  <w:r w:rsidRPr="004765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B461E" w:rsidRPr="00D533B8" w14:paraId="76027F7D" w14:textId="77777777" w:rsidTr="00E10BA2">
        <w:trPr>
          <w:trHeight w:val="479"/>
        </w:trPr>
        <w:tc>
          <w:tcPr>
            <w:tcW w:w="2862" w:type="dxa"/>
          </w:tcPr>
          <w:p w14:paraId="2C78D8D7" w14:textId="77777777" w:rsidR="003B461E" w:rsidRPr="00D533B8" w:rsidRDefault="003B461E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300" w:type="dxa"/>
          </w:tcPr>
          <w:p w14:paraId="33238DC5" w14:textId="77777777" w:rsidR="003B461E" w:rsidRPr="003B461E" w:rsidRDefault="003B461E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61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การพิจารณาว่า</w:t>
            </w:r>
            <w:r w:rsidRPr="003B461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เงินลงทุนตามวิธีส่วนได้เสีย</w:t>
            </w:r>
            <w:r w:rsidRPr="003B46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B461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58E1DA74" w14:textId="77777777" w:rsidR="003B461E" w:rsidRPr="003B461E" w:rsidRDefault="003B461E" w:rsidP="003B4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8675EB" w14:textId="77777777" w:rsidR="00963A25" w:rsidRPr="00613905" w:rsidRDefault="00963A25" w:rsidP="0061390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2"/>
        <w:rPr>
          <w:rFonts w:asciiTheme="majorBidi" w:hAnsiTheme="majorBidi" w:cstheme="majorBidi"/>
          <w:sz w:val="30"/>
          <w:szCs w:val="30"/>
        </w:rPr>
      </w:pPr>
      <w:r w:rsidRPr="00613905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2066BA26" w14:textId="77777777" w:rsidR="00963A25" w:rsidRPr="00D533B8" w:rsidRDefault="00963A25" w:rsidP="0096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20000E5C" w14:textId="77777777" w:rsidR="00963A25" w:rsidRDefault="003B461E" w:rsidP="003B4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B461E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3B461E">
        <w:rPr>
          <w:rFonts w:asciiTheme="majorBidi" w:hAnsiTheme="majorBidi" w:cstheme="majorBidi"/>
          <w:sz w:val="30"/>
          <w:szCs w:val="30"/>
        </w:rPr>
        <w:t xml:space="preserve"> </w:t>
      </w:r>
      <w:r w:rsidRPr="003B461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B461E">
        <w:rPr>
          <w:rFonts w:asciiTheme="majorBidi" w:hAnsiTheme="majorBidi" w:cstheme="majorBidi"/>
          <w:sz w:val="30"/>
          <w:szCs w:val="30"/>
        </w:rPr>
        <w:t xml:space="preserve">31 </w:t>
      </w:r>
      <w:r w:rsidRPr="003B461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B461E">
        <w:rPr>
          <w:rFonts w:asciiTheme="majorBidi" w:hAnsiTheme="majorBidi" w:cstheme="majorBidi"/>
          <w:sz w:val="30"/>
          <w:szCs w:val="30"/>
        </w:rPr>
        <w:t xml:space="preserve">2562 </w:t>
      </w:r>
      <w:r w:rsidRPr="003B461E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3B461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B461E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="00FE399E" w:rsidRPr="00623946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FE399E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3B461E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3D33AEFF" w14:textId="77777777" w:rsidR="003B461E" w:rsidRPr="00D533B8" w:rsidRDefault="003B461E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2862"/>
        <w:gridCol w:w="6300"/>
      </w:tblGrid>
      <w:tr w:rsidR="001324C9" w:rsidRPr="00D533B8" w14:paraId="034E4623" w14:textId="77777777" w:rsidTr="00E10BA2">
        <w:trPr>
          <w:trHeight w:val="479"/>
        </w:trPr>
        <w:tc>
          <w:tcPr>
            <w:tcW w:w="2862" w:type="dxa"/>
          </w:tcPr>
          <w:p w14:paraId="02CD42BC" w14:textId="77777777" w:rsidR="001324C9" w:rsidRPr="00D533B8" w:rsidRDefault="001324C9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หมายเหตุข้อ</w:t>
            </w:r>
            <w:r w:rsidRPr="00D533B8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327A14">
              <w:rPr>
                <w:rFonts w:ascii="Angsana New" w:hAnsi="Angsana New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6300" w:type="dxa"/>
          </w:tcPr>
          <w:p w14:paraId="1785CE76" w14:textId="77777777" w:rsidR="001324C9" w:rsidRPr="00D533B8" w:rsidRDefault="00E10BA2" w:rsidP="001324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การซื้อบริษัทย่อย ซึ่งการวัดมูลค่ายุติธรรมของสิ่งตอบแทนที่โอนให้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(รวมสิ่ง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ตอบแทนที่คาดว่าจะต้องจ่าย) และมูลค่ายุติธรรมของสินทรัพย์ที่ได้มาและ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หนี้สินที่รับมา วัดมูลค่าโดยใช้เกณฑ์การประมาณการ</w:t>
            </w:r>
          </w:p>
        </w:tc>
      </w:tr>
      <w:tr w:rsidR="00E10BA2" w:rsidRPr="00D533B8" w14:paraId="308BCE24" w14:textId="77777777" w:rsidTr="00E10BA2">
        <w:trPr>
          <w:trHeight w:val="479"/>
        </w:trPr>
        <w:tc>
          <w:tcPr>
            <w:tcW w:w="2862" w:type="dxa"/>
          </w:tcPr>
          <w:p w14:paraId="6CE558D8" w14:textId="77777777" w:rsidR="00E10BA2" w:rsidRPr="00E10BA2" w:rsidRDefault="00E10BA2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10BA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E10BA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300" w:type="dxa"/>
          </w:tcPr>
          <w:p w14:paraId="358E5626" w14:textId="77777777" w:rsidR="00E10BA2" w:rsidRPr="00E10BA2" w:rsidRDefault="00E10BA2" w:rsidP="001324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BA2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EA4E5D" w:rsidRPr="00D533B8" w14:paraId="3352E011" w14:textId="77777777" w:rsidTr="00E10BA2">
        <w:trPr>
          <w:trHeight w:val="479"/>
        </w:trPr>
        <w:tc>
          <w:tcPr>
            <w:tcW w:w="2862" w:type="dxa"/>
          </w:tcPr>
          <w:p w14:paraId="7E7008DA" w14:textId="77777777" w:rsidR="00EA4E5D" w:rsidRPr="00D533B8" w:rsidRDefault="00EA4E5D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  <w:r w:rsidR="00E10BA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00" w:type="dxa"/>
          </w:tcPr>
          <w:p w14:paraId="2B1081DE" w14:textId="77777777" w:rsidR="00EA4E5D" w:rsidRPr="00D533B8" w:rsidRDefault="00EA4E5D" w:rsidP="0061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การวัดมูลค่าของค่าความนิยมที่เกิดจากการซื้อเงินลงทุนในบริษัทร่วม</w:t>
            </w:r>
          </w:p>
        </w:tc>
      </w:tr>
      <w:tr w:rsidR="00E10BA2" w:rsidRPr="00D533B8" w14:paraId="183222D5" w14:textId="77777777" w:rsidTr="00E10BA2">
        <w:trPr>
          <w:trHeight w:val="479"/>
        </w:trPr>
        <w:tc>
          <w:tcPr>
            <w:tcW w:w="2862" w:type="dxa"/>
          </w:tcPr>
          <w:p w14:paraId="0D6AAB6B" w14:textId="77777777" w:rsidR="00E10BA2" w:rsidRPr="00D533B8" w:rsidRDefault="00E10BA2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300" w:type="dxa"/>
          </w:tcPr>
          <w:p w14:paraId="503EE709" w14:textId="77777777" w:rsidR="00E10BA2" w:rsidRDefault="00E10BA2" w:rsidP="0061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</w:t>
            </w:r>
            <w:r w:rsidRPr="00E10BA2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ของค่าความนิยม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เกี่ยวกับการใช้ข้อสมมติที่สำคัญ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ในการประมาณมูลค่าที่คาดว่าจะได้รับคืน</w:t>
            </w:r>
          </w:p>
        </w:tc>
      </w:tr>
      <w:tr w:rsidR="001324C9" w:rsidRPr="00D533B8" w14:paraId="67896EEB" w14:textId="77777777" w:rsidTr="00E10BA2">
        <w:trPr>
          <w:trHeight w:val="479"/>
        </w:trPr>
        <w:tc>
          <w:tcPr>
            <w:tcW w:w="2862" w:type="dxa"/>
          </w:tcPr>
          <w:p w14:paraId="566F01B2" w14:textId="77777777" w:rsidR="001324C9" w:rsidRPr="00D533B8" w:rsidRDefault="001324C9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  <w:r w:rsidR="00E10BA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300" w:type="dxa"/>
          </w:tcPr>
          <w:p w14:paraId="7BA0EBF7" w14:textId="77777777" w:rsidR="001324C9" w:rsidRPr="00D533B8" w:rsidRDefault="001324C9" w:rsidP="0061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การวัดมูลค่าภาระผูกพันของโครงการผลประโยชน์</w:t>
            </w:r>
            <w:r w:rsidR="00612EFD" w:rsidRPr="00D533B8">
              <w:rPr>
                <w:rFonts w:ascii="Angsana New" w:hAnsi="Angsana New"/>
                <w:sz w:val="30"/>
                <w:szCs w:val="30"/>
                <w:cs/>
              </w:rPr>
              <w:t>ที่กำหนดไว้เกี่ยวกับ</w:t>
            </w:r>
            <w:r w:rsidR="00E10BA2">
              <w:rPr>
                <w:rFonts w:ascii="Angsana New" w:hAnsi="Angsana New"/>
                <w:sz w:val="30"/>
                <w:szCs w:val="30"/>
              </w:rPr>
              <w:br/>
            </w:r>
            <w:r w:rsidR="00E10BA2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ข้อสมมติหลักในการประมาณ</w:t>
            </w:r>
            <w:r w:rsidR="00612EFD" w:rsidRPr="00D533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การตามหลักคณิตศาสตร์ประกันภัย</w:t>
            </w:r>
          </w:p>
        </w:tc>
      </w:tr>
      <w:tr w:rsidR="00963A25" w:rsidRPr="00D533B8" w14:paraId="6E1C6C99" w14:textId="77777777" w:rsidTr="00E10BA2">
        <w:trPr>
          <w:trHeight w:val="479"/>
        </w:trPr>
        <w:tc>
          <w:tcPr>
            <w:tcW w:w="2862" w:type="dxa"/>
          </w:tcPr>
          <w:p w14:paraId="1E7127E2" w14:textId="77777777" w:rsidR="00963A25" w:rsidRPr="00D533B8" w:rsidRDefault="00963A25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5739" w:rsidRPr="00D533B8">
              <w:rPr>
                <w:rFonts w:ascii="Angsana New" w:hAnsi="Angsana New"/>
                <w:sz w:val="30"/>
                <w:szCs w:val="30"/>
              </w:rPr>
              <w:t>2</w:t>
            </w:r>
            <w:r w:rsidR="00E10BA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00" w:type="dxa"/>
          </w:tcPr>
          <w:p w14:paraId="7613BBE6" w14:textId="77777777" w:rsidR="00963A25" w:rsidRPr="00327A14" w:rsidRDefault="00963A25" w:rsidP="00963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การวัดมูลค่าของการจ่ายโดยใช้หุ้นเป็นเกณฑ์</w:t>
            </w:r>
            <w:r w:rsidR="00327A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7A1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E10BA2" w:rsidRPr="00D533B8" w14:paraId="667286F7" w14:textId="77777777" w:rsidTr="00E10BA2">
        <w:trPr>
          <w:trHeight w:val="479"/>
        </w:trPr>
        <w:tc>
          <w:tcPr>
            <w:tcW w:w="2862" w:type="dxa"/>
          </w:tcPr>
          <w:p w14:paraId="537F2823" w14:textId="77777777" w:rsidR="00E10BA2" w:rsidRPr="00D533B8" w:rsidRDefault="00E10BA2" w:rsidP="00E1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6300" w:type="dxa"/>
          </w:tcPr>
          <w:p w14:paraId="5033989C" w14:textId="77777777" w:rsidR="00E10BA2" w:rsidRPr="00E10BA2" w:rsidRDefault="00E10BA2" w:rsidP="00E1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BA2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การคาดการณ์กำไรทางภาษีในอนาคตที่จะนำผลแตกต่างชั่วคราวที่ใช้หักภาษีไปใช้ประโยชน์</w:t>
            </w:r>
          </w:p>
        </w:tc>
      </w:tr>
    </w:tbl>
    <w:p w14:paraId="5C0F18E1" w14:textId="59F93A1D" w:rsidR="004765B0" w:rsidRDefault="00476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4A3A5783" w14:textId="77777777" w:rsidR="00E10BA2" w:rsidRPr="00613905" w:rsidRDefault="00E10BA2" w:rsidP="00613905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613905">
        <w:rPr>
          <w:rFonts w:ascii="Angsana New" w:hAnsi="Angsana New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3B3C2C62" w14:textId="77777777" w:rsidR="00E10BA2" w:rsidRDefault="00E10BA2" w:rsidP="00E10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E7F85BE" w14:textId="77777777" w:rsidR="00E10BA2" w:rsidRDefault="008C3A8D" w:rsidP="00E10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1B8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C31B80">
        <w:rPr>
          <w:rFonts w:asciiTheme="majorBidi" w:hAnsiTheme="majorBidi" w:cstheme="majorBidi"/>
          <w:sz w:val="30"/>
          <w:szCs w:val="30"/>
        </w:rPr>
        <w:t xml:space="preserve">1 </w:t>
      </w:r>
      <w:r w:rsidRPr="00C31B8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31B80">
        <w:rPr>
          <w:rFonts w:asciiTheme="majorBidi" w:hAnsiTheme="majorBidi" w:cstheme="majorBidi"/>
          <w:sz w:val="30"/>
          <w:szCs w:val="30"/>
        </w:rPr>
        <w:t xml:space="preserve">2562 </w:t>
      </w:r>
      <w:r w:rsidRPr="00C31B80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</w:t>
      </w:r>
      <w:r w:rsidRPr="00C31B80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C31B80">
        <w:rPr>
          <w:rFonts w:asciiTheme="majorBidi" w:eastAsia="Calibri" w:hAnsiTheme="majorBidi" w:cstheme="majorBidi"/>
          <w:sz w:val="30"/>
          <w:szCs w:val="30"/>
        </w:rPr>
        <w:t>TFRS</w:t>
      </w:r>
      <w:r w:rsidRPr="00C31B80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C31B80">
        <w:rPr>
          <w:rFonts w:asciiTheme="majorBidi" w:eastAsia="Calibri" w:hAnsiTheme="majorBidi" w:cstheme="majorBidi"/>
          <w:sz w:val="30"/>
          <w:szCs w:val="30"/>
        </w:rPr>
        <w:t xml:space="preserve">15 </w:t>
      </w:r>
      <w:r w:rsidRPr="00C31B80">
        <w:rPr>
          <w:rFonts w:asciiTheme="majorBidi" w:eastAsia="Calibri" w:hAnsiTheme="majorBidi" w:cstheme="majorBidi"/>
          <w:sz w:val="30"/>
          <w:szCs w:val="30"/>
          <w:cs/>
          <w:lang w:val="en-GB"/>
        </w:rPr>
        <w:t>โดย</w:t>
      </w:r>
      <w:r w:rsidRPr="00C31B80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ใช้</w:t>
      </w:r>
      <w:r w:rsidRPr="00C31B80">
        <w:rPr>
          <w:rFonts w:asciiTheme="majorBidi" w:hAnsiTheme="majorBidi" w:cstheme="majorBidi"/>
          <w:sz w:val="30"/>
          <w:szCs w:val="30"/>
          <w:cs/>
        </w:rPr>
        <w:t>วิธีรับรู้ผลกระทบสะสม</w:t>
      </w:r>
      <w:r w:rsidRPr="00C31B80">
        <w:rPr>
          <w:rFonts w:asciiTheme="majorBidi" w:hAnsiTheme="majorBidi" w:cstheme="majorBidi" w:hint="cs"/>
          <w:sz w:val="30"/>
          <w:szCs w:val="30"/>
          <w:cs/>
        </w:rPr>
        <w:t>ของการเริ่มใช้</w:t>
      </w:r>
      <w:r w:rsidRPr="00C31B80">
        <w:rPr>
          <w:rFonts w:asciiTheme="majorBidi" w:hAnsiTheme="majorBidi" w:cstheme="majorBidi"/>
          <w:sz w:val="30"/>
          <w:szCs w:val="30"/>
          <w:cs/>
        </w:rPr>
        <w:t>มาตรฐา</w:t>
      </w:r>
      <w:r w:rsidRPr="00C31B80">
        <w:rPr>
          <w:rFonts w:asciiTheme="majorBidi" w:hAnsiTheme="majorBidi" w:cstheme="majorBidi" w:hint="cs"/>
          <w:sz w:val="30"/>
          <w:szCs w:val="30"/>
          <w:cs/>
        </w:rPr>
        <w:t>นฉบับนี้เป็นครั้งแรกเฉพาะกับ</w:t>
      </w:r>
      <w:r w:rsidRPr="00C31B80">
        <w:rPr>
          <w:rFonts w:asciiTheme="majorBidi" w:hAnsiTheme="majorBidi" w:cstheme="majorBidi"/>
          <w:sz w:val="30"/>
          <w:szCs w:val="30"/>
          <w:cs/>
        </w:rPr>
        <w:t xml:space="preserve">สัญญาที่ยังไม่เสร็จสมบูรณ์ก่อนวันที่ </w:t>
      </w:r>
      <w:r w:rsidRPr="00C31B80">
        <w:rPr>
          <w:rFonts w:asciiTheme="majorBidi" w:hAnsiTheme="majorBidi" w:cstheme="majorBidi"/>
          <w:sz w:val="30"/>
          <w:szCs w:val="30"/>
        </w:rPr>
        <w:t xml:space="preserve">1 </w:t>
      </w:r>
      <w:r w:rsidRPr="00C31B8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31B80">
        <w:rPr>
          <w:rFonts w:asciiTheme="majorBidi" w:hAnsiTheme="majorBidi" w:cstheme="majorBidi"/>
          <w:sz w:val="30"/>
          <w:szCs w:val="30"/>
        </w:rPr>
        <w:t xml:space="preserve">2562 </w:t>
      </w:r>
      <w:r w:rsidRPr="00C31B80">
        <w:rPr>
          <w:rFonts w:asciiTheme="majorBidi" w:hAnsiTheme="majorBidi" w:cstheme="majorBidi"/>
          <w:sz w:val="30"/>
          <w:szCs w:val="30"/>
          <w:cs/>
        </w:rPr>
        <w:t xml:space="preserve">โดยปรับปรุงกับกำไรสะสม ณ วันที่ </w:t>
      </w:r>
      <w:r w:rsidRPr="00C31B80">
        <w:rPr>
          <w:rFonts w:asciiTheme="majorBidi" w:hAnsiTheme="majorBidi" w:cstheme="majorBidi"/>
          <w:sz w:val="30"/>
          <w:szCs w:val="30"/>
        </w:rPr>
        <w:t xml:space="preserve">1 </w:t>
      </w:r>
      <w:r w:rsidRPr="00C31B8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31B80">
        <w:rPr>
          <w:rFonts w:asciiTheme="majorBidi" w:hAnsiTheme="majorBidi" w:cstheme="majorBidi"/>
          <w:sz w:val="30"/>
          <w:szCs w:val="30"/>
        </w:rPr>
        <w:t>2562</w:t>
      </w:r>
      <w:r w:rsidRPr="00C31B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1B80">
        <w:rPr>
          <w:rFonts w:asciiTheme="majorBidi" w:hAnsiTheme="majorBidi" w:cstheme="majorBidi" w:hint="cs"/>
          <w:sz w:val="30"/>
          <w:szCs w:val="30"/>
          <w:cs/>
        </w:rPr>
        <w:t xml:space="preserve">ดังนั้น </w:t>
      </w:r>
      <w:r w:rsidRPr="00C31B80">
        <w:rPr>
          <w:rFonts w:asciiTheme="majorBidi" w:hAnsiTheme="majorBidi" w:cstheme="majorBidi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C31B80">
        <w:rPr>
          <w:rFonts w:asciiTheme="majorBidi" w:hAnsiTheme="majorBidi" w:cstheme="majorBidi"/>
          <w:sz w:val="30"/>
          <w:szCs w:val="30"/>
        </w:rPr>
        <w:t xml:space="preserve"> 2561 </w:t>
      </w:r>
      <w:r w:rsidRPr="00C31B80">
        <w:rPr>
          <w:rFonts w:asciiTheme="majorBidi" w:hAnsiTheme="majorBidi" w:cstheme="majorBidi"/>
          <w:sz w:val="30"/>
          <w:szCs w:val="30"/>
          <w:cs/>
        </w:rPr>
        <w:t>ซึ่งได้เคยรายงานไว้</w:t>
      </w:r>
      <w:r w:rsidRPr="00C31B80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Pr="00C31B80">
        <w:rPr>
          <w:rFonts w:asciiTheme="majorBidi" w:hAnsiTheme="majorBidi" w:cstheme="majorBidi"/>
          <w:sz w:val="30"/>
          <w:szCs w:val="30"/>
        </w:rPr>
        <w:t>TAS 18</w:t>
      </w:r>
      <w:r w:rsidR="00C31B80" w:rsidRPr="00C31B80">
        <w:rPr>
          <w:rFonts w:asciiTheme="majorBidi" w:hAnsiTheme="majorBidi" w:cstheme="majorBidi"/>
          <w:sz w:val="30"/>
          <w:szCs w:val="30"/>
        </w:rPr>
        <w:t xml:space="preserve"> </w:t>
      </w:r>
      <w:r w:rsidRPr="00C31B8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31B80">
        <w:rPr>
          <w:rFonts w:asciiTheme="majorBidi" w:hAnsiTheme="majorBidi" w:cstheme="majorBidi"/>
          <w:sz w:val="30"/>
          <w:szCs w:val="30"/>
          <w:cs/>
        </w:rPr>
        <w:t>การตีความมาตรฐานการรายงานทางการเงินที่เกี่ยวข้อง</w:t>
      </w:r>
      <w:r w:rsidRPr="00C31B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31B80">
        <w:rPr>
          <w:rFonts w:asciiTheme="majorBidi" w:hAnsiTheme="majorBidi" w:cstheme="majorBidi"/>
          <w:sz w:val="30"/>
          <w:szCs w:val="30"/>
          <w:cs/>
        </w:rPr>
        <w:t xml:space="preserve">ทั้งนี้ ข้อกำหนดในการเปิดเผยข้อมูลของ </w:t>
      </w:r>
      <w:r w:rsidR="00C31B80">
        <w:rPr>
          <w:rFonts w:asciiTheme="majorBidi" w:hAnsiTheme="majorBidi" w:cstheme="majorBidi"/>
          <w:sz w:val="30"/>
          <w:szCs w:val="30"/>
        </w:rPr>
        <w:br/>
      </w:r>
      <w:r w:rsidRPr="00C31B80">
        <w:rPr>
          <w:rFonts w:asciiTheme="majorBidi" w:hAnsiTheme="majorBidi" w:cstheme="majorBidi"/>
          <w:sz w:val="30"/>
          <w:szCs w:val="30"/>
        </w:rPr>
        <w:t>TFRS 15</w:t>
      </w:r>
      <w:r w:rsidRPr="00C31B80">
        <w:rPr>
          <w:rFonts w:asciiTheme="majorBidi" w:hAnsiTheme="majorBidi" w:cstheme="majorBidi"/>
          <w:sz w:val="30"/>
          <w:szCs w:val="30"/>
          <w:cs/>
        </w:rPr>
        <w:t xml:space="preserve"> จะไม่ถูกนำมาใช้กับข้อมูลเปรียบเทียบ</w:t>
      </w:r>
    </w:p>
    <w:p w14:paraId="4D3A9134" w14:textId="77777777" w:rsidR="008C3A8D" w:rsidRDefault="008C3A8D" w:rsidP="00E10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8C445" w14:textId="77777777" w:rsidR="00AD56F7" w:rsidRDefault="00AD5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E16728" w14:textId="4937501A" w:rsidR="00C31B80" w:rsidRPr="00C31B80" w:rsidRDefault="00C31B80" w:rsidP="00C31B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1B80">
        <w:rPr>
          <w:rFonts w:asciiTheme="majorBidi" w:hAnsiTheme="majorBidi" w:cstheme="majorBidi"/>
          <w:sz w:val="30"/>
          <w:szCs w:val="30"/>
          <w:cs/>
        </w:rPr>
        <w:lastRenderedPageBreak/>
        <w:t>ตาม</w:t>
      </w:r>
      <w:r w:rsidRPr="00C31B80">
        <w:rPr>
          <w:rFonts w:asciiTheme="majorBidi" w:hAnsiTheme="majorBidi" w:cstheme="majorBidi"/>
          <w:sz w:val="30"/>
          <w:szCs w:val="30"/>
        </w:rPr>
        <w:t xml:space="preserve"> TFRS 15</w:t>
      </w:r>
      <w:r w:rsidRPr="00C31B80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ที่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C31B80">
        <w:rPr>
          <w:rFonts w:asciiTheme="majorBidi" w:hAnsiTheme="majorBidi" w:cstheme="majorBidi"/>
          <w:sz w:val="30"/>
          <w:szCs w:val="30"/>
        </w:rPr>
        <w:t xml:space="preserve">TAS 18 </w:t>
      </w:r>
      <w:r w:rsidRPr="00C31B80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</w:t>
      </w:r>
    </w:p>
    <w:p w14:paraId="143F5F9F" w14:textId="77777777" w:rsidR="00C31B80" w:rsidRDefault="00C31B80" w:rsidP="00E10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4146D" w14:textId="77777777" w:rsidR="004765B0" w:rsidRPr="004765B0" w:rsidRDefault="004765B0" w:rsidP="0061390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4765B0">
        <w:rPr>
          <w:rFonts w:asciiTheme="majorBidi" w:hAnsiTheme="majorBidi" w:cstheme="majorBidi"/>
          <w:sz w:val="30"/>
          <w:szCs w:val="30"/>
          <w:cs/>
        </w:rPr>
        <w:t>เงินที่จ่ายให้กับลูกค้า</w:t>
      </w:r>
    </w:p>
    <w:p w14:paraId="74D0863E" w14:textId="77777777" w:rsidR="004765B0" w:rsidRPr="0024552E" w:rsidRDefault="004765B0" w:rsidP="00476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EBAE0E5" w14:textId="0590933F" w:rsidR="004765B0" w:rsidRDefault="004765B0" w:rsidP="00476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01AB">
        <w:rPr>
          <w:rFonts w:asciiTheme="majorBidi" w:hAnsiTheme="majorBidi" w:cstheme="majorBidi"/>
          <w:sz w:val="30"/>
          <w:szCs w:val="30"/>
          <w:cs/>
        </w:rPr>
        <w:t xml:space="preserve">กลุ่มบริษัทจ่ายค่าจัดวางสินค้า ค่าจัดงานแสดงสินค้า หรือค่าโฆษณาให้กับร้านค้าปลีก ตาม </w:t>
      </w:r>
      <w:r w:rsidRPr="009A01AB">
        <w:rPr>
          <w:rFonts w:asciiTheme="majorBidi" w:hAnsiTheme="majorBidi" w:cstheme="majorBidi"/>
          <w:sz w:val="30"/>
          <w:szCs w:val="30"/>
        </w:rPr>
        <w:t>TAS 18</w:t>
      </w:r>
      <w:r w:rsidRPr="009A01AB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กลุ่มบริษัทรับรู้จำนวนเงินดังกล่าวเป็นต้นทุนในการจัดจำหน่ายตาม </w:t>
      </w:r>
      <w:r w:rsidRPr="009A01AB">
        <w:rPr>
          <w:rFonts w:asciiTheme="majorBidi" w:hAnsiTheme="majorBidi" w:cstheme="majorBidi"/>
          <w:sz w:val="30"/>
          <w:szCs w:val="30"/>
        </w:rPr>
        <w:t xml:space="preserve">TFRS 15 </w:t>
      </w:r>
      <w:r w:rsidRPr="009A01AB">
        <w:rPr>
          <w:rFonts w:asciiTheme="majorBidi" w:hAnsiTheme="majorBidi" w:cstheme="majorBidi"/>
          <w:sz w:val="30"/>
          <w:szCs w:val="30"/>
          <w:cs/>
        </w:rPr>
        <w:t>กำหนดให้กลุ่มบริษัทต้องพิจารณาว่ากลุ่มบริษัทได้รับสินค้าหรือบริการจากลูกค้าหรือไม่ หากได้รับสินค้าหรือบริการจากลูกค้า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166D7AA8" w14:textId="77777777" w:rsidR="00AD56F7" w:rsidRDefault="00AD56F7" w:rsidP="00476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52B271" w14:textId="77777777" w:rsidR="009A01AB" w:rsidRPr="009A01AB" w:rsidRDefault="009A01AB" w:rsidP="0061390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9A01AB">
        <w:rPr>
          <w:rFonts w:asciiTheme="majorBidi" w:hAnsiTheme="majorBidi" w:cstheme="majorBidi"/>
          <w:sz w:val="30"/>
          <w:szCs w:val="30"/>
          <w:cs/>
        </w:rPr>
        <w:t>ค่านายหน้าจ่าย</w:t>
      </w:r>
    </w:p>
    <w:p w14:paraId="19947FA1" w14:textId="77777777" w:rsidR="009A01AB" w:rsidRPr="009A01AB" w:rsidRDefault="009A01AB" w:rsidP="009A0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0F11083" w14:textId="77777777" w:rsidR="008C3A8D" w:rsidRDefault="009A01AB" w:rsidP="009A0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01AB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9A01AB">
        <w:rPr>
          <w:rFonts w:asciiTheme="majorBidi" w:hAnsiTheme="majorBidi" w:cstheme="majorBidi"/>
          <w:sz w:val="30"/>
          <w:szCs w:val="30"/>
        </w:rPr>
        <w:t>TAS 18</w:t>
      </w:r>
      <w:r w:rsidRPr="009A01AB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กลุ่มบริษัทรับรู้ค่านายหน้าจ่ายเป็นต้นทุนในการจัดจำหน่ายเมื่อเกิดขึ้น ตาม </w:t>
      </w:r>
      <w:r w:rsidRPr="009A01AB">
        <w:rPr>
          <w:rFonts w:asciiTheme="majorBidi" w:hAnsiTheme="majorBidi" w:cstheme="majorBidi"/>
          <w:sz w:val="30"/>
          <w:szCs w:val="30"/>
        </w:rPr>
        <w:t>TFRS</w:t>
      </w:r>
      <w:r w:rsidRPr="009A01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01AB">
        <w:rPr>
          <w:rFonts w:asciiTheme="majorBidi" w:hAnsiTheme="majorBidi" w:cstheme="majorBidi"/>
          <w:sz w:val="30"/>
          <w:szCs w:val="30"/>
        </w:rPr>
        <w:t xml:space="preserve">15 </w:t>
      </w:r>
      <w:r w:rsidRPr="009A01AB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กลุ่มบริษัทรับรู้ค่านายหน้าดังกล่าวเป็นต้นทุนในการได้มาซึ่งสัญญา (สินทรัพย์ต้นทุนของสัญญา) หากคาดว่าจะได้รับคืนต้นทุนดังกล่าว กลุ่มบริษัทตัดจำหน่ายต้นทุนดังกล่าวให้สอดคล้องกับรูปแบบการรับรู้รายได้ของสัญญาที่เกี่ยวข้อง ค่านายหน้าดังกล่าว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  <w:r w:rsidRPr="009A01AB">
        <w:rPr>
          <w:rFonts w:asciiTheme="majorBidi" w:hAnsiTheme="majorBidi" w:cstheme="majorBidi"/>
          <w:sz w:val="30"/>
          <w:szCs w:val="30"/>
        </w:rPr>
        <w:t xml:space="preserve"> </w:t>
      </w:r>
      <w:r w:rsidRPr="009A01AB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การเปลี่ยนแปลงดังกล่าวส่งผลให้ต้นทุนในการจัดจำหน่ายลดลง </w:t>
      </w:r>
      <w:bookmarkStart w:id="1" w:name="_Hlk19285797"/>
      <w:r w:rsidRPr="009A01AB">
        <w:rPr>
          <w:rFonts w:asciiTheme="majorBidi" w:hAnsiTheme="majorBidi" w:cstheme="majorBidi"/>
          <w:sz w:val="30"/>
          <w:szCs w:val="30"/>
          <w:cs/>
        </w:rPr>
        <w:t>รับรู้สินทรัพย์ต้นทุนของสัญญา และหนี้สินภาษีเงินได้รอการตัดบัญชีเพิ่มขึ้น</w:t>
      </w:r>
      <w:bookmarkEnd w:id="1"/>
    </w:p>
    <w:p w14:paraId="6B13674D" w14:textId="77777777" w:rsidR="009A01AB" w:rsidRDefault="009A01AB" w:rsidP="009A0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6EDC99" w14:textId="77777777" w:rsidR="009A01AB" w:rsidRPr="009A01AB" w:rsidRDefault="009A01AB" w:rsidP="009A01A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31E61">
        <w:rPr>
          <w:rFonts w:ascii="Angsana New" w:hAnsi="Angsana New"/>
          <w:sz w:val="30"/>
          <w:szCs w:val="30"/>
        </w:rPr>
        <w:t xml:space="preserve">TFRS 15 </w:t>
      </w:r>
      <w:r w:rsidRPr="00831E61">
        <w:rPr>
          <w:rFonts w:ascii="Angsana New" w:hAnsi="Angsana New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831E61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>
        <w:rPr>
          <w:rFonts w:ascii="Angsana New" w:hAnsi="Angsana New"/>
          <w:sz w:val="30"/>
          <w:szCs w:val="30"/>
        </w:rPr>
        <w:t>23</w:t>
      </w:r>
      <w:r w:rsidRPr="00831E61">
        <w:rPr>
          <w:rFonts w:ascii="Angsana New" w:hAnsi="Angsana New"/>
          <w:sz w:val="30"/>
          <w:szCs w:val="30"/>
        </w:rPr>
        <w:t>)</w:t>
      </w:r>
      <w:r w:rsidRPr="00831E6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11BB83" w14:textId="77777777" w:rsidR="009A01AB" w:rsidRPr="00E10BA2" w:rsidRDefault="009A01AB" w:rsidP="009A0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D5379F1" w14:textId="77777777" w:rsidR="0034460D" w:rsidRPr="00613905" w:rsidRDefault="0034460D" w:rsidP="00613905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1390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5679D4DC" w14:textId="77777777" w:rsidR="003E3C59" w:rsidRPr="00D533B8" w:rsidRDefault="003E3C59" w:rsidP="003E3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AE7F29C" w14:textId="77777777" w:rsidR="00186EEE" w:rsidRPr="00D533B8" w:rsidRDefault="007622AB" w:rsidP="0076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F5319B8" w14:textId="77777777" w:rsidR="007622AB" w:rsidRPr="00D533B8" w:rsidRDefault="007622AB" w:rsidP="0076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="Angsana New" w:hAnsi="Angsana New"/>
          <w:sz w:val="30"/>
          <w:szCs w:val="30"/>
        </w:rPr>
      </w:pPr>
    </w:p>
    <w:p w14:paraId="420E99E3" w14:textId="77777777" w:rsidR="00E625F8" w:rsidRPr="00D533B8" w:rsidRDefault="00E625F8" w:rsidP="00613905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5325E79" w14:textId="77777777" w:rsidR="00E625F8" w:rsidRPr="00D533B8" w:rsidRDefault="00E625F8" w:rsidP="00607C9D">
      <w:pPr>
        <w:pStyle w:val="BodyText2"/>
        <w:tabs>
          <w:tab w:val="left" w:pos="540"/>
        </w:tabs>
        <w:ind w:right="44"/>
        <w:jc w:val="thaiDistribute"/>
        <w:rPr>
          <w:rFonts w:ascii="Angsana New" w:hAnsi="Angsana New"/>
          <w:sz w:val="30"/>
          <w:szCs w:val="30"/>
        </w:rPr>
      </w:pPr>
    </w:p>
    <w:p w14:paraId="385F2CF6" w14:textId="77777777" w:rsidR="00A4071E" w:rsidRPr="00D533B8" w:rsidRDefault="00E625F8" w:rsidP="00612EF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D533B8">
        <w:rPr>
          <w:rFonts w:ascii="Angsana New" w:hAnsi="Angsana New"/>
          <w:sz w:val="30"/>
          <w:szCs w:val="30"/>
        </w:rPr>
        <w:t>“</w:t>
      </w:r>
      <w:r w:rsidRPr="00D533B8">
        <w:rPr>
          <w:rFonts w:ascii="Angsana New" w:hAnsi="Angsana New"/>
          <w:sz w:val="30"/>
          <w:szCs w:val="30"/>
          <w:cs/>
        </w:rPr>
        <w:t>กลุ่มบริษัท</w:t>
      </w:r>
      <w:r w:rsidRPr="00D533B8">
        <w:rPr>
          <w:rFonts w:ascii="Angsana New" w:hAnsi="Angsana New"/>
          <w:sz w:val="30"/>
          <w:szCs w:val="30"/>
        </w:rPr>
        <w:t>”</w:t>
      </w:r>
      <w:r w:rsidR="0057539D" w:rsidRPr="00D533B8">
        <w:rPr>
          <w:rFonts w:ascii="Angsana New" w:hAnsi="Angsana New"/>
          <w:sz w:val="30"/>
          <w:szCs w:val="30"/>
          <w:cs/>
        </w:rPr>
        <w:t>)</w:t>
      </w:r>
      <w:r w:rsidR="00186EEE" w:rsidRPr="00D533B8">
        <w:rPr>
          <w:rFonts w:ascii="Angsana New" w:hAnsi="Angsana New"/>
          <w:sz w:val="30"/>
          <w:szCs w:val="30"/>
          <w:cs/>
        </w:rPr>
        <w:t xml:space="preserve"> </w:t>
      </w:r>
      <w:r w:rsidR="00E35660" w:rsidRPr="00D533B8">
        <w:rPr>
          <w:rFonts w:ascii="Angsana New" w:hAnsi="Angsana New"/>
          <w:sz w:val="30"/>
          <w:szCs w:val="30"/>
          <w:cs/>
        </w:rPr>
        <w:t>และส่วนได้เสียของกลุ่ม</w:t>
      </w:r>
      <w:r w:rsidR="00E35660" w:rsidRPr="009A01AB">
        <w:rPr>
          <w:rFonts w:ascii="Angsana New" w:hAnsi="Angsana New"/>
          <w:sz w:val="30"/>
          <w:szCs w:val="30"/>
          <w:cs/>
        </w:rPr>
        <w:t>บ</w:t>
      </w:r>
      <w:r w:rsidR="00E35660" w:rsidRPr="00D533B8">
        <w:rPr>
          <w:rFonts w:ascii="Angsana New" w:hAnsi="Angsana New"/>
          <w:sz w:val="30"/>
          <w:szCs w:val="30"/>
          <w:cs/>
        </w:rPr>
        <w:t>ริษัทในบริษัทร่วม</w:t>
      </w:r>
    </w:p>
    <w:p w14:paraId="364CAD83" w14:textId="77777777" w:rsidR="00327A14" w:rsidRDefault="00327A14" w:rsidP="009A01AB">
      <w:pPr>
        <w:pStyle w:val="BodyText2"/>
        <w:tabs>
          <w:tab w:val="left" w:pos="540"/>
        </w:tabs>
        <w:ind w:left="0" w:right="44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A953C1" w14:textId="77777777" w:rsidR="00E625F8" w:rsidRPr="00D533B8" w:rsidRDefault="00E625F8" w:rsidP="00612EFD">
      <w:pPr>
        <w:pStyle w:val="BodyText2"/>
        <w:tabs>
          <w:tab w:val="left" w:pos="540"/>
        </w:tabs>
        <w:ind w:left="0" w:right="44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</w:p>
    <w:p w14:paraId="18FEF2CD" w14:textId="77777777" w:rsidR="00A4071E" w:rsidRPr="00D533B8" w:rsidRDefault="00A4071E" w:rsidP="00A4071E">
      <w:pPr>
        <w:pStyle w:val="BodyText2"/>
        <w:tabs>
          <w:tab w:val="left" w:pos="540"/>
        </w:tabs>
        <w:ind w:left="0" w:right="44"/>
        <w:jc w:val="thaiDistribute"/>
        <w:rPr>
          <w:rFonts w:ascii="Angsana New" w:hAnsi="Angsana New"/>
          <w:sz w:val="30"/>
          <w:szCs w:val="30"/>
        </w:rPr>
      </w:pPr>
    </w:p>
    <w:p w14:paraId="07B5543B" w14:textId="77777777" w:rsidR="00E625F8" w:rsidRPr="00D533B8" w:rsidRDefault="00E625F8" w:rsidP="00607C9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186EEE" w:rsidRPr="00D533B8">
        <w:rPr>
          <w:rFonts w:ascii="Angsana New" w:hAnsi="Angsana New"/>
          <w:sz w:val="30"/>
          <w:szCs w:val="30"/>
          <w:cs/>
        </w:rPr>
        <w:t>เมื่อการควบคุม</w:t>
      </w:r>
      <w:r w:rsidR="00B7658E">
        <w:rPr>
          <w:rFonts w:ascii="Angsana New" w:hAnsi="Angsana New" w:hint="cs"/>
          <w:sz w:val="30"/>
          <w:szCs w:val="30"/>
          <w:cs/>
        </w:rPr>
        <w:t xml:space="preserve"> (ตามที่กล่าวไว้ในส่วนของบริษัทย่อย) </w:t>
      </w:r>
      <w:r w:rsidR="00186EEE" w:rsidRPr="00D533B8">
        <w:rPr>
          <w:rFonts w:ascii="Angsana New" w:hAnsi="Angsana New"/>
          <w:sz w:val="30"/>
          <w:szCs w:val="30"/>
          <w:cs/>
        </w:rPr>
        <w:t xml:space="preserve">ถูกโอนไปยังกลุ่มบริษัท </w:t>
      </w:r>
      <w:r w:rsidRPr="00D533B8">
        <w:rPr>
          <w:rFonts w:ascii="Angsana New" w:hAnsi="Angsana New"/>
          <w:sz w:val="30"/>
          <w:szCs w:val="30"/>
          <w:cs/>
        </w:rPr>
        <w:t>ยกเว้นในกรณีที่เป็นการรวมธุรกิจภายใต้การควบคุมเดียวกัน</w:t>
      </w:r>
    </w:p>
    <w:p w14:paraId="526CFFEC" w14:textId="77777777" w:rsidR="007D7299" w:rsidRPr="00D533B8" w:rsidRDefault="007D7299" w:rsidP="00607C9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3AA2EC2F" w14:textId="77777777" w:rsidR="00E625F8" w:rsidRPr="00D533B8" w:rsidRDefault="00E625F8" w:rsidP="00607C9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วันที่ซื้อกิจการคือวันที่อำนาจในการ</w:t>
      </w:r>
      <w:r w:rsidR="00913819" w:rsidRPr="00D533B8">
        <w:rPr>
          <w:rFonts w:ascii="Angsana New" w:hAnsi="Angsana New"/>
          <w:sz w:val="30"/>
          <w:szCs w:val="30"/>
          <w:cs/>
        </w:rPr>
        <w:t>ควบคุมนั้นได้ถูกโอนไปยังผู้ซื้อ</w:t>
      </w:r>
      <w:r w:rsidR="00E35660"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</w:t>
      </w:r>
      <w:r w:rsidR="00913819" w:rsidRPr="00D533B8">
        <w:rPr>
          <w:rFonts w:ascii="Angsana New" w:hAnsi="Angsana New"/>
          <w:sz w:val="30"/>
          <w:szCs w:val="30"/>
          <w:cs/>
        </w:rPr>
        <w:t>ดุ</w:t>
      </w:r>
      <w:r w:rsidRPr="00D533B8">
        <w:rPr>
          <w:rFonts w:ascii="Angsana New" w:hAnsi="Angsana New"/>
          <w:sz w:val="30"/>
          <w:szCs w:val="30"/>
          <w:cs/>
        </w:rPr>
        <w:t xml:space="preserve">ลยพินิจเข้ามาเกี่ยวข้อง </w:t>
      </w:r>
    </w:p>
    <w:p w14:paraId="174B8CAF" w14:textId="77777777" w:rsidR="00E625F8" w:rsidRPr="00D533B8" w:rsidRDefault="00E625F8" w:rsidP="00607C9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4860E599" w14:textId="77777777" w:rsidR="00AA7BE5" w:rsidRDefault="00FD0D58" w:rsidP="009A01AB">
      <w:pPr>
        <w:pStyle w:val="BodyText"/>
        <w:tabs>
          <w:tab w:val="left" w:pos="540"/>
        </w:tabs>
        <w:spacing w:after="0"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</w:t>
      </w:r>
      <w:r w:rsidRPr="007C424C">
        <w:rPr>
          <w:rFonts w:ascii="Angsana New" w:hAnsi="Angsana New"/>
          <w:sz w:val="30"/>
          <w:szCs w:val="30"/>
          <w:cs/>
        </w:rPr>
        <w:t>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7C424C" w:rsidRPr="007C424C">
        <w:rPr>
          <w:rFonts w:ascii="Angsana New" w:hAnsi="Angsana New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4854F81F" w14:textId="77777777" w:rsidR="00FF2B39" w:rsidRDefault="00FF2B39" w:rsidP="00607C9D">
      <w:pPr>
        <w:pStyle w:val="BodyText"/>
        <w:spacing w:after="0"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</w:p>
    <w:p w14:paraId="7EBF996C" w14:textId="2AA3425F" w:rsidR="00E625F8" w:rsidRDefault="00E625F8" w:rsidP="00607C9D">
      <w:pPr>
        <w:pStyle w:val="BodyText"/>
        <w:spacing w:after="0"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และส่วนได้เสียในส่วนของผู้ถือหุ้นที่ออกโดยกลุ่มบริษัท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="00105C06" w:rsidRPr="00D533B8">
        <w:rPr>
          <w:rFonts w:ascii="Angsana New" w:hAnsi="Angsana New"/>
          <w:sz w:val="30"/>
          <w:szCs w:val="30"/>
          <w:cs/>
        </w:rPr>
        <w:t>ของผู้ถูกซื้อเมื่อรวมธุรกิจ</w:t>
      </w:r>
      <w:r w:rsidRPr="00D533B8">
        <w:rPr>
          <w:rFonts w:ascii="Angsana New" w:hAnsi="Angsana New"/>
          <w:sz w:val="30"/>
          <w:szCs w:val="30"/>
          <w:cs/>
        </w:rPr>
        <w:t xml:space="preserve"> หากการรวมธุรกิจมีผลให้สิ้นสุดความสัมพันธ์ของโครงการเ</w:t>
      </w:r>
      <w:r w:rsidR="00105C06" w:rsidRPr="00D533B8">
        <w:rPr>
          <w:rFonts w:ascii="Angsana New" w:hAnsi="Angsana New"/>
          <w:sz w:val="30"/>
          <w:szCs w:val="30"/>
          <w:cs/>
        </w:rPr>
        <w:t>ดิมระหว่างกลุ่มบริษัทและผู้</w:t>
      </w:r>
      <w:r w:rsidRPr="00D533B8">
        <w:rPr>
          <w:rFonts w:ascii="Angsana New" w:hAnsi="Angsana New"/>
          <w:sz w:val="30"/>
          <w:szCs w:val="30"/>
          <w:cs/>
        </w:rPr>
        <w:t>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</w:t>
      </w:r>
      <w:r w:rsidR="00346EF9" w:rsidRPr="00D533B8">
        <w:rPr>
          <w:rFonts w:ascii="Angsana New" w:hAnsi="Angsana New"/>
          <w:sz w:val="30"/>
          <w:szCs w:val="30"/>
          <w:cs/>
        </w:rPr>
        <w:t>ลาด ไปหักจากสิ่งตอบแทนที่โอนให้</w:t>
      </w:r>
      <w:r w:rsidRPr="00D533B8">
        <w:rPr>
          <w:rFonts w:ascii="Angsana New" w:hAnsi="Angsana New"/>
          <w:sz w:val="30"/>
          <w:szCs w:val="30"/>
          <w:cs/>
        </w:rPr>
        <w:t xml:space="preserve"> และรับรู้เป็นค่าใช้จ่ายอื่น</w:t>
      </w:r>
    </w:p>
    <w:p w14:paraId="5435FCCB" w14:textId="77777777" w:rsidR="00AD56F7" w:rsidRPr="00D533B8" w:rsidRDefault="00AD56F7" w:rsidP="00607C9D">
      <w:pPr>
        <w:pStyle w:val="BodyText"/>
        <w:spacing w:after="0"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</w:p>
    <w:p w14:paraId="176DAE1C" w14:textId="77777777" w:rsidR="00FF2B39" w:rsidRPr="00FF2B39" w:rsidRDefault="00FF2B39" w:rsidP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FF2B39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FF2B39">
        <w:rPr>
          <w:rFonts w:ascii="Angsana New" w:hAnsi="Angsana New" w:hint="cs"/>
          <w:sz w:val="30"/>
          <w:szCs w:val="30"/>
          <w:cs/>
        </w:rPr>
        <w:t>มูลค่า</w:t>
      </w:r>
      <w:r w:rsidRPr="00FF2B39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FF2B39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Pr="00FF2B39">
        <w:rPr>
          <w:rFonts w:ascii="Angsana New" w:hAnsi="Angsana New"/>
          <w:sz w:val="30"/>
          <w:szCs w:val="30"/>
          <w:cs/>
        </w:rPr>
        <w:t xml:space="preserve"> </w:t>
      </w:r>
      <w:r w:rsidRPr="00FF2B39">
        <w:rPr>
          <w:rFonts w:ascii="Angsana New" w:hAnsi="Angsana New" w:hint="cs"/>
          <w:sz w:val="30"/>
          <w:szCs w:val="30"/>
          <w:cs/>
        </w:rPr>
        <w:t xml:space="preserve">           ณ</w:t>
      </w:r>
      <w:r w:rsidRPr="00FF2B39">
        <w:rPr>
          <w:rFonts w:ascii="Angsana New" w:hAnsi="Angsana New"/>
          <w:sz w:val="30"/>
          <w:szCs w:val="30"/>
          <w:cs/>
        </w:rPr>
        <w:t xml:space="preserve"> </w:t>
      </w:r>
      <w:r w:rsidRPr="00FF2B39">
        <w:rPr>
          <w:rFonts w:ascii="Angsana New" w:hAnsi="Angsana New" w:hint="cs"/>
          <w:sz w:val="30"/>
          <w:szCs w:val="30"/>
          <w:cs/>
        </w:rPr>
        <w:t>ทุกวันที่รายงาน</w:t>
      </w:r>
      <w:r w:rsidRPr="00FF2B39">
        <w:rPr>
          <w:rFonts w:ascii="Angsana New" w:hAnsi="Angsana New"/>
          <w:sz w:val="30"/>
          <w:szCs w:val="30"/>
          <w:cs/>
        </w:rPr>
        <w:t xml:space="preserve"> </w:t>
      </w:r>
      <w:r w:rsidRPr="00FF2B39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65BD34F9" w14:textId="77777777" w:rsidR="00BE2954" w:rsidRPr="00F3366E" w:rsidRDefault="00BE2954" w:rsidP="00607C9D">
      <w:pPr>
        <w:pStyle w:val="BodyText2"/>
        <w:ind w:left="0" w:right="44" w:firstLine="0"/>
        <w:jc w:val="thaiDistribute"/>
        <w:rPr>
          <w:rFonts w:ascii="Angsana New" w:hAnsi="Angsana New"/>
          <w:sz w:val="30"/>
          <w:szCs w:val="30"/>
        </w:rPr>
      </w:pPr>
    </w:p>
    <w:p w14:paraId="4C8A9F41" w14:textId="65B5E013" w:rsidR="002A62DD" w:rsidRPr="00F3366E" w:rsidRDefault="00E625F8" w:rsidP="00AD56F7">
      <w:pPr>
        <w:pStyle w:val="BodyText2"/>
        <w:ind w:left="540" w:right="44" w:firstLine="0"/>
        <w:jc w:val="thaiDistribute"/>
        <w:rPr>
          <w:rFonts w:ascii="Angsana New" w:hAnsi="Angsana New"/>
          <w:sz w:val="30"/>
          <w:szCs w:val="30"/>
        </w:rPr>
      </w:pPr>
      <w:r w:rsidRPr="00F3366E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D0C5A60" w14:textId="77777777" w:rsidR="001078C7" w:rsidRPr="00F3366E" w:rsidRDefault="00E625F8" w:rsidP="00107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F3366E">
        <w:rPr>
          <w:rFonts w:ascii="Angsana New" w:hAnsi="Angsana New"/>
          <w:spacing w:val="2"/>
          <w:sz w:val="30"/>
          <w:szCs w:val="30"/>
          <w:cs/>
        </w:rPr>
        <w:lastRenderedPageBreak/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E83F63" w:rsidRPr="00F3366E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5DF405F1" w14:textId="77777777" w:rsidR="001078C7" w:rsidRPr="00F3366E" w:rsidRDefault="001078C7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594CC22" w14:textId="77777777" w:rsidR="00E625F8" w:rsidRPr="00F3366E" w:rsidRDefault="00E625F8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F3366E">
        <w:rPr>
          <w:rFonts w:ascii="Angsana New" w:hAnsi="Angsana New"/>
          <w:spacing w:val="2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8682F88" w14:textId="77777777" w:rsidR="00B57488" w:rsidRPr="00F3366E" w:rsidRDefault="00B57488" w:rsidP="00B57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FF465EB" w14:textId="77777777" w:rsidR="009A01AB" w:rsidRPr="00F3366E" w:rsidRDefault="009A01AB" w:rsidP="009A01A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66E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DF6EFB1" w14:textId="77777777" w:rsidR="001F3A7F" w:rsidRPr="00F3366E" w:rsidRDefault="001F3A7F" w:rsidP="00607C9D">
      <w:pPr>
        <w:pStyle w:val="BodyText2"/>
        <w:ind w:left="0" w:right="44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5634F0" w14:textId="77777777" w:rsidR="00E625F8" w:rsidRPr="00D533B8" w:rsidRDefault="00E625F8" w:rsidP="00607C9D">
      <w:pPr>
        <w:pStyle w:val="BodyText2"/>
        <w:ind w:left="0" w:right="44"/>
        <w:jc w:val="thaiDistribute"/>
        <w:rPr>
          <w:rFonts w:ascii="Angsana New" w:hAnsi="Angsana New"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3739BAA6" w14:textId="77777777" w:rsidR="00E625F8" w:rsidRPr="009C0D78" w:rsidRDefault="00E625F8" w:rsidP="00607C9D">
      <w:pPr>
        <w:pStyle w:val="BodyText2"/>
        <w:tabs>
          <w:tab w:val="left" w:pos="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CBA3584" w14:textId="77777777" w:rsidR="0021718E" w:rsidRPr="0021718E" w:rsidRDefault="0021718E" w:rsidP="0021718E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1718E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21718E">
        <w:rPr>
          <w:rFonts w:ascii="Angsana New" w:hAnsi="Angsana New"/>
          <w:sz w:val="30"/>
          <w:szCs w:val="30"/>
          <w:cs/>
        </w:rPr>
        <w:t>บันทึก</w:t>
      </w:r>
      <w:r w:rsidRPr="0021718E">
        <w:rPr>
          <w:rFonts w:ascii="Angsana New" w:hAnsi="Angsana New" w:hint="cs"/>
          <w:sz w:val="30"/>
          <w:szCs w:val="30"/>
          <w:cs/>
        </w:rPr>
        <w:t>บัญชี</w:t>
      </w:r>
      <w:r w:rsidRPr="0021718E">
        <w:rPr>
          <w:rFonts w:ascii="Angsana New" w:hAnsi="Angsana New"/>
          <w:sz w:val="30"/>
          <w:szCs w:val="30"/>
          <w:cs/>
        </w:rPr>
        <w:t>โดย</w:t>
      </w:r>
      <w:r w:rsidRPr="0021718E">
        <w:rPr>
          <w:rFonts w:ascii="Angsana New" w:hAnsi="Angsana New" w:hint="cs"/>
          <w:sz w:val="30"/>
          <w:szCs w:val="30"/>
          <w:cs/>
        </w:rPr>
        <w:t>ใช้วิธี</w:t>
      </w:r>
      <w:r w:rsidRPr="0021718E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21718E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21718E">
        <w:rPr>
          <w:rFonts w:ascii="Angsana New" w:hAnsi="Angsana New"/>
          <w:sz w:val="30"/>
          <w:szCs w:val="30"/>
          <w:cs/>
        </w:rPr>
        <w:t>ทรัพย์และ</w:t>
      </w:r>
      <w:r w:rsidRPr="0021718E">
        <w:rPr>
          <w:rFonts w:ascii="Angsana New" w:hAnsi="Angsana New" w:hint="cs"/>
          <w:sz w:val="30"/>
          <w:szCs w:val="30"/>
          <w:cs/>
        </w:rPr>
        <w:t>หนี้สิน</w:t>
      </w:r>
      <w:r w:rsidRPr="0021718E">
        <w:rPr>
          <w:rFonts w:ascii="Angsana New" w:hAnsi="Angsana New"/>
          <w:sz w:val="30"/>
          <w:szCs w:val="30"/>
          <w:cs/>
        </w:rPr>
        <w:t>ของ</w:t>
      </w:r>
      <w:r w:rsidRPr="0021718E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21718E">
        <w:rPr>
          <w:rFonts w:ascii="Angsana New" w:hAnsi="Angsana New"/>
          <w:sz w:val="30"/>
          <w:szCs w:val="30"/>
          <w:cs/>
        </w:rPr>
        <w:t>มูลค่าตามบัญชี</w:t>
      </w:r>
      <w:r w:rsidRPr="0021718E">
        <w:rPr>
          <w:rFonts w:ascii="Angsana New" w:hAnsi="Angsana New" w:hint="cs"/>
          <w:sz w:val="30"/>
          <w:szCs w:val="30"/>
          <w:cs/>
        </w:rPr>
        <w:t>ขอ</w:t>
      </w:r>
      <w:r w:rsidRPr="0021718E">
        <w:rPr>
          <w:rFonts w:ascii="Angsana New" w:hAnsi="Angsana New"/>
          <w:sz w:val="30"/>
          <w:szCs w:val="30"/>
          <w:cs/>
        </w:rPr>
        <w:t>ง</w:t>
      </w:r>
      <w:r w:rsidRPr="0021718E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21718E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21718E">
        <w:rPr>
          <w:rFonts w:ascii="Angsana New" w:hAnsi="Angsana New" w:hint="cs"/>
          <w:sz w:val="30"/>
          <w:szCs w:val="30"/>
          <w:cs/>
        </w:rPr>
        <w:t>ในลำ</w:t>
      </w:r>
      <w:r w:rsidRPr="0021718E">
        <w:rPr>
          <w:rFonts w:ascii="Angsana New" w:hAnsi="Angsana New"/>
          <w:sz w:val="30"/>
          <w:szCs w:val="30"/>
          <w:cs/>
        </w:rPr>
        <w:t>ดับสูงสุด</w:t>
      </w:r>
      <w:r w:rsidRPr="0021718E">
        <w:rPr>
          <w:rFonts w:ascii="Angsana New" w:hAnsi="Angsana New" w:hint="cs"/>
          <w:sz w:val="30"/>
          <w:szCs w:val="30"/>
          <w:cs/>
        </w:rPr>
        <w:t xml:space="preserve"> </w:t>
      </w:r>
      <w:r w:rsidRPr="0021718E">
        <w:rPr>
          <w:rFonts w:ascii="Angsana New" w:hAnsi="Angsana New"/>
          <w:sz w:val="30"/>
          <w:szCs w:val="30"/>
          <w:cs/>
        </w:rPr>
        <w:t>ณ</w:t>
      </w:r>
      <w:r w:rsidRPr="0021718E">
        <w:rPr>
          <w:rFonts w:ascii="Angsana New" w:hAnsi="Angsana New"/>
          <w:sz w:val="30"/>
          <w:szCs w:val="30"/>
        </w:rPr>
        <w:t xml:space="preserve"> </w:t>
      </w:r>
      <w:r w:rsidRPr="0021718E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21718E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21718E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21718E">
        <w:rPr>
          <w:rFonts w:ascii="Angsana New" w:hAnsi="Angsana New"/>
          <w:sz w:val="30"/>
          <w:szCs w:val="30"/>
          <w:cs/>
        </w:rPr>
        <w:t>ของ</w:t>
      </w:r>
      <w:r w:rsidRPr="0021718E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21718E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21718E">
        <w:rPr>
          <w:rFonts w:ascii="Angsana New" w:hAnsi="Angsana New" w:hint="cs"/>
          <w:sz w:val="30"/>
          <w:szCs w:val="30"/>
          <w:cs/>
        </w:rPr>
        <w:t>ที่จ่าย</w:t>
      </w:r>
      <w:r w:rsidRPr="0021718E">
        <w:rPr>
          <w:rFonts w:ascii="Angsana New" w:hAnsi="Angsana New"/>
          <w:sz w:val="30"/>
          <w:szCs w:val="30"/>
          <w:cs/>
        </w:rPr>
        <w:t>รับ</w:t>
      </w:r>
      <w:r w:rsidRPr="0021718E">
        <w:rPr>
          <w:rFonts w:ascii="Angsana New" w:hAnsi="Angsana New" w:hint="cs"/>
          <w:sz w:val="30"/>
          <w:szCs w:val="30"/>
          <w:cs/>
        </w:rPr>
        <w:t>รู้เป็น</w:t>
      </w:r>
      <w:r w:rsidRPr="0021718E">
        <w:rPr>
          <w:rFonts w:ascii="Angsana New" w:hAnsi="Angsana New"/>
          <w:sz w:val="30"/>
          <w:szCs w:val="30"/>
          <w:cs/>
        </w:rPr>
        <w:t>ส่วน</w:t>
      </w:r>
      <w:r w:rsidRPr="0021718E">
        <w:rPr>
          <w:rFonts w:ascii="Angsana New" w:hAnsi="Angsana New" w:hint="cs"/>
          <w:sz w:val="30"/>
          <w:szCs w:val="30"/>
          <w:cs/>
        </w:rPr>
        <w:t>เกินหรือ</w:t>
      </w:r>
      <w:r w:rsidRPr="0021718E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21718E">
        <w:rPr>
          <w:rFonts w:ascii="Angsana New" w:hAnsi="Angsana New" w:hint="cs"/>
          <w:sz w:val="30"/>
          <w:szCs w:val="30"/>
          <w:cs/>
        </w:rPr>
        <w:t>ใต้การ</w:t>
      </w:r>
      <w:r w:rsidRPr="0021718E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21718E">
        <w:rPr>
          <w:rFonts w:ascii="Angsana New" w:hAnsi="Angsana New" w:hint="cs"/>
          <w:sz w:val="30"/>
          <w:szCs w:val="30"/>
          <w:cs/>
        </w:rPr>
        <w:t>ผู้ถือหุ้น</w:t>
      </w:r>
      <w:r w:rsidRPr="0021718E">
        <w:rPr>
          <w:rFonts w:ascii="Angsana New" w:hAnsi="Angsana New"/>
          <w:sz w:val="30"/>
          <w:szCs w:val="30"/>
        </w:rPr>
        <w:t xml:space="preserve"> </w:t>
      </w:r>
      <w:r w:rsidRPr="0021718E">
        <w:rPr>
          <w:rFonts w:ascii="Angsana New" w:hAnsi="Angsana New"/>
          <w:sz w:val="30"/>
          <w:szCs w:val="30"/>
          <w:cs/>
        </w:rPr>
        <w:t>รายการส่วนเกิน</w:t>
      </w:r>
      <w:r w:rsidRPr="0021718E">
        <w:rPr>
          <w:rFonts w:ascii="Angsana New" w:hAnsi="Angsana New" w:hint="cs"/>
          <w:sz w:val="30"/>
          <w:szCs w:val="30"/>
          <w:cs/>
        </w:rPr>
        <w:t>หรือ</w:t>
      </w:r>
      <w:r w:rsidRPr="0021718E">
        <w:rPr>
          <w:rFonts w:ascii="Angsana New" w:hAnsi="Angsana New"/>
          <w:sz w:val="30"/>
          <w:szCs w:val="30"/>
          <w:cs/>
        </w:rPr>
        <w:t>ส่วนขาดจะถูก</w:t>
      </w:r>
      <w:r w:rsidRPr="0021718E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21718E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21718E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21718E">
        <w:rPr>
          <w:rFonts w:ascii="Angsana New" w:hAnsi="Angsana New"/>
          <w:sz w:val="30"/>
          <w:szCs w:val="30"/>
          <w:cs/>
        </w:rPr>
        <w:t>ดังกล่าวไป</w:t>
      </w:r>
      <w:r w:rsidRPr="0021718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EA3E02B" w14:textId="77777777" w:rsidR="0021718E" w:rsidRPr="009C0D78" w:rsidRDefault="0021718E" w:rsidP="0021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FDBBBF1" w14:textId="77777777" w:rsidR="0021718E" w:rsidRPr="0021718E" w:rsidRDefault="0021718E" w:rsidP="0021718E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Cordia New"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>ผลการดำเนินงานของ</w:t>
      </w:r>
      <w:r w:rsidRPr="0021718E">
        <w:rPr>
          <w:rFonts w:ascii="Angsana New" w:hAnsi="Angsana New" w:hint="cs"/>
          <w:sz w:val="30"/>
          <w:szCs w:val="30"/>
          <w:cs/>
        </w:rPr>
        <w:t>ธุรกิจที่ถูกซื้อ</w:t>
      </w:r>
      <w:r w:rsidRPr="0021718E">
        <w:rPr>
          <w:rFonts w:ascii="Angsana New" w:hAnsi="Angsana New"/>
          <w:sz w:val="30"/>
          <w:szCs w:val="30"/>
          <w:cs/>
        </w:rPr>
        <w:t>จะรวม</w:t>
      </w:r>
      <w:r w:rsidRPr="0021718E">
        <w:rPr>
          <w:rFonts w:ascii="Angsana New" w:hAnsi="Angsana New" w:hint="cs"/>
          <w:sz w:val="30"/>
          <w:szCs w:val="30"/>
          <w:cs/>
        </w:rPr>
        <w:t>อยู่ใน</w:t>
      </w:r>
      <w:r w:rsidRPr="0021718E">
        <w:rPr>
          <w:rFonts w:ascii="Angsana New" w:hAnsi="Angsana New"/>
          <w:sz w:val="30"/>
          <w:szCs w:val="30"/>
          <w:cs/>
        </w:rPr>
        <w:t>งบการเงินรวม</w:t>
      </w:r>
      <w:r w:rsidRPr="0021718E">
        <w:rPr>
          <w:rFonts w:ascii="Angsana New" w:hAnsi="Angsana New" w:hint="cs"/>
          <w:sz w:val="30"/>
          <w:szCs w:val="30"/>
          <w:cs/>
        </w:rPr>
        <w:t>ของผู้ซื้อ</w:t>
      </w:r>
      <w:r w:rsidRPr="0021718E">
        <w:rPr>
          <w:rFonts w:ascii="Angsana New" w:hAnsi="Angsana New"/>
          <w:sz w:val="30"/>
          <w:szCs w:val="30"/>
          <w:cs/>
        </w:rPr>
        <w:t>นับตั้งแต่วัน</w:t>
      </w:r>
      <w:r w:rsidRPr="0021718E">
        <w:rPr>
          <w:rFonts w:ascii="Angsana New" w:hAnsi="Angsana New" w:hint="cs"/>
          <w:sz w:val="30"/>
          <w:szCs w:val="30"/>
          <w:cs/>
        </w:rPr>
        <w:t>ที่ต้น</w:t>
      </w:r>
      <w:r w:rsidRPr="0021718E">
        <w:rPr>
          <w:rFonts w:ascii="Angsana New" w:hAnsi="Angsana New"/>
          <w:sz w:val="30"/>
          <w:szCs w:val="30"/>
          <w:cs/>
        </w:rPr>
        <w:t>งวดของงบการเงินเปรียบเทียบ</w:t>
      </w:r>
      <w:r w:rsidRPr="0021718E">
        <w:rPr>
          <w:rFonts w:ascii="Angsana New" w:hAnsi="Angsana New" w:hint="cs"/>
          <w:sz w:val="30"/>
          <w:szCs w:val="30"/>
          <w:cs/>
        </w:rPr>
        <w:t>หรือ</w:t>
      </w:r>
      <w:r w:rsidRPr="0021718E">
        <w:rPr>
          <w:rFonts w:ascii="Angsana New" w:hAnsi="Angsana New"/>
          <w:sz w:val="30"/>
          <w:szCs w:val="30"/>
          <w:cs/>
        </w:rPr>
        <w:t>วัน</w:t>
      </w:r>
      <w:r w:rsidRPr="0021718E">
        <w:rPr>
          <w:rFonts w:ascii="Angsana New" w:hAnsi="Angsana New" w:hint="cs"/>
          <w:sz w:val="30"/>
          <w:szCs w:val="30"/>
          <w:cs/>
        </w:rPr>
        <w:t>ที่ธุรกิจ</w:t>
      </w:r>
      <w:r w:rsidRPr="0021718E">
        <w:rPr>
          <w:rFonts w:ascii="Angsana New" w:hAnsi="Angsana New"/>
          <w:sz w:val="30"/>
          <w:szCs w:val="30"/>
          <w:cs/>
        </w:rPr>
        <w:t>เหล่านั้น</w:t>
      </w:r>
      <w:r w:rsidRPr="0021718E">
        <w:rPr>
          <w:rFonts w:ascii="Angsana New" w:hAnsi="Angsana New" w:hint="cs"/>
          <w:sz w:val="30"/>
          <w:szCs w:val="30"/>
          <w:cs/>
        </w:rPr>
        <w:t>อยู่ภายใต้การ</w:t>
      </w:r>
      <w:r w:rsidRPr="0021718E">
        <w:rPr>
          <w:rFonts w:ascii="Angsana New" w:hAnsi="Angsana New"/>
          <w:sz w:val="30"/>
          <w:szCs w:val="30"/>
          <w:cs/>
        </w:rPr>
        <w:t>ควบคุมเดียวกัน</w:t>
      </w:r>
      <w:r w:rsidRPr="0021718E">
        <w:rPr>
          <w:rFonts w:ascii="Angsana New" w:hAnsi="Angsana New" w:hint="cs"/>
          <w:sz w:val="30"/>
          <w:szCs w:val="30"/>
          <w:cs/>
        </w:rPr>
        <w:t>แล้ว</w:t>
      </w:r>
      <w:r w:rsidRPr="0021718E">
        <w:rPr>
          <w:rFonts w:ascii="Angsana New" w:hAnsi="Angsana New"/>
          <w:sz w:val="30"/>
          <w:szCs w:val="30"/>
          <w:cs/>
        </w:rPr>
        <w:t>แต่</w:t>
      </w:r>
      <w:r w:rsidRPr="0021718E">
        <w:rPr>
          <w:rFonts w:ascii="Angsana New" w:hAnsi="Angsana New" w:hint="cs"/>
          <w:sz w:val="30"/>
          <w:szCs w:val="30"/>
          <w:cs/>
        </w:rPr>
        <w:t>ระยะเวลาใดจะสั้นกว่า</w:t>
      </w:r>
      <w:r w:rsidRPr="0021718E">
        <w:rPr>
          <w:rFonts w:ascii="Angsana New" w:hAnsi="Angsana New"/>
          <w:sz w:val="30"/>
          <w:szCs w:val="30"/>
        </w:rPr>
        <w:t xml:space="preserve"> </w:t>
      </w:r>
      <w:r w:rsidRPr="0021718E">
        <w:rPr>
          <w:rFonts w:ascii="Angsana New" w:hAnsi="Angsana New"/>
          <w:sz w:val="30"/>
          <w:szCs w:val="30"/>
          <w:cs/>
        </w:rPr>
        <w:t>จนถึง</w:t>
      </w:r>
      <w:r w:rsidRPr="0021718E">
        <w:rPr>
          <w:rFonts w:ascii="Angsana New" w:hAnsi="Angsana New" w:hint="cs"/>
          <w:sz w:val="30"/>
          <w:szCs w:val="30"/>
          <w:cs/>
        </w:rPr>
        <w:t>วันที่การ</w:t>
      </w:r>
      <w:r w:rsidRPr="0021718E">
        <w:rPr>
          <w:rFonts w:ascii="Angsana New" w:hAnsi="Angsana New"/>
          <w:sz w:val="30"/>
          <w:szCs w:val="30"/>
          <w:cs/>
        </w:rPr>
        <w:t>ควบคุม</w:t>
      </w:r>
      <w:r w:rsidRPr="0021718E">
        <w:rPr>
          <w:rFonts w:ascii="Angsana New" w:hAnsi="Angsana New" w:hint="cs"/>
          <w:sz w:val="30"/>
          <w:szCs w:val="30"/>
          <w:cs/>
        </w:rPr>
        <w:t>สิ้น</w:t>
      </w:r>
      <w:r w:rsidRPr="0021718E">
        <w:rPr>
          <w:rFonts w:ascii="Angsana New" w:hAnsi="Angsana New"/>
          <w:sz w:val="30"/>
          <w:szCs w:val="30"/>
          <w:cs/>
        </w:rPr>
        <w:t>สุด</w:t>
      </w:r>
    </w:p>
    <w:p w14:paraId="2BC60317" w14:textId="67266A52" w:rsidR="00FF2B39" w:rsidRDefault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6714A9E" w14:textId="77777777" w:rsidR="005258B5" w:rsidRPr="00D533B8" w:rsidRDefault="005258B5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3487142" w14:textId="77777777" w:rsidR="005258B5" w:rsidRPr="00092057" w:rsidRDefault="005258B5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2DACFF" w14:textId="6D5E6833" w:rsidR="00950933" w:rsidRDefault="00792804" w:rsidP="00AD5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  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   นับแต่วันที่มีการควบคุมจนถึงวันที่การควบคุมสิ้นสุดลง</w:t>
      </w:r>
    </w:p>
    <w:p w14:paraId="59D06443" w14:textId="77777777" w:rsidR="00AD56F7" w:rsidRPr="00092057" w:rsidRDefault="00AD56F7" w:rsidP="00AD5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527912" w14:textId="77777777" w:rsidR="00950933" w:rsidRPr="00092057" w:rsidRDefault="00950933" w:rsidP="00950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  <w:r w:rsidRPr="00092057">
        <w:rPr>
          <w:rFonts w:ascii="Angsana New" w:hAnsi="Angsana New"/>
          <w:spacing w:val="2"/>
          <w:sz w:val="30"/>
          <w:szCs w:val="30"/>
          <w:cs/>
        </w:rPr>
        <w:lastRenderedPageBreak/>
        <w:t>นโยบายการบัญชีของบริษัทย่อยได้ถูกเปลี่ยนตามความจำเป็นเพื่อให้เป็นนโยบายเดียวกันกับของกลุ่มบริษัท</w:t>
      </w:r>
      <w:r w:rsidRPr="00092057">
        <w:rPr>
          <w:rFonts w:ascii="Angsana New" w:hAnsi="Angsana New"/>
          <w:spacing w:val="2"/>
          <w:sz w:val="30"/>
          <w:szCs w:val="30"/>
          <w:lang w:bidi="ar-SA"/>
        </w:rPr>
        <w:t xml:space="preserve">     </w:t>
      </w:r>
      <w:r w:rsidRPr="00092057">
        <w:rPr>
          <w:rFonts w:ascii="Angsana New" w:hAnsi="Angsana New"/>
          <w:spacing w:val="2"/>
          <w:sz w:val="30"/>
          <w:szCs w:val="30"/>
          <w:cs/>
        </w:rPr>
        <w:t>ผลขาดทุนในบริษัทย่อยจะต้องถูกปันส่วนไปยังส่วนได้เสียที่ไม่มีอำนาจควบคุมแม้ว่าการปันส่วนดังกล่าว</w:t>
      </w:r>
      <w:r w:rsidRPr="00092057">
        <w:rPr>
          <w:rFonts w:ascii="Angsana New" w:hAnsi="Angsana New"/>
          <w:sz w:val="30"/>
          <w:szCs w:val="30"/>
          <w:cs/>
        </w:rPr>
        <w:t>จะ    ทำให้ส่วนได้เสียที่ไม่มีอำนาจควบคุมมียอดคงเหลือติดลบก็ตาม</w:t>
      </w:r>
    </w:p>
    <w:p w14:paraId="12FB777E" w14:textId="77777777" w:rsidR="00FF27C1" w:rsidRPr="00092057" w:rsidRDefault="00FF27C1" w:rsidP="00FF2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23C8FB" w14:textId="77777777" w:rsidR="001604CE" w:rsidRPr="00092057" w:rsidRDefault="001604CE" w:rsidP="00B57488">
      <w:pPr>
        <w:pStyle w:val="BodyText2"/>
        <w:tabs>
          <w:tab w:val="left" w:pos="540"/>
        </w:tabs>
        <w:spacing w:line="240" w:lineRule="atLeast"/>
        <w:ind w:left="0"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92057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7BE22577" w14:textId="77777777" w:rsidR="001604CE" w:rsidRPr="00092057" w:rsidRDefault="001604CE" w:rsidP="001604C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DC42FBB" w14:textId="77777777" w:rsidR="001604CE" w:rsidRPr="00092057" w:rsidRDefault="001604CE" w:rsidP="009C0D7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A67E92E" w14:textId="77777777" w:rsidR="0021718E" w:rsidRPr="00092057" w:rsidRDefault="0021718E" w:rsidP="009C0D78">
      <w:pPr>
        <w:pStyle w:val="BodyText"/>
        <w:tabs>
          <w:tab w:val="clear" w:pos="454"/>
          <w:tab w:val="left" w:pos="540"/>
        </w:tabs>
        <w:spacing w:after="0"/>
        <w:ind w:left="540"/>
        <w:rPr>
          <w:rFonts w:ascii="Angsana New" w:hAnsi="Angsana New"/>
          <w:sz w:val="30"/>
          <w:szCs w:val="30"/>
        </w:rPr>
      </w:pPr>
    </w:p>
    <w:p w14:paraId="5F697827" w14:textId="77777777" w:rsidR="001604CE" w:rsidRPr="00092057" w:rsidRDefault="001604CE" w:rsidP="0016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C336654" w14:textId="77777777" w:rsidR="001604CE" w:rsidRPr="00092057" w:rsidRDefault="001604CE" w:rsidP="0016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AE98F84" w14:textId="77777777" w:rsidR="00FF27C1" w:rsidRPr="00092057" w:rsidRDefault="00FF27C1" w:rsidP="00FF2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2057">
        <w:rPr>
          <w:rFonts w:ascii="Angsana New" w:hAnsi="Angsana New"/>
          <w:i/>
          <w:iCs/>
          <w:sz w:val="30"/>
          <w:szCs w:val="30"/>
          <w:cs/>
        </w:rPr>
        <w:t>การสูญเสียอำนาจควบคุม</w:t>
      </w:r>
    </w:p>
    <w:p w14:paraId="3D337D1E" w14:textId="77777777" w:rsidR="00FF27C1" w:rsidRPr="00092057" w:rsidRDefault="00FF27C1" w:rsidP="00FF2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53AA48" w14:textId="77777777" w:rsidR="001604CE" w:rsidRPr="00092057" w:rsidRDefault="001604CE" w:rsidP="001604C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3B889CF" w14:textId="77777777" w:rsidR="00FF27C1" w:rsidRPr="00092057" w:rsidRDefault="00FF27C1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8BBB90" w14:textId="77777777" w:rsidR="001604CE" w:rsidRPr="00092057" w:rsidRDefault="001604CE" w:rsidP="001604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92057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30A77CB3" w14:textId="77777777" w:rsidR="001604CE" w:rsidRPr="00092057" w:rsidRDefault="001604CE" w:rsidP="001604CE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  <w:cs/>
        </w:rPr>
      </w:pPr>
    </w:p>
    <w:p w14:paraId="24679C65" w14:textId="77777777" w:rsidR="001604CE" w:rsidRPr="0021718E" w:rsidRDefault="001604CE" w:rsidP="001604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35E79F77" w14:textId="77777777" w:rsidR="001604CE" w:rsidRPr="0021718E" w:rsidRDefault="001604CE" w:rsidP="001604CE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11DD6ABB" w14:textId="47C9ABB2" w:rsidR="001604CE" w:rsidRDefault="001604CE" w:rsidP="001604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1ECCB8B0" w14:textId="77777777" w:rsidR="00305C6C" w:rsidRPr="0021718E" w:rsidRDefault="00305C6C" w:rsidP="001604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63DDB9" w14:textId="77777777" w:rsidR="001604CE" w:rsidRPr="0021718E" w:rsidRDefault="001604CE" w:rsidP="001604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AD547E" w:rsidRPr="0021718E">
        <w:rPr>
          <w:rFonts w:ascii="Angsana New" w:hAnsi="Angsana New"/>
          <w:sz w:val="30"/>
          <w:szCs w:val="30"/>
          <w:cs/>
        </w:rPr>
        <w:br/>
      </w:r>
      <w:r w:rsidRPr="0021718E">
        <w:rPr>
          <w:rFonts w:ascii="Angsana New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</w:t>
      </w:r>
      <w:r w:rsidRPr="0021718E">
        <w:rPr>
          <w:rFonts w:ascii="Angsana New" w:hAnsi="Angsana New"/>
          <w:sz w:val="30"/>
          <w:szCs w:val="30"/>
        </w:rPr>
        <w:br/>
      </w:r>
      <w:r w:rsidRPr="0021718E">
        <w:rPr>
          <w:rFonts w:ascii="Angsana New" w:hAnsi="Angsana New"/>
          <w:sz w:val="30"/>
          <w:szCs w:val="30"/>
          <w:cs/>
        </w:rPr>
        <w:t>ความมีอิทธิพลอย่างมีนัยสำคัญ</w:t>
      </w:r>
    </w:p>
    <w:p w14:paraId="4A3DD228" w14:textId="77777777" w:rsidR="00B665B7" w:rsidRPr="00F3366E" w:rsidRDefault="00B665B7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615BA02B" w14:textId="77777777" w:rsidR="00305C6C" w:rsidRDefault="00305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0B41B1A" w14:textId="2ED5F66E" w:rsidR="00CA6C6A" w:rsidRPr="0021718E" w:rsidRDefault="00CA6C6A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1718E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14:paraId="588094BA" w14:textId="77777777" w:rsidR="00CA6C6A" w:rsidRPr="00F3366E" w:rsidRDefault="00CA6C6A" w:rsidP="00607C9D">
      <w:pPr>
        <w:pStyle w:val="BodyText2"/>
        <w:ind w:left="540" w:right="44" w:firstLine="0"/>
        <w:jc w:val="thaiDistribute"/>
        <w:rPr>
          <w:rFonts w:ascii="Angsana New" w:hAnsi="Angsana New"/>
          <w:sz w:val="24"/>
          <w:szCs w:val="24"/>
        </w:rPr>
      </w:pPr>
    </w:p>
    <w:p w14:paraId="57D68D11" w14:textId="131C7308" w:rsidR="001604CE" w:rsidRDefault="00A84F12" w:rsidP="001604C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       มาจากรายการระหว่างกิจการในกลุ่ม ถูกตัดรายการในการจัดทำงบการเงินรวม</w:t>
      </w:r>
      <w:r w:rsidR="001604CE" w:rsidRPr="0021718E">
        <w:rPr>
          <w:rFonts w:ascii="Angsana New" w:hAnsi="Angsana New"/>
          <w:sz w:val="30"/>
          <w:szCs w:val="30"/>
        </w:rPr>
        <w:t xml:space="preserve"> </w:t>
      </w:r>
      <w:r w:rsidR="001604CE" w:rsidRPr="0021718E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="001604CE" w:rsidRPr="0021718E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  <w:r w:rsidR="001604CE" w:rsidRPr="0021718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604CE" w:rsidRPr="0021718E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5CEEBBC9" w14:textId="77777777" w:rsidR="001F3A7F" w:rsidRPr="00F3366E" w:rsidRDefault="001F3A7F" w:rsidP="001604C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DA6FC77" w14:textId="77777777" w:rsidR="001604CE" w:rsidRPr="00D533B8" w:rsidRDefault="00334C95" w:rsidP="00613905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A303108" w14:textId="77777777" w:rsidR="001604CE" w:rsidRPr="00F3366E" w:rsidRDefault="001604CE" w:rsidP="00160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5D5C48A" w14:textId="77777777" w:rsidR="001604CE" w:rsidRPr="00D533B8" w:rsidRDefault="001604CE" w:rsidP="00160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4E1CAA9" w14:textId="77777777" w:rsidR="001604CE" w:rsidRPr="00F3366E" w:rsidRDefault="001604CE" w:rsidP="00607C9D">
      <w:pPr>
        <w:spacing w:line="240" w:lineRule="auto"/>
        <w:ind w:left="518"/>
        <w:rPr>
          <w:rFonts w:ascii="Angsana New" w:hAnsi="Angsana New"/>
          <w:sz w:val="24"/>
          <w:szCs w:val="24"/>
        </w:rPr>
      </w:pPr>
    </w:p>
    <w:p w14:paraId="552877C8" w14:textId="77777777" w:rsidR="00634335" w:rsidRPr="00D533B8" w:rsidRDefault="005646CA" w:rsidP="00607C9D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0C880AF4" w14:textId="77777777" w:rsidR="005646CA" w:rsidRPr="00F3366E" w:rsidRDefault="005646CA" w:rsidP="00607C9D">
      <w:pPr>
        <w:pStyle w:val="BodyText2"/>
        <w:ind w:left="540" w:firstLine="0"/>
        <w:jc w:val="thaiDistribute"/>
        <w:rPr>
          <w:rFonts w:ascii="Angsana New" w:hAnsi="Angsana New"/>
          <w:b/>
          <w:bCs/>
          <w:strike/>
          <w:sz w:val="24"/>
          <w:szCs w:val="24"/>
        </w:rPr>
      </w:pPr>
    </w:p>
    <w:p w14:paraId="5A18D734" w14:textId="77777777" w:rsidR="004D5D5A" w:rsidRPr="00D533B8" w:rsidRDefault="0057539D" w:rsidP="005646C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A84F12" w:rsidRPr="00D533B8">
        <w:rPr>
          <w:rFonts w:ascii="Angsana New" w:hAnsi="Angsana New"/>
          <w:sz w:val="30"/>
          <w:szCs w:val="30"/>
          <w:cs/>
        </w:rPr>
        <w:t xml:space="preserve">          </w:t>
      </w:r>
      <w:r w:rsidRPr="00D533B8">
        <w:rPr>
          <w:rFonts w:ascii="Angsana New" w:hAnsi="Angsana New"/>
          <w:sz w:val="30"/>
          <w:szCs w:val="30"/>
          <w:cs/>
        </w:rPr>
        <w:t xml:space="preserve">การดำเนินงานโดยใช้อัตราแลกเปลี่ยน ณ วันนั้น  </w:t>
      </w:r>
    </w:p>
    <w:p w14:paraId="0604D84F" w14:textId="77777777" w:rsidR="004D5D5A" w:rsidRPr="00F3366E" w:rsidRDefault="004D5D5A" w:rsidP="005646C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2EB1031" w14:textId="77777777" w:rsidR="0057539D" w:rsidRPr="00D533B8" w:rsidRDefault="0057539D" w:rsidP="005646C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ED8D1D7" w14:textId="77777777" w:rsidR="005646CA" w:rsidRPr="00F3366E" w:rsidRDefault="005646CA" w:rsidP="004D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EF6D4C3" w14:textId="77777777" w:rsidR="005646CA" w:rsidRPr="00D533B8" w:rsidRDefault="005646CA" w:rsidP="0056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</w:t>
      </w:r>
      <w:r w:rsidR="00EE1D30" w:rsidRPr="00D533B8">
        <w:rPr>
          <w:rFonts w:ascii="Angsana New" w:hAnsi="Angsana New"/>
          <w:sz w:val="30"/>
          <w:szCs w:val="30"/>
          <w:cs/>
        </w:rPr>
        <w:t>ป็นกำไรหรือขาดทุนในงวดบัญชีนั้น</w:t>
      </w:r>
    </w:p>
    <w:p w14:paraId="4E4D1B66" w14:textId="77777777" w:rsidR="001F3A7F" w:rsidRPr="00F3366E" w:rsidRDefault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7F20FABB" w14:textId="77777777" w:rsidR="00CA6C6A" w:rsidRPr="00D533B8" w:rsidRDefault="00BF68CF" w:rsidP="00607C9D">
      <w:pPr>
        <w:spacing w:line="240" w:lineRule="auto"/>
        <w:ind w:left="540" w:right="44"/>
        <w:jc w:val="thaiDistribute"/>
        <w:rPr>
          <w:rFonts w:ascii="Angsana New" w:hAnsi="Angsana New"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หน่วยงาน</w:t>
      </w:r>
      <w:r w:rsidR="00CA6C6A" w:rsidRPr="00D533B8">
        <w:rPr>
          <w:rFonts w:ascii="Angsana New" w:hAnsi="Angsana New"/>
          <w:i/>
          <w:iCs/>
          <w:sz w:val="30"/>
          <w:szCs w:val="30"/>
          <w:cs/>
        </w:rPr>
        <w:t>ในต่างประเทศ</w:t>
      </w:r>
    </w:p>
    <w:p w14:paraId="2F3FE09B" w14:textId="77777777" w:rsidR="001B60F9" w:rsidRPr="00F3366E" w:rsidRDefault="001B60F9" w:rsidP="00607C9D">
      <w:pPr>
        <w:spacing w:line="240" w:lineRule="auto"/>
        <w:ind w:left="540" w:right="44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09859C6" w14:textId="77777777" w:rsidR="00CA6C6A" w:rsidRPr="00D533B8" w:rsidRDefault="00CA6C6A" w:rsidP="00607C9D">
      <w:pPr>
        <w:pStyle w:val="BodyText2"/>
        <w:ind w:left="0" w:right="44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="00BF68CF" w:rsidRPr="00D533B8">
        <w:rPr>
          <w:rFonts w:ascii="Angsana New" w:hAnsi="Angsana New"/>
          <w:sz w:val="30"/>
          <w:szCs w:val="30"/>
          <w:cs/>
        </w:rPr>
        <w:t>หน่วยงาน</w:t>
      </w:r>
      <w:r w:rsidRPr="00D533B8">
        <w:rPr>
          <w:rFonts w:ascii="Angsana New" w:hAnsi="Angsana New"/>
          <w:sz w:val="30"/>
          <w:szCs w:val="30"/>
          <w:cs/>
        </w:rPr>
        <w:t>ในต่างประเทศแปลงค่าเป็นเงินบาทโดยใช้อัตราแลกเปลี่ยน ณ วันที่รายงาน</w:t>
      </w:r>
    </w:p>
    <w:p w14:paraId="2FB8D500" w14:textId="77777777" w:rsidR="003D060E" w:rsidRPr="00F3366E" w:rsidRDefault="003D060E" w:rsidP="00607C9D">
      <w:pPr>
        <w:pStyle w:val="BodyText2"/>
        <w:ind w:left="0" w:right="44"/>
        <w:jc w:val="thaiDistribute"/>
        <w:rPr>
          <w:rFonts w:ascii="Angsana New" w:hAnsi="Angsana New"/>
          <w:sz w:val="24"/>
          <w:szCs w:val="24"/>
        </w:rPr>
      </w:pPr>
    </w:p>
    <w:p w14:paraId="60D03332" w14:textId="4575B27A" w:rsidR="001B60F9" w:rsidRDefault="001B60F9" w:rsidP="00607C9D">
      <w:pPr>
        <w:spacing w:line="240" w:lineRule="auto"/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="00A84F12" w:rsidRPr="00D533B8">
        <w:rPr>
          <w:rFonts w:ascii="Angsana New" w:hAnsi="Angsana New"/>
          <w:sz w:val="30"/>
          <w:szCs w:val="30"/>
          <w:cs/>
        </w:rPr>
        <w:t>หน่วยงาน</w:t>
      </w:r>
      <w:r w:rsidRPr="00D533B8">
        <w:rPr>
          <w:rFonts w:ascii="Angsana New" w:hAnsi="Angsana New"/>
          <w:sz w:val="30"/>
          <w:szCs w:val="30"/>
          <w:cs/>
        </w:rPr>
        <w:t>ในต่างประเทศแปลงค่าเป็นเงินบาทโดยใช้อัตราแลกเปลี่ยนที่ใกล้เคียงกับอัตรา</w:t>
      </w:r>
      <w:r w:rsidRPr="00D533B8">
        <w:rPr>
          <w:rFonts w:ascii="Angsana New" w:hAnsi="Angsana New"/>
          <w:sz w:val="30"/>
          <w:szCs w:val="30"/>
        </w:rPr>
        <w:t xml:space="preserve">    </w:t>
      </w:r>
      <w:r w:rsidRPr="00D533B8">
        <w:rPr>
          <w:rFonts w:ascii="Angsana New" w:hAnsi="Angsana New"/>
          <w:sz w:val="30"/>
          <w:szCs w:val="30"/>
          <w:cs/>
        </w:rPr>
        <w:t xml:space="preserve"> 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4F4CD17B" w14:textId="77777777" w:rsidR="00305C6C" w:rsidRPr="00D533B8" w:rsidRDefault="00305C6C" w:rsidP="00607C9D">
      <w:pPr>
        <w:spacing w:line="240" w:lineRule="auto"/>
        <w:ind w:left="540" w:right="44"/>
        <w:jc w:val="thaiDistribute"/>
        <w:rPr>
          <w:rFonts w:ascii="Angsana New" w:hAnsi="Angsana New"/>
          <w:sz w:val="30"/>
          <w:szCs w:val="30"/>
        </w:rPr>
      </w:pPr>
    </w:p>
    <w:p w14:paraId="3E1E49D6" w14:textId="77777777" w:rsidR="00186EEE" w:rsidRPr="00D533B8" w:rsidRDefault="00A84F12" w:rsidP="00A84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</w:t>
      </w:r>
      <w:r w:rsidR="00950933" w:rsidRPr="00D533B8">
        <w:rPr>
          <w:rFonts w:ascii="Angsana New" w:hAnsi="Angsana New"/>
          <w:sz w:val="30"/>
          <w:szCs w:val="30"/>
          <w:cs/>
        </w:rPr>
        <w:t xml:space="preserve">                   </w:t>
      </w:r>
      <w:r w:rsidRPr="00D533B8">
        <w:rPr>
          <w:rFonts w:ascii="Angsana New" w:hAnsi="Angsana New"/>
          <w:sz w:val="30"/>
          <w:szCs w:val="30"/>
          <w:cs/>
        </w:rPr>
        <w:t>การแปลงค่าที่ถูกปันส่วนให้ส่วนได้เสียที่ไม่มีอำนาจควบคุม</w:t>
      </w:r>
    </w:p>
    <w:p w14:paraId="2B03651E" w14:textId="77777777" w:rsidR="00A84F12" w:rsidRPr="00F3366E" w:rsidRDefault="00A84F12" w:rsidP="0018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both"/>
        <w:rPr>
          <w:rFonts w:ascii="Angsana New" w:hAnsi="Angsana New"/>
          <w:sz w:val="24"/>
          <w:szCs w:val="24"/>
        </w:rPr>
      </w:pPr>
    </w:p>
    <w:p w14:paraId="3C4B0997" w14:textId="77777777" w:rsidR="00A84F12" w:rsidRPr="00D533B8" w:rsidRDefault="00A84F12" w:rsidP="00A84F1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lastRenderedPageBreak/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 w:rsidRPr="00D533B8">
        <w:rPr>
          <w:rFonts w:ascii="Angsana New" w:hAnsi="Angsana New"/>
          <w:sz w:val="30"/>
          <w:szCs w:val="30"/>
        </w:rPr>
        <w:t xml:space="preserve">                </w:t>
      </w:r>
      <w:r w:rsidRPr="00D533B8">
        <w:rPr>
          <w:rFonts w:ascii="Angsana New" w:hAnsi="Angsana New"/>
          <w:sz w:val="30"/>
          <w:szCs w:val="30"/>
          <w:cs/>
        </w:rPr>
        <w:t>ความมีอิทธิพลอย่างมีสาระสำคัญ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</w:t>
      </w:r>
      <w:r w:rsidRPr="00D533B8">
        <w:rPr>
          <w:rFonts w:ascii="Angsana New" w:hAnsi="Angsana New"/>
          <w:sz w:val="30"/>
          <w:szCs w:val="30"/>
        </w:rPr>
        <w:t xml:space="preserve">             </w:t>
      </w:r>
      <w:r w:rsidRPr="00D533B8">
        <w:rPr>
          <w:rFonts w:ascii="Angsana New" w:hAnsi="Angsana New"/>
          <w:sz w:val="30"/>
          <w:szCs w:val="30"/>
          <w:cs/>
        </w:rPr>
        <w:t>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</w:t>
      </w:r>
      <w:r w:rsidRPr="00D533B8">
        <w:rPr>
          <w:rFonts w:ascii="Angsana New" w:hAnsi="Angsana New"/>
          <w:sz w:val="30"/>
          <w:szCs w:val="30"/>
        </w:rPr>
        <w:t xml:space="preserve">    </w:t>
      </w:r>
      <w:r w:rsidRPr="00D533B8">
        <w:rPr>
          <w:rFonts w:ascii="Angsana New" w:hAnsi="Angsana New"/>
          <w:sz w:val="30"/>
          <w:szCs w:val="30"/>
          <w:cs/>
        </w:rPr>
        <w:t xml:space="preserve">ถูกปันสัดส่วนให้กับส่วนของผู้ถือหุ้นที่ไม่มีอำนาจควบคุม </w:t>
      </w:r>
    </w:p>
    <w:p w14:paraId="25BBA998" w14:textId="77777777" w:rsidR="001B60F9" w:rsidRPr="00F3366E" w:rsidRDefault="001B60F9" w:rsidP="00A84F12">
      <w:pPr>
        <w:spacing w:line="240" w:lineRule="auto"/>
        <w:ind w:right="44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2B65E77D" w14:textId="77777777" w:rsidR="00A84F12" w:rsidRPr="00D533B8" w:rsidRDefault="00A84F12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</w:t>
      </w:r>
      <w:r w:rsidR="00AC721C" w:rsidRPr="00D533B8">
        <w:rPr>
          <w:rFonts w:ascii="Angsana New" w:hAnsi="Angsana New"/>
          <w:sz w:val="30"/>
          <w:szCs w:val="30"/>
          <w:cs/>
        </w:rPr>
        <w:t xml:space="preserve">        </w:t>
      </w:r>
      <w:r w:rsidRPr="00D533B8">
        <w:rPr>
          <w:rFonts w:ascii="Angsana New" w:hAnsi="Angsana New"/>
          <w:sz w:val="30"/>
          <w:szCs w:val="30"/>
          <w:cs/>
        </w:rPr>
        <w:t>การจำหน่ายเงินลงทุนนั้นออกไป</w:t>
      </w:r>
    </w:p>
    <w:p w14:paraId="7F6E73E2" w14:textId="77777777" w:rsidR="001604CE" w:rsidRPr="00F3366E" w:rsidRDefault="001604CE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4B609E43" w14:textId="77777777" w:rsidR="005258B5" w:rsidRPr="00D533B8" w:rsidRDefault="0057539D" w:rsidP="00613905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อนุพันธ์</w:t>
      </w:r>
    </w:p>
    <w:p w14:paraId="54A43F3D" w14:textId="77777777" w:rsidR="0057539D" w:rsidRPr="00F3366E" w:rsidRDefault="0057539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3C1AEB44" w14:textId="77777777" w:rsidR="00A62070" w:rsidRPr="00D533B8" w:rsidRDefault="005258B5" w:rsidP="00411312">
      <w:pPr>
        <w:pStyle w:val="BodyText2"/>
        <w:ind w:left="547" w:right="43" w:firstLine="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</w:t>
      </w:r>
      <w:r w:rsidR="0021718E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อัตราดอกเบี้ยที่เกิดจากกิจกรรมดำเนินงาน</w:t>
      </w:r>
      <w:r w:rsidRPr="00D533B8">
        <w:rPr>
          <w:rFonts w:ascii="Angsana New" w:hAnsi="Angsana New"/>
          <w:sz w:val="30"/>
          <w:szCs w:val="30"/>
        </w:rPr>
        <w:t> </w:t>
      </w:r>
      <w:r w:rsidRPr="00D533B8">
        <w:rPr>
          <w:rFonts w:ascii="Angsana New" w:hAnsi="Angsana New"/>
          <w:sz w:val="30"/>
          <w:szCs w:val="30"/>
          <w:cs/>
        </w:rPr>
        <w:t>กิจกรรมจัดหาเงิน</w:t>
      </w:r>
      <w:r w:rsidRPr="00D533B8">
        <w:rPr>
          <w:rFonts w:ascii="Angsana New" w:hAnsi="Angsana New"/>
          <w:sz w:val="30"/>
          <w:szCs w:val="30"/>
        </w:rPr>
        <w:t> </w:t>
      </w:r>
      <w:r w:rsidRPr="00D533B8">
        <w:rPr>
          <w:rFonts w:ascii="Angsana New" w:hAnsi="Angsana New"/>
          <w:sz w:val="30"/>
          <w:szCs w:val="30"/>
          <w:cs/>
        </w:rPr>
        <w:t>และกิจกรรมลงทุน อนุพันธ์ไม่ได้มีไว้เพื่อค้า อย่างไรก็ตาม</w:t>
      </w:r>
      <w:r w:rsidRPr="00D533B8">
        <w:rPr>
          <w:rFonts w:ascii="Angsana New" w:hAnsi="Angsana New"/>
          <w:sz w:val="30"/>
          <w:szCs w:val="30"/>
        </w:rPr>
        <w:t> </w:t>
      </w:r>
      <w:r w:rsidR="0021718E">
        <w:rPr>
          <w:rFonts w:ascii="Angsana New" w:hAnsi="Angsana New"/>
          <w:sz w:val="30"/>
          <w:szCs w:val="30"/>
          <w:cs/>
        </w:rPr>
        <w:t>อนุพันธ์ที่ไม่เข้าเงื่อนไข</w:t>
      </w:r>
      <w:r w:rsidRPr="00D533B8">
        <w:rPr>
          <w:rFonts w:ascii="Angsana New" w:hAnsi="Angsana New"/>
          <w:sz w:val="30"/>
          <w:szCs w:val="30"/>
          <w:cs/>
        </w:rPr>
        <w:t>การกำหนดให้เป็นเครื่องมือป้องกันความเสี่ยงถือเป็นรายการเพื่อค้า</w:t>
      </w:r>
    </w:p>
    <w:p w14:paraId="41BAE0E5" w14:textId="0A6A161A" w:rsidR="00FF2B39" w:rsidRPr="00F3366E" w:rsidRDefault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9528C88" w14:textId="77777777" w:rsidR="00334C95" w:rsidRPr="00613905" w:rsidRDefault="00334C95" w:rsidP="00613905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การป้องกันความเสี่ยง</w:t>
      </w:r>
    </w:p>
    <w:p w14:paraId="2EE600FE" w14:textId="77777777" w:rsidR="00993B03" w:rsidRPr="00F3366E" w:rsidRDefault="00993B0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48C0E3F8" w14:textId="77777777" w:rsidR="00A84F12" w:rsidRPr="00D533B8" w:rsidRDefault="00A84F12" w:rsidP="00A84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14:paraId="2AF676D0" w14:textId="77777777" w:rsidR="00903A9F" w:rsidRPr="00F3366E" w:rsidRDefault="00903A9F" w:rsidP="00607C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4C38DB9C" w14:textId="77777777" w:rsidR="00A62070" w:rsidRPr="00D533B8" w:rsidRDefault="00A62070" w:rsidP="00A6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กำไรหรือขาดทุนจากสัญญาซื้อขายเงินตราต่างประเทศล่วงหน้า ที่ถูกใช้ในการป้องกันความเสี่ยงของรายการที่เป็นเงินตราต่างประเทศที่คาดว่าจะเกิดขึ้นในอนาคต  จะถูกบันทึกรอไว้ในบัญชีจนกว่ารายการที่คาดไว้เกิดขึ้น  </w:t>
      </w:r>
      <w:r w:rsidR="002C4818" w:rsidRPr="00D533B8">
        <w:rPr>
          <w:rFonts w:ascii="Angsana New" w:hAnsi="Angsana New"/>
          <w:sz w:val="30"/>
          <w:szCs w:val="30"/>
          <w:cs/>
        </w:rPr>
        <w:t xml:space="preserve">          </w:t>
      </w:r>
      <w:r w:rsidRPr="00D533B8">
        <w:rPr>
          <w:rFonts w:ascii="Angsana New" w:hAnsi="Angsana New"/>
          <w:sz w:val="30"/>
          <w:szCs w:val="30"/>
          <w:cs/>
        </w:rPr>
        <w:t>หากรายการที่ได้รับการป้องกันความเสี่ยงได้รับการรับรู้เป็นสินทรัพย์หรือหนี้สิน รายการดังกล่าวจะได้รับ</w:t>
      </w:r>
      <w:r w:rsidR="002C4818" w:rsidRPr="00D533B8">
        <w:rPr>
          <w:rFonts w:ascii="Angsana New" w:hAnsi="Angsana New"/>
          <w:sz w:val="30"/>
          <w:szCs w:val="30"/>
          <w:cs/>
        </w:rPr>
        <w:t xml:space="preserve">           </w:t>
      </w:r>
      <w:r w:rsidRPr="00D533B8">
        <w:rPr>
          <w:rFonts w:ascii="Angsana New" w:hAnsi="Angsana New"/>
          <w:sz w:val="30"/>
          <w:szCs w:val="30"/>
          <w:cs/>
        </w:rPr>
        <w:t>การแปลงค่าโดยใช้อัตราแลกเปลี่ยนล่วงหน้าตามสัญญา</w:t>
      </w:r>
    </w:p>
    <w:p w14:paraId="3C4DC58A" w14:textId="77777777" w:rsidR="00993B03" w:rsidRPr="00F3366E" w:rsidRDefault="00993B03" w:rsidP="00607C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0EA01F1F" w14:textId="77777777" w:rsidR="00A62070" w:rsidRPr="00D533B8" w:rsidRDefault="00993B03" w:rsidP="00160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สินทรัพย์หรือหนี้สินที่มีค่าเป็นเงินตราต่างประเทศ และได้รับการป้องกันความเสี่ยงด้วยสัญญาซื้อขายเงินตราต่างประเทศล่วงหน้า  บันทึกเป็นเงินบาทโดยใช้อัตราแลกเปลี่ยนล่วงหน้าตามสัญญา</w:t>
      </w:r>
    </w:p>
    <w:p w14:paraId="2FD68F87" w14:textId="77777777" w:rsidR="00B57488" w:rsidRPr="00D533B8" w:rsidRDefault="00B57488" w:rsidP="00160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F97C4E" w14:textId="77777777" w:rsidR="00305C6C" w:rsidRDefault="00305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54CE869" w14:textId="510D2962" w:rsidR="0034460D" w:rsidRPr="00613905" w:rsidRDefault="00262DD8" w:rsidP="00613905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</w:t>
      </w:r>
      <w:r w:rsidR="0034460D"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027CF118" w14:textId="77777777" w:rsidR="004D5D5A" w:rsidRPr="00F3366E" w:rsidRDefault="004D5D5A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0E39DD3E" w14:textId="77777777" w:rsidR="001F3A7F" w:rsidRDefault="001B60F9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9D1B16" w:rsidRPr="00D533B8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D533B8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A62070" w:rsidRPr="00D533B8">
        <w:rPr>
          <w:rFonts w:ascii="Angsana New" w:hAnsi="Angsana New"/>
          <w:sz w:val="30"/>
          <w:szCs w:val="30"/>
          <w:cs/>
        </w:rPr>
        <w:t xml:space="preserve">      </w:t>
      </w:r>
      <w:r w:rsidRPr="00D533B8">
        <w:rPr>
          <w:rFonts w:ascii="Angsana New" w:hAnsi="Angsana New"/>
          <w:sz w:val="30"/>
          <w:szCs w:val="30"/>
          <w:cs/>
        </w:rPr>
        <w:t xml:space="preserve">เผื่อเรียก และเงินลงทุนระยะสั้นที่มีสภาพคล่องสูง </w:t>
      </w:r>
      <w:r w:rsidR="00254DC2" w:rsidRPr="00D533B8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5CE95DDA" w14:textId="77777777" w:rsidR="001F3A7F" w:rsidRPr="00F3366E" w:rsidRDefault="001F3A7F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7FC26C3A" w14:textId="77777777" w:rsidR="0034460D" w:rsidRPr="00D533B8" w:rsidRDefault="0034460D" w:rsidP="00613905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60BEECD2" w14:textId="77777777" w:rsidR="0034460D" w:rsidRPr="00F3366E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14:paraId="179028F5" w14:textId="77777777" w:rsidR="0034460D" w:rsidRDefault="001F3A7F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A7F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1F3A7F">
        <w:rPr>
          <w:rFonts w:asciiTheme="majorBidi" w:hAnsiTheme="majorBidi" w:cstheme="majorBidi"/>
          <w:sz w:val="30"/>
          <w:szCs w:val="30"/>
        </w:rPr>
        <w:t xml:space="preserve"> </w:t>
      </w:r>
      <w:r w:rsidRPr="001F3A7F">
        <w:rPr>
          <w:rFonts w:asciiTheme="majorBidi" w:hAnsiTheme="majorBidi" w:cstheme="majorBidi"/>
          <w:sz w:val="30"/>
          <w:szCs w:val="30"/>
          <w:cs/>
        </w:rPr>
        <w:t>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07FEB5D" w14:textId="77777777" w:rsidR="001F3A7F" w:rsidRPr="00F3366E" w:rsidRDefault="001F3A7F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7516A5" w14:textId="77777777" w:rsidR="001F3A7F" w:rsidRPr="00623946" w:rsidRDefault="001F3A7F" w:rsidP="001F3A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A7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FF2B39" w:rsidRPr="00EB0364">
        <w:rPr>
          <w:rFonts w:asciiTheme="majorBidi" w:hAnsiTheme="majorBidi" w:cstheme="majorBidi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="00FF2B39" w:rsidRPr="00EB0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3A7F">
        <w:rPr>
          <w:rFonts w:asciiTheme="majorBidi" w:hAnsiTheme="majorBidi" w:cstheme="majorBidi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042C4CBE" w14:textId="22DE91E7" w:rsidR="001F3A7F" w:rsidRPr="00F3366E" w:rsidRDefault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288D610" w14:textId="77777777" w:rsidR="00E94AFA" w:rsidRPr="00D533B8" w:rsidRDefault="00E94AFA" w:rsidP="00613905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4688F0C4" w14:textId="77777777" w:rsidR="00E94AFA" w:rsidRPr="00F3366E" w:rsidRDefault="00E94AFA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24"/>
          <w:szCs w:val="24"/>
        </w:rPr>
      </w:pPr>
    </w:p>
    <w:p w14:paraId="0E895796" w14:textId="77777777" w:rsidR="00746CE9" w:rsidRPr="00092057" w:rsidRDefault="00746CE9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สินค้าคงเหลือ</w:t>
      </w:r>
      <w:r w:rsidR="00DF2913" w:rsidRPr="00092057">
        <w:rPr>
          <w:rFonts w:ascii="Angsana New" w:hAnsi="Angsana New"/>
          <w:sz w:val="30"/>
          <w:szCs w:val="30"/>
          <w:cs/>
        </w:rPr>
        <w:t>วัดมูลค่าด้วย</w:t>
      </w:r>
      <w:r w:rsidRPr="0009205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 ต้นทุนของสินค้าคำนวณโดยใช้วิธีดังต่อไปนี้</w:t>
      </w:r>
    </w:p>
    <w:p w14:paraId="45F1DACD" w14:textId="77777777" w:rsidR="001604CE" w:rsidRPr="00F3366E" w:rsidRDefault="001604CE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7"/>
        <w:gridCol w:w="6323"/>
      </w:tblGrid>
      <w:tr w:rsidR="00746CE9" w:rsidRPr="00092057" w14:paraId="071D62FE" w14:textId="77777777" w:rsidTr="00092057">
        <w:tc>
          <w:tcPr>
            <w:tcW w:w="2857" w:type="dxa"/>
          </w:tcPr>
          <w:p w14:paraId="6A63C4FC" w14:textId="77777777" w:rsidR="00746CE9" w:rsidRPr="00092057" w:rsidRDefault="00746CE9" w:rsidP="0060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205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23" w:type="dxa"/>
          </w:tcPr>
          <w:p w14:paraId="1088E193" w14:textId="77777777" w:rsidR="001604CE" w:rsidRPr="00092057" w:rsidRDefault="00746CE9" w:rsidP="00607C9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92057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ตีราคาตามต้นทุนมาตรฐาน (ซึ่งใกล้เคียงกับต้นทุนการผลิตในปัจจุบัน)</w:t>
            </w:r>
            <w:r w:rsidR="001604CE" w:rsidRPr="000920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6E4278B3" w14:textId="77777777" w:rsidR="00746CE9" w:rsidRPr="00092057" w:rsidRDefault="001604CE" w:rsidP="00607C9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57">
              <w:rPr>
                <w:rFonts w:ascii="Angsana New" w:hAnsi="Angsana New"/>
                <w:sz w:val="30"/>
                <w:szCs w:val="30"/>
                <w:cs/>
              </w:rPr>
              <w:t xml:space="preserve">     ใช้</w:t>
            </w:r>
            <w:r w:rsidR="00411312" w:rsidRPr="00092057">
              <w:rPr>
                <w:rFonts w:ascii="Angsana New" w:hAnsi="Angsana New"/>
                <w:sz w:val="30"/>
                <w:szCs w:val="30"/>
                <w:cs/>
              </w:rPr>
              <w:t>วิธีถัวเฉลี่ย</w:t>
            </w:r>
            <w:r w:rsidR="00386CE5" w:rsidRPr="00092057">
              <w:rPr>
                <w:rFonts w:ascii="Angsana New" w:hAnsi="Angsana New"/>
                <w:sz w:val="30"/>
                <w:szCs w:val="30"/>
                <w:cs/>
              </w:rPr>
              <w:t>ถ่วงน้ำหนัก</w:t>
            </w:r>
          </w:p>
        </w:tc>
      </w:tr>
      <w:tr w:rsidR="00746CE9" w:rsidRPr="00092057" w14:paraId="7C8D5C7A" w14:textId="77777777" w:rsidTr="00092057">
        <w:tc>
          <w:tcPr>
            <w:tcW w:w="2857" w:type="dxa"/>
          </w:tcPr>
          <w:p w14:paraId="0D6B5669" w14:textId="77777777" w:rsidR="00746CE9" w:rsidRPr="00092057" w:rsidRDefault="00746CE9" w:rsidP="0060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205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23" w:type="dxa"/>
          </w:tcPr>
          <w:p w14:paraId="69DEAD18" w14:textId="77777777" w:rsidR="00A62070" w:rsidRPr="00092057" w:rsidRDefault="00746CE9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0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92057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ตีราคาตามต้นทุนมาตรฐาน ซึ่งป</w:t>
            </w:r>
            <w:r w:rsidR="00A62070" w:rsidRPr="00092057">
              <w:rPr>
                <w:rFonts w:ascii="Angsana New" w:hAnsi="Angsana New"/>
                <w:sz w:val="30"/>
                <w:szCs w:val="30"/>
                <w:cs/>
              </w:rPr>
              <w:t>ระกอบด้วย ต้นทุนวัตถุดิบ แรงงาน</w:t>
            </w:r>
            <w:r w:rsidRPr="0009205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14:paraId="1EA35F57" w14:textId="5CFDC4D6" w:rsidR="00746CE9" w:rsidRPr="001404D2" w:rsidRDefault="00A62070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2057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746CE9" w:rsidRPr="0009205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ค่าใช้จ่ายในการผลิตผันแปร</w:t>
            </w:r>
            <w:r w:rsidR="001404D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04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46CE9" w:rsidRPr="00092057" w14:paraId="67F35595" w14:textId="77777777" w:rsidTr="00092057">
        <w:tc>
          <w:tcPr>
            <w:tcW w:w="2857" w:type="dxa"/>
          </w:tcPr>
          <w:p w14:paraId="5621A649" w14:textId="77777777" w:rsidR="00A62070" w:rsidRPr="00092057" w:rsidRDefault="00746CE9" w:rsidP="00607C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92057">
              <w:rPr>
                <w:rFonts w:ascii="Angsana New" w:hAnsi="Angsana New"/>
                <w:sz w:val="30"/>
                <w:szCs w:val="30"/>
                <w:cs/>
              </w:rPr>
              <w:t>วัตถุดิบ อะไหล่ วัสดุ</w:t>
            </w:r>
          </w:p>
          <w:p w14:paraId="63F522FF" w14:textId="77777777" w:rsidR="00746CE9" w:rsidRPr="00092057" w:rsidRDefault="00A62070" w:rsidP="0060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2057">
              <w:rPr>
                <w:rFonts w:ascii="Angsana New" w:hAnsi="Angsana New"/>
                <w:sz w:val="30"/>
                <w:szCs w:val="30"/>
                <w:cs/>
              </w:rPr>
              <w:t xml:space="preserve">   ของใช้สิ้นเปลืองและอื่นๆ</w:t>
            </w:r>
            <w:r w:rsidR="00746CE9" w:rsidRPr="000920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3" w:type="dxa"/>
          </w:tcPr>
          <w:p w14:paraId="4E4C80BB" w14:textId="0E752547" w:rsidR="00746CE9" w:rsidRPr="00092057" w:rsidRDefault="00A62070" w:rsidP="0060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20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92057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</w:t>
            </w:r>
            <w:r w:rsidR="002B0434" w:rsidRPr="00092057">
              <w:rPr>
                <w:rFonts w:ascii="Angsana New" w:hAnsi="Angsana New"/>
                <w:sz w:val="30"/>
                <w:szCs w:val="30"/>
                <w:cs/>
              </w:rPr>
              <w:t>ถัวเฉลี่ยถ่วงน้ำหนัก</w:t>
            </w:r>
            <w:r w:rsidR="001404D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14:paraId="7D271230" w14:textId="77777777" w:rsidR="00FF27C1" w:rsidRPr="00F3366E" w:rsidRDefault="00FF27C1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4"/>
        <w:jc w:val="thaiDistribute"/>
        <w:rPr>
          <w:rFonts w:ascii="Angsana New" w:hAnsi="Angsana New"/>
          <w:sz w:val="24"/>
          <w:szCs w:val="24"/>
        </w:rPr>
      </w:pPr>
    </w:p>
    <w:p w14:paraId="5EF1AC34" w14:textId="77777777" w:rsidR="00E94AFA" w:rsidRPr="00092057" w:rsidRDefault="003D060E" w:rsidP="00236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ต้นทุนสินค้าประกอบด้วยร</w:t>
      </w:r>
      <w:r w:rsidR="00C829C7" w:rsidRPr="00092057">
        <w:rPr>
          <w:rFonts w:ascii="Angsana New" w:hAnsi="Angsana New"/>
          <w:sz w:val="30"/>
          <w:szCs w:val="30"/>
          <w:cs/>
        </w:rPr>
        <w:t>าคาทุนที่ซื้อ ต้นทุนแปลงสภาพ</w:t>
      </w:r>
      <w:r w:rsidRPr="00092057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</w:t>
      </w:r>
      <w:r w:rsidR="001604CE" w:rsidRPr="00092057">
        <w:rPr>
          <w:rFonts w:ascii="Angsana New" w:hAnsi="Angsana New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  <w:r w:rsidR="00386CE5" w:rsidRPr="00092057">
        <w:rPr>
          <w:rFonts w:ascii="Angsana New" w:hAnsi="Angsana New"/>
          <w:sz w:val="30"/>
          <w:szCs w:val="30"/>
          <w:cs/>
        </w:rPr>
        <w:t>ถ่วงน้ำหนัก</w:t>
      </w:r>
      <w:r w:rsidRPr="00092057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</w:t>
      </w:r>
      <w:r w:rsidR="00993B03" w:rsidRPr="00092057">
        <w:rPr>
          <w:rFonts w:ascii="Angsana New" w:hAnsi="Angsana New"/>
          <w:sz w:val="30"/>
          <w:szCs w:val="30"/>
        </w:rPr>
        <w:t xml:space="preserve"> </w:t>
      </w:r>
      <w:r w:rsidRPr="00092057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</w:p>
    <w:p w14:paraId="78682EF7" w14:textId="77777777" w:rsidR="00B665B7" w:rsidRPr="00F3366E" w:rsidRDefault="00B665B7" w:rsidP="00607C9D">
      <w:pPr>
        <w:pStyle w:val="BodyText2"/>
        <w:ind w:left="567" w:firstLine="0"/>
        <w:jc w:val="thaiDistribute"/>
        <w:rPr>
          <w:rFonts w:ascii="Angsana New" w:hAnsi="Angsana New"/>
          <w:sz w:val="24"/>
          <w:szCs w:val="24"/>
        </w:rPr>
      </w:pPr>
    </w:p>
    <w:p w14:paraId="4FDE9F08" w14:textId="77777777" w:rsidR="00E94AFA" w:rsidRPr="00D533B8" w:rsidRDefault="003D060E" w:rsidP="00607C9D">
      <w:pPr>
        <w:pStyle w:val="BodyText2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A8C7DC7" w14:textId="77777777" w:rsidR="00A8412C" w:rsidRPr="00092057" w:rsidRDefault="005119A2" w:rsidP="00613905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09205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14:paraId="3AC21C7A" w14:textId="77777777" w:rsidR="005119A2" w:rsidRPr="00F3366E" w:rsidRDefault="005119A2" w:rsidP="00607C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CB3E59" w14:textId="77777777" w:rsidR="00E54B5E" w:rsidRPr="00092057" w:rsidRDefault="00BF68CF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92057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</w:t>
      </w:r>
      <w:r w:rsidR="00316F19" w:rsidRPr="00092057">
        <w:rPr>
          <w:rFonts w:ascii="Angsana New" w:hAnsi="Angsana New"/>
          <w:i/>
          <w:iCs/>
          <w:sz w:val="30"/>
          <w:szCs w:val="30"/>
          <w:cs/>
        </w:rPr>
        <w:t>ใ</w:t>
      </w:r>
      <w:r w:rsidRPr="00092057">
        <w:rPr>
          <w:rFonts w:ascii="Angsana New" w:hAnsi="Angsana New"/>
          <w:i/>
          <w:iCs/>
          <w:sz w:val="30"/>
          <w:szCs w:val="30"/>
          <w:cs/>
        </w:rPr>
        <w:t>น</w:t>
      </w:r>
      <w:r w:rsidR="001604CE" w:rsidRPr="00092057">
        <w:rPr>
          <w:rFonts w:ascii="Angsana New" w:hAnsi="Angsana New"/>
          <w:i/>
          <w:iCs/>
          <w:sz w:val="30"/>
          <w:szCs w:val="30"/>
          <w:cs/>
        </w:rPr>
        <w:t>บริษัทร่วมและ</w:t>
      </w:r>
      <w:r w:rsidRPr="00092057">
        <w:rPr>
          <w:rFonts w:ascii="Angsana New" w:hAnsi="Angsana New"/>
          <w:i/>
          <w:iCs/>
          <w:sz w:val="30"/>
          <w:szCs w:val="30"/>
          <w:cs/>
        </w:rPr>
        <w:t>บริษัท</w:t>
      </w:r>
      <w:r w:rsidR="00C829C7" w:rsidRPr="00092057">
        <w:rPr>
          <w:rFonts w:ascii="Angsana New" w:hAnsi="Angsana New"/>
          <w:i/>
          <w:iCs/>
          <w:sz w:val="30"/>
          <w:szCs w:val="30"/>
          <w:cs/>
        </w:rPr>
        <w:t>ย่อย</w:t>
      </w:r>
    </w:p>
    <w:p w14:paraId="6723C7DA" w14:textId="77777777" w:rsidR="00E54B5E" w:rsidRPr="00F3366E" w:rsidRDefault="00E54B5E" w:rsidP="00607C9D">
      <w:pPr>
        <w:spacing w:line="240" w:lineRule="auto"/>
        <w:ind w:left="540" w:right="44"/>
        <w:jc w:val="both"/>
        <w:rPr>
          <w:rFonts w:ascii="Angsana New" w:hAnsi="Angsana New"/>
          <w:sz w:val="24"/>
          <w:szCs w:val="24"/>
          <w:highlight w:val="green"/>
        </w:rPr>
      </w:pPr>
    </w:p>
    <w:p w14:paraId="62B6E922" w14:textId="77777777" w:rsidR="001604CE" w:rsidRPr="00092057" w:rsidRDefault="001604CE" w:rsidP="001604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เงินลงทุนใน</w:t>
      </w:r>
      <w:r w:rsidR="009C4D0E" w:rsidRPr="00092057">
        <w:rPr>
          <w:rFonts w:ascii="Angsana New" w:hAnsi="Angsana New"/>
          <w:sz w:val="30"/>
          <w:szCs w:val="30"/>
          <w:cs/>
        </w:rPr>
        <w:t>บริษัทย่อยในงบการเงินเฉพาะกิจการของบริษ</w:t>
      </w:r>
      <w:r w:rsidRPr="00092057">
        <w:rPr>
          <w:rFonts w:ascii="Angsana New" w:hAnsi="Angsana New"/>
          <w:sz w:val="30"/>
          <w:szCs w:val="30"/>
          <w:cs/>
        </w:rPr>
        <w:t>ัท บันทึกบัญชีโดยใช้วิธีราคาทุน</w:t>
      </w:r>
      <w:r w:rsidR="005C5160">
        <w:rPr>
          <w:rFonts w:ascii="Angsana New" w:hAnsi="Angsana New"/>
          <w:sz w:val="30"/>
          <w:szCs w:val="30"/>
        </w:rPr>
        <w:t xml:space="preserve"> </w:t>
      </w:r>
      <w:r w:rsidRPr="00092057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14:paraId="1E1AAF9F" w14:textId="77777777" w:rsidR="009C0D78" w:rsidRPr="00F3366E" w:rsidRDefault="009C0D78" w:rsidP="001604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0D01A51" w14:textId="77777777" w:rsidR="005119A2" w:rsidRPr="00092057" w:rsidRDefault="005119A2" w:rsidP="00607C9D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092057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</w:t>
      </w:r>
    </w:p>
    <w:p w14:paraId="4A8E47B4" w14:textId="77777777" w:rsidR="00A8412C" w:rsidRPr="00F3366E" w:rsidRDefault="00A8412C" w:rsidP="00607C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6199A9" w14:textId="77777777" w:rsidR="00A8412C" w:rsidRPr="00092057" w:rsidRDefault="00A8412C" w:rsidP="00607C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ตราสารหนี้ซึ่งเป็นหลักทรัพย์ในความต้องการของตลาดซึ่งถือไว้เพื่อค้า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</w:t>
      </w:r>
      <w:r w:rsidR="00EE1D30" w:rsidRPr="00092057">
        <w:rPr>
          <w:rFonts w:ascii="Angsana New" w:hAnsi="Angsana New"/>
          <w:sz w:val="30"/>
          <w:szCs w:val="30"/>
          <w:cs/>
        </w:rPr>
        <w:t>การตีราคาหลักทรัพย์ได้บันทึกใน</w:t>
      </w:r>
      <w:r w:rsidRPr="00092057">
        <w:rPr>
          <w:rFonts w:ascii="Angsana New" w:hAnsi="Angsana New"/>
          <w:sz w:val="30"/>
          <w:szCs w:val="30"/>
          <w:cs/>
        </w:rPr>
        <w:t>กำไร</w:t>
      </w:r>
      <w:r w:rsidR="00EE1D30" w:rsidRPr="00092057">
        <w:rPr>
          <w:rFonts w:ascii="Angsana New" w:hAnsi="Angsana New"/>
          <w:sz w:val="30"/>
          <w:szCs w:val="30"/>
          <w:cs/>
        </w:rPr>
        <w:t>หรือ</w:t>
      </w:r>
      <w:r w:rsidRPr="00092057">
        <w:rPr>
          <w:rFonts w:ascii="Angsana New" w:hAnsi="Angsana New"/>
          <w:sz w:val="30"/>
          <w:szCs w:val="30"/>
          <w:cs/>
        </w:rPr>
        <w:t>ขาดทุน</w:t>
      </w:r>
    </w:p>
    <w:p w14:paraId="6E50C275" w14:textId="77777777" w:rsidR="007D7299" w:rsidRPr="00F3366E" w:rsidRDefault="007D7299" w:rsidP="00607C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B40E915" w14:textId="77777777" w:rsidR="00881131" w:rsidRPr="00D533B8" w:rsidRDefault="00881131" w:rsidP="00881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มูลค่ายุติธรรม</w:t>
      </w:r>
      <w:r w:rsidRPr="00D533B8">
        <w:rPr>
          <w:rFonts w:ascii="Angsana New" w:hAnsi="Angsana New"/>
          <w:sz w:val="30"/>
          <w:szCs w:val="30"/>
          <w:cs/>
        </w:rPr>
        <w:t>ของเครื่องมือทางการเงินสำหรับหลักทรัพย์เพื่อค้า</w:t>
      </w:r>
      <w:r w:rsidR="00950933" w:rsidRPr="00D533B8">
        <w:rPr>
          <w:rFonts w:ascii="Angsana New" w:hAnsi="Angsana New"/>
          <w:sz w:val="30"/>
          <w:szCs w:val="30"/>
          <w:cs/>
        </w:rPr>
        <w:t>จะใช้ราคามูลค่าทรัพย์สินสุทธิ</w:t>
      </w:r>
      <w:r w:rsidRPr="00D533B8">
        <w:rPr>
          <w:rFonts w:ascii="Angsana New" w:hAnsi="Angsana New"/>
          <w:sz w:val="30"/>
          <w:szCs w:val="30"/>
          <w:cs/>
        </w:rPr>
        <w:t xml:space="preserve"> ณ วันที่รายงาน</w:t>
      </w:r>
    </w:p>
    <w:p w14:paraId="743A97BA" w14:textId="77777777" w:rsidR="00881131" w:rsidRPr="00F3366E" w:rsidRDefault="00881131" w:rsidP="00607C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6DBB741" w14:textId="77777777" w:rsidR="00BF68CF" w:rsidRPr="00092057" w:rsidRDefault="00BF68CF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3611F5AE" w14:textId="77777777" w:rsidR="005646CA" w:rsidRPr="00F3366E" w:rsidRDefault="005646CA" w:rsidP="00607C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0AEF79" w14:textId="77777777" w:rsidR="009C4D0E" w:rsidRPr="00092057" w:rsidRDefault="009C4D0E" w:rsidP="00607C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4091D7F0" w14:textId="77777777" w:rsidR="00BF68CF" w:rsidRPr="00F3366E" w:rsidRDefault="00BF68CF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615EA01" w14:textId="77777777" w:rsidR="009C4D0E" w:rsidRPr="00092057" w:rsidRDefault="009C4D0E" w:rsidP="00607C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1BEFDB6" w14:textId="77777777" w:rsidR="00B665B7" w:rsidRPr="00F3366E" w:rsidRDefault="00B665B7" w:rsidP="00B66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717DE53" w14:textId="77777777" w:rsidR="0034460D" w:rsidRPr="00613905" w:rsidRDefault="0034460D" w:rsidP="00613905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613905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9B8DA45" w14:textId="77777777" w:rsidR="0034460D" w:rsidRPr="00F3366E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139A3175" w14:textId="77777777" w:rsidR="00C710B3" w:rsidRPr="00092057" w:rsidRDefault="00C710B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1D680550" w14:textId="77777777" w:rsidR="00C710B3" w:rsidRPr="00F3366E" w:rsidRDefault="00C710B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4"/>
          <w:szCs w:val="24"/>
          <w:highlight w:val="green"/>
        </w:rPr>
      </w:pPr>
    </w:p>
    <w:p w14:paraId="3AA07D31" w14:textId="77777777" w:rsidR="0034460D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9EFA44E" w14:textId="77777777" w:rsidR="0034460D" w:rsidRPr="00F3366E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7F2691" w14:textId="77777777" w:rsidR="00C710B3" w:rsidRPr="00092057" w:rsidRDefault="00B665B7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ด้วยราคาทุนหักด้วยค่าเสื่อมราคาสะสมและผลขาดทุนจากการด้อยค่า</w:t>
      </w:r>
      <w:r w:rsidR="00D719CA"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="00C710B3" w:rsidRPr="00092057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</w:t>
      </w:r>
      <w:r w:rsidR="00C710B3"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="00C710B3" w:rsidRPr="00092057">
        <w:rPr>
          <w:rFonts w:asciiTheme="majorBidi" w:hAnsiTheme="majorBidi" w:cstheme="majorBidi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="00C710B3"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="00C710B3" w:rsidRPr="00092057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="00C710B3"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="00C710B3" w:rsidRPr="00092057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C710B3"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="00C710B3" w:rsidRPr="00092057">
        <w:rPr>
          <w:rFonts w:asciiTheme="majorBidi" w:hAnsiTheme="majorBidi" w:cstheme="majorBidi"/>
          <w:sz w:val="30"/>
          <w:szCs w:val="30"/>
          <w:cs/>
        </w:rPr>
        <w:t>การบูรณะสถานที่ตั้</w:t>
      </w:r>
      <w:r w:rsidR="00BA1D34" w:rsidRPr="00092057">
        <w:rPr>
          <w:rFonts w:asciiTheme="majorBidi" w:hAnsiTheme="majorBidi" w:cstheme="majorBidi"/>
          <w:sz w:val="30"/>
          <w:szCs w:val="30"/>
          <w:cs/>
        </w:rPr>
        <w:t>งของสินทรัพย์และต้นทุนการกู้ยืม</w:t>
      </w:r>
      <w:r w:rsidR="00C710B3" w:rsidRPr="00092057">
        <w:rPr>
          <w:rFonts w:asciiTheme="majorBidi" w:hAnsiTheme="majorBidi" w:cstheme="majorBidi"/>
          <w:sz w:val="30"/>
          <w:szCs w:val="30"/>
          <w:cs/>
        </w:rPr>
        <w:t xml:space="preserve"> สำหรับเครื่องมือที่ควบคุมโดยลิขสิทธิ์ซอฟแวร์ซึ่งไม่สามารถทำงานได้โดยปราศจา</w:t>
      </w:r>
      <w:r w:rsidR="00043306" w:rsidRPr="00092057">
        <w:rPr>
          <w:rFonts w:asciiTheme="majorBidi" w:hAnsiTheme="majorBidi" w:cstheme="majorBidi"/>
          <w:sz w:val="30"/>
          <w:szCs w:val="30"/>
          <w:cs/>
        </w:rPr>
        <w:t>กลิขสิทธิ์ซอฟแวร์นั้นให้ถือว่า</w:t>
      </w:r>
      <w:r w:rsidR="00C710B3" w:rsidRPr="00092057">
        <w:rPr>
          <w:rFonts w:asciiTheme="majorBidi" w:hAnsiTheme="majorBidi" w:cstheme="majorBidi"/>
          <w:sz w:val="30"/>
          <w:szCs w:val="30"/>
          <w:cs/>
        </w:rPr>
        <w:t xml:space="preserve"> ลิขสิทธิ์ซอฟแวร์ดังกล่าวเป็นส่วนหนึ่งของอุปกรณ์</w:t>
      </w:r>
    </w:p>
    <w:p w14:paraId="774BCAF5" w14:textId="77777777" w:rsidR="0034460D" w:rsidRPr="00092057" w:rsidRDefault="0034460D" w:rsidP="002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092057">
        <w:rPr>
          <w:rFonts w:asciiTheme="majorBidi" w:hAnsiTheme="majorBidi" w:cstheme="majorBidi"/>
          <w:spacing w:val="2"/>
          <w:sz w:val="30"/>
          <w:szCs w:val="30"/>
          <w:cs/>
          <w:lang w:eastAsia="en-GB"/>
        </w:rPr>
        <w:lastRenderedPageBreak/>
        <w:t>ส่วนประกอบของรายการที่ดิน</w:t>
      </w:r>
      <w:r w:rsidRPr="00092057">
        <w:rPr>
          <w:rFonts w:asciiTheme="majorBidi" w:hAnsiTheme="majorBidi" w:cstheme="majorBidi"/>
          <w:spacing w:val="2"/>
          <w:sz w:val="30"/>
          <w:szCs w:val="30"/>
          <w:lang w:eastAsia="en-GB"/>
        </w:rPr>
        <w:t xml:space="preserve"> </w:t>
      </w:r>
      <w:r w:rsidRPr="00092057">
        <w:rPr>
          <w:rFonts w:asciiTheme="majorBidi" w:hAnsiTheme="majorBidi" w:cstheme="majorBidi"/>
          <w:spacing w:val="2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EE1D30" w:rsidRPr="00092057">
        <w:rPr>
          <w:rFonts w:asciiTheme="majorBidi" w:hAnsiTheme="majorBidi" w:cstheme="majorBidi"/>
          <w:spacing w:val="2"/>
          <w:sz w:val="30"/>
          <w:szCs w:val="30"/>
          <w:cs/>
          <w:lang w:eastAsia="en-GB"/>
        </w:rPr>
        <w:t xml:space="preserve">   </w:t>
      </w:r>
      <w:r w:rsidRPr="00092057">
        <w:rPr>
          <w:rFonts w:asciiTheme="majorBidi" w:hAnsiTheme="majorBidi" w:cstheme="majorBidi"/>
          <w:spacing w:val="2"/>
          <w:sz w:val="30"/>
          <w:szCs w:val="30"/>
          <w:cs/>
          <w:lang w:eastAsia="en-GB"/>
        </w:rPr>
        <w:t>แต่</w:t>
      </w:r>
      <w:r w:rsidRPr="00092057">
        <w:rPr>
          <w:rFonts w:asciiTheme="majorBidi" w:hAnsiTheme="majorBidi" w:cstheme="majorBidi"/>
          <w:sz w:val="30"/>
          <w:szCs w:val="30"/>
          <w:cs/>
          <w:lang w:eastAsia="en-GB"/>
        </w:rPr>
        <w:t>ละส่วนประกอบที่มีนัยสำคัญแยกต่างหากจากกัน</w:t>
      </w:r>
    </w:p>
    <w:p w14:paraId="31B61131" w14:textId="77777777" w:rsidR="00B665B7" w:rsidRPr="00092057" w:rsidRDefault="00B665B7" w:rsidP="002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30BE45C4" w14:textId="77777777" w:rsidR="00294FF7" w:rsidRPr="00092057" w:rsidRDefault="0034460D" w:rsidP="00607C9D">
      <w:pPr>
        <w:tabs>
          <w:tab w:val="left" w:pos="540"/>
        </w:tabs>
        <w:spacing w:line="240" w:lineRule="auto"/>
        <w:ind w:left="540" w:right="4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043306" w:rsidRPr="00092057">
        <w:rPr>
          <w:rFonts w:asciiTheme="majorBidi" w:hAnsiTheme="majorBidi" w:cstheme="majorBidi"/>
          <w:sz w:val="30"/>
          <w:szCs w:val="30"/>
        </w:rPr>
        <w:t xml:space="preserve">          </w:t>
      </w:r>
      <w:r w:rsidRPr="00092057">
        <w:rPr>
          <w:rFonts w:asciiTheme="majorBidi" w:hAnsiTheme="majorBidi" w:cstheme="majorBidi"/>
          <w:sz w:val="30"/>
          <w:szCs w:val="30"/>
          <w:cs/>
        </w:rPr>
        <w:t>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74369BF0" w14:textId="4F901612" w:rsidR="00092057" w:rsidRDefault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E09317B" w14:textId="77777777" w:rsidR="0034460D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สินทรัพย์ที่เช่า</w:t>
      </w:r>
    </w:p>
    <w:p w14:paraId="71BC4014" w14:textId="77777777" w:rsidR="0034460D" w:rsidRPr="00092057" w:rsidRDefault="0034460D" w:rsidP="00607C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F33DF8" w14:textId="77777777" w:rsidR="005646CA" w:rsidRPr="00092057" w:rsidRDefault="0034460D" w:rsidP="002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การเช่าซึ่ง</w:t>
      </w:r>
      <w:r w:rsidR="0026361B" w:rsidRPr="0009205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92057">
        <w:rPr>
          <w:rFonts w:asciiTheme="majorBidi" w:hAnsiTheme="majorBidi" w:cstheme="majorBidi"/>
          <w:sz w:val="30"/>
          <w:szCs w:val="30"/>
          <w:cs/>
        </w:rPr>
        <w:t>บริษัทได้รับความเสี่ยงและผลตอบแทนส่วนใหญ่จากการครอบครองสินทรัพย์ที่เช่านั้นๆ</w:t>
      </w:r>
      <w:r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="00EE1D30" w:rsidRPr="00092057">
        <w:rPr>
          <w:rFonts w:asciiTheme="majorBidi" w:hAnsiTheme="majorBidi" w:cstheme="majorBidi"/>
          <w:sz w:val="30"/>
          <w:szCs w:val="30"/>
          <w:cs/>
        </w:rPr>
        <w:t>จัดประเภทเป็นสัญญาเช่า</w:t>
      </w:r>
      <w:r w:rsidRPr="00092057">
        <w:rPr>
          <w:rFonts w:asciiTheme="majorBidi" w:hAnsiTheme="majorBidi" w:cstheme="majorBidi"/>
          <w:sz w:val="30"/>
          <w:szCs w:val="30"/>
          <w:cs/>
        </w:rPr>
        <w:t xml:space="preserve">การเงิน </w:t>
      </w:r>
      <w:r w:rsidR="007A6888" w:rsidRPr="00092057">
        <w:rPr>
          <w:rFonts w:asciiTheme="majorBidi" w:hAnsiTheme="majorBidi" w:cstheme="majorBidi"/>
          <w:sz w:val="30"/>
          <w:szCs w:val="30"/>
          <w:cs/>
        </w:rPr>
        <w:t>ส่วน</w:t>
      </w:r>
      <w:r w:rsidRPr="00092057">
        <w:rPr>
          <w:rFonts w:asciiTheme="majorBidi" w:hAnsiTheme="majorBidi" w:cstheme="majorBidi"/>
          <w:sz w:val="30"/>
          <w:szCs w:val="30"/>
          <w:cs/>
        </w:rPr>
        <w:t>ที่ดิน อาคารและ</w:t>
      </w:r>
      <w:r w:rsidR="00EE1D30" w:rsidRPr="00092057">
        <w:rPr>
          <w:rFonts w:asciiTheme="majorBidi" w:hAnsiTheme="majorBidi" w:cstheme="majorBidi"/>
          <w:sz w:val="30"/>
          <w:szCs w:val="30"/>
          <w:cs/>
        </w:rPr>
        <w:t>อุปกรณ์ที่ได้มาโดยทำสัญญาเช่า</w:t>
      </w:r>
      <w:r w:rsidRPr="00092057">
        <w:rPr>
          <w:rFonts w:asciiTheme="majorBidi" w:hAnsiTheme="majorBidi" w:cstheme="majorBidi"/>
          <w:sz w:val="30"/>
          <w:szCs w:val="30"/>
          <w:cs/>
        </w:rPr>
        <w:t>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ผลขาดทุนจากการด้อยค่าสะสม ค่าเช่าที่ชำระจะแยกเป็นส่วนที่เป็นค่าใช้จ่ายทางการเงินและ</w:t>
      </w:r>
      <w:r w:rsidR="00881131" w:rsidRPr="00092057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Pr="00092057">
        <w:rPr>
          <w:rFonts w:asciiTheme="majorBidi" w:hAnsiTheme="majorBidi" w:cstheme="majorBidi"/>
          <w:sz w:val="30"/>
          <w:szCs w:val="30"/>
          <w:cs/>
        </w:rPr>
        <w:t xml:space="preserve">ส่วนที่จะหักจากหนี้ตามสัญญา </w:t>
      </w:r>
      <w:r w:rsidR="00881131" w:rsidRPr="00092057">
        <w:rPr>
          <w:rFonts w:asciiTheme="majorBidi" w:hAnsiTheme="majorBidi" w:cstheme="majorBidi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579D32ED" w14:textId="77777777" w:rsidR="00B665B7" w:rsidRPr="00092057" w:rsidRDefault="00B665B7" w:rsidP="00176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4B79426" w14:textId="77777777" w:rsidR="0034460D" w:rsidRPr="00092057" w:rsidRDefault="0034460D" w:rsidP="00176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51BB5EC7" w14:textId="77777777" w:rsidR="0034460D" w:rsidRPr="00092057" w:rsidRDefault="0034460D" w:rsidP="00607C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FE47E" w14:textId="77777777" w:rsidR="004A57CF" w:rsidRPr="00092057" w:rsidRDefault="00881131" w:rsidP="0088113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745D7456" w14:textId="77777777" w:rsidR="00881131" w:rsidRPr="00092057" w:rsidRDefault="00881131" w:rsidP="0088113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4FAC8" w14:textId="77777777" w:rsidR="0034460D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155A818" w14:textId="77777777" w:rsidR="00027732" w:rsidRPr="00092057" w:rsidRDefault="00027732" w:rsidP="00607C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E679A" w14:textId="77777777" w:rsidR="00881131" w:rsidRPr="00092057" w:rsidRDefault="00881131" w:rsidP="0088113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92057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09205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92057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2F795258" w14:textId="77777777" w:rsidR="00027732" w:rsidRPr="00092057" w:rsidRDefault="00027732" w:rsidP="00607C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990A1" w14:textId="77777777" w:rsidR="00F3366E" w:rsidRDefault="00F33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C58B3D0" w14:textId="65AB917F" w:rsidR="005037D0" w:rsidRPr="00092057" w:rsidRDefault="0034460D" w:rsidP="001B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</w:t>
      </w:r>
      <w:r w:rsidR="00881131" w:rsidRPr="00092057">
        <w:rPr>
          <w:rFonts w:asciiTheme="majorBidi" w:hAnsiTheme="majorBidi" w:cstheme="majorBidi"/>
          <w:sz w:val="30"/>
          <w:szCs w:val="30"/>
        </w:rPr>
        <w:t xml:space="preserve">       </w:t>
      </w:r>
      <w:r w:rsidR="005646CA" w:rsidRPr="00092057">
        <w:rPr>
          <w:rFonts w:asciiTheme="majorBidi" w:hAnsiTheme="majorBidi" w:cstheme="majorBidi"/>
          <w:sz w:val="30"/>
          <w:szCs w:val="30"/>
          <w:cs/>
        </w:rPr>
        <w:t>เชิงเศรษฐกิจ</w:t>
      </w:r>
      <w:r w:rsidRPr="00092057">
        <w:rPr>
          <w:rFonts w:asciiTheme="majorBidi" w:hAnsiTheme="majorBidi" w:cstheme="majorBidi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51F71518" w14:textId="77777777" w:rsidR="005037D0" w:rsidRPr="00092057" w:rsidRDefault="005037D0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642"/>
        <w:gridCol w:w="1620"/>
      </w:tblGrid>
      <w:tr w:rsidR="0034460D" w:rsidRPr="00092057" w14:paraId="7D2A4921" w14:textId="77777777" w:rsidTr="006A34DD">
        <w:tc>
          <w:tcPr>
            <w:tcW w:w="6642" w:type="dxa"/>
            <w:shd w:val="clear" w:color="auto" w:fill="auto"/>
          </w:tcPr>
          <w:p w14:paraId="0EF10E17" w14:textId="77777777" w:rsidR="0034460D" w:rsidRPr="00092057" w:rsidRDefault="005037D0" w:rsidP="00945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092057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  <w:r w:rsidR="006D051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34460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ส</w:t>
            </w:r>
            <w:r w:rsidR="00907EB8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่วนปรั</w:t>
            </w:r>
            <w:r w:rsidR="00D54CE2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="00907EB8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ปรุง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</w:tcPr>
          <w:p w14:paraId="50B65010" w14:textId="77777777" w:rsidR="0034460D" w:rsidRPr="00092057" w:rsidRDefault="00E2524B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904AF" w:rsidRPr="000920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proofErr w:type="gramStart"/>
            <w:r w:rsidR="009451DD" w:rsidRPr="000920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460D" w:rsidRPr="0009205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A6888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4460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451DD" w:rsidRPr="00092057" w14:paraId="31F3E018" w14:textId="77777777" w:rsidTr="006A34DD">
        <w:tc>
          <w:tcPr>
            <w:tcW w:w="6642" w:type="dxa"/>
            <w:shd w:val="clear" w:color="auto" w:fill="auto"/>
          </w:tcPr>
          <w:p w14:paraId="5A447697" w14:textId="77777777" w:rsidR="009451DD" w:rsidRPr="00092057" w:rsidRDefault="009451DD" w:rsidP="002236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อาคารและส่วนปรับปรุงอาคาร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0F866596" w14:textId="77777777" w:rsidR="009451DD" w:rsidRPr="00092057" w:rsidRDefault="00613838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proofErr w:type="gramStart"/>
            <w:r w:rsidR="009451DD" w:rsidRPr="0009205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9451DD" w:rsidRPr="00092057" w14:paraId="6E03097C" w14:textId="77777777" w:rsidTr="006A34DD">
        <w:tc>
          <w:tcPr>
            <w:tcW w:w="6642" w:type="dxa"/>
            <w:shd w:val="clear" w:color="auto" w:fill="auto"/>
          </w:tcPr>
          <w:p w14:paraId="73E8BFD3" w14:textId="77777777" w:rsidR="009451DD" w:rsidRPr="00092057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4313E9F4" w14:textId="77777777" w:rsidR="009451DD" w:rsidRPr="00092057" w:rsidRDefault="009C0D78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</w:rPr>
              <w:t xml:space="preserve">-15 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451DD" w:rsidRPr="00092057" w14:paraId="5EE25085" w14:textId="77777777" w:rsidTr="006A34DD">
        <w:tc>
          <w:tcPr>
            <w:tcW w:w="6642" w:type="dxa"/>
            <w:shd w:val="clear" w:color="auto" w:fill="auto"/>
          </w:tcPr>
          <w:p w14:paraId="058FBDB5" w14:textId="77777777" w:rsidR="009451DD" w:rsidRPr="00092057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20" w:type="dxa"/>
            <w:shd w:val="clear" w:color="auto" w:fill="auto"/>
          </w:tcPr>
          <w:p w14:paraId="766D6C58" w14:textId="77777777" w:rsidR="009451DD" w:rsidRPr="00092057" w:rsidRDefault="009451DD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</w:rPr>
              <w:t>3-</w:t>
            </w:r>
            <w:proofErr w:type="gramStart"/>
            <w:r w:rsidRPr="00092057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451DD" w:rsidRPr="00092057" w14:paraId="68ECF16B" w14:textId="77777777" w:rsidTr="006A34DD">
        <w:tc>
          <w:tcPr>
            <w:tcW w:w="6642" w:type="dxa"/>
            <w:shd w:val="clear" w:color="auto" w:fill="auto"/>
          </w:tcPr>
          <w:p w14:paraId="2B37F587" w14:textId="77777777" w:rsidR="009451DD" w:rsidRPr="00092057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1CD31583" w14:textId="77777777" w:rsidR="009451DD" w:rsidRPr="00092057" w:rsidRDefault="009451DD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</w:rPr>
              <w:t>5-</w:t>
            </w:r>
            <w:proofErr w:type="gramStart"/>
            <w:r w:rsidRPr="00092057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</w:tbl>
    <w:p w14:paraId="64F683DD" w14:textId="77777777" w:rsidR="0034460D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A800" w14:textId="77777777" w:rsidR="007A6888" w:rsidRPr="00092057" w:rsidRDefault="00397D5B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กลุ่ม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</w:t>
      </w:r>
      <w:r w:rsidR="00DE177D" w:rsidRPr="00092057">
        <w:rPr>
          <w:rFonts w:asciiTheme="majorBidi" w:hAnsiTheme="majorBidi" w:cstheme="majorBidi"/>
          <w:sz w:val="30"/>
          <w:szCs w:val="30"/>
          <w:cs/>
        </w:rPr>
        <w:t>ที่ดินและ</w:t>
      </w:r>
      <w:r w:rsidR="009451DD" w:rsidRPr="00092057">
        <w:rPr>
          <w:rFonts w:asciiTheme="majorBidi" w:hAnsiTheme="majorBidi" w:cstheme="majorBidi"/>
          <w:sz w:val="30"/>
          <w:szCs w:val="30"/>
          <w:cs/>
        </w:rPr>
        <w:t>ค่าถมที่ดินซึ่งบันทึกเป็นส่วนหนึ่งของ</w:t>
      </w:r>
      <w:r w:rsidR="00EF0D37" w:rsidRPr="00092057">
        <w:rPr>
          <w:rFonts w:asciiTheme="majorBidi" w:hAnsiTheme="majorBidi" w:cstheme="majorBidi"/>
          <w:sz w:val="30"/>
          <w:szCs w:val="30"/>
          <w:cs/>
        </w:rPr>
        <w:t>ส่วนปรับปรุงที่ดิน</w:t>
      </w:r>
      <w:r w:rsidR="009451DD" w:rsidRPr="00092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4818" w:rsidRPr="00092057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="009451DD" w:rsidRPr="00092057">
        <w:rPr>
          <w:rFonts w:asciiTheme="majorBidi" w:hAnsiTheme="majorBidi" w:cstheme="majorBidi"/>
          <w:sz w:val="30"/>
          <w:szCs w:val="30"/>
          <w:cs/>
        </w:rPr>
        <w:t>แ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ละสินทรัพย์ที่อยู่ระหว่างการก่อสร้าง</w:t>
      </w:r>
    </w:p>
    <w:p w14:paraId="5292E55C" w14:textId="77777777" w:rsidR="009451DD" w:rsidRPr="00092057" w:rsidRDefault="009451D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5E0B2" w14:textId="77777777" w:rsidR="00F46B53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92057">
        <w:rPr>
          <w:rFonts w:asciiTheme="majorBidi" w:hAnsiTheme="majorBidi" w:cstheme="majorBidi"/>
          <w:spacing w:val="-2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</w:t>
      </w:r>
      <w:r w:rsidR="00881131" w:rsidRPr="00092057">
        <w:rPr>
          <w:rFonts w:asciiTheme="majorBidi" w:hAnsiTheme="majorBidi" w:cstheme="majorBidi"/>
          <w:spacing w:val="-2"/>
          <w:sz w:val="30"/>
          <w:szCs w:val="30"/>
          <w:cs/>
        </w:rPr>
        <w:t>ที่สุด</w:t>
      </w:r>
      <w:r w:rsidRPr="00092057">
        <w:rPr>
          <w:rFonts w:asciiTheme="majorBidi" w:hAnsiTheme="majorBidi" w:cstheme="majorBidi"/>
          <w:spacing w:val="-2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14:paraId="0D3A0A8C" w14:textId="77777777" w:rsidR="00AF5156" w:rsidRPr="00092057" w:rsidRDefault="00AF515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06B35655" w14:textId="77777777" w:rsidR="0034460D" w:rsidRPr="00913A42" w:rsidRDefault="0034460D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913A42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903BA92" w14:textId="77777777" w:rsidR="00CE6E72" w:rsidRPr="00092057" w:rsidRDefault="00CE6E72" w:rsidP="00CE6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1935A7" w14:textId="77777777" w:rsidR="00092057" w:rsidRPr="00092057" w:rsidRDefault="00092057" w:rsidP="000920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552C0D80" w14:textId="77777777" w:rsidR="00092057" w:rsidRPr="00092057" w:rsidRDefault="00092057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0ECC6E" w14:textId="77777777" w:rsidR="00092057" w:rsidRDefault="00092057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Pr="00092057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092057">
        <w:rPr>
          <w:rFonts w:asciiTheme="majorBidi" w:hAnsiTheme="majorBidi" w:cstheme="majorBidi"/>
          <w:sz w:val="30"/>
          <w:szCs w:val="30"/>
          <w:cs/>
        </w:rPr>
        <w:t xml:space="preserve">ค่าความนิยม ได้อธิบายในหมายเหตุข้อ </w:t>
      </w:r>
      <w:r w:rsidRPr="00092057">
        <w:rPr>
          <w:rFonts w:asciiTheme="majorBidi" w:hAnsiTheme="majorBidi" w:cstheme="majorBidi"/>
          <w:sz w:val="30"/>
          <w:szCs w:val="30"/>
        </w:rPr>
        <w:t>4 (</w:t>
      </w:r>
      <w:r w:rsidRPr="00092057">
        <w:rPr>
          <w:rFonts w:asciiTheme="majorBidi" w:hAnsiTheme="majorBidi" w:cstheme="majorBidi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</w:t>
      </w:r>
      <w:r w:rsidRPr="00092057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092057">
        <w:rPr>
          <w:rFonts w:asciiTheme="majorBidi" w:hAnsiTheme="majorBidi" w:cstheme="majorBidi"/>
          <w:sz w:val="30"/>
          <w:szCs w:val="30"/>
          <w:cs/>
        </w:rPr>
        <w:t>ค่าความนิยมรวมอยู่ในมูลค่าตามบัญชีของเงินลงทุน</w:t>
      </w:r>
      <w:r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Pr="00092057">
        <w:rPr>
          <w:rFonts w:asciiTheme="majorBidi" w:hAnsiTheme="majorBidi" w:cstheme="majorBidi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Pr="00092057">
        <w:rPr>
          <w:rFonts w:asciiTheme="majorBidi" w:hAnsiTheme="majorBidi" w:cstheme="majorBidi"/>
          <w:sz w:val="30"/>
          <w:szCs w:val="30"/>
          <w:cs/>
        </w:rPr>
        <w:t>ๆ</w:t>
      </w:r>
      <w:r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Pr="00092057">
        <w:rPr>
          <w:rFonts w:asciiTheme="majorBidi" w:hAnsiTheme="majorBidi" w:cstheme="majorBidi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50C56523" w14:textId="77777777" w:rsidR="00092057" w:rsidRDefault="00092057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FC5CD00" w14:textId="77777777" w:rsidR="00092057" w:rsidRPr="00623946" w:rsidRDefault="00092057" w:rsidP="000920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22565850" w14:textId="77777777" w:rsidR="00092057" w:rsidRPr="00092057" w:rsidRDefault="00092057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86AA56" w14:textId="77777777" w:rsidR="005037D0" w:rsidRPr="00092057" w:rsidRDefault="00254DC2" w:rsidP="005650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092057">
        <w:rPr>
          <w:rFonts w:asciiTheme="majorBidi" w:hAnsiTheme="majorBidi" w:cstheme="majorBidi" w:hint="cs"/>
          <w:sz w:val="30"/>
          <w:szCs w:val="30"/>
          <w:cs/>
        </w:rPr>
        <w:t xml:space="preserve">อื่นๆ </w:t>
      </w:r>
      <w:r w:rsidR="00CE6E72" w:rsidRPr="00092057">
        <w:rPr>
          <w:rFonts w:asciiTheme="majorBidi" w:hAnsiTheme="majorBidi" w:cstheme="majorBidi"/>
          <w:sz w:val="30"/>
          <w:szCs w:val="30"/>
          <w:cs/>
        </w:rPr>
        <w:t>ที่กลุ่มบริษัทซื้อมาและมีอายุการใช้งานจำกัด</w:t>
      </w:r>
      <w:r w:rsidR="00B665B7" w:rsidRPr="00092057">
        <w:rPr>
          <w:rFonts w:asciiTheme="majorBidi" w:hAnsiTheme="majorBidi" w:cstheme="majorBidi"/>
          <w:sz w:val="30"/>
          <w:szCs w:val="30"/>
          <w:cs/>
        </w:rPr>
        <w:t xml:space="preserve"> วัดมูลค่าด้วย</w:t>
      </w:r>
      <w:r w:rsidR="00CE6E72" w:rsidRPr="00092057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  <w:r w:rsidR="00CE6E72" w:rsidRPr="00092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7A4184B3" w14:textId="77777777" w:rsidR="00B665B7" w:rsidRPr="00092057" w:rsidRDefault="00B665B7" w:rsidP="005650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77AC3" w14:textId="77777777" w:rsidR="00F3366E" w:rsidRDefault="00F33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E8CB09A" w14:textId="5E2E1BA5" w:rsidR="0034460D" w:rsidRPr="00092057" w:rsidRDefault="00334C95" w:rsidP="00176E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</w:t>
      </w:r>
      <w:r w:rsidR="0034460D" w:rsidRPr="00092057">
        <w:rPr>
          <w:rFonts w:asciiTheme="majorBidi" w:hAnsiTheme="majorBidi" w:cstheme="majorBidi"/>
          <w:i/>
          <w:iCs/>
          <w:sz w:val="30"/>
          <w:szCs w:val="30"/>
          <w:cs/>
        </w:rPr>
        <w:t>ายจ่ายภายหลังการรับรู้รายการ</w:t>
      </w:r>
    </w:p>
    <w:p w14:paraId="365FDB3D" w14:textId="77777777" w:rsidR="0034460D" w:rsidRPr="00092057" w:rsidRDefault="0034460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A7E17" w14:textId="77777777" w:rsidR="0034460D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92057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CE6E72" w:rsidRPr="00092057">
        <w:rPr>
          <w:rFonts w:asciiTheme="majorBidi" w:eastAsia="Calibri" w:hAnsiTheme="majorBidi" w:cstheme="majorBidi"/>
          <w:sz w:val="30"/>
          <w:szCs w:val="30"/>
          <w:cs/>
        </w:rPr>
        <w:t xml:space="preserve">ค่าใช้จ่ายอื่น </w:t>
      </w:r>
      <w:r w:rsidRPr="00092057">
        <w:rPr>
          <w:rFonts w:asciiTheme="majorBidi" w:eastAsia="Calibri" w:hAnsiTheme="majorBidi" w:cstheme="majorBidi"/>
          <w:sz w:val="30"/>
          <w:szCs w:val="30"/>
          <w:cs/>
        </w:rPr>
        <w:t>รวมถึงตราผลิตภัณฑ์ที่เกิดขึ้นภายในรับรู้ในกำไรหรือขาดทุนเมื่อเกิดขึ้น</w:t>
      </w:r>
    </w:p>
    <w:p w14:paraId="0E740469" w14:textId="77777777" w:rsidR="003F5296" w:rsidRPr="00092057" w:rsidRDefault="003F5296" w:rsidP="004A5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D9F1A3" w14:textId="77777777" w:rsidR="0034460D" w:rsidRPr="00092057" w:rsidRDefault="0034460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E0E0E0"/>
        </w:rPr>
      </w:pP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</w:t>
      </w:r>
      <w:r w:rsidRPr="0009205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B17A440" w14:textId="77777777" w:rsidR="0034460D" w:rsidRPr="00092057" w:rsidRDefault="0034460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050145" w14:textId="77777777" w:rsidR="00CE6E72" w:rsidRPr="00092057" w:rsidRDefault="0026361B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="00CE6E72" w:rsidRPr="00092057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</w:t>
      </w:r>
      <w:r w:rsidR="0034460D" w:rsidRPr="00092057">
        <w:rPr>
          <w:rFonts w:asciiTheme="majorBidi" w:eastAsia="Calibri" w:hAnsiTheme="majorBidi" w:cstheme="majorBidi"/>
          <w:sz w:val="30"/>
          <w:szCs w:val="30"/>
          <w:cs/>
        </w:rPr>
        <w:t>อื่นที่ใช้แทนราคาทุนหักด้วยมูลค่าคงเหลือ</w:t>
      </w:r>
    </w:p>
    <w:p w14:paraId="6C0E7B9F" w14:textId="77777777" w:rsidR="0034460D" w:rsidRPr="00092057" w:rsidRDefault="00CE6E72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9205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02A96E83" w14:textId="77777777" w:rsidR="0034460D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092057">
        <w:rPr>
          <w:rFonts w:asciiTheme="majorBidi" w:hAnsiTheme="majorBidi" w:cstheme="majorBidi"/>
          <w:spacing w:val="-4"/>
          <w:sz w:val="30"/>
          <w:szCs w:val="30"/>
          <w:cs/>
        </w:rPr>
        <w:t>ประโยชน์</w:t>
      </w:r>
      <w:r w:rsidR="005646CA" w:rsidRPr="00092057">
        <w:rPr>
          <w:rFonts w:asciiTheme="majorBidi" w:hAnsiTheme="majorBidi" w:cstheme="majorBidi"/>
          <w:sz w:val="30"/>
          <w:szCs w:val="30"/>
          <w:cs/>
        </w:rPr>
        <w:t>เชิงเศรษฐกิจ</w:t>
      </w:r>
      <w:r w:rsidRPr="00092057">
        <w:rPr>
          <w:rFonts w:asciiTheme="majorBidi" w:hAnsiTheme="majorBidi" w:cstheme="majorBidi"/>
          <w:spacing w:val="-4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Pr="00092057">
        <w:rPr>
          <w:rFonts w:asciiTheme="majorBidi" w:hAnsiTheme="majorBidi" w:cstheme="majorBidi"/>
          <w:spacing w:val="-2"/>
          <w:sz w:val="30"/>
          <w:szCs w:val="30"/>
          <w:cs/>
        </w:rPr>
        <w:t>ค่าความนิยม</w:t>
      </w:r>
      <w:r w:rsidRPr="0009205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2057">
        <w:rPr>
          <w:rFonts w:asciiTheme="majorBidi" w:hAnsiTheme="majorBidi" w:cstheme="majorBidi"/>
          <w:spacing w:val="-2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</w:t>
      </w:r>
      <w:r w:rsidR="00CE6E72" w:rsidRPr="00092057">
        <w:rPr>
          <w:rFonts w:asciiTheme="majorBidi" w:hAnsiTheme="majorBidi" w:cstheme="majorBidi"/>
          <w:spacing w:val="-2"/>
          <w:sz w:val="30"/>
          <w:szCs w:val="30"/>
          <w:cs/>
        </w:rPr>
        <w:t xml:space="preserve">   </w:t>
      </w:r>
      <w:r w:rsidRPr="00092057">
        <w:rPr>
          <w:rFonts w:asciiTheme="majorBidi" w:hAnsiTheme="majorBidi" w:cstheme="majorBidi"/>
          <w:spacing w:val="-2"/>
          <w:sz w:val="30"/>
          <w:szCs w:val="30"/>
          <w:cs/>
        </w:rPr>
        <w:t>ที่คาดว่า</w:t>
      </w:r>
      <w:r w:rsidRPr="00092057">
        <w:rPr>
          <w:rFonts w:asciiTheme="majorBidi" w:hAnsiTheme="majorBidi" w:cstheme="majorBidi"/>
          <w:sz w:val="30"/>
          <w:szCs w:val="30"/>
          <w:cs/>
        </w:rPr>
        <w:t>จะได้รับประโยชน์</w:t>
      </w:r>
      <w:r w:rsidR="00CE6E72" w:rsidRPr="00092057">
        <w:rPr>
          <w:rFonts w:asciiTheme="majorBidi" w:hAnsiTheme="majorBidi" w:cstheme="majorBidi"/>
          <w:sz w:val="30"/>
          <w:szCs w:val="30"/>
          <w:cs/>
        </w:rPr>
        <w:t>สำหรับปีปัจจุบันและปีเปรียบเทียบ</w:t>
      </w:r>
      <w:r w:rsidRPr="00092057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390152DC" w14:textId="77777777" w:rsidR="00CE6E72" w:rsidRPr="00092057" w:rsidRDefault="00CE6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green"/>
          <w:cs/>
        </w:rPr>
      </w:pPr>
    </w:p>
    <w:tbl>
      <w:tblPr>
        <w:tblW w:w="87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62"/>
        <w:gridCol w:w="2245"/>
      </w:tblGrid>
      <w:tr w:rsidR="00616620" w:rsidRPr="00092057" w14:paraId="7B4F0851" w14:textId="77777777" w:rsidTr="00F3366E">
        <w:tc>
          <w:tcPr>
            <w:tcW w:w="6462" w:type="dxa"/>
          </w:tcPr>
          <w:p w14:paraId="02D48F67" w14:textId="77777777" w:rsidR="00616620" w:rsidRPr="00092057" w:rsidRDefault="00616620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E54B5E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</w:t>
            </w:r>
            <w:r w:rsidR="00565032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ซอฟต์</w:t>
            </w: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245" w:type="dxa"/>
          </w:tcPr>
          <w:p w14:paraId="2F8E25DB" w14:textId="77777777" w:rsidR="00616620" w:rsidRPr="00092057" w:rsidRDefault="00912CCC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6620" w:rsidRPr="00092057">
              <w:rPr>
                <w:rFonts w:asciiTheme="majorBidi" w:hAnsiTheme="majorBidi" w:cstheme="majorBidi"/>
                <w:sz w:val="30"/>
                <w:szCs w:val="30"/>
              </w:rPr>
              <w:t>-1</w:t>
            </w:r>
            <w:r w:rsidR="00C350A1" w:rsidRPr="0009205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16620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34460D" w:rsidRPr="00092057" w14:paraId="078A5F8F" w14:textId="77777777" w:rsidTr="00F3366E">
        <w:tc>
          <w:tcPr>
            <w:tcW w:w="6462" w:type="dxa"/>
            <w:shd w:val="clear" w:color="auto" w:fill="auto"/>
          </w:tcPr>
          <w:p w14:paraId="21FF0064" w14:textId="77777777" w:rsidR="0034460D" w:rsidRPr="00092057" w:rsidRDefault="0034460D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1B45DF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  <w:r w:rsidR="00863143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และลิขสิทธิ์</w:t>
            </w:r>
          </w:p>
        </w:tc>
        <w:tc>
          <w:tcPr>
            <w:tcW w:w="2245" w:type="dxa"/>
            <w:shd w:val="clear" w:color="auto" w:fill="auto"/>
          </w:tcPr>
          <w:p w14:paraId="4EBEC4A2" w14:textId="77777777" w:rsidR="0034460D" w:rsidRPr="00092057" w:rsidRDefault="0034460D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</w:t>
            </w:r>
            <w:r w:rsidR="00EE1D30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</w:tr>
    </w:tbl>
    <w:p w14:paraId="6280A938" w14:textId="77777777" w:rsidR="00B220D8" w:rsidRPr="00092057" w:rsidRDefault="00B220D8" w:rsidP="00372592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8B2FD" w14:textId="77777777" w:rsidR="00FB0A0C" w:rsidRPr="00092057" w:rsidRDefault="0034460D" w:rsidP="00372592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จะได้รับการทบทวนอย่างน้อยทุกสิ้นรอบปีบัญชีและปรับปรุงตามความเหมาะสม</w:t>
      </w:r>
      <w:r w:rsidRPr="00092057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06279876" w14:textId="77777777" w:rsidR="00FB0A0C" w:rsidRPr="00092057" w:rsidRDefault="00FB0A0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10A6C8" w14:textId="77777777" w:rsidR="0034460D" w:rsidRPr="00913A42" w:rsidRDefault="0034460D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913A42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1E06A6" w:rsidRPr="00913A4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1DB1E2B" w14:textId="77777777" w:rsidR="0034460D" w:rsidRPr="00092057" w:rsidRDefault="0034460D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15DD0" w14:textId="77777777" w:rsidR="0034460D" w:rsidRPr="00092057" w:rsidRDefault="005875D0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ยอด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092057">
        <w:rPr>
          <w:rFonts w:asciiTheme="majorBidi" w:hAnsiTheme="majorBidi" w:cstheme="majorBidi"/>
          <w:sz w:val="30"/>
          <w:szCs w:val="30"/>
          <w:cs/>
        </w:rPr>
        <w:t>ตามบัญชี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ของ</w:t>
      </w:r>
      <w:r w:rsidR="00181B18" w:rsidRPr="00092057">
        <w:rPr>
          <w:rFonts w:asciiTheme="majorBidi" w:hAnsiTheme="majorBidi" w:cstheme="majorBidi"/>
          <w:sz w:val="30"/>
          <w:szCs w:val="30"/>
          <w:cs/>
        </w:rPr>
        <w:t>กลุ่ม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Pr="00092057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34460D" w:rsidRPr="00092057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สำหรับสินทรัพย์ไม่มีตัวตนที่มีอายุการให้ประโยชน์ไม่ทราบแน่นอนหรือยังไม่พร้อมใช้งานจะ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ถูกประมาณมูลค่าที่คาดว่าจะได้รับคืนทุกปีในช่วงเวลาเดียวกัน</w:t>
      </w:r>
    </w:p>
    <w:p w14:paraId="6119010D" w14:textId="77777777" w:rsidR="0034460D" w:rsidRPr="00092057" w:rsidRDefault="0034460D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A3FBE" w14:textId="77777777" w:rsidR="00DF4CE3" w:rsidRPr="00092057" w:rsidRDefault="0034460D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pacing w:val="2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</w:t>
      </w:r>
      <w:r w:rsidR="005875D0" w:rsidRPr="00092057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</w:t>
      </w:r>
      <w:r w:rsidRPr="00092057">
        <w:rPr>
          <w:rFonts w:asciiTheme="majorBidi" w:hAnsiTheme="majorBidi" w:cstheme="majorBidi"/>
          <w:spacing w:val="-4"/>
          <w:sz w:val="30"/>
          <w:szCs w:val="30"/>
          <w:cs/>
        </w:rPr>
        <w:t>หน่วยสินทรัพย์ที่ก่อให้เกิดเงินสดสูงกว่า</w:t>
      </w:r>
      <w:r w:rsidR="005875D0" w:rsidRPr="000920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มูลค่าที่จะได้รับคืน </w:t>
      </w:r>
      <w:r w:rsidRPr="00092057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ึ้นของสินทรัพย์ชิ้นเดียวกันกับที่เคยรับรู้ใน</w:t>
      </w:r>
      <w:r w:rsidRPr="00092057">
        <w:rPr>
          <w:rFonts w:asciiTheme="majorBidi" w:hAnsiTheme="majorBidi" w:cstheme="majorBidi"/>
          <w:spacing w:val="2"/>
          <w:sz w:val="30"/>
          <w:szCs w:val="30"/>
          <w:cs/>
        </w:rPr>
        <w:t>ส่วนของผู้ถือหุ้นและมีการด้อย</w:t>
      </w:r>
      <w:r w:rsidRPr="00092057">
        <w:rPr>
          <w:rFonts w:asciiTheme="majorBidi" w:hAnsiTheme="majorBidi" w:cstheme="majorBidi"/>
          <w:sz w:val="30"/>
          <w:szCs w:val="30"/>
          <w:cs/>
        </w:rPr>
        <w:t>ค่าในเวลาต่อมา ในกรณีนี้รับรู้ในส่วนของผู้ถือหุ้น</w:t>
      </w:r>
    </w:p>
    <w:p w14:paraId="3398EE93" w14:textId="77777777" w:rsidR="0034460D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92057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0D05476F" w14:textId="77777777" w:rsidR="00452C60" w:rsidRPr="00F3366E" w:rsidRDefault="00452C60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E92327C" w14:textId="77777777" w:rsidR="00EC2059" w:rsidRPr="00F3366E" w:rsidRDefault="0034460D" w:rsidP="004A5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66E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สินทรัพย์ประมาณ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="005875D0" w:rsidRPr="00F33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366E">
        <w:rPr>
          <w:rFonts w:asciiTheme="majorBidi" w:hAnsiTheme="majorBidi" w:cstheme="majorBidi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CF749C" w:rsidRPr="00F3366E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9A78B9F" w14:textId="77777777" w:rsidR="005646CA" w:rsidRPr="00F3366E" w:rsidRDefault="008841E0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3366E">
        <w:rPr>
          <w:rFonts w:asciiTheme="majorBidi" w:hAnsiTheme="majorBidi" w:cstheme="majorBidi"/>
          <w:iCs/>
          <w:sz w:val="30"/>
          <w:szCs w:val="30"/>
        </w:rPr>
        <w:t xml:space="preserve">           </w:t>
      </w:r>
    </w:p>
    <w:p w14:paraId="5BA44507" w14:textId="77777777" w:rsidR="0034460D" w:rsidRPr="00F3366E" w:rsidRDefault="0034460D" w:rsidP="0056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F3366E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47F8F775" w14:textId="77777777" w:rsidR="005646CA" w:rsidRPr="00F3366E" w:rsidRDefault="005646CA" w:rsidP="0008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53A1C25" w14:textId="77777777" w:rsidR="00777AFE" w:rsidRPr="00F3366E" w:rsidRDefault="0034460D" w:rsidP="0008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3366E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</w:t>
      </w:r>
      <w:r w:rsidR="00CF749C" w:rsidRPr="00F3366E">
        <w:rPr>
          <w:rFonts w:ascii="Angsana New" w:hAnsi="Angsana New"/>
          <w:spacing w:val="-2"/>
          <w:sz w:val="30"/>
          <w:szCs w:val="30"/>
          <w:cs/>
        </w:rPr>
        <w:t>เพิ่มขึ้นนั้นสัมพันธ์โดยตรงกับ</w:t>
      </w:r>
      <w:r w:rsidRPr="00F3366E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ขาดทุนจากการด้อยค่าที่เคยรับรู้ในกำไรหรือขาดทุน</w:t>
      </w:r>
      <w:r w:rsidR="00CF749C" w:rsidRPr="00F3366E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1568CB7" w14:textId="77777777" w:rsidR="00B220D8" w:rsidRPr="00F3366E" w:rsidRDefault="00B22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highlight w:val="green"/>
          <w:cs/>
        </w:rPr>
      </w:pPr>
    </w:p>
    <w:p w14:paraId="4060F0B8" w14:textId="77777777" w:rsidR="00F46B53" w:rsidRPr="00F3366E" w:rsidRDefault="004375AF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3366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Pr="00F33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4460D" w:rsidRPr="00F3366E">
        <w:rPr>
          <w:rFonts w:ascii="Angsana New" w:hAnsi="Angsana New"/>
          <w:spacing w:val="2"/>
          <w:sz w:val="30"/>
          <w:szCs w:val="30"/>
          <w:cs/>
        </w:rPr>
        <w:t>ขาดทุนจากการด้อยค่าของสินทรัพย์ท</w:t>
      </w:r>
      <w:r w:rsidR="001B6127" w:rsidRPr="00F3366E">
        <w:rPr>
          <w:rFonts w:ascii="Angsana New" w:hAnsi="Angsana New"/>
          <w:spacing w:val="2"/>
          <w:sz w:val="30"/>
          <w:szCs w:val="30"/>
          <w:cs/>
        </w:rPr>
        <w:t>ี่ไม่ใช่สินทรัพย์ทางการเงิน</w:t>
      </w:r>
      <w:r w:rsidR="00243640" w:rsidRPr="00F3366E">
        <w:rPr>
          <w:rFonts w:ascii="Angsana New" w:hAnsi="Angsana New"/>
          <w:spacing w:val="2"/>
          <w:sz w:val="30"/>
          <w:szCs w:val="30"/>
          <w:cs/>
        </w:rPr>
        <w:t>อื่นๆ</w:t>
      </w:r>
      <w:r w:rsidR="0034460D" w:rsidRPr="00F3366E">
        <w:rPr>
          <w:rFonts w:ascii="Angsana New" w:hAnsi="Angsana New"/>
          <w:spacing w:val="2"/>
          <w:sz w:val="30"/>
          <w:szCs w:val="30"/>
          <w:cs/>
        </w:rPr>
        <w:t xml:space="preserve"> ที่เคยรับรู้ในงวด</w:t>
      </w:r>
      <w:r w:rsidR="001B6127" w:rsidRPr="00F3366E">
        <w:rPr>
          <w:rFonts w:ascii="Angsana New" w:hAnsi="Angsana New"/>
          <w:spacing w:val="2"/>
          <w:sz w:val="30"/>
          <w:szCs w:val="30"/>
          <w:cs/>
        </w:rPr>
        <w:t xml:space="preserve">ก่อนจะถูกประเมิน </w:t>
      </w:r>
      <w:r w:rsidR="0034460D" w:rsidRPr="00F3366E">
        <w:rPr>
          <w:rFonts w:ascii="Angsana New" w:hAnsi="Angsana New"/>
          <w:spacing w:val="2"/>
          <w:sz w:val="30"/>
          <w:szCs w:val="30"/>
          <w:cs/>
        </w:rPr>
        <w:t xml:space="preserve">ณ </w:t>
      </w:r>
      <w:r w:rsidR="0034460D" w:rsidRPr="00F3366E">
        <w:rPr>
          <w:rFonts w:ascii="Angsana New" w:hAnsi="Angsana New"/>
          <w:sz w:val="30"/>
          <w:szCs w:val="30"/>
          <w:cs/>
        </w:rPr>
        <w:t xml:space="preserve">ทุกวันที่รายงานว่ามีข้อบ่งชี้เรื่องการด้อยค่าหรือไม่ </w:t>
      </w:r>
      <w:r w:rsidR="00CF749C" w:rsidRPr="00F3366E">
        <w:rPr>
          <w:rFonts w:ascii="Angsana New" w:hAnsi="Angsana New"/>
          <w:sz w:val="30"/>
          <w:szCs w:val="30"/>
          <w:cs/>
        </w:rPr>
        <w:t xml:space="preserve">ขาดทุนจากการด้อยค่าจะถูกกลับรายการ </w:t>
      </w:r>
      <w:r w:rsidR="0034460D" w:rsidRPr="00F3366E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</w:t>
      </w:r>
      <w:r w:rsidR="00CF749C" w:rsidRPr="00F3366E">
        <w:rPr>
          <w:rFonts w:ascii="Angsana New" w:hAnsi="Angsana New"/>
          <w:sz w:val="30"/>
          <w:szCs w:val="30"/>
          <w:cs/>
        </w:rPr>
        <w:t xml:space="preserve">นวณมูลค่าที่คาดว่าจะได้รับคืน </w:t>
      </w:r>
      <w:r w:rsidR="0034460D" w:rsidRPr="00F3366E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</w:t>
      </w:r>
      <w:r w:rsidR="00CF749C" w:rsidRPr="00F3366E">
        <w:rPr>
          <w:rFonts w:ascii="Angsana New" w:hAnsi="Angsana New"/>
          <w:sz w:val="30"/>
          <w:szCs w:val="30"/>
          <w:cs/>
        </w:rPr>
        <w:t>่าที่มูลค่าตามบัญชีของสินทรัพย์</w:t>
      </w:r>
      <w:r w:rsidR="0034460D" w:rsidRPr="00F3366E">
        <w:rPr>
          <w:rFonts w:ascii="Angsana New" w:hAnsi="Angsana New"/>
          <w:sz w:val="30"/>
          <w:szCs w:val="30"/>
          <w:cs/>
        </w:rPr>
        <w:t>ไม่เกินกว่ามูลค่าตามบัญชีภายหลังหักด้วยค่าเสื่อมราคาสะสมหรือค่าตัดจำหน่ายสะส</w:t>
      </w:r>
      <w:r w:rsidR="00CF749C" w:rsidRPr="00F3366E">
        <w:rPr>
          <w:rFonts w:ascii="Angsana New" w:hAnsi="Angsana New"/>
          <w:sz w:val="30"/>
          <w:szCs w:val="30"/>
          <w:cs/>
        </w:rPr>
        <w:t>ม เสมือนหนึ่งไม่เคยมีการบันทึก</w:t>
      </w:r>
      <w:r w:rsidR="0034460D" w:rsidRPr="00F3366E">
        <w:rPr>
          <w:rFonts w:ascii="Angsana New" w:hAnsi="Angsana New"/>
          <w:sz w:val="30"/>
          <w:szCs w:val="30"/>
          <w:cs/>
        </w:rPr>
        <w:t xml:space="preserve">ขาดทุนจากการด้อยค่ามาก่อน </w:t>
      </w:r>
    </w:p>
    <w:p w14:paraId="61FF8B13" w14:textId="77777777" w:rsidR="00F46B53" w:rsidRPr="00F3366E" w:rsidRDefault="00F46B5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38735A4" w14:textId="77777777" w:rsidR="006201BF" w:rsidRPr="00F3366E" w:rsidRDefault="006201BF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OLE_LINK7"/>
      <w:bookmarkStart w:id="3" w:name="OLE_LINK8"/>
      <w:r w:rsidRPr="00F3366E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152190F9" w14:textId="77777777" w:rsidR="00DF4CE3" w:rsidRPr="00F3366E" w:rsidRDefault="00DF4CE3" w:rsidP="00DF4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C3635E" w14:textId="77777777" w:rsidR="006201BF" w:rsidRPr="00F3366E" w:rsidRDefault="006201BF" w:rsidP="00DF4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366E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EB0364" w:rsidRPr="00F3366E">
        <w:rPr>
          <w:rFonts w:ascii="Angsana New" w:hAnsi="Angsana New" w:hint="cs"/>
          <w:sz w:val="30"/>
          <w:szCs w:val="30"/>
          <w:cs/>
        </w:rPr>
        <w:t>ด้วย</w:t>
      </w:r>
      <w:r w:rsidRPr="00F3366E">
        <w:rPr>
          <w:rFonts w:ascii="Angsana New" w:hAnsi="Angsana New"/>
          <w:sz w:val="30"/>
          <w:szCs w:val="30"/>
          <w:cs/>
        </w:rPr>
        <w:t>มูลค่ายุติธรรมหักค่าใช้จ่ายที่เกี่ยวกับการเกิดหนี้สิน</w:t>
      </w:r>
      <w:r w:rsidR="00E65CAC" w:rsidRPr="00F3366E">
        <w:rPr>
          <w:rFonts w:ascii="Angsana New" w:hAnsi="Angsana New"/>
          <w:sz w:val="30"/>
          <w:szCs w:val="30"/>
          <w:cs/>
        </w:rPr>
        <w:t xml:space="preserve"> </w:t>
      </w:r>
      <w:r w:rsidR="003E4155" w:rsidRPr="00F3366E">
        <w:rPr>
          <w:rFonts w:ascii="Angsana New" w:hAnsi="Angsana New"/>
          <w:sz w:val="30"/>
          <w:szCs w:val="30"/>
          <w:cs/>
        </w:rPr>
        <w:t>ภายหลังจาก</w:t>
      </w:r>
      <w:r w:rsidR="00B220D8" w:rsidRPr="00F3366E">
        <w:rPr>
          <w:rFonts w:ascii="Angsana New" w:hAnsi="Angsana New"/>
          <w:sz w:val="30"/>
          <w:szCs w:val="30"/>
          <w:cs/>
        </w:rPr>
        <w:t xml:space="preserve">            </w:t>
      </w:r>
      <w:r w:rsidR="003E4155" w:rsidRPr="00F3366E">
        <w:rPr>
          <w:rFonts w:ascii="Angsana New" w:hAnsi="Angsana New"/>
          <w:sz w:val="30"/>
          <w:szCs w:val="30"/>
          <w:cs/>
        </w:rPr>
        <w:t>การบันทึก</w:t>
      </w:r>
      <w:r w:rsidRPr="00F3366E">
        <w:rPr>
          <w:rFonts w:ascii="Angsana New" w:hAnsi="Angsana New"/>
          <w:sz w:val="30"/>
          <w:szCs w:val="30"/>
          <w:cs/>
        </w:rPr>
        <w:t>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9E7AF2" w:rsidRPr="00F3366E">
        <w:rPr>
          <w:rFonts w:ascii="Angsana New" w:hAnsi="Angsana New"/>
          <w:sz w:val="30"/>
          <w:szCs w:val="30"/>
        </w:rPr>
        <w:t xml:space="preserve">     </w:t>
      </w:r>
      <w:r w:rsidRPr="00F3366E">
        <w:rPr>
          <w:rFonts w:ascii="Angsana New" w:hAnsi="Angsana New"/>
          <w:sz w:val="30"/>
          <w:szCs w:val="30"/>
          <w:cs/>
        </w:rPr>
        <w:t>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9C7EEDB" w14:textId="77777777" w:rsidR="00DF4CE3" w:rsidRPr="00F3366E" w:rsidRDefault="00DF4CE3" w:rsidP="00DF4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2"/>
    <w:bookmarkEnd w:id="3"/>
    <w:p w14:paraId="46231C01" w14:textId="77777777" w:rsidR="0034460D" w:rsidRPr="00F3366E" w:rsidRDefault="0034460D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F3366E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4BF6210A" w14:textId="77777777" w:rsidR="0034460D" w:rsidRPr="00F3366E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5E4BD5" w14:textId="77777777" w:rsidR="0034460D" w:rsidRPr="00F3366E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366E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 แสดงในราคาทุน</w:t>
      </w:r>
    </w:p>
    <w:p w14:paraId="089003FF" w14:textId="77777777" w:rsidR="00B665B7" w:rsidRPr="000379FD" w:rsidRDefault="00B665B7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64325A7" w14:textId="77777777" w:rsidR="009D4CD1" w:rsidRDefault="009D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7F60A68" w14:textId="2246193E" w:rsidR="0034460D" w:rsidRPr="00D533B8" w:rsidRDefault="0034460D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54F9F72B" w14:textId="77777777" w:rsidR="0034460D" w:rsidRPr="009D4CD1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9FD">
        <w:rPr>
          <w:rFonts w:ascii="Angsana New" w:hAnsi="Angsana New"/>
          <w:sz w:val="24"/>
          <w:szCs w:val="24"/>
        </w:rPr>
        <w:tab/>
      </w:r>
    </w:p>
    <w:p w14:paraId="148C2017" w14:textId="77777777" w:rsidR="0034460D" w:rsidRPr="009D4CD1" w:rsidRDefault="0034460D" w:rsidP="00F034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D4CD1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EB7C24F" w14:textId="77777777" w:rsidR="00F0341A" w:rsidRPr="009D4CD1" w:rsidRDefault="00F0341A" w:rsidP="00F034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  <w:highlight w:val="green"/>
        </w:rPr>
      </w:pPr>
    </w:p>
    <w:p w14:paraId="4AA63421" w14:textId="77777777" w:rsidR="00CF749C" w:rsidRPr="009D4CD1" w:rsidRDefault="00CF749C" w:rsidP="00CF74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D4CD1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1DEC73B" w14:textId="26ECA970" w:rsidR="004375AF" w:rsidRPr="009D4CD1" w:rsidRDefault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4A8DFA40" w14:textId="77777777" w:rsidR="0034460D" w:rsidRPr="009D4CD1" w:rsidRDefault="0034460D" w:rsidP="00373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9D4CD1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3C63E98" w14:textId="77777777" w:rsidR="00452C60" w:rsidRPr="009D4CD1" w:rsidRDefault="00452C60" w:rsidP="00CF749C">
      <w:pPr>
        <w:spacing w:line="240" w:lineRule="auto"/>
        <w:jc w:val="thaiDistribute"/>
        <w:rPr>
          <w:rFonts w:ascii="Angsana New" w:hAnsi="Angsana New"/>
          <w:i/>
          <w:sz w:val="30"/>
          <w:szCs w:val="30"/>
          <w:highlight w:val="green"/>
        </w:rPr>
      </w:pPr>
    </w:p>
    <w:p w14:paraId="275C22CA" w14:textId="09087879" w:rsidR="00452C60" w:rsidRPr="009D4CD1" w:rsidRDefault="00013EAC" w:rsidP="00452C60">
      <w:pPr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9D4CD1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250276BA" w14:textId="77777777" w:rsidR="009D4CD1" w:rsidRPr="009D4CD1" w:rsidRDefault="009D4CD1" w:rsidP="00452C60">
      <w:pPr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2788B6E3" w14:textId="77777777" w:rsidR="00013EAC" w:rsidRPr="009D4CD1" w:rsidRDefault="00013EAC" w:rsidP="00013EA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D4CD1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42DCDB56" w14:textId="77777777" w:rsidR="001B6127" w:rsidRPr="009D4CD1" w:rsidRDefault="001B6127" w:rsidP="00013E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DD746EA" w14:textId="77777777" w:rsidR="00013EAC" w:rsidRPr="009D4CD1" w:rsidRDefault="00013EAC" w:rsidP="008A44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D4CD1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D4CD1">
        <w:rPr>
          <w:rFonts w:ascii="Angsana New" w:hAnsi="Angsana New"/>
          <w:i/>
          <w:sz w:val="30"/>
          <w:szCs w:val="30"/>
        </w:rPr>
        <w:t xml:space="preserve"> </w:t>
      </w:r>
      <w:r w:rsidRPr="009D4CD1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D4CD1">
        <w:rPr>
          <w:rFonts w:ascii="Angsana New" w:hAnsi="Angsana New"/>
          <w:i/>
          <w:sz w:val="30"/>
          <w:szCs w:val="30"/>
        </w:rPr>
        <w:t xml:space="preserve"> </w:t>
      </w:r>
      <w:r w:rsidRPr="009D4CD1">
        <w:rPr>
          <w:rFonts w:ascii="Angsana New" w:hAnsi="Angsana New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9D4CD1">
        <w:rPr>
          <w:rFonts w:ascii="Angsana New" w:hAnsi="Angsana New"/>
          <w:i/>
          <w:sz w:val="30"/>
          <w:szCs w:val="30"/>
        </w:rPr>
        <w:t xml:space="preserve">          </w:t>
      </w:r>
      <w:r w:rsidRPr="009D4CD1">
        <w:rPr>
          <w:rFonts w:ascii="Angsana New" w:hAnsi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36C83C3A" w14:textId="77777777" w:rsidR="004375AF" w:rsidRPr="009D4CD1" w:rsidRDefault="004375AF" w:rsidP="008A44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3ABB3FE8" w14:textId="77777777" w:rsidR="00013EAC" w:rsidRPr="009D4CD1" w:rsidRDefault="00013EAC" w:rsidP="00013E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D4CD1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9D4CD1">
        <w:rPr>
          <w:rFonts w:ascii="Angsana New" w:hAnsi="Angsana New"/>
          <w:i/>
          <w:sz w:val="30"/>
          <w:szCs w:val="30"/>
        </w:rPr>
        <w:t xml:space="preserve">        </w:t>
      </w:r>
      <w:r w:rsidRPr="009D4CD1">
        <w:rPr>
          <w:rFonts w:ascii="Angsana New" w:hAnsi="Angsana New"/>
          <w:i/>
          <w:sz w:val="30"/>
          <w:szCs w:val="30"/>
          <w:cs/>
        </w:rPr>
        <w:t>ที่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C8F8205" w14:textId="77777777" w:rsidR="00013EAC" w:rsidRPr="009D4CD1" w:rsidRDefault="00013EAC" w:rsidP="00452C60">
      <w:pPr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14:paraId="687BD261" w14:textId="77777777" w:rsidR="00373076" w:rsidRPr="009D4CD1" w:rsidRDefault="00373076" w:rsidP="00013EAC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D4CD1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7142C7E6" w14:textId="77777777" w:rsidR="00F0341A" w:rsidRPr="004375AF" w:rsidRDefault="00F0341A" w:rsidP="00013E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9FBBBA4" w14:textId="77777777" w:rsidR="00013EAC" w:rsidRPr="004375AF" w:rsidRDefault="00013EAC" w:rsidP="00013E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375AF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B220D8" w:rsidRPr="004375AF">
        <w:rPr>
          <w:rFonts w:ascii="Angsana New" w:hAnsi="Angsana New"/>
          <w:i/>
          <w:sz w:val="30"/>
          <w:szCs w:val="30"/>
          <w:cs/>
        </w:rPr>
        <w:t xml:space="preserve">  </w:t>
      </w:r>
      <w:r w:rsidRPr="004375AF">
        <w:rPr>
          <w:rFonts w:ascii="Angsana New" w:hAnsi="Angsana New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7E66594" w14:textId="77777777" w:rsidR="005037D0" w:rsidRPr="004375AF" w:rsidRDefault="005037D0" w:rsidP="005037D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4375AF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14:paraId="3CD3D620" w14:textId="77777777" w:rsidR="005037D0" w:rsidRPr="004375AF" w:rsidRDefault="005037D0" w:rsidP="005037D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25CA7107" w14:textId="3DE9A3E1" w:rsidR="005037D0" w:rsidRDefault="005037D0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375AF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Pr="004375AF">
        <w:rPr>
          <w:rFonts w:ascii="Angsana New" w:hAnsi="Angsana New"/>
          <w:i/>
          <w:sz w:val="30"/>
          <w:szCs w:val="30"/>
          <w:cs/>
        </w:rPr>
        <w:br/>
        <w:t xml:space="preserve">หากระยะเวลาการจ่ายผลประโยชน์เกินกว่า </w:t>
      </w:r>
      <w:r w:rsidRPr="004375AF">
        <w:rPr>
          <w:rFonts w:ascii="Angsana New" w:hAnsi="Angsana New"/>
          <w:iCs/>
          <w:sz w:val="30"/>
          <w:szCs w:val="30"/>
        </w:rPr>
        <w:t>12</w:t>
      </w:r>
      <w:r w:rsidRPr="004375AF">
        <w:rPr>
          <w:rFonts w:ascii="Angsana New" w:hAnsi="Angsana New"/>
          <w:i/>
          <w:sz w:val="30"/>
          <w:szCs w:val="30"/>
        </w:rPr>
        <w:t xml:space="preserve"> </w:t>
      </w:r>
      <w:r w:rsidRPr="004375AF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740B16D" w14:textId="77777777" w:rsidR="00A2258E" w:rsidRPr="004375AF" w:rsidRDefault="00A2258E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25EE67E" w14:textId="77777777" w:rsidR="0034460D" w:rsidRPr="00D533B8" w:rsidRDefault="0034460D" w:rsidP="00176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D533B8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6DBD5E84" w14:textId="77777777" w:rsidR="00F0341A" w:rsidRPr="004375AF" w:rsidRDefault="00F0341A" w:rsidP="003730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  <w:highlight w:val="green"/>
        </w:rPr>
      </w:pPr>
    </w:p>
    <w:p w14:paraId="14DFD9A1" w14:textId="6A917CF5" w:rsidR="00E64828" w:rsidRDefault="00E64828" w:rsidP="00E648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375AF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375AF">
        <w:rPr>
          <w:rFonts w:ascii="Angsana New" w:hAnsi="Angsana New"/>
          <w:i/>
          <w:sz w:val="30"/>
          <w:szCs w:val="30"/>
        </w:rPr>
        <w:t xml:space="preserve"> </w:t>
      </w:r>
      <w:r w:rsidRPr="004375AF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</w:t>
      </w:r>
      <w:r w:rsidR="005037D0" w:rsidRPr="004375AF">
        <w:rPr>
          <w:rFonts w:ascii="Angsana New" w:hAnsi="Angsana New"/>
          <w:i/>
          <w:sz w:val="30"/>
          <w:szCs w:val="30"/>
          <w:cs/>
        </w:rPr>
        <w:br/>
      </w:r>
      <w:r w:rsidRPr="004375AF">
        <w:rPr>
          <w:rFonts w:ascii="Angsana New" w:hAnsi="Angsana New"/>
          <w:i/>
          <w:sz w:val="30"/>
          <w:szCs w:val="30"/>
          <w:cs/>
        </w:rPr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Pr="004375AF">
        <w:rPr>
          <w:rFonts w:ascii="Angsana New" w:hAnsi="Angsana New"/>
          <w:i/>
          <w:sz w:val="30"/>
          <w:szCs w:val="30"/>
        </w:rPr>
        <w:t xml:space="preserve">     </w:t>
      </w:r>
      <w:r w:rsidRPr="004375AF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A73B677" w14:textId="77777777" w:rsidR="009D4CD1" w:rsidRPr="004375AF" w:rsidRDefault="009D4CD1" w:rsidP="00E648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CF79C1B" w14:textId="77777777" w:rsidR="00E65CAC" w:rsidRPr="004375AF" w:rsidRDefault="00E65CAC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4375AF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422CB4B7" w14:textId="77777777" w:rsidR="00E65CAC" w:rsidRPr="00A2258E" w:rsidRDefault="00E65CAC" w:rsidP="00E65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1DA287" w14:textId="77777777" w:rsidR="00E65CAC" w:rsidRPr="00A2258E" w:rsidRDefault="00E65CAC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2258E">
        <w:rPr>
          <w:rFonts w:ascii="Angsana New" w:hAnsi="Angsana New"/>
          <w:i/>
          <w:sz w:val="30"/>
          <w:szCs w:val="30"/>
          <w:cs/>
        </w:rPr>
        <w:t>มูลค่ายุติธรรมของสิทธิซื้อหุ้น ณ วันที่ให้สิทธิแก่พนักงาน</w:t>
      </w:r>
      <w:r w:rsidRPr="00A2258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A2258E">
        <w:rPr>
          <w:rFonts w:ascii="Angsana New" w:hAnsi="Angsana New"/>
          <w:i/>
          <w:sz w:val="30"/>
          <w:szCs w:val="30"/>
        </w:rPr>
        <w:t>(</w:t>
      </w:r>
      <w:r w:rsidRPr="00A2258E">
        <w:rPr>
          <w:rFonts w:ascii="Angsana New" w:hAnsi="Angsana New"/>
          <w:i/>
          <w:sz w:val="30"/>
          <w:szCs w:val="30"/>
          <w:cs/>
        </w:rPr>
        <w:t>ชำระด้วยตราสารทุน)</w:t>
      </w:r>
      <w:r w:rsidRPr="00A2258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A2258E">
        <w:rPr>
          <w:rFonts w:ascii="Angsana New" w:hAnsi="Angsana New"/>
          <w:i/>
          <w:sz w:val="30"/>
          <w:szCs w:val="30"/>
          <w:cs/>
        </w:rPr>
        <w:t>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</w:t>
      </w:r>
      <w:r w:rsidR="007C424C" w:rsidRPr="00A2258E">
        <w:rPr>
          <w:rFonts w:ascii="Angsana New" w:hAnsi="Angsana New"/>
          <w:i/>
          <w:sz w:val="30"/>
          <w:szCs w:val="30"/>
          <w:cs/>
        </w:rPr>
        <w:br/>
      </w:r>
      <w:r w:rsidRPr="00A2258E">
        <w:rPr>
          <w:rFonts w:ascii="Angsana New" w:hAnsi="Angsana New"/>
          <w:i/>
          <w:sz w:val="30"/>
          <w:szCs w:val="30"/>
          <w:cs/>
        </w:rPr>
        <w:t>เกิดขึ้นจริง</w:t>
      </w:r>
    </w:p>
    <w:p w14:paraId="33F0EAE9" w14:textId="77777777" w:rsidR="004375AF" w:rsidRPr="00A2258E" w:rsidRDefault="004375AF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3C70CCA1" w14:textId="77777777" w:rsidR="0034460D" w:rsidRPr="00A2258E" w:rsidRDefault="0034460D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2258E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E670A1D" w14:textId="77777777" w:rsidR="0034460D" w:rsidRPr="00A2258E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FBDB44" w14:textId="77777777" w:rsidR="00083B51" w:rsidRPr="00A2258E" w:rsidRDefault="0034460D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2258E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="006D5BA0" w:rsidRPr="00A2258E">
        <w:rPr>
          <w:rFonts w:ascii="Angsana New" w:hAnsi="Angsana New"/>
          <w:i/>
          <w:sz w:val="30"/>
          <w:szCs w:val="30"/>
          <w:cs/>
        </w:rPr>
        <w:t>กลุ่ม</w:t>
      </w:r>
      <w:r w:rsidRPr="00A2258E">
        <w:rPr>
          <w:rFonts w:ascii="Angsana New" w:hAnsi="Angsana New"/>
          <w:i/>
          <w:sz w:val="30"/>
          <w:szCs w:val="30"/>
          <w:cs/>
        </w:rPr>
        <w:t>บริษัทมีภาระ</w:t>
      </w:r>
      <w:r w:rsidR="006F6E0C" w:rsidRPr="00A2258E">
        <w:rPr>
          <w:rFonts w:ascii="Angsana New" w:hAnsi="Angsana New"/>
          <w:sz w:val="30"/>
          <w:szCs w:val="30"/>
          <w:cs/>
        </w:rPr>
        <w:t>ผูกพัน</w:t>
      </w:r>
      <w:r w:rsidRPr="00A2258E">
        <w:rPr>
          <w:rFonts w:ascii="Angsana New" w:hAnsi="Angsana New"/>
          <w:i/>
          <w:sz w:val="30"/>
          <w:szCs w:val="30"/>
          <w:cs/>
        </w:rPr>
        <w:t>ตามกฎหมาย</w:t>
      </w:r>
      <w:r w:rsidR="006F6E0C" w:rsidRPr="00A2258E">
        <w:rPr>
          <w:rFonts w:ascii="Angsana New" w:hAnsi="Angsana New"/>
          <w:sz w:val="30"/>
          <w:szCs w:val="30"/>
          <w:cs/>
        </w:rPr>
        <w:t>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A2258E">
        <w:rPr>
          <w:rFonts w:ascii="Angsana New" w:hAnsi="Angsana New"/>
          <w:sz w:val="30"/>
          <w:szCs w:val="30"/>
          <w:cs/>
        </w:rPr>
        <w:t xml:space="preserve"> </w:t>
      </w:r>
    </w:p>
    <w:p w14:paraId="25473A31" w14:textId="77777777" w:rsidR="00EB0364" w:rsidRPr="00A2258E" w:rsidRDefault="00EB0364" w:rsidP="00EB0364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2258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38903421" w14:textId="77777777" w:rsidR="00EB0364" w:rsidRPr="00305C6C" w:rsidRDefault="00EB0364" w:rsidP="00EB036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F2CB706" w14:textId="77777777" w:rsidR="00EB0364" w:rsidRPr="00A2258E" w:rsidRDefault="00080091" w:rsidP="00EB036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258E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="00EB0364" w:rsidRPr="00A2258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B0364" w:rsidRPr="00A2258E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3 </w:t>
      </w:r>
      <w:r w:rsidR="00EB0364" w:rsidRPr="00A2258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41761D46" w14:textId="77777777" w:rsidR="00EB0364" w:rsidRPr="00305C6C" w:rsidRDefault="00EB0364" w:rsidP="00EB036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B4DD3D4" w14:textId="77777777" w:rsidR="00EB0364" w:rsidRPr="00A2258E" w:rsidRDefault="00EB0364" w:rsidP="00EB036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258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23C45E35" w14:textId="77777777" w:rsidR="00EB0364" w:rsidRPr="00305C6C" w:rsidRDefault="00EB0364" w:rsidP="00EB036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3F5EEA33" w14:textId="5B723C9F" w:rsidR="00EB0364" w:rsidRDefault="00EB0364" w:rsidP="0008009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A2258E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488C7CD3" w14:textId="77777777" w:rsidR="00305C6C" w:rsidRPr="00305C6C" w:rsidRDefault="00305C6C" w:rsidP="0008009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  <w:lang w:bidi="th-TH"/>
        </w:rPr>
      </w:pPr>
    </w:p>
    <w:p w14:paraId="66F882C6" w14:textId="77777777" w:rsidR="00EB0364" w:rsidRPr="00A2258E" w:rsidRDefault="00EB0364" w:rsidP="00080091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258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A2258E">
        <w:rPr>
          <w:rFonts w:asciiTheme="majorBidi" w:hAnsiTheme="majorBidi" w:cstheme="majorBidi"/>
          <w:sz w:val="30"/>
          <w:szCs w:val="30"/>
        </w:rPr>
        <w:t xml:space="preserve"> </w:t>
      </w:r>
      <w:r w:rsidRPr="00A2258E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A2258E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2258E">
        <w:rPr>
          <w:rFonts w:asciiTheme="majorBidi" w:hAnsiTheme="majorBidi" w:cstheme="majorBidi"/>
          <w:sz w:val="30"/>
          <w:szCs w:val="30"/>
        </w:rPr>
        <w:t xml:space="preserve"> </w:t>
      </w:r>
      <w:r w:rsidRPr="00A2258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6BDDE6A" w14:textId="77777777" w:rsidR="00EB0364" w:rsidRPr="00A2258E" w:rsidRDefault="00EB0364" w:rsidP="00EB0364">
      <w:pPr>
        <w:pStyle w:val="block"/>
        <w:numPr>
          <w:ilvl w:val="0"/>
          <w:numId w:val="3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A2258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2258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D0A6559" w14:textId="77777777" w:rsidR="00EB0364" w:rsidRPr="00A2258E" w:rsidRDefault="00EB0364" w:rsidP="00EB0364">
      <w:pPr>
        <w:pStyle w:val="block"/>
        <w:numPr>
          <w:ilvl w:val="0"/>
          <w:numId w:val="3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2258E">
        <w:rPr>
          <w:rFonts w:asciiTheme="majorBidi" w:hAnsiTheme="majorBidi" w:cstheme="majorBidi"/>
          <w:sz w:val="30"/>
          <w:szCs w:val="30"/>
          <w:lang w:bidi="th-TH"/>
        </w:rPr>
        <w:t xml:space="preserve"> 2</w:t>
      </w:r>
      <w:r w:rsidR="00080091" w:rsidRPr="00A2258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2258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2DEBCD5" w14:textId="77777777" w:rsidR="00EB0364" w:rsidRPr="00A2258E" w:rsidRDefault="00EB0364" w:rsidP="00EB0364">
      <w:pPr>
        <w:pStyle w:val="block"/>
        <w:numPr>
          <w:ilvl w:val="0"/>
          <w:numId w:val="3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2258E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 w:rsidR="00080091" w:rsidRPr="00A2258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A2258E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5FF0562" w14:textId="77777777" w:rsidR="00EB0364" w:rsidRPr="00305C6C" w:rsidRDefault="00EB0364" w:rsidP="00EB0364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437E3773" w14:textId="77777777" w:rsidR="00EB0364" w:rsidRPr="00A2258E" w:rsidRDefault="00EB0364" w:rsidP="00EB036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258E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C220F1E" w14:textId="77777777" w:rsidR="00EB0364" w:rsidRPr="00305C6C" w:rsidRDefault="00EB0364" w:rsidP="00EB036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AAD1A9" w14:textId="77777777" w:rsidR="00EB0364" w:rsidRPr="00A2258E" w:rsidRDefault="00EB0364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258E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139F91E" w14:textId="77777777" w:rsidR="00B665B7" w:rsidRPr="00305C6C" w:rsidRDefault="00B665B7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816BAA2" w14:textId="77777777" w:rsidR="0034460D" w:rsidRPr="00A2258E" w:rsidRDefault="0034460D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2258E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3B029E50" w14:textId="77777777" w:rsidR="0034460D" w:rsidRPr="00305C6C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E802526" w14:textId="77777777" w:rsidR="004375AF" w:rsidRPr="00A2258E" w:rsidRDefault="004375AF" w:rsidP="004375AF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225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A2258E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14:paraId="451E0496" w14:textId="77777777" w:rsidR="004375AF" w:rsidRPr="00305C6C" w:rsidRDefault="004375AF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BA2C9FB" w14:textId="77777777" w:rsidR="004375AF" w:rsidRPr="00A2258E" w:rsidRDefault="004375AF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258E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43A08216" w14:textId="77777777" w:rsidR="00305C6C" w:rsidRDefault="00305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102B234" w14:textId="509D750E" w:rsidR="004375AF" w:rsidRPr="00A2258E" w:rsidRDefault="004375AF" w:rsidP="004375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25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การขายสินค้า</w:t>
      </w:r>
    </w:p>
    <w:p w14:paraId="3F7B71B9" w14:textId="77777777" w:rsidR="004375AF" w:rsidRPr="009D4CD1" w:rsidRDefault="004375AF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DC69135" w14:textId="7F2BC7CA" w:rsidR="004375AF" w:rsidRPr="00A2258E" w:rsidRDefault="004375AF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258E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A2258E">
        <w:rPr>
          <w:rFonts w:asciiTheme="majorBidi" w:hAnsiTheme="majorBidi" w:cstheme="majorBidi"/>
          <w:sz w:val="30"/>
          <w:szCs w:val="30"/>
        </w:rPr>
        <w:t xml:space="preserve"> </w:t>
      </w:r>
      <w:r w:rsidRPr="00A2258E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D9C862B" w14:textId="77777777" w:rsidR="00A2258E" w:rsidRPr="009D4CD1" w:rsidRDefault="00A2258E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BD97A3" w14:textId="77777777" w:rsidR="004375AF" w:rsidRPr="00A2258E" w:rsidRDefault="004375AF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A225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A2258E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14:paraId="156F2BF3" w14:textId="77777777" w:rsidR="004375AF" w:rsidRPr="009D4CD1" w:rsidRDefault="004375AF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4F5B3AF" w14:textId="77777777" w:rsidR="004908B5" w:rsidRPr="00D533B8" w:rsidRDefault="0034460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รายได้ที่รับรู้ไม่รวมภาษีมูลค่าเพิ่ม </w:t>
      </w:r>
      <w:r w:rsidR="004908B5" w:rsidRPr="00D533B8">
        <w:rPr>
          <w:rFonts w:ascii="Angsana New" w:hAnsi="Angsana New"/>
          <w:sz w:val="30"/>
          <w:szCs w:val="30"/>
          <w:cs/>
        </w:rPr>
        <w:t xml:space="preserve">และแสดงสุทธิจากส่วนลดการค้า </w:t>
      </w:r>
      <w:r w:rsidR="00F332B2" w:rsidRPr="00D533B8">
        <w:rPr>
          <w:rFonts w:ascii="Angsana New" w:hAnsi="Angsana New"/>
          <w:sz w:val="30"/>
          <w:szCs w:val="30"/>
          <w:cs/>
        </w:rPr>
        <w:t>และส่วนลด</w:t>
      </w:r>
      <w:r w:rsidR="00E65CAC">
        <w:rPr>
          <w:rFonts w:ascii="Angsana New" w:hAnsi="Angsana New" w:hint="cs"/>
          <w:sz w:val="30"/>
          <w:szCs w:val="30"/>
          <w:cs/>
        </w:rPr>
        <w:t>ตามปริมาณ</w:t>
      </w:r>
    </w:p>
    <w:p w14:paraId="40FB396F" w14:textId="77777777" w:rsidR="007C424C" w:rsidRPr="009D4CD1" w:rsidRDefault="007C424C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Cs/>
          <w:sz w:val="24"/>
          <w:szCs w:val="24"/>
        </w:rPr>
      </w:pPr>
    </w:p>
    <w:p w14:paraId="00D730A5" w14:textId="1463B259" w:rsidR="004908B5" w:rsidRPr="00D533B8" w:rsidRDefault="004908B5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533B8">
        <w:rPr>
          <w:rFonts w:ascii="Angsana New" w:hAnsi="Angsana New"/>
          <w:iCs/>
          <w:sz w:val="30"/>
          <w:szCs w:val="30"/>
          <w:cs/>
        </w:rPr>
        <w:t>การขายสินค้า</w:t>
      </w:r>
    </w:p>
    <w:p w14:paraId="5A71CAD5" w14:textId="77777777" w:rsidR="004908B5" w:rsidRPr="009D4CD1" w:rsidRDefault="004908B5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A7F439E" w14:textId="77777777" w:rsidR="004908B5" w:rsidRPr="00D533B8" w:rsidRDefault="004908B5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และจะไม่รับรู้รายได้ถ้าฝ่ายบริหารยังควบคุมหรือบริหารสินค้าที่ขายไปแล้วนั้น </w:t>
      </w:r>
      <w:r w:rsidRPr="00D533B8">
        <w:rPr>
          <w:rFonts w:ascii="Angsana New" w:hAnsi="Angsana New"/>
          <w:spacing w:val="2"/>
          <w:sz w:val="30"/>
          <w:szCs w:val="30"/>
          <w:cs/>
        </w:rPr>
        <w:t>หรือมี</w:t>
      </w:r>
      <w:r w:rsidR="00E64828" w:rsidRPr="00D533B8">
        <w:rPr>
          <w:rFonts w:ascii="Angsana New" w:hAnsi="Angsana New"/>
          <w:spacing w:val="2"/>
          <w:sz w:val="30"/>
          <w:szCs w:val="30"/>
          <w:cs/>
        </w:rPr>
        <w:t xml:space="preserve">         </w:t>
      </w:r>
      <w:r w:rsidRPr="00D533B8">
        <w:rPr>
          <w:rFonts w:ascii="Angsana New" w:hAnsi="Angsana New"/>
          <w:spacing w:val="2"/>
          <w:sz w:val="30"/>
          <w:szCs w:val="30"/>
          <w:cs/>
        </w:rPr>
        <w:t>ความไม่แน่นอนที่มีนัยสำคัญในการได้รับประโยชน์เชิงเศรษฐกิจจากการขายสินค้านั้น</w:t>
      </w:r>
      <w:r w:rsidRPr="00D533B8">
        <w:rPr>
          <w:rFonts w:ascii="Angsana New" w:hAnsi="Angsana New"/>
          <w:sz w:val="30"/>
          <w:szCs w:val="30"/>
          <w:cs/>
        </w:rPr>
        <w:t xml:space="preserve">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</w:t>
      </w:r>
    </w:p>
    <w:p w14:paraId="5F51DB77" w14:textId="77777777" w:rsidR="004375AF" w:rsidRPr="009D4CD1" w:rsidRDefault="004375AF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625D409E" w14:textId="77777777" w:rsidR="00080091" w:rsidRPr="009D4CD1" w:rsidRDefault="00080091" w:rsidP="00080091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9D4CD1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2E84C5D1" w14:textId="77777777" w:rsidR="00080091" w:rsidRPr="009D4CD1" w:rsidRDefault="00080091" w:rsidP="00080091">
      <w:pPr>
        <w:pStyle w:val="BodyText2"/>
        <w:tabs>
          <w:tab w:val="left" w:pos="540"/>
        </w:tabs>
        <w:ind w:left="0" w:right="44" w:firstLine="0"/>
        <w:jc w:val="thaiDistribute"/>
        <w:outlineLvl w:val="1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6A5A34A" w14:textId="77777777" w:rsidR="00080091" w:rsidRPr="009D4CD1" w:rsidRDefault="00080091" w:rsidP="00080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9D4CD1">
        <w:rPr>
          <w:rFonts w:ascii="Angsana New" w:hAnsi="Angsana New"/>
          <w:spacing w:val="2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0B7628D9" w14:textId="77777777" w:rsidR="00080091" w:rsidRPr="009D4CD1" w:rsidRDefault="00080091" w:rsidP="00080091">
      <w:pPr>
        <w:pStyle w:val="BodyText2"/>
        <w:tabs>
          <w:tab w:val="left" w:pos="540"/>
        </w:tabs>
        <w:ind w:left="0" w:right="44" w:firstLine="0"/>
        <w:jc w:val="thaiDistribute"/>
        <w:outlineLvl w:val="1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F09D3F0" w14:textId="77777777" w:rsidR="0034460D" w:rsidRPr="009D4CD1" w:rsidRDefault="00E00E11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9D4CD1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4714867D" w14:textId="77777777" w:rsidR="00E00E11" w:rsidRPr="009D4CD1" w:rsidRDefault="00E00E11" w:rsidP="00607C9D">
      <w:pPr>
        <w:pStyle w:val="AccPolicyHeading"/>
        <w:ind w:left="0" w:firstLine="0"/>
        <w:rPr>
          <w:i w:val="0"/>
          <w:sz w:val="24"/>
          <w:szCs w:val="24"/>
        </w:rPr>
      </w:pPr>
    </w:p>
    <w:p w14:paraId="79783D40" w14:textId="77777777" w:rsidR="008A44AC" w:rsidRPr="009D4CD1" w:rsidRDefault="004579EE" w:rsidP="006F6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4CD1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</w:t>
      </w:r>
      <w:r w:rsidR="00E65CAC" w:rsidRPr="009D4CD1">
        <w:rPr>
          <w:rFonts w:ascii="Angsana New" w:hAnsi="Angsana New"/>
          <w:sz w:val="30"/>
          <w:szCs w:val="30"/>
          <w:cs/>
        </w:rPr>
        <w:t xml:space="preserve">ดที่ค่าใช้จ่ายดังกล่าวเกิดขึ้น </w:t>
      </w:r>
      <w:r w:rsidRPr="009D4CD1">
        <w:rPr>
          <w:rFonts w:ascii="Angsana New" w:hAnsi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549FA113" w14:textId="0AF3313E" w:rsidR="009D4CD1" w:rsidRPr="009D4CD1" w:rsidRDefault="009D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75A68305" w14:textId="742BEFE9" w:rsidR="00E00E11" w:rsidRPr="00D533B8" w:rsidRDefault="00E00E11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14:paraId="0FFD3B60" w14:textId="77777777" w:rsidR="00352A2D" w:rsidRPr="009D4CD1" w:rsidRDefault="00352A2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00DB7C5D" w14:textId="77777777" w:rsidR="002F13DE" w:rsidRPr="00A05712" w:rsidRDefault="002F13DE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05712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14:paraId="7F3EAEE2" w14:textId="77777777" w:rsidR="00352A2D" w:rsidRPr="00A2258E" w:rsidRDefault="00352A2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</w:p>
    <w:p w14:paraId="22C80FA9" w14:textId="77777777" w:rsidR="00F46B53" w:rsidRPr="00A05712" w:rsidRDefault="002F13DE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A05712">
        <w:rPr>
          <w:rFonts w:ascii="Angsana New" w:hAnsi="Angsana New"/>
          <w:sz w:val="30"/>
          <w:szCs w:val="30"/>
          <w:cs/>
        </w:rPr>
        <w:lastRenderedPageBreak/>
        <w:t xml:space="preserve"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</w:t>
      </w:r>
      <w:r w:rsidR="00E64828" w:rsidRPr="00A05712">
        <w:rPr>
          <w:rFonts w:ascii="Angsana New" w:hAnsi="Angsana New"/>
          <w:sz w:val="30"/>
          <w:szCs w:val="30"/>
          <w:cs/>
        </w:rPr>
        <w:t xml:space="preserve">          </w:t>
      </w:r>
      <w:r w:rsidRPr="00A05712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14:paraId="54CBFAD9" w14:textId="17E36F67" w:rsidR="00080091" w:rsidRPr="009D4CD1" w:rsidRDefault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06341C2" w14:textId="77777777" w:rsidR="00EC2059" w:rsidRPr="009D4CD1" w:rsidRDefault="0021718E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  <w:r w:rsidRPr="009D4CD1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6ADE6AAB" w14:textId="77777777" w:rsidR="00531870" w:rsidRPr="009D4CD1" w:rsidRDefault="00531870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71AF0EFD" w14:textId="77777777" w:rsidR="00EC2059" w:rsidRPr="009D4CD1" w:rsidRDefault="00EC2059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9D4CD1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63DEFD43" w14:textId="77777777" w:rsidR="00EC2059" w:rsidRPr="009D4CD1" w:rsidRDefault="00EC2059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CA6EF31" w14:textId="77777777" w:rsidR="00EE1F0F" w:rsidRPr="009D4CD1" w:rsidRDefault="00EC2059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D4CD1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</w:t>
      </w:r>
      <w:r w:rsidR="00E64828" w:rsidRPr="009D4CD1">
        <w:rPr>
          <w:rFonts w:ascii="Angsana New" w:eastAsia="Calibri" w:hAnsi="Angsana New"/>
          <w:sz w:val="30"/>
          <w:szCs w:val="30"/>
          <w:cs/>
        </w:rPr>
        <w:t xml:space="preserve">     </w:t>
      </w:r>
      <w:r w:rsidRPr="009D4CD1">
        <w:rPr>
          <w:rFonts w:ascii="Angsana New" w:eastAsia="Calibri" w:hAnsi="Angsana New"/>
          <w:sz w:val="30"/>
          <w:szCs w:val="30"/>
          <w:cs/>
        </w:rPr>
        <w:t xml:space="preserve">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</w:t>
      </w:r>
      <w:r w:rsidR="00E64828" w:rsidRPr="009D4CD1">
        <w:rPr>
          <w:rFonts w:ascii="Angsana New" w:eastAsia="Calibri" w:hAnsi="Angsana New"/>
          <w:sz w:val="30"/>
          <w:szCs w:val="30"/>
          <w:cs/>
        </w:rPr>
        <w:t xml:space="preserve">     </w:t>
      </w:r>
      <w:r w:rsidRPr="009D4CD1">
        <w:rPr>
          <w:rFonts w:ascii="Angsana New" w:eastAsia="Calibri" w:hAnsi="Angsana New"/>
          <w:sz w:val="30"/>
          <w:szCs w:val="30"/>
          <w:cs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</w:t>
      </w:r>
      <w:r w:rsidR="00E64828" w:rsidRPr="009D4CD1">
        <w:rPr>
          <w:rFonts w:ascii="Angsana New" w:eastAsia="Calibri" w:hAnsi="Angsana New"/>
          <w:sz w:val="30"/>
          <w:szCs w:val="30"/>
          <w:cs/>
        </w:rPr>
        <w:t xml:space="preserve">         </w:t>
      </w:r>
      <w:r w:rsidRPr="009D4CD1">
        <w:rPr>
          <w:rFonts w:ascii="Angsana New" w:eastAsia="Calibri" w:hAnsi="Angsana New"/>
          <w:sz w:val="30"/>
          <w:szCs w:val="30"/>
          <w:cs/>
        </w:rPr>
        <w:t>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2B3334AC" w14:textId="77777777" w:rsidR="00C94029" w:rsidRPr="009D4CD1" w:rsidRDefault="00C94029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678665A" w14:textId="77777777" w:rsidR="0034460D" w:rsidRPr="009D4CD1" w:rsidRDefault="0034460D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9D4CD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33FB698E" w14:textId="77777777" w:rsidR="002F13DE" w:rsidRPr="009D4CD1" w:rsidRDefault="002F13DE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4F0D44C7" w14:textId="77777777" w:rsidR="00EC2059" w:rsidRPr="009D4CD1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D4CD1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9D4CD1">
        <w:rPr>
          <w:rFonts w:ascii="Angsana New" w:hAnsi="Angsana New"/>
          <w:sz w:val="30"/>
          <w:szCs w:val="30"/>
        </w:rPr>
        <w:t xml:space="preserve"> </w:t>
      </w:r>
      <w:r w:rsidRPr="009D4CD1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4B14581D" w14:textId="77777777" w:rsidR="00EC2059" w:rsidRPr="009D4CD1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68537DC" w14:textId="77777777" w:rsidR="00EC2059" w:rsidRPr="009D4CD1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D4CD1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7256AE" w:rsidRPr="009D4CD1">
        <w:rPr>
          <w:rFonts w:ascii="Angsana New" w:hAnsi="Angsana New"/>
          <w:sz w:val="30"/>
          <w:szCs w:val="30"/>
          <w:cs/>
        </w:rPr>
        <w:t xml:space="preserve">             </w:t>
      </w:r>
      <w:r w:rsidRPr="009D4CD1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9D4CD1">
        <w:rPr>
          <w:rFonts w:ascii="Angsana New" w:hAnsi="Angsana New"/>
          <w:sz w:val="30"/>
          <w:szCs w:val="30"/>
        </w:rPr>
        <w:t xml:space="preserve"> </w:t>
      </w:r>
    </w:p>
    <w:p w14:paraId="1FBCDF45" w14:textId="77777777" w:rsidR="00A05712" w:rsidRPr="009D4CD1" w:rsidRDefault="00A05712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BCE2692" w14:textId="77777777" w:rsidR="00EC2059" w:rsidRPr="00D533B8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080091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7256AE" w:rsidRPr="00D533B8">
        <w:rPr>
          <w:rFonts w:ascii="Angsana New" w:hAnsi="Angsana New"/>
          <w:sz w:val="30"/>
          <w:szCs w:val="30"/>
          <w:cs/>
        </w:rPr>
        <w:t xml:space="preserve">             </w:t>
      </w:r>
      <w:r w:rsidRPr="00D533B8">
        <w:rPr>
          <w:rFonts w:ascii="Angsana New" w:hAnsi="Angsana New"/>
          <w:sz w:val="30"/>
          <w:szCs w:val="30"/>
          <w:cs/>
        </w:rPr>
        <w:t>ผลแตกต่างชั่วคราวต่อไปนี้</w:t>
      </w:r>
      <w:r w:rsidR="00080091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การรับรู้ค่าความนิยมในครั้งแรก</w:t>
      </w:r>
      <w:r w:rsidR="00080091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</w:t>
      </w:r>
      <w:r w:rsidR="007256AE" w:rsidRPr="00D533B8">
        <w:rPr>
          <w:rFonts w:ascii="Angsana New" w:hAnsi="Angsana New"/>
          <w:sz w:val="30"/>
          <w:szCs w:val="30"/>
          <w:cs/>
        </w:rPr>
        <w:t xml:space="preserve">งทุนในบริษัทย่อย </w:t>
      </w:r>
      <w:r w:rsidRPr="00D533B8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1EAA73FA" w14:textId="77777777" w:rsidR="00EC2059" w:rsidRPr="00A05712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C2FF57F" w14:textId="0B357CDE" w:rsidR="00A371F4" w:rsidRDefault="007F23D9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05712">
        <w:rPr>
          <w:rFonts w:ascii="Angsana New" w:hAnsi="Angsana New"/>
          <w:sz w:val="30"/>
          <w:szCs w:val="30"/>
          <w:cs/>
        </w:rPr>
        <w:lastRenderedPageBreak/>
        <w:t>การวัดมู</w:t>
      </w:r>
      <w:r w:rsidR="00EC2059" w:rsidRPr="00A05712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</w:t>
      </w:r>
      <w:r w:rsidR="00254DC2" w:rsidRPr="00A05712">
        <w:rPr>
          <w:rFonts w:ascii="Angsana New" w:hAnsi="Angsana New"/>
          <w:sz w:val="30"/>
          <w:szCs w:val="30"/>
          <w:cs/>
        </w:rPr>
        <w:t>นี้สินตามมูลค่าตามบัญชี ณ วัน</w:t>
      </w:r>
      <w:r w:rsidR="00A05712" w:rsidRPr="00A05712">
        <w:rPr>
          <w:rFonts w:ascii="Angsana New" w:hAnsi="Angsana New" w:hint="cs"/>
          <w:sz w:val="30"/>
          <w:szCs w:val="30"/>
          <w:cs/>
        </w:rPr>
        <w:t>ที่</w:t>
      </w:r>
      <w:r w:rsidR="00254DC2" w:rsidRPr="00A05712">
        <w:rPr>
          <w:rFonts w:ascii="Angsana New" w:hAnsi="Angsana New"/>
          <w:sz w:val="30"/>
          <w:szCs w:val="30"/>
          <w:cs/>
        </w:rPr>
        <w:t>สิ้นรอบระยะเวลา</w:t>
      </w:r>
      <w:r w:rsidR="00A05712" w:rsidRPr="00A05712">
        <w:rPr>
          <w:rFonts w:ascii="Angsana New" w:hAnsi="Angsana New" w:hint="cs"/>
          <w:sz w:val="30"/>
          <w:szCs w:val="30"/>
          <w:cs/>
        </w:rPr>
        <w:t>ที่</w:t>
      </w:r>
      <w:r w:rsidR="00EC2059" w:rsidRPr="00A05712">
        <w:rPr>
          <w:rFonts w:ascii="Angsana New" w:hAnsi="Angsana New"/>
          <w:sz w:val="30"/>
          <w:szCs w:val="30"/>
          <w:cs/>
        </w:rPr>
        <w:t>รายงาน</w:t>
      </w:r>
      <w:r w:rsidR="00EC2059" w:rsidRPr="00A05712">
        <w:rPr>
          <w:rFonts w:ascii="Angsana New" w:hAnsi="Angsana New"/>
          <w:sz w:val="30"/>
          <w:szCs w:val="30"/>
        </w:rPr>
        <w:t xml:space="preserve"> </w:t>
      </w:r>
    </w:p>
    <w:p w14:paraId="1E03F7D7" w14:textId="77777777" w:rsidR="00A2258E" w:rsidRPr="00F3366E" w:rsidRDefault="00A2258E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26E9BB0A" w14:textId="77777777" w:rsidR="00EC2059" w:rsidRPr="00A05712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05712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6CCB93ED" w14:textId="2EB4DB1C" w:rsidR="00A2258E" w:rsidRDefault="00A22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31F5DD71" w14:textId="1947A682" w:rsidR="00C94029" w:rsidRPr="00A05712" w:rsidRDefault="00EC2059" w:rsidP="00C940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A05712">
        <w:rPr>
          <w:rFonts w:ascii="Angsana New" w:hAnsi="Angsana New"/>
          <w:spacing w:val="-2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</w:t>
      </w:r>
      <w:r w:rsidR="009301D9" w:rsidRPr="00A05712">
        <w:rPr>
          <w:rFonts w:ascii="Angsana New" w:hAnsi="Angsana New"/>
          <w:spacing w:val="-2"/>
          <w:sz w:val="30"/>
          <w:szCs w:val="30"/>
          <w:cs/>
        </w:rPr>
        <w:t>กเบี้ยที่ต้องชำระ</w:t>
      </w:r>
      <w:r w:rsidR="00A05712" w:rsidRPr="00A0571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05712" w:rsidRPr="00A05712">
        <w:rPr>
          <w:rFonts w:ascii="Angsana New" w:hAnsi="Angsana New"/>
          <w:spacing w:val="-2"/>
          <w:sz w:val="30"/>
          <w:szCs w:val="30"/>
          <w:cs/>
        </w:rPr>
        <w:br/>
      </w:r>
      <w:r w:rsidR="009301D9" w:rsidRPr="00A0571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A05712">
        <w:rPr>
          <w:rFonts w:ascii="Angsana New" w:hAnsi="Angsana New"/>
          <w:spacing w:val="-2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</w:t>
      </w:r>
      <w:r w:rsidR="00305AE6" w:rsidRPr="00A05712">
        <w:rPr>
          <w:rFonts w:ascii="Angsana New" w:hAnsi="Angsana New"/>
          <w:spacing w:val="-2"/>
          <w:sz w:val="30"/>
          <w:szCs w:val="30"/>
        </w:rPr>
        <w:t xml:space="preserve"> </w:t>
      </w:r>
      <w:r w:rsidRPr="00A05712">
        <w:rPr>
          <w:rFonts w:ascii="Angsana New" w:hAnsi="Angsana New"/>
          <w:spacing w:val="-2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="00080091">
        <w:rPr>
          <w:rFonts w:ascii="Angsana New" w:hAnsi="Angsana New"/>
          <w:spacing w:val="-2"/>
          <w:sz w:val="30"/>
          <w:szCs w:val="30"/>
        </w:rPr>
        <w:t xml:space="preserve"> </w:t>
      </w:r>
      <w:r w:rsidRPr="00A05712">
        <w:rPr>
          <w:rFonts w:ascii="Angsana New" w:hAnsi="Angsana New"/>
          <w:spacing w:val="-2"/>
          <w:sz w:val="30"/>
          <w:szCs w:val="30"/>
          <w:cs/>
        </w:rPr>
        <w:t>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080091">
        <w:rPr>
          <w:rFonts w:ascii="Angsana New" w:hAnsi="Angsana New"/>
          <w:spacing w:val="-2"/>
          <w:sz w:val="30"/>
          <w:szCs w:val="30"/>
        </w:rPr>
        <w:t xml:space="preserve"> </w:t>
      </w:r>
      <w:r w:rsidRPr="00A05712">
        <w:rPr>
          <w:rFonts w:ascii="Angsana New" w:hAnsi="Angsana New"/>
          <w:spacing w:val="-2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03CFE69" w14:textId="77777777" w:rsidR="00C94029" w:rsidRPr="00A05712" w:rsidRDefault="00C94029" w:rsidP="00176E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EF8CB1F" w14:textId="77777777" w:rsidR="00EC2059" w:rsidRPr="00A05712" w:rsidRDefault="00EC2059" w:rsidP="00176E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0571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7256AE" w:rsidRPr="00A05712">
        <w:rPr>
          <w:rFonts w:ascii="Angsana New" w:hAnsi="Angsana New"/>
          <w:sz w:val="30"/>
          <w:szCs w:val="30"/>
          <w:cs/>
        </w:rPr>
        <w:t xml:space="preserve">           </w:t>
      </w:r>
      <w:r w:rsidRPr="00A05712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A05712">
        <w:rPr>
          <w:rFonts w:ascii="Angsana New" w:hAnsi="Angsana New"/>
          <w:sz w:val="30"/>
          <w:szCs w:val="30"/>
        </w:rPr>
        <w:t xml:space="preserve"> </w:t>
      </w:r>
    </w:p>
    <w:p w14:paraId="29956152" w14:textId="77777777" w:rsidR="00EC453D" w:rsidRPr="00A05712" w:rsidRDefault="00EC453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2C34068" w14:textId="77777777" w:rsidR="00EC2059" w:rsidRDefault="0021718E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21718E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21718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</w:t>
      </w:r>
      <w:r w:rsidR="00EC2059" w:rsidRPr="0021718E">
        <w:rPr>
          <w:rFonts w:ascii="Angsana New" w:hAnsi="Angsana New"/>
          <w:sz w:val="30"/>
          <w:szCs w:val="30"/>
          <w:cs/>
        </w:rPr>
        <w:t>จริง</w:t>
      </w:r>
      <w:r w:rsidR="00EC2059" w:rsidRPr="00D533B8">
        <w:rPr>
          <w:rFonts w:ascii="Angsana New" w:hAnsi="Angsana New"/>
          <w:sz w:val="30"/>
          <w:szCs w:val="30"/>
        </w:rPr>
        <w:t xml:space="preserve"> </w:t>
      </w:r>
    </w:p>
    <w:p w14:paraId="778AC9C4" w14:textId="77777777" w:rsidR="00A05712" w:rsidRPr="00D533B8" w:rsidRDefault="00A05712" w:rsidP="00A057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C9DE5F" w14:textId="77777777" w:rsidR="009D4CD1" w:rsidRDefault="009D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26B6B4D" w14:textId="6B4694DD" w:rsidR="002F13DE" w:rsidRPr="00D533B8" w:rsidRDefault="002F13DE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</w:t>
      </w:r>
    </w:p>
    <w:p w14:paraId="0E002FA2" w14:textId="77777777" w:rsidR="00EC453D" w:rsidRPr="00D533B8" w:rsidRDefault="00EC453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301858" w14:textId="77777777" w:rsidR="001B36C3" w:rsidRPr="00D533B8" w:rsidRDefault="00EC2059" w:rsidP="001B36C3">
      <w:pPr>
        <w:tabs>
          <w:tab w:val="clear" w:pos="227"/>
          <w:tab w:val="clear" w:pos="454"/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b/>
          <w:sz w:val="30"/>
          <w:szCs w:val="30"/>
        </w:rPr>
      </w:pPr>
      <w:r w:rsidRPr="00D533B8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1B36C3" w:rsidRPr="00D533B8">
        <w:rPr>
          <w:rFonts w:ascii="Angsana New" w:hAnsi="Angsana New"/>
          <w:b/>
          <w:sz w:val="30"/>
          <w:szCs w:val="30"/>
          <w:cs/>
        </w:rPr>
        <w:t>แสดงกำไรต่อหุ้นขั้นพื้นฐานและกำไรต่อหุ้นปรับลดสำหรับหุ้นสามัญ</w:t>
      </w:r>
      <w:r w:rsidR="001B36C3" w:rsidRPr="00D533B8">
        <w:rPr>
          <w:rFonts w:ascii="Angsana New" w:hAnsi="Angsana New"/>
          <w:b/>
          <w:sz w:val="30"/>
          <w:szCs w:val="30"/>
        </w:rPr>
        <w:t xml:space="preserve"> </w:t>
      </w:r>
      <w:r w:rsidR="001B36C3" w:rsidRPr="00D533B8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1B36C3" w:rsidRPr="00D533B8">
        <w:rPr>
          <w:rFonts w:ascii="Angsana New" w:hAnsi="Angsana New"/>
          <w:b/>
          <w:sz w:val="30"/>
          <w:szCs w:val="30"/>
        </w:rPr>
        <w:t xml:space="preserve"> </w:t>
      </w:r>
      <w:r w:rsidR="001B36C3" w:rsidRPr="00D533B8">
        <w:rPr>
          <w:rFonts w:ascii="Angsana New" w:hAnsi="Angsana New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</w:t>
      </w:r>
      <w:r w:rsidR="00FB0A0C" w:rsidRPr="00D533B8">
        <w:rPr>
          <w:rFonts w:ascii="Angsana New" w:hAnsi="Angsana New"/>
          <w:b/>
          <w:sz w:val="30"/>
          <w:szCs w:val="30"/>
          <w:cs/>
        </w:rPr>
        <w:t>ฉลี่ยถ่วงน้ำหนักที่ออกจำหน่าย</w:t>
      </w:r>
      <w:r w:rsidR="001B36C3" w:rsidRPr="00D533B8">
        <w:rPr>
          <w:rFonts w:ascii="Angsana New" w:hAnsi="Angsana New"/>
          <w:b/>
          <w:sz w:val="30"/>
          <w:szCs w:val="30"/>
          <w:cs/>
        </w:rPr>
        <w:t xml:space="preserve">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2822AE2E" w14:textId="77777777" w:rsidR="00B665B7" w:rsidRDefault="00B665B7" w:rsidP="00B66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80D5C1" w14:textId="77777777" w:rsidR="00A05712" w:rsidRPr="00A05712" w:rsidRDefault="00A05712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05712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A952C0C" w14:textId="77777777" w:rsidR="00A05712" w:rsidRPr="00A05712" w:rsidRDefault="00A05712" w:rsidP="00A05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7C7A784" w14:textId="77777777" w:rsidR="00A05712" w:rsidRPr="00623946" w:rsidRDefault="00A05712" w:rsidP="00A05712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A0571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1726705" w14:textId="77777777" w:rsidR="00A05712" w:rsidRDefault="00A05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CE6EC28" w14:textId="77777777" w:rsidR="00CD27E5" w:rsidRPr="00D533B8" w:rsidRDefault="00CD27E5" w:rsidP="00913A42">
      <w:pPr>
        <w:pStyle w:val="BodyText2"/>
        <w:numPr>
          <w:ilvl w:val="0"/>
          <w:numId w:val="22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FE7CFF" w14:textId="77777777" w:rsidR="00EC453D" w:rsidRPr="00D533B8" w:rsidRDefault="00EC453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B0DFA89" w14:textId="77777777" w:rsidR="00CD27E5" w:rsidRDefault="00CD27E5" w:rsidP="00607C9D">
      <w:pPr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D533B8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</w:t>
      </w:r>
      <w:r w:rsidR="007256AE" w:rsidRPr="00D533B8">
        <w:rPr>
          <w:rFonts w:ascii="Angsana New" w:hAnsi="Angsana New"/>
          <w:b/>
          <w:sz w:val="30"/>
          <w:szCs w:val="30"/>
          <w:cs/>
        </w:rPr>
        <w:t>เจ้าหน้าที่</w:t>
      </w:r>
      <w:r w:rsidRPr="00D533B8">
        <w:rPr>
          <w:rFonts w:ascii="Angsana New" w:hAnsi="Angsana New"/>
          <w:b/>
          <w:sz w:val="30"/>
          <w:szCs w:val="30"/>
          <w:cs/>
        </w:rPr>
        <w:t xml:space="preserve">บริหาร (ผู้มีอำนาจตัดสินใจสูงสุดด้านการดำเนินงาน) </w:t>
      </w:r>
      <w:r w:rsidR="00A05712" w:rsidRPr="00D533B8">
        <w:rPr>
          <w:rFonts w:ascii="Angsana New" w:hAnsi="Angsana New"/>
          <w:b/>
          <w:sz w:val="30"/>
          <w:szCs w:val="30"/>
          <w:cs/>
        </w:rPr>
        <w:t xml:space="preserve">ของกลุ่มบริษัท </w:t>
      </w:r>
      <w:r w:rsidRPr="00D533B8">
        <w:rPr>
          <w:rFonts w:ascii="Angsana New" w:hAnsi="Angsana New"/>
          <w:b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C350A1" w:rsidRPr="00D533B8">
        <w:rPr>
          <w:rFonts w:ascii="Angsana New" w:hAnsi="Angsana New"/>
          <w:b/>
          <w:sz w:val="30"/>
          <w:szCs w:val="30"/>
          <w:cs/>
        </w:rPr>
        <w:t>สินทรัพย์และหนี้สินตามส่วนงาน</w:t>
      </w:r>
    </w:p>
    <w:p w14:paraId="02512095" w14:textId="77777777" w:rsidR="007C424C" w:rsidRPr="00D533B8" w:rsidRDefault="007C424C" w:rsidP="00607C9D">
      <w:pPr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7D5BB131" w14:textId="77777777" w:rsidR="00A05712" w:rsidRPr="00913A42" w:rsidRDefault="00A05712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การซื้อบริษัทย่อย</w:t>
      </w:r>
    </w:p>
    <w:p w14:paraId="41A9A66E" w14:textId="77777777" w:rsidR="00A05712" w:rsidRDefault="00A05712" w:rsidP="00A057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4629DA8" w14:textId="77777777" w:rsidR="00290B93" w:rsidRDefault="00290B93" w:rsidP="00290B93">
      <w:pPr>
        <w:tabs>
          <w:tab w:val="left" w:pos="360"/>
          <w:tab w:val="left" w:pos="1440"/>
        </w:tabs>
        <w:ind w:left="540" w:right="-16"/>
        <w:jc w:val="thaiDistribute"/>
        <w:rPr>
          <w:rFonts w:ascii="Angsana New" w:hAnsi="Angsana New"/>
          <w:sz w:val="30"/>
          <w:szCs w:val="30"/>
        </w:rPr>
      </w:pPr>
      <w:r w:rsidRPr="00131CF0">
        <w:rPr>
          <w:rFonts w:ascii="Angsana New" w:hAnsi="Angsana New" w:hint="cs"/>
          <w:spacing w:val="-2"/>
          <w:sz w:val="30"/>
          <w:szCs w:val="30"/>
          <w:cs/>
        </w:rPr>
        <w:t>ในปี</w:t>
      </w:r>
      <w:r w:rsidRPr="00131CF0">
        <w:rPr>
          <w:rFonts w:ascii="Angsana New" w:hAnsi="Angsana New"/>
          <w:spacing w:val="-2"/>
          <w:sz w:val="30"/>
          <w:szCs w:val="30"/>
          <w:cs/>
        </w:rPr>
        <w:t xml:space="preserve"> 2559</w:t>
      </w:r>
      <w:r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Pr="00131CF0">
        <w:rPr>
          <w:rFonts w:ascii="Angsana New" w:hAnsi="Angsana New"/>
          <w:spacing w:val="-2"/>
          <w:sz w:val="30"/>
          <w:szCs w:val="30"/>
          <w:cs/>
        </w:rPr>
        <w:t>กลุ่มบริษัทได้ลงทุนใน</w:t>
      </w:r>
      <w:r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ซึ่งเป็น</w:t>
      </w:r>
      <w:r w:rsidRPr="00131CF0">
        <w:rPr>
          <w:rFonts w:ascii="Angsana New" w:hAnsi="Angsana New" w:hint="cs"/>
          <w:spacing w:val="-2"/>
          <w:sz w:val="30"/>
          <w:szCs w:val="30"/>
          <w:cs/>
        </w:rPr>
        <w:t>ผู้</w:t>
      </w:r>
      <w:r w:rsidRPr="00131CF0">
        <w:rPr>
          <w:rFonts w:ascii="Angsana New" w:hAnsi="Angsana New"/>
          <w:spacing w:val="-2"/>
          <w:sz w:val="30"/>
          <w:szCs w:val="30"/>
          <w:cs/>
        </w:rPr>
        <w:t>ผลิตและจำหน่ายผลิตภัณฑ์จากมะพร้าว</w:t>
      </w:r>
      <w:r w:rsidRPr="00131CF0">
        <w:rPr>
          <w:rFonts w:ascii="Angsana New" w:hAnsi="Angsana New" w:hint="cs"/>
          <w:spacing w:val="-2"/>
          <w:sz w:val="30"/>
          <w:szCs w:val="30"/>
          <w:cs/>
        </w:rPr>
        <w:t xml:space="preserve"> จำนวน</w:t>
      </w:r>
      <w:r w:rsidRPr="00131CF0">
        <w:rPr>
          <w:rFonts w:ascii="Angsana New" w:hAnsi="Angsana New"/>
          <w:spacing w:val="-2"/>
          <w:sz w:val="30"/>
          <w:szCs w:val="30"/>
          <w:cs/>
        </w:rPr>
        <w:t>ร้อยละ 40 ของทุนที่ออกและชำระ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แล้ว </w:t>
      </w:r>
      <w:r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จึงเป็นบริษัทร่วมของกลุ่มบริษัท ต่อมาเมื่อ</w:t>
      </w:r>
      <w:r w:rsidRPr="00131CF0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131CF0">
        <w:rPr>
          <w:rFonts w:ascii="Angsana New" w:hAnsi="Angsana New"/>
          <w:spacing w:val="-2"/>
          <w:sz w:val="30"/>
          <w:szCs w:val="30"/>
        </w:rPr>
        <w:t xml:space="preserve">1 </w:t>
      </w:r>
      <w:r w:rsidRPr="00131CF0">
        <w:rPr>
          <w:spacing w:val="-2"/>
          <w:sz w:val="30"/>
          <w:szCs w:val="30"/>
          <w:cs/>
        </w:rPr>
        <w:t>กุมภาพันธ์</w:t>
      </w:r>
      <w:r w:rsidRPr="00131CF0">
        <w:rPr>
          <w:rFonts w:ascii="Angsana New" w:hAnsi="Angsana New"/>
          <w:spacing w:val="-2"/>
          <w:sz w:val="30"/>
          <w:szCs w:val="30"/>
        </w:rPr>
        <w:t xml:space="preserve"> 2562 </w:t>
      </w:r>
      <w:r w:rsidRPr="00131CF0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เข้า</w:t>
      </w:r>
      <w:r w:rsidRPr="00131CF0">
        <w:rPr>
          <w:rFonts w:ascii="Angsana New" w:hAnsi="Angsana New"/>
          <w:sz w:val="30"/>
          <w:szCs w:val="30"/>
          <w:cs/>
        </w:rPr>
        <w:t>ซื้อหุ้นทุนและสิทธิออกเสียง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 w:rsidRPr="00131CF0">
        <w:rPr>
          <w:rFonts w:ascii="Angsana New" w:hAnsi="Angsana New"/>
          <w:sz w:val="30"/>
          <w:szCs w:val="30"/>
          <w:cs/>
        </w:rPr>
        <w:t xml:space="preserve">ร้อยละ </w:t>
      </w:r>
      <w:r w:rsidRPr="00131CF0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</w:t>
      </w:r>
      <w:r w:rsidR="00080091">
        <w:rPr>
          <w:rFonts w:ascii="Angsana New" w:hAnsi="Angsana New" w:hint="cs"/>
          <w:sz w:val="30"/>
          <w:szCs w:val="30"/>
          <w:cs/>
        </w:rPr>
        <w:t xml:space="preserve">โดยสิ่งตอบแทนที่จ่ายประกอบด้วยเงินสดจำนวน </w:t>
      </w:r>
      <w:r w:rsidR="00080091">
        <w:rPr>
          <w:rFonts w:ascii="Angsana New" w:hAnsi="Angsana New"/>
          <w:sz w:val="30"/>
          <w:szCs w:val="30"/>
        </w:rPr>
        <w:t xml:space="preserve">42.35 </w:t>
      </w:r>
      <w:r w:rsidR="00080091">
        <w:rPr>
          <w:rFonts w:ascii="Angsana New" w:hAnsi="Angsana New" w:hint="cs"/>
          <w:sz w:val="30"/>
          <w:szCs w:val="30"/>
          <w:cs/>
        </w:rPr>
        <w:t>ล้านบาท</w:t>
      </w:r>
      <w:r w:rsidRPr="00131CF0">
        <w:rPr>
          <w:rFonts w:ascii="Angsana New" w:hAnsi="Angsana New"/>
          <w:sz w:val="30"/>
          <w:szCs w:val="30"/>
          <w:cs/>
        </w:rPr>
        <w:t xml:space="preserve"> ทำให้กลุ่มบริษัทมีส่วนได้เสียใน</w:t>
      </w:r>
      <w:r w:rsidRPr="00131CF0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</w:t>
      </w:r>
      <w:r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Pr="00131CF0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Pr="00131CF0">
        <w:rPr>
          <w:rFonts w:ascii="Angsana New" w:hAnsi="Angsana New"/>
          <w:sz w:val="30"/>
          <w:szCs w:val="30"/>
          <w:cs/>
        </w:rPr>
        <w:t xml:space="preserve">เพิ่มขึ้นเป็นร้อยละ </w:t>
      </w:r>
      <w:r w:rsidRPr="00131CF0">
        <w:rPr>
          <w:rFonts w:ascii="Angsana New" w:hAnsi="Angsana New"/>
          <w:sz w:val="30"/>
          <w:szCs w:val="30"/>
        </w:rPr>
        <w:t>51</w:t>
      </w:r>
      <w:r w:rsidRPr="00D0312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อีกทั้งได้มีการแต่งตั้งผู้บริหารของ</w:t>
      </w:r>
      <w:r w:rsidRPr="00DB1915">
        <w:rPr>
          <w:rFonts w:ascii="Angsana New" w:hAnsi="Angsana New"/>
          <w:sz w:val="30"/>
          <w:szCs w:val="30"/>
          <w:cs/>
        </w:rPr>
        <w:t>บริษัท เซ็ปเป้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เข้าดำรงตำแหน่งเป็นคณะกรรมการของ</w:t>
      </w:r>
      <w:r w:rsidRPr="00DB1915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>
        <w:rPr>
          <w:rFonts w:ascii="Angsana New" w:hAnsi="Angsana New" w:hint="cs"/>
          <w:sz w:val="30"/>
          <w:szCs w:val="30"/>
          <w:cs/>
        </w:rPr>
        <w:t xml:space="preserve"> เพิ่มเติม ส่งผลให้กลุ่มบริษัทได้มาซึ่งอำนาจควบคุมในบริษัทดังกล่าว</w:t>
      </w:r>
    </w:p>
    <w:p w14:paraId="76470BBF" w14:textId="77777777" w:rsidR="00EE4310" w:rsidRDefault="00EE4310" w:rsidP="00290B93">
      <w:pPr>
        <w:tabs>
          <w:tab w:val="left" w:pos="360"/>
          <w:tab w:val="left" w:pos="1440"/>
        </w:tabs>
        <w:ind w:left="540" w:right="-16"/>
        <w:jc w:val="thaiDistribute"/>
        <w:rPr>
          <w:rFonts w:ascii="Angsana New" w:hAnsi="Angsana New"/>
          <w:sz w:val="30"/>
          <w:szCs w:val="30"/>
        </w:rPr>
      </w:pPr>
    </w:p>
    <w:p w14:paraId="1E9A96CD" w14:textId="77777777" w:rsidR="00290B93" w:rsidRDefault="00290B93" w:rsidP="00290B9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03126">
        <w:rPr>
          <w:rFonts w:ascii="Angsana New" w:hAnsi="Angsana New"/>
          <w:sz w:val="30"/>
          <w:szCs w:val="30"/>
          <w:cs/>
        </w:rPr>
        <w:lastRenderedPageBreak/>
        <w:t>การมีอำนาจควบคุมใน</w:t>
      </w:r>
      <w:r w:rsidRPr="000D689A">
        <w:rPr>
          <w:rFonts w:ascii="Angsana New" w:hAnsi="Angsana New"/>
          <w:spacing w:val="-2"/>
          <w:sz w:val="30"/>
          <w:szCs w:val="30"/>
          <w:cs/>
        </w:rPr>
        <w:t>บ</w:t>
      </w:r>
      <w:r w:rsidRPr="00EF4DC1">
        <w:rPr>
          <w:rFonts w:ascii="Angsana New" w:hAnsi="Angsana New"/>
          <w:spacing w:val="-2"/>
          <w:sz w:val="30"/>
          <w:szCs w:val="30"/>
          <w:cs/>
        </w:rPr>
        <w:t>ริษัท ออล โคโค กรุ๊ป</w:t>
      </w:r>
      <w:r w:rsidRPr="00EF4DC1">
        <w:rPr>
          <w:rFonts w:ascii="Angsana New" w:hAnsi="Angsana New"/>
          <w:spacing w:val="-2"/>
          <w:sz w:val="30"/>
          <w:szCs w:val="30"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จำกัด</w:t>
      </w:r>
      <w:r w:rsidRPr="00EF4DC1">
        <w:rPr>
          <w:rFonts w:ascii="Angsana New" w:hAnsi="Angsana New"/>
          <w:sz w:val="30"/>
          <w:szCs w:val="30"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จะทำให้กลุ่มบริษัทมีกระบวนการในการผลิตที่</w:t>
      </w:r>
      <w:r w:rsidRPr="00EF4DC1">
        <w:rPr>
          <w:rFonts w:ascii="Angsana New" w:hAnsi="Angsana New" w:hint="cs"/>
          <w:sz w:val="30"/>
          <w:szCs w:val="30"/>
          <w:cs/>
        </w:rPr>
        <w:t>ครอบคลุมมาก</w:t>
      </w:r>
      <w:r w:rsidRPr="00EF4DC1">
        <w:rPr>
          <w:rFonts w:ascii="Angsana New" w:hAnsi="Angsana New"/>
          <w:sz w:val="30"/>
          <w:szCs w:val="30"/>
          <w:cs/>
        </w:rPr>
        <w:t>ยิ่งขึ้นจากเทคโนโลยีในการผลิตของ บริษัท ออล โคโค กรุ๊ป</w:t>
      </w:r>
      <w:r w:rsidRPr="00EF4DC1">
        <w:rPr>
          <w:rFonts w:ascii="Angsana New" w:hAnsi="Angsana New"/>
          <w:sz w:val="30"/>
          <w:szCs w:val="30"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จำกัด</w:t>
      </w:r>
      <w:r w:rsidRPr="00EF4DC1">
        <w:rPr>
          <w:rFonts w:ascii="Angsana New" w:hAnsi="Angsana New" w:hint="cs"/>
          <w:sz w:val="30"/>
          <w:szCs w:val="30"/>
          <w:cs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กลุ่มบริษัทคาดว่าการซื้อธุรกิจดังกล่าวจะทำให้กลุ่มบริษัทมีส่วนแบ่งทางการตลาดของ</w:t>
      </w:r>
      <w:r w:rsidRPr="00EF4DC1">
        <w:rPr>
          <w:rFonts w:ascii="Angsana New" w:hAnsi="Angsana New" w:hint="cs"/>
          <w:sz w:val="30"/>
          <w:szCs w:val="30"/>
          <w:cs/>
        </w:rPr>
        <w:t>เครื่องดื่มเพื่อสุขภาพ</w:t>
      </w:r>
      <w:r w:rsidRPr="00EF4DC1">
        <w:rPr>
          <w:rFonts w:ascii="Angsana New" w:hAnsi="Angsana New"/>
          <w:sz w:val="30"/>
          <w:szCs w:val="30"/>
          <w:cs/>
        </w:rPr>
        <w:t>เพิ่มขึ้นจากการขยายตลาดไปยังฐานลูกค้าของผู้ถูกซื้อ อีกทั้งกลุ่มบริษัทคาดว่าจะสามารถลดต้นทุนการผลิตจากการประหยัดจากขนาดการผลิต</w:t>
      </w:r>
    </w:p>
    <w:p w14:paraId="1CD3215B" w14:textId="77777777" w:rsidR="00EE4310" w:rsidRDefault="00EE4310" w:rsidP="00EE4310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AB35AE0" w14:textId="58C7DACB" w:rsidR="00290B93" w:rsidRPr="009D2585" w:rsidRDefault="00290B93" w:rsidP="00290B9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635FA8">
        <w:rPr>
          <w:rFonts w:ascii="Angsana New" w:hAnsi="Angsana New"/>
          <w:sz w:val="30"/>
          <w:szCs w:val="30"/>
          <w:cs/>
        </w:rPr>
        <w:t>ในระหว่างงวด</w:t>
      </w:r>
      <w:r w:rsidRPr="000379FD">
        <w:rPr>
          <w:rFonts w:ascii="Angsana New" w:hAnsi="Angsana New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0379FD">
        <w:rPr>
          <w:rFonts w:ascii="Angsana New" w:hAnsi="Angsana New"/>
          <w:sz w:val="30"/>
          <w:szCs w:val="30"/>
        </w:rPr>
        <w:t>31</w:t>
      </w:r>
      <w:r w:rsidRPr="000379FD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0379FD">
        <w:rPr>
          <w:rFonts w:ascii="Angsana New" w:hAnsi="Angsana New"/>
          <w:sz w:val="30"/>
          <w:szCs w:val="30"/>
          <w:cs/>
        </w:rPr>
        <w:t xml:space="preserve"> </w:t>
      </w:r>
      <w:r w:rsidRPr="000379FD">
        <w:rPr>
          <w:rFonts w:ascii="Angsana New" w:hAnsi="Angsana New"/>
          <w:sz w:val="30"/>
          <w:szCs w:val="30"/>
        </w:rPr>
        <w:t xml:space="preserve">2562 </w:t>
      </w:r>
      <w:r w:rsidRPr="000379FD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</w:t>
      </w:r>
      <w:r w:rsidRPr="000379FD">
        <w:rPr>
          <w:rFonts w:ascii="Angsana New" w:hAnsi="Angsana New"/>
          <w:spacing w:val="-2"/>
          <w:sz w:val="30"/>
          <w:szCs w:val="30"/>
        </w:rPr>
        <w:t xml:space="preserve"> </w:t>
      </w:r>
      <w:r w:rsidRPr="000379FD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0379FD">
        <w:rPr>
          <w:rFonts w:ascii="Angsana New" w:hAnsi="Angsana New"/>
          <w:sz w:val="30"/>
          <w:szCs w:val="30"/>
          <w:cs/>
        </w:rPr>
        <w:t xml:space="preserve"> มีรายได้เป็นจำนวนเงิน</w:t>
      </w:r>
      <w:r w:rsidRPr="000379FD">
        <w:rPr>
          <w:rFonts w:ascii="Angsana New" w:hAnsi="Angsana New"/>
          <w:sz w:val="30"/>
          <w:szCs w:val="30"/>
        </w:rPr>
        <w:t xml:space="preserve"> </w:t>
      </w:r>
      <w:r w:rsidR="00414506" w:rsidRPr="000379FD">
        <w:rPr>
          <w:rFonts w:ascii="Angsana New" w:hAnsi="Angsana New"/>
          <w:sz w:val="30"/>
          <w:szCs w:val="30"/>
        </w:rPr>
        <w:t>248.32</w:t>
      </w:r>
      <w:r w:rsidRPr="000379FD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0379FD" w:rsidRPr="000379FD">
        <w:rPr>
          <w:rFonts w:ascii="Angsana New" w:hAnsi="Angsana New" w:hint="cs"/>
          <w:sz w:val="30"/>
          <w:szCs w:val="30"/>
          <w:cs/>
        </w:rPr>
        <w:t>ขาดทุน</w:t>
      </w:r>
      <w:r w:rsidRPr="000379FD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0379FD" w:rsidRPr="000379FD">
        <w:rPr>
          <w:rFonts w:ascii="Angsana New" w:hAnsi="Angsana New" w:hint="cs"/>
          <w:sz w:val="30"/>
          <w:szCs w:val="30"/>
          <w:cs/>
        </w:rPr>
        <w:t>0.8</w:t>
      </w:r>
      <w:r w:rsidR="00232E49">
        <w:rPr>
          <w:rFonts w:ascii="Angsana New" w:hAnsi="Angsana New" w:hint="cs"/>
          <w:sz w:val="30"/>
          <w:szCs w:val="30"/>
          <w:cs/>
        </w:rPr>
        <w:t>0</w:t>
      </w:r>
      <w:r w:rsidRPr="000379FD">
        <w:rPr>
          <w:rFonts w:ascii="Angsana New" w:hAnsi="Angsana New"/>
          <w:sz w:val="30"/>
          <w:szCs w:val="30"/>
          <w:cs/>
        </w:rPr>
        <w:t xml:space="preserve"> ล้านบาท ซึ่งรวม</w:t>
      </w:r>
      <w:r w:rsidRPr="007C146F">
        <w:rPr>
          <w:rFonts w:ascii="Angsana New" w:hAnsi="Angsana New"/>
          <w:sz w:val="30"/>
          <w:szCs w:val="30"/>
          <w:cs/>
        </w:rPr>
        <w:t xml:space="preserve">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7C146F">
        <w:rPr>
          <w:rFonts w:ascii="Angsana New" w:hAnsi="Angsana New"/>
          <w:sz w:val="30"/>
          <w:szCs w:val="30"/>
        </w:rPr>
        <w:t xml:space="preserve">1 </w:t>
      </w:r>
      <w:r w:rsidRPr="007C146F">
        <w:rPr>
          <w:rFonts w:ascii="Angsana New" w:hAnsi="Angsana New"/>
          <w:sz w:val="30"/>
          <w:szCs w:val="30"/>
          <w:cs/>
        </w:rPr>
        <w:t xml:space="preserve">มกราคม </w:t>
      </w:r>
      <w:r w:rsidRPr="007C146F">
        <w:rPr>
          <w:rFonts w:ascii="Angsana New" w:hAnsi="Angsana New"/>
          <w:sz w:val="30"/>
          <w:szCs w:val="30"/>
        </w:rPr>
        <w:t>2562</w:t>
      </w:r>
      <w:r w:rsidRPr="007C146F">
        <w:rPr>
          <w:rFonts w:ascii="Angsana New" w:hAnsi="Angsana New"/>
          <w:sz w:val="30"/>
          <w:szCs w:val="30"/>
          <w:cs/>
        </w:rPr>
        <w:t xml:space="preserve"> จะมีรายได้รวม</w:t>
      </w:r>
      <w:r w:rsidRPr="007C146F">
        <w:rPr>
          <w:rFonts w:ascii="Angsana New" w:hAnsi="Angsana New" w:hint="cs"/>
          <w:sz w:val="30"/>
          <w:szCs w:val="30"/>
          <w:cs/>
        </w:rPr>
        <w:t>เพิ่มขึ้น</w:t>
      </w:r>
      <w:r w:rsidRPr="007C146F">
        <w:rPr>
          <w:rFonts w:ascii="Angsana New" w:hAnsi="Angsana New"/>
          <w:sz w:val="30"/>
          <w:szCs w:val="30"/>
          <w:cs/>
        </w:rPr>
        <w:t>จำนวน</w:t>
      </w:r>
      <w:r w:rsidRPr="000D2F00">
        <w:rPr>
          <w:rFonts w:ascii="Angsana New" w:hAnsi="Angsana New"/>
          <w:sz w:val="30"/>
          <w:szCs w:val="30"/>
          <w:cs/>
        </w:rPr>
        <w:t xml:space="preserve">เงิน </w:t>
      </w:r>
      <w:r w:rsidRPr="000D2F00">
        <w:rPr>
          <w:rFonts w:ascii="Angsana New" w:hAnsi="Angsana New"/>
          <w:sz w:val="30"/>
          <w:szCs w:val="30"/>
        </w:rPr>
        <w:t>31.71</w:t>
      </w:r>
      <w:r w:rsidRPr="000D2F00">
        <w:rPr>
          <w:rFonts w:ascii="Angsana New" w:hAnsi="Angsana New"/>
          <w:sz w:val="30"/>
          <w:szCs w:val="30"/>
          <w:cs/>
        </w:rPr>
        <w:t xml:space="preserve"> ล้านบาท และกำไรรวมสำหรับ</w:t>
      </w:r>
      <w:r w:rsidRPr="000D2F00">
        <w:rPr>
          <w:rFonts w:ascii="Angsana New" w:hAnsi="Angsana New" w:hint="cs"/>
          <w:sz w:val="30"/>
          <w:szCs w:val="30"/>
          <w:cs/>
        </w:rPr>
        <w:t>ปีเพิ่มขึ้น</w:t>
      </w:r>
      <w:r w:rsidRPr="000D2F00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Pr="000D2F00">
        <w:rPr>
          <w:rFonts w:ascii="Angsana New" w:hAnsi="Angsana New"/>
          <w:sz w:val="30"/>
          <w:szCs w:val="30"/>
        </w:rPr>
        <w:t xml:space="preserve">4.77 </w:t>
      </w:r>
      <w:r w:rsidRPr="000D2F00">
        <w:rPr>
          <w:rFonts w:ascii="Angsana New" w:hAnsi="Angsana New"/>
          <w:sz w:val="30"/>
          <w:szCs w:val="30"/>
          <w:cs/>
        </w:rPr>
        <w:t>ล้านบาท ในการกำหนด</w:t>
      </w:r>
      <w:r w:rsidRPr="007C146F">
        <w:rPr>
          <w:rFonts w:ascii="Angsana New" w:hAnsi="Angsana New"/>
          <w:sz w:val="30"/>
          <w:szCs w:val="30"/>
          <w:cs/>
        </w:rPr>
        <w:t>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Pr="00474634">
        <w:rPr>
          <w:rFonts w:ascii="Angsana New" w:hAnsi="Angsana New"/>
          <w:sz w:val="30"/>
          <w:szCs w:val="30"/>
          <w:cs/>
        </w:rPr>
        <w:t xml:space="preserve">งวดนั้นได้เกิดขึ้นตั้งแต่วันที่ </w:t>
      </w:r>
      <w:r w:rsidRPr="00474634">
        <w:rPr>
          <w:rFonts w:ascii="Angsana New" w:hAnsi="Angsana New"/>
          <w:sz w:val="30"/>
          <w:szCs w:val="30"/>
        </w:rPr>
        <w:t xml:space="preserve">1 </w:t>
      </w:r>
      <w:r w:rsidRPr="00474634">
        <w:rPr>
          <w:rFonts w:ascii="Angsana New" w:hAnsi="Angsana New"/>
          <w:sz w:val="30"/>
          <w:szCs w:val="30"/>
          <w:cs/>
        </w:rPr>
        <w:t xml:space="preserve">มกราคม </w:t>
      </w:r>
      <w:r w:rsidRPr="0047463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</w:p>
    <w:p w14:paraId="7DB233C4" w14:textId="77777777" w:rsidR="00290B93" w:rsidRDefault="00290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878D1BA" w14:textId="77777777" w:rsidR="00290B93" w:rsidRPr="00D03126" w:rsidRDefault="00290B93" w:rsidP="00290B9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</w:pPr>
      <w:r w:rsidRPr="00D03126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D03126">
        <w:rPr>
          <w:rFonts w:ascii="Angsana New" w:hAnsi="Angsana New"/>
          <w:sz w:val="30"/>
          <w:szCs w:val="30"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ณ</w:t>
      </w:r>
      <w:r w:rsidRPr="00D03126">
        <w:rPr>
          <w:rFonts w:ascii="Angsana New" w:hAnsi="Angsana New"/>
          <w:sz w:val="30"/>
          <w:szCs w:val="30"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>
        <w:rPr>
          <w:rFonts w:ascii="Angsana New" w:hAnsi="Angsana New"/>
          <w:sz w:val="30"/>
          <w:szCs w:val="30"/>
        </w:rPr>
        <w:br/>
      </w:r>
      <w:r w:rsidRPr="00D03126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  <w:r w:rsidRPr="00D03126">
        <w:rPr>
          <w:rFonts w:ascii="Angsana New" w:hAnsi="Angsana New"/>
          <w:sz w:val="30"/>
          <w:szCs w:val="30"/>
        </w:rPr>
        <w:t xml:space="preserve"> </w:t>
      </w:r>
    </w:p>
    <w:p w14:paraId="0E12993A" w14:textId="77777777" w:rsidR="00A05712" w:rsidRDefault="00A05712" w:rsidP="00A057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121" w:type="dxa"/>
        <w:tblInd w:w="450" w:type="dxa"/>
        <w:tblLook w:val="01E0" w:firstRow="1" w:lastRow="1" w:firstColumn="1" w:lastColumn="1" w:noHBand="0" w:noVBand="0"/>
      </w:tblPr>
      <w:tblGrid>
        <w:gridCol w:w="6210"/>
        <w:gridCol w:w="255"/>
        <w:gridCol w:w="1013"/>
        <w:gridCol w:w="254"/>
        <w:gridCol w:w="1389"/>
      </w:tblGrid>
      <w:tr w:rsidR="00290B93" w:rsidRPr="00D03126" w14:paraId="386FCD85" w14:textId="77777777" w:rsidTr="00C21F6D">
        <w:trPr>
          <w:tblHeader/>
        </w:trPr>
        <w:tc>
          <w:tcPr>
            <w:tcW w:w="6210" w:type="dxa"/>
          </w:tcPr>
          <w:p w14:paraId="7A8CF293" w14:textId="77777777" w:rsidR="00290B93" w:rsidRPr="00080091" w:rsidRDefault="00080091" w:rsidP="0008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31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</w:t>
            </w:r>
            <w:r w:rsidRPr="004746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บมา </w:t>
            </w:r>
          </w:p>
        </w:tc>
        <w:tc>
          <w:tcPr>
            <w:tcW w:w="255" w:type="dxa"/>
          </w:tcPr>
          <w:p w14:paraId="0C42ED90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EA0600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9913858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032B8A93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4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90B93" w:rsidRPr="00D03126" w14:paraId="025FD0D7" w14:textId="77777777" w:rsidTr="00C21F6D">
        <w:trPr>
          <w:tblHeader/>
        </w:trPr>
        <w:tc>
          <w:tcPr>
            <w:tcW w:w="6210" w:type="dxa"/>
          </w:tcPr>
          <w:p w14:paraId="342C2FED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E3761F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B592B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49CAAF2E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FAF47BB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C14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90B93" w:rsidRPr="00D03126" w14:paraId="1CE15534" w14:textId="77777777" w:rsidTr="00C21F6D">
        <w:tc>
          <w:tcPr>
            <w:tcW w:w="6210" w:type="dxa"/>
          </w:tcPr>
          <w:p w14:paraId="30DB7DFB" w14:textId="77777777" w:rsidR="00290B93" w:rsidRPr="00474634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746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6F7CD0A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5DE95E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7CE8C4D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9E90E96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48,921</w:t>
            </w:r>
          </w:p>
        </w:tc>
      </w:tr>
      <w:tr w:rsidR="00290B93" w:rsidRPr="00D03126" w14:paraId="661882A4" w14:textId="77777777" w:rsidTr="00C21F6D">
        <w:tc>
          <w:tcPr>
            <w:tcW w:w="6210" w:type="dxa"/>
          </w:tcPr>
          <w:p w14:paraId="0B8E7506" w14:textId="77777777" w:rsidR="00290B93" w:rsidRPr="00474634" w:rsidRDefault="00290B93" w:rsidP="00C21F6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732C257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A55E14" w14:textId="59C112C1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6171330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E47DDE5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32,746</w:t>
            </w:r>
          </w:p>
        </w:tc>
      </w:tr>
      <w:tr w:rsidR="00290B93" w:rsidRPr="00D03126" w14:paraId="6B78FAE3" w14:textId="77777777" w:rsidTr="00C21F6D">
        <w:tc>
          <w:tcPr>
            <w:tcW w:w="6210" w:type="dxa"/>
          </w:tcPr>
          <w:p w14:paraId="5558AF5C" w14:textId="77777777" w:rsidR="00290B93" w:rsidRPr="00474634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5" w:type="dxa"/>
          </w:tcPr>
          <w:p w14:paraId="464C37D6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506D74B" w14:textId="5EF95A37" w:rsidR="00290B93" w:rsidRPr="00D03126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27E4E2F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28A3751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6,321</w:t>
            </w:r>
          </w:p>
        </w:tc>
      </w:tr>
      <w:tr w:rsidR="00290B93" w:rsidRPr="00D03126" w14:paraId="7A25A3A8" w14:textId="77777777" w:rsidTr="00C21F6D">
        <w:tc>
          <w:tcPr>
            <w:tcW w:w="6210" w:type="dxa"/>
          </w:tcPr>
          <w:p w14:paraId="1B3DB5DA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976288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4FD0BE6" w14:textId="1F06E399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ABE360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E2B31E3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15,059</w:t>
            </w:r>
          </w:p>
        </w:tc>
      </w:tr>
      <w:tr w:rsidR="00290B93" w:rsidRPr="00D03126" w14:paraId="2E7E66E4" w14:textId="77777777" w:rsidTr="00C21F6D">
        <w:tc>
          <w:tcPr>
            <w:tcW w:w="6210" w:type="dxa"/>
          </w:tcPr>
          <w:p w14:paraId="11046E34" w14:textId="77777777" w:rsidR="00290B93" w:rsidRPr="00D03126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7204724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FA08F71" w14:textId="77777777" w:rsidR="00290B93" w:rsidRPr="00D03126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DABBBE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053EB81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290B93" w:rsidRPr="00D03126" w14:paraId="0479D5AB" w14:textId="77777777" w:rsidTr="00C21F6D">
        <w:tc>
          <w:tcPr>
            <w:tcW w:w="6210" w:type="dxa"/>
          </w:tcPr>
          <w:p w14:paraId="423E070E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60A17E3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743E4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282F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4" w:type="dxa"/>
          </w:tcPr>
          <w:p w14:paraId="3C850C85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73E1A0A" w14:textId="5BC359E2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1</w:t>
            </w:r>
            <w:r w:rsidR="009D4CD1"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 w:rsidR="009D4CD1">
              <w:rPr>
                <w:rFonts w:ascii="Angsana New" w:hAnsi="Angsana New"/>
                <w:sz w:val="30"/>
                <w:szCs w:val="30"/>
              </w:rPr>
              <w:t>,659</w:t>
            </w:r>
          </w:p>
        </w:tc>
      </w:tr>
      <w:tr w:rsidR="00290B93" w:rsidRPr="00D03126" w14:paraId="15ED4C12" w14:textId="77777777" w:rsidTr="00C21F6D">
        <w:tc>
          <w:tcPr>
            <w:tcW w:w="6210" w:type="dxa"/>
          </w:tcPr>
          <w:p w14:paraId="5106A10A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065CE503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4CA588A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254" w:type="dxa"/>
          </w:tcPr>
          <w:p w14:paraId="51B385AA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F1BBB4C" w14:textId="62D1697F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5,41</w:t>
            </w:r>
            <w:r w:rsidR="00E6100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90B93" w:rsidRPr="00D03126" w14:paraId="6C799361" w14:textId="77777777" w:rsidTr="00C21F6D">
        <w:tc>
          <w:tcPr>
            <w:tcW w:w="6210" w:type="dxa"/>
          </w:tcPr>
          <w:p w14:paraId="4B8C12F3" w14:textId="77777777" w:rsidR="00290B93" w:rsidRPr="00D03126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57BFC7E5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64914D" w14:textId="77777777" w:rsidR="00290B93" w:rsidRPr="00D03126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273380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EEFB182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15,355</w:t>
            </w:r>
          </w:p>
        </w:tc>
      </w:tr>
      <w:tr w:rsidR="00290B93" w:rsidRPr="00D03126" w14:paraId="27953C5F" w14:textId="77777777" w:rsidTr="00C21F6D">
        <w:tc>
          <w:tcPr>
            <w:tcW w:w="6210" w:type="dxa"/>
          </w:tcPr>
          <w:p w14:paraId="0F17D133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255" w:type="dxa"/>
          </w:tcPr>
          <w:p w14:paraId="1FC146CE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C605EE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BDE650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D6E17D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(6,690)</w:t>
            </w:r>
          </w:p>
        </w:tc>
      </w:tr>
      <w:tr w:rsidR="00290B93" w:rsidRPr="00D03126" w14:paraId="33D0E365" w14:textId="77777777" w:rsidTr="00C21F6D">
        <w:tc>
          <w:tcPr>
            <w:tcW w:w="6210" w:type="dxa"/>
          </w:tcPr>
          <w:p w14:paraId="2339D8B0" w14:textId="77777777" w:rsidR="00290B93" w:rsidRPr="00D03126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5" w:type="dxa"/>
          </w:tcPr>
          <w:p w14:paraId="7D3A990C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C0E5BA4" w14:textId="5E291748" w:rsidR="00290B93" w:rsidRPr="00E8282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DDE8D33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DDBC993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(29,652)</w:t>
            </w:r>
          </w:p>
        </w:tc>
      </w:tr>
      <w:tr w:rsidR="00290B93" w:rsidRPr="00D03126" w14:paraId="3AB9AEA2" w14:textId="77777777" w:rsidTr="00C21F6D">
        <w:tc>
          <w:tcPr>
            <w:tcW w:w="6210" w:type="dxa"/>
          </w:tcPr>
          <w:p w14:paraId="6FB06F1B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55" w:type="dxa"/>
          </w:tcPr>
          <w:p w14:paraId="5EA361B5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E8432E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566212A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131FDA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(21,000)</w:t>
            </w:r>
          </w:p>
        </w:tc>
      </w:tr>
      <w:tr w:rsidR="00290B93" w:rsidRPr="00D03126" w14:paraId="3B5389D1" w14:textId="77777777" w:rsidTr="00C21F6D">
        <w:tc>
          <w:tcPr>
            <w:tcW w:w="6210" w:type="dxa"/>
          </w:tcPr>
          <w:p w14:paraId="006D5EC9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55" w:type="dxa"/>
          </w:tcPr>
          <w:p w14:paraId="7EDA0800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71F70B" w14:textId="11755726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81F169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BB1B403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(1,212)</w:t>
            </w:r>
          </w:p>
        </w:tc>
      </w:tr>
      <w:tr w:rsidR="00290B93" w:rsidRPr="00D03126" w14:paraId="143EC609" w14:textId="77777777" w:rsidTr="00C21F6D">
        <w:tc>
          <w:tcPr>
            <w:tcW w:w="6210" w:type="dxa"/>
          </w:tcPr>
          <w:p w14:paraId="0EDAEFA5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55" w:type="dxa"/>
          </w:tcPr>
          <w:p w14:paraId="002842D2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3981668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CA05C6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F052A90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</w:tr>
      <w:tr w:rsidR="00290B93" w:rsidRPr="00D03126" w14:paraId="1102F908" w14:textId="77777777" w:rsidTr="00C21F6D">
        <w:tc>
          <w:tcPr>
            <w:tcW w:w="6210" w:type="dxa"/>
          </w:tcPr>
          <w:p w14:paraId="473FF414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55" w:type="dxa"/>
          </w:tcPr>
          <w:p w14:paraId="7B836E9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359F9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037774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AE7FDDD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(23,865)</w:t>
            </w:r>
          </w:p>
        </w:tc>
      </w:tr>
      <w:tr w:rsidR="009D4CD1" w:rsidRPr="00D03126" w14:paraId="1375F4E1" w14:textId="77777777" w:rsidTr="00C21F6D">
        <w:tc>
          <w:tcPr>
            <w:tcW w:w="6210" w:type="dxa"/>
          </w:tcPr>
          <w:p w14:paraId="442B28B0" w14:textId="3550E80A" w:rsidR="009D4CD1" w:rsidRPr="009D4CD1" w:rsidRDefault="009D4CD1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4CD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6C4C55F" w14:textId="77777777" w:rsidR="009D4CD1" w:rsidRDefault="009D4CD1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5D4BAC3" w14:textId="37714BA7" w:rsidR="009D4CD1" w:rsidRDefault="009D4CD1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27</w:t>
            </w:r>
          </w:p>
        </w:tc>
        <w:tc>
          <w:tcPr>
            <w:tcW w:w="254" w:type="dxa"/>
          </w:tcPr>
          <w:p w14:paraId="4D0D77DF" w14:textId="77777777" w:rsidR="009D4CD1" w:rsidRDefault="009D4CD1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8BC8639" w14:textId="69839329" w:rsidR="009D4CD1" w:rsidRPr="007C146F" w:rsidRDefault="009D4CD1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(2,140)</w:t>
            </w:r>
          </w:p>
        </w:tc>
      </w:tr>
      <w:tr w:rsidR="00290B93" w:rsidRPr="00D03126" w14:paraId="008075A6" w14:textId="77777777" w:rsidTr="00C21F6D">
        <w:tc>
          <w:tcPr>
            <w:tcW w:w="6210" w:type="dxa"/>
          </w:tcPr>
          <w:p w14:paraId="3A18510B" w14:textId="77777777" w:rsidR="00290B93" w:rsidRPr="00D03126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3A7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51E9E21F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9491E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254" w:type="dxa"/>
          </w:tcPr>
          <w:p w14:paraId="22AE588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5873ECA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(188)</w:t>
            </w:r>
          </w:p>
        </w:tc>
      </w:tr>
      <w:tr w:rsidR="00290B93" w:rsidRPr="00D03126" w14:paraId="2D61C7C2" w14:textId="77777777" w:rsidTr="00C21F6D">
        <w:tc>
          <w:tcPr>
            <w:tcW w:w="6210" w:type="dxa"/>
          </w:tcPr>
          <w:p w14:paraId="5B2DFF80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0EAFB310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575186D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836B62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5F61A74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(4,000)</w:t>
            </w:r>
          </w:p>
        </w:tc>
      </w:tr>
      <w:tr w:rsidR="00290B93" w:rsidRPr="006C0B66" w14:paraId="43022AE4" w14:textId="77777777" w:rsidTr="00C21F6D">
        <w:tc>
          <w:tcPr>
            <w:tcW w:w="6210" w:type="dxa"/>
          </w:tcPr>
          <w:p w14:paraId="1B391B5F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255" w:type="dxa"/>
          </w:tcPr>
          <w:p w14:paraId="78DBC055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16E7F42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714BC8D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1924231" w14:textId="0A9317C3" w:rsidR="00290B93" w:rsidRPr="007C146F" w:rsidRDefault="009D4CD1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206,76</w:t>
            </w:r>
            <w:r w:rsidR="006F5A6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290B93" w:rsidRPr="006C0B66" w14:paraId="099AD5EF" w14:textId="77777777" w:rsidTr="00C21F6D">
        <w:tc>
          <w:tcPr>
            <w:tcW w:w="6210" w:type="dxa"/>
          </w:tcPr>
          <w:p w14:paraId="4534458B" w14:textId="77777777" w:rsidR="00290B93" w:rsidRPr="00AF322A" w:rsidRDefault="00290B93" w:rsidP="00C21F6D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th-TH"/>
              </w:rPr>
              <w:t>หัก</w:t>
            </w:r>
            <w:r w:rsidRPr="00635FA8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AF322A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ส่วนได้เสียที่ไม่มีอำนาจควบคุม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(ร้อยละ </w:t>
            </w:r>
            <w:r w:rsidRPr="00E8282F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55" w:type="dxa"/>
          </w:tcPr>
          <w:p w14:paraId="015CC1BD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E8113C6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8E081E7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7E43A3B" w14:textId="695B5ED7" w:rsidR="00290B93" w:rsidRPr="007C146F" w:rsidRDefault="009D4CD1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101,316</w:t>
            </w:r>
          </w:p>
        </w:tc>
      </w:tr>
      <w:tr w:rsidR="00290B93" w:rsidRPr="006C0B66" w14:paraId="3B6C4A6F" w14:textId="77777777" w:rsidTr="00C21F6D">
        <w:tc>
          <w:tcPr>
            <w:tcW w:w="6210" w:type="dxa"/>
          </w:tcPr>
          <w:p w14:paraId="140DE5E7" w14:textId="77777777" w:rsidR="00290B93" w:rsidRPr="00AF322A" w:rsidRDefault="00290B93" w:rsidP="00C21F6D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255" w:type="dxa"/>
          </w:tcPr>
          <w:p w14:paraId="74398B9B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EADBE7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705FCD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4181862" w14:textId="3B05FFD9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46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D4CD1">
              <w:rPr>
                <w:rFonts w:ascii="Angsana New" w:hAnsi="Angsana New"/>
                <w:b/>
                <w:bCs/>
                <w:sz w:val="30"/>
                <w:szCs w:val="30"/>
              </w:rPr>
              <w:t>5,451</w:t>
            </w:r>
          </w:p>
        </w:tc>
      </w:tr>
      <w:tr w:rsidR="00290B93" w:rsidRPr="006C0B66" w14:paraId="2C004ED1" w14:textId="77777777" w:rsidTr="00C21F6D">
        <w:tc>
          <w:tcPr>
            <w:tcW w:w="6210" w:type="dxa"/>
          </w:tcPr>
          <w:p w14:paraId="44704E34" w14:textId="77777777" w:rsidR="00290B93" w:rsidRDefault="00290B93" w:rsidP="00C21F6D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35FA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มูลค่ายุติธรรมของส่วนได้เสียที่ถืออยู่ก่อนการรวมธุรกิจ</w:t>
            </w:r>
          </w:p>
        </w:tc>
        <w:tc>
          <w:tcPr>
            <w:tcW w:w="255" w:type="dxa"/>
          </w:tcPr>
          <w:p w14:paraId="2374FE7A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A536323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C0F273B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C60E363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154,000</w:t>
            </w:r>
          </w:p>
        </w:tc>
      </w:tr>
      <w:tr w:rsidR="00290B93" w:rsidRPr="006C0B66" w14:paraId="5C59B1A3" w14:textId="77777777" w:rsidTr="00C21F6D">
        <w:tc>
          <w:tcPr>
            <w:tcW w:w="6210" w:type="dxa"/>
          </w:tcPr>
          <w:p w14:paraId="22DC7986" w14:textId="77777777" w:rsidR="00290B93" w:rsidRPr="00635FA8" w:rsidRDefault="00290B93" w:rsidP="00C21F6D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สิ่งตอบแทนที่โอนให้</w:t>
            </w:r>
          </w:p>
        </w:tc>
        <w:tc>
          <w:tcPr>
            <w:tcW w:w="255" w:type="dxa"/>
          </w:tcPr>
          <w:p w14:paraId="7F2EDC1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BEA3CB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39E6E3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FF670FE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42,350</w:t>
            </w:r>
          </w:p>
        </w:tc>
      </w:tr>
      <w:tr w:rsidR="00290B93" w:rsidRPr="007A7602" w14:paraId="6AB5A6DE" w14:textId="77777777" w:rsidTr="00C21F6D">
        <w:tc>
          <w:tcPr>
            <w:tcW w:w="6210" w:type="dxa"/>
          </w:tcPr>
          <w:p w14:paraId="7800B3AC" w14:textId="77777777" w:rsidR="00290B93" w:rsidRPr="000D2F00" w:rsidRDefault="00290B93" w:rsidP="00C21F6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F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</w:t>
            </w:r>
            <w:r w:rsidRPr="000D2F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4DF9B82F" w14:textId="77777777" w:rsidR="00290B93" w:rsidRPr="00534DD7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1BAFBB" w14:textId="77777777" w:rsidR="00290B93" w:rsidRPr="00534DD7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131457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A41D5D9" w14:textId="7C2A5012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46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9D4CD1">
              <w:rPr>
                <w:rFonts w:ascii="Angsana New" w:hAnsi="Angsana New"/>
                <w:b/>
                <w:bCs/>
                <w:sz w:val="30"/>
                <w:szCs w:val="30"/>
              </w:rPr>
              <w:t>0,899</w:t>
            </w:r>
          </w:p>
        </w:tc>
      </w:tr>
      <w:tr w:rsidR="00290B93" w:rsidRPr="006C0B66" w14:paraId="43D60CEB" w14:textId="77777777" w:rsidTr="00C21F6D">
        <w:tc>
          <w:tcPr>
            <w:tcW w:w="6210" w:type="dxa"/>
          </w:tcPr>
          <w:p w14:paraId="55CF85F6" w14:textId="77777777" w:rsidR="00290B93" w:rsidRPr="000D2F00" w:rsidRDefault="00290B93" w:rsidP="00C21F6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15531D1D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090A6D8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85D86FC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77103534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0B93" w:rsidRPr="009A57B8" w14:paraId="78B67E19" w14:textId="77777777" w:rsidTr="00C21F6D">
        <w:tc>
          <w:tcPr>
            <w:tcW w:w="6210" w:type="dxa"/>
          </w:tcPr>
          <w:p w14:paraId="05BA651F" w14:textId="77777777" w:rsidR="00290B93" w:rsidRPr="009A57B8" w:rsidRDefault="00290B93" w:rsidP="00C21F6D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5AC61041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B6A7E14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F73B7C2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55D55EE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48,921</w:t>
            </w:r>
          </w:p>
        </w:tc>
      </w:tr>
      <w:tr w:rsidR="00290B93" w:rsidRPr="009A57B8" w14:paraId="4F67C742" w14:textId="77777777" w:rsidTr="00C21F6D">
        <w:tc>
          <w:tcPr>
            <w:tcW w:w="6210" w:type="dxa"/>
          </w:tcPr>
          <w:p w14:paraId="0C1081D7" w14:textId="77777777" w:rsidR="00290B93" w:rsidRPr="009A57B8" w:rsidRDefault="00290B93" w:rsidP="00C21F6D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7051D936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F06F118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85BDE98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7771B87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42,350</w:t>
            </w:r>
          </w:p>
        </w:tc>
      </w:tr>
      <w:tr w:rsidR="00290B93" w:rsidRPr="009A57B8" w14:paraId="29932E51" w14:textId="77777777" w:rsidTr="00C21F6D">
        <w:tc>
          <w:tcPr>
            <w:tcW w:w="6210" w:type="dxa"/>
          </w:tcPr>
          <w:p w14:paraId="5B54182D" w14:textId="77777777" w:rsidR="00290B93" w:rsidRPr="009A57B8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44305116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CA39190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A13E93F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8E80EF8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6,571</w:t>
            </w:r>
          </w:p>
        </w:tc>
      </w:tr>
    </w:tbl>
    <w:p w14:paraId="6920782F" w14:textId="77777777" w:rsidR="00C21F6D" w:rsidRDefault="00C21F6D" w:rsidP="009252A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AF91D2" w14:textId="77777777" w:rsidR="009252A5" w:rsidRPr="00623946" w:rsidRDefault="009252A5" w:rsidP="009252A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ค่าความนิยม</w:t>
      </w:r>
    </w:p>
    <w:p w14:paraId="7379EA98" w14:textId="77777777" w:rsidR="009252A5" w:rsidRPr="009252A5" w:rsidRDefault="009252A5" w:rsidP="00925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29CA19" w14:textId="77777777" w:rsidR="00290B93" w:rsidRDefault="009252A5" w:rsidP="009252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 w:rsidR="00B77D45">
        <w:rPr>
          <w:rFonts w:asciiTheme="majorBidi" w:hAnsiTheme="majorBidi" w:cstheme="majorBidi"/>
          <w:sz w:val="30"/>
          <w:szCs w:val="30"/>
        </w:rPr>
        <w:t>40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ทำให้เกิดผลกำไรจำนวน </w:t>
      </w:r>
      <w:r w:rsidR="009017ED">
        <w:rPr>
          <w:rFonts w:asciiTheme="majorBidi" w:hAnsiTheme="majorBidi" w:cstheme="majorBidi"/>
          <w:sz w:val="30"/>
          <w:szCs w:val="30"/>
        </w:rPr>
        <w:t xml:space="preserve">10.08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C21F6D">
        <w:rPr>
          <w:rFonts w:asciiTheme="majorBidi" w:hAnsiTheme="majorBidi" w:cstheme="majorBidi"/>
          <w:sz w:val="30"/>
          <w:szCs w:val="30"/>
        </w:rPr>
        <w:t>154.00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 หักมูลค่าตามบัญชีของบัญชีส่วนของผู้ถือหุ้นของผู้ถูกลงทุน ณ วันที่ซื้อธุรกิจจำนวน</w:t>
      </w:r>
      <w:r w:rsidR="00C21F6D">
        <w:rPr>
          <w:rFonts w:asciiTheme="majorBidi" w:hAnsiTheme="majorBidi" w:cstheme="majorBidi"/>
          <w:sz w:val="30"/>
          <w:szCs w:val="30"/>
        </w:rPr>
        <w:t xml:space="preserve"> 143.92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23946">
        <w:rPr>
          <w:rFonts w:asciiTheme="majorBidi" w:hAnsiTheme="majorBidi" w:cstheme="majorBidi"/>
          <w:sz w:val="30"/>
          <w:szCs w:val="30"/>
        </w:rPr>
        <w:t xml:space="preserve">) </w:t>
      </w:r>
      <w:r w:rsidRPr="00623946">
        <w:rPr>
          <w:rFonts w:asciiTheme="majorBidi" w:hAnsiTheme="majorBidi" w:cstheme="majorBidi"/>
          <w:sz w:val="30"/>
          <w:szCs w:val="30"/>
          <w:cs/>
        </w:rPr>
        <w:t>ซึ่งได้รับรู้ไว้ใน</w:t>
      </w:r>
      <w:r w:rsidR="00C21F6D" w:rsidRPr="00E8743E">
        <w:rPr>
          <w:rFonts w:ascii="Angsana New" w:hAnsi="Angsana New"/>
          <w:sz w:val="30"/>
          <w:szCs w:val="30"/>
          <w:cs/>
        </w:rPr>
        <w:t>กำไรจากการเปลี่ยนแปลงในส่วนได้เสียในบริษัท</w:t>
      </w:r>
      <w:r w:rsidR="00C21F6D">
        <w:rPr>
          <w:rFonts w:ascii="Angsana New" w:hAnsi="Angsana New" w:hint="cs"/>
          <w:sz w:val="30"/>
          <w:szCs w:val="30"/>
          <w:cs/>
        </w:rPr>
        <w:t>ร่วม</w:t>
      </w:r>
      <w:r w:rsidR="00C21F6D" w:rsidRPr="00E8743E">
        <w:rPr>
          <w:rFonts w:ascii="Angsana New" w:hAnsi="Angsana New"/>
          <w:sz w:val="30"/>
          <w:szCs w:val="30"/>
          <w:cs/>
        </w:rPr>
        <w:t xml:space="preserve"> </w:t>
      </w:r>
      <w:r w:rsidR="00C21F6D" w:rsidRPr="00D03126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</w:p>
    <w:p w14:paraId="093AE4BF" w14:textId="77777777" w:rsidR="00C21F6D" w:rsidRDefault="00C21F6D" w:rsidP="009252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6627B0" w14:textId="77777777" w:rsidR="00C21F6D" w:rsidRDefault="00C21F6D" w:rsidP="00C21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D5A96">
        <w:rPr>
          <w:rFonts w:ascii="Angsana New" w:hAnsi="Angsana New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ED5A96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</w:t>
      </w:r>
      <w:r w:rsidRPr="00ED5A96">
        <w:rPr>
          <w:rFonts w:ascii="Angsana New" w:hAnsi="Angsana New"/>
          <w:spacing w:val="-2"/>
          <w:sz w:val="30"/>
          <w:szCs w:val="30"/>
        </w:rPr>
        <w:t xml:space="preserve"> </w:t>
      </w:r>
      <w:r w:rsidRPr="00ED5A96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ED5A96">
        <w:rPr>
          <w:rFonts w:ascii="Angsana New" w:hAnsi="Angsana New"/>
          <w:sz w:val="30"/>
          <w:szCs w:val="30"/>
        </w:rPr>
        <w:t xml:space="preserve"> </w:t>
      </w:r>
      <w:r w:rsidRPr="00ED5A96">
        <w:rPr>
          <w:rFonts w:ascii="Angsana New" w:hAnsi="Angsana New"/>
          <w:sz w:val="30"/>
          <w:szCs w:val="30"/>
          <w:cs/>
        </w:rPr>
        <w:t>และการร่วมมือกันซึ่งคาดว่าจะสำเร็จ จากการรวมบริษัทสู่ธุรกิจ</w:t>
      </w:r>
      <w:r w:rsidRPr="00ED5A96">
        <w:rPr>
          <w:rFonts w:ascii="Angsana New" w:hAnsi="Angsana New" w:hint="cs"/>
          <w:sz w:val="30"/>
          <w:szCs w:val="30"/>
          <w:cs/>
        </w:rPr>
        <w:t>ผลิตภัณฑ์จากมะพร้าวซึ่งเป็นกลุ่มของผลิตภัณฑ์เพื่อสุขภาพ</w:t>
      </w:r>
      <w:r w:rsidRPr="00ED5A96">
        <w:rPr>
          <w:rFonts w:ascii="Angsana New" w:hAnsi="Angsana New"/>
          <w:sz w:val="30"/>
          <w:szCs w:val="30"/>
          <w:cs/>
        </w:rPr>
        <w:t>ที่มีอยู่ของกลุ่มบริษัท ทั้งนี้ไม่มีค่าความนิยมที่คาดว่าจะนำมาหัก</w:t>
      </w:r>
      <w:r w:rsidRPr="00ED5A96">
        <w:rPr>
          <w:rFonts w:ascii="Angsana New" w:hAnsi="Angsana New" w:hint="cs"/>
          <w:sz w:val="30"/>
          <w:szCs w:val="30"/>
          <w:cs/>
        </w:rPr>
        <w:t>เป็น</w:t>
      </w:r>
      <w:r w:rsidRPr="00ED5A96">
        <w:rPr>
          <w:rFonts w:ascii="Angsana New" w:hAnsi="Angsana New"/>
          <w:sz w:val="30"/>
          <w:szCs w:val="30"/>
          <w:cs/>
        </w:rPr>
        <w:t>ค่าใช้จ่ายทางภาษีเงินได้</w:t>
      </w:r>
      <w:r w:rsidRPr="00ED5A96">
        <w:rPr>
          <w:rFonts w:ascii="Angsana New" w:hAnsi="Angsana New"/>
          <w:sz w:val="30"/>
          <w:szCs w:val="30"/>
        </w:rPr>
        <w:t xml:space="preserve"> </w:t>
      </w:r>
    </w:p>
    <w:p w14:paraId="710D5C88" w14:textId="77777777" w:rsidR="009252A5" w:rsidRPr="00A05712" w:rsidRDefault="009252A5" w:rsidP="009252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8A3C631" w14:textId="77777777" w:rsidR="00F16933" w:rsidRPr="00913A42" w:rsidRDefault="00F16933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2DF71826" w14:textId="77777777" w:rsidR="007C424C" w:rsidRPr="00D533B8" w:rsidRDefault="007C424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B66352E" w14:textId="77777777" w:rsidR="000F3FBE" w:rsidRDefault="007C424C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ค</w:t>
      </w:r>
      <w:r w:rsidR="007256AE" w:rsidRPr="00D533B8">
        <w:rPr>
          <w:rFonts w:ascii="Angsana New" w:hAnsi="Angsana New"/>
          <w:b/>
          <w:sz w:val="30"/>
          <w:szCs w:val="30"/>
          <w:cs/>
        </w:rPr>
        <w:t>วามสัมพันธ์ที่มีกับบริษัทย่อย</w:t>
      </w:r>
      <w:r w:rsidR="00814320" w:rsidRPr="00D533B8">
        <w:rPr>
          <w:rFonts w:ascii="Angsana New" w:hAnsi="Angsana New"/>
          <w:b/>
          <w:sz w:val="30"/>
          <w:szCs w:val="30"/>
          <w:cs/>
        </w:rPr>
        <w:t>และบริษัทร่วม</w:t>
      </w:r>
      <w:r w:rsidR="007256AE" w:rsidRPr="00D533B8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912CCC" w:rsidRPr="00D533B8">
        <w:rPr>
          <w:rFonts w:ascii="Angsana New" w:hAnsi="Angsana New"/>
          <w:bCs/>
          <w:sz w:val="30"/>
          <w:szCs w:val="30"/>
        </w:rPr>
        <w:t>1</w:t>
      </w:r>
      <w:r w:rsidR="00814320" w:rsidRPr="00D533B8">
        <w:rPr>
          <w:rFonts w:ascii="Angsana New" w:hAnsi="Angsana New"/>
          <w:b/>
          <w:sz w:val="30"/>
          <w:szCs w:val="30"/>
          <w:cs/>
        </w:rPr>
        <w:t>,</w:t>
      </w:r>
      <w:r w:rsidR="00814320" w:rsidRPr="00D3264E">
        <w:rPr>
          <w:rFonts w:ascii="Angsana New" w:hAnsi="Angsana New"/>
          <w:bCs/>
          <w:sz w:val="30"/>
          <w:szCs w:val="30"/>
          <w:cs/>
        </w:rPr>
        <w:t xml:space="preserve"> </w:t>
      </w:r>
      <w:r w:rsidR="005207AA" w:rsidRPr="00D3264E">
        <w:rPr>
          <w:rFonts w:ascii="Angsana New" w:hAnsi="Angsana New"/>
          <w:bCs/>
          <w:sz w:val="30"/>
          <w:szCs w:val="30"/>
        </w:rPr>
        <w:t>1</w:t>
      </w:r>
      <w:r w:rsidR="00C21F6D">
        <w:rPr>
          <w:rFonts w:ascii="Angsana New" w:hAnsi="Angsana New"/>
          <w:bCs/>
          <w:sz w:val="30"/>
          <w:szCs w:val="30"/>
        </w:rPr>
        <w:t>2</w:t>
      </w:r>
      <w:r w:rsidR="007256AE" w:rsidRPr="00D533B8">
        <w:rPr>
          <w:rFonts w:ascii="Angsana New" w:hAnsi="Angsana New"/>
          <w:b/>
          <w:sz w:val="30"/>
          <w:szCs w:val="30"/>
        </w:rPr>
        <w:t xml:space="preserve"> </w:t>
      </w:r>
      <w:r w:rsidR="007256AE" w:rsidRPr="00C21F6D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256AE" w:rsidRPr="00C21F6D">
        <w:rPr>
          <w:rFonts w:ascii="Angsana New" w:hAnsi="Angsana New"/>
          <w:bCs/>
          <w:sz w:val="30"/>
          <w:szCs w:val="30"/>
        </w:rPr>
        <w:t>1</w:t>
      </w:r>
      <w:r w:rsidR="00C21F6D" w:rsidRPr="00C21F6D">
        <w:rPr>
          <w:rFonts w:ascii="Angsana New" w:hAnsi="Angsana New"/>
          <w:bCs/>
          <w:sz w:val="30"/>
          <w:szCs w:val="30"/>
        </w:rPr>
        <w:t>3</w:t>
      </w:r>
      <w:r w:rsidR="007256AE" w:rsidRPr="00C21F6D">
        <w:rPr>
          <w:rFonts w:ascii="Angsana New" w:hAnsi="Angsana New"/>
          <w:bCs/>
          <w:sz w:val="30"/>
          <w:szCs w:val="30"/>
          <w:cs/>
        </w:rPr>
        <w:t xml:space="preserve"> </w:t>
      </w:r>
      <w:r w:rsidR="00C21F6D" w:rsidRPr="00C21F6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  <w:r w:rsidR="00C21F6D"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131B93" w14:textId="77777777" w:rsidR="00C21F6D" w:rsidRPr="00D533B8" w:rsidRDefault="00C21F6D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79"/>
        <w:gridCol w:w="4320"/>
      </w:tblGrid>
      <w:tr w:rsidR="00F16933" w:rsidRPr="00D533B8" w14:paraId="020FA006" w14:textId="77777777" w:rsidTr="008F5911">
        <w:trPr>
          <w:trHeight w:val="425"/>
          <w:tblHeader/>
        </w:trPr>
        <w:tc>
          <w:tcPr>
            <w:tcW w:w="3661" w:type="dxa"/>
            <w:shd w:val="clear" w:color="auto" w:fill="auto"/>
          </w:tcPr>
          <w:p w14:paraId="4715A59A" w14:textId="77777777" w:rsidR="00F16933" w:rsidRPr="00D533B8" w:rsidRDefault="00902B38" w:rsidP="007256AE">
            <w:pPr>
              <w:tabs>
                <w:tab w:val="clear" w:pos="227"/>
                <w:tab w:val="left" w:pos="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 </w:t>
            </w:r>
            <w:r w:rsidR="00F16933"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ชื่อ</w:t>
            </w:r>
            <w:r w:rsidR="00BD38A7"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บุคคลหรือ</w:t>
            </w:r>
            <w:r w:rsidR="00F16933"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379" w:type="dxa"/>
            <w:shd w:val="clear" w:color="auto" w:fill="auto"/>
          </w:tcPr>
          <w:p w14:paraId="247EDE90" w14:textId="77777777" w:rsidR="00F16933" w:rsidRPr="00D533B8" w:rsidRDefault="00F16933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322CF715" w14:textId="77777777" w:rsidR="00F16933" w:rsidRPr="00D533B8" w:rsidRDefault="00F16933" w:rsidP="00607C9D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16933" w:rsidRPr="00D533B8" w14:paraId="4DDB51DB" w14:textId="77777777" w:rsidTr="008F5911">
        <w:trPr>
          <w:trHeight w:val="20"/>
          <w:tblHeader/>
        </w:trPr>
        <w:tc>
          <w:tcPr>
            <w:tcW w:w="3661" w:type="dxa"/>
            <w:shd w:val="clear" w:color="auto" w:fill="auto"/>
          </w:tcPr>
          <w:p w14:paraId="2C7AACEB" w14:textId="77777777" w:rsidR="00F16933" w:rsidRPr="00D533B8" w:rsidRDefault="00F16933" w:rsidP="0060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94889B0" w14:textId="77777777" w:rsidR="00F16933" w:rsidRPr="00D533B8" w:rsidRDefault="00F16933" w:rsidP="00607C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6ED71F5E" w14:textId="77777777" w:rsidR="00F16933" w:rsidRPr="00D533B8" w:rsidRDefault="00F16933" w:rsidP="00607C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51B2" w:rsidRPr="00D533B8" w14:paraId="26196639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71E0305F" w14:textId="77777777" w:rsidR="00AB51B2" w:rsidRPr="00D533B8" w:rsidRDefault="00AB51B2" w:rsidP="005646CA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1379" w:type="dxa"/>
            <w:shd w:val="clear" w:color="auto" w:fill="auto"/>
          </w:tcPr>
          <w:p w14:paraId="40ACA958" w14:textId="77777777" w:rsidR="00AB51B2" w:rsidRPr="00D533B8" w:rsidRDefault="00AB51B2" w:rsidP="005646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AE9601F" w14:textId="77777777" w:rsidR="00AB51B2" w:rsidRPr="00D533B8" w:rsidRDefault="00AB51B2" w:rsidP="005646CA">
            <w:pPr>
              <w:rPr>
                <w:rFonts w:ascii="Angsana New" w:hAnsi="Angsana New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AB51B2" w:rsidRPr="00D533B8" w14:paraId="463E54FB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37734DD5" w14:textId="77777777" w:rsidR="00AB51B2" w:rsidRPr="00D533B8" w:rsidRDefault="00D86B05" w:rsidP="005646CA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AB51B2" w:rsidRPr="00D533B8">
              <w:rPr>
                <w:rFonts w:ascii="Angsana New" w:hAnsi="Angsana New"/>
                <w:sz w:val="30"/>
                <w:szCs w:val="30"/>
                <w:cs/>
              </w:rPr>
              <w:t xml:space="preserve">ฮายาชิโปรดักส์ จำกัด </w:t>
            </w:r>
          </w:p>
        </w:tc>
        <w:tc>
          <w:tcPr>
            <w:tcW w:w="1379" w:type="dxa"/>
            <w:shd w:val="clear" w:color="auto" w:fill="auto"/>
          </w:tcPr>
          <w:p w14:paraId="5D7DB5E6" w14:textId="77777777" w:rsidR="00AB51B2" w:rsidRPr="00D533B8" w:rsidRDefault="00AB51B2" w:rsidP="005646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AB82A5F" w14:textId="77777777" w:rsidR="00AB51B2" w:rsidRPr="00D533B8" w:rsidRDefault="00AB51B2" w:rsidP="005646CA">
            <w:pPr>
              <w:rPr>
                <w:rFonts w:ascii="Angsana New" w:hAnsi="Angsana New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AB51B2" w:rsidRPr="00D533B8" w14:paraId="0CC0CA93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604EEC2F" w14:textId="77777777" w:rsidR="00AB51B2" w:rsidRPr="00D533B8" w:rsidRDefault="00AB51B2" w:rsidP="005646C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สามที เอ็นจิเนียริ่ง จำกัด</w:t>
            </w:r>
          </w:p>
        </w:tc>
        <w:tc>
          <w:tcPr>
            <w:tcW w:w="1379" w:type="dxa"/>
            <w:shd w:val="clear" w:color="auto" w:fill="auto"/>
          </w:tcPr>
          <w:p w14:paraId="4EC7C075" w14:textId="77777777" w:rsidR="00AB51B2" w:rsidRPr="00D533B8" w:rsidRDefault="00AB51B2" w:rsidP="005646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02F2C3B" w14:textId="77777777" w:rsidR="00AB51B2" w:rsidRPr="00D533B8" w:rsidRDefault="00AB51B2" w:rsidP="005646CA">
            <w:pPr>
              <w:rPr>
                <w:rFonts w:ascii="Angsana New" w:hAnsi="Angsana New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E298E" w:rsidRPr="00D533B8" w14:paraId="0AC1E021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5B281589" w14:textId="77777777" w:rsidR="00BE298E" w:rsidRPr="00D533B8" w:rsidRDefault="00BE298E" w:rsidP="00BE298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ออน ฟิฟท์ จำกัด</w:t>
            </w:r>
          </w:p>
        </w:tc>
        <w:tc>
          <w:tcPr>
            <w:tcW w:w="1379" w:type="dxa"/>
            <w:shd w:val="clear" w:color="auto" w:fill="auto"/>
          </w:tcPr>
          <w:p w14:paraId="2BCF0216" w14:textId="77777777" w:rsidR="00BE298E" w:rsidRPr="00D533B8" w:rsidRDefault="00BE298E" w:rsidP="00BE29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F8FCD40" w14:textId="77777777" w:rsidR="00BE298E" w:rsidRPr="007712AE" w:rsidRDefault="00BE298E" w:rsidP="00BE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366C2" w:rsidRPr="00D533B8" w14:paraId="72A3C865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4ABFF73A" w14:textId="77777777" w:rsidR="004366C2" w:rsidRDefault="004366C2" w:rsidP="00BE298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417C5079" w14:textId="77777777" w:rsidR="004366C2" w:rsidRDefault="004366C2" w:rsidP="00BE29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59281B15" w14:textId="77777777" w:rsidR="004366C2" w:rsidRPr="00D533B8" w:rsidRDefault="004366C2" w:rsidP="00BE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51B2" w:rsidRPr="00D533B8" w14:paraId="6EFBBCD2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104BCDBF" w14:textId="77777777" w:rsidR="00AB51B2" w:rsidRPr="00D533B8" w:rsidRDefault="00AB51B2" w:rsidP="005646CA">
            <w:pPr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379" w:type="dxa"/>
            <w:shd w:val="clear" w:color="auto" w:fill="auto"/>
          </w:tcPr>
          <w:p w14:paraId="4720C006" w14:textId="77777777" w:rsidR="00AB51B2" w:rsidRPr="00D533B8" w:rsidRDefault="00AB51B2" w:rsidP="005646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</w:p>
          <w:p w14:paraId="4E738364" w14:textId="77777777" w:rsidR="00AB51B2" w:rsidRPr="00D533B8" w:rsidRDefault="00AB51B2" w:rsidP="005646C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สโลวาเกีย</w:t>
            </w:r>
          </w:p>
        </w:tc>
        <w:tc>
          <w:tcPr>
            <w:tcW w:w="4320" w:type="dxa"/>
            <w:shd w:val="clear" w:color="auto" w:fill="auto"/>
          </w:tcPr>
          <w:p w14:paraId="40846BAB" w14:textId="77777777" w:rsidR="00AB51B2" w:rsidRPr="00D533B8" w:rsidRDefault="00AB51B2" w:rsidP="0056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8" w:hanging="16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เป็นบริษัทที่ถือหุ้นโดยผู้ถือหุ้นในบริษัทย่อย</w:t>
            </w:r>
          </w:p>
          <w:p w14:paraId="33235EE1" w14:textId="77777777" w:rsidR="0042518B" w:rsidRPr="00D533B8" w:rsidRDefault="0042518B" w:rsidP="00814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718E" w:rsidRPr="00D533B8" w14:paraId="6F2C9E5A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4A87B162" w14:textId="77777777" w:rsidR="0021718E" w:rsidRPr="009E555A" w:rsidRDefault="0021718E" w:rsidP="0021718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แบงคอคเบสท์บาย กรุ๊ป จำกัด</w:t>
            </w:r>
          </w:p>
        </w:tc>
        <w:tc>
          <w:tcPr>
            <w:tcW w:w="1379" w:type="dxa"/>
            <w:shd w:val="clear" w:color="auto" w:fill="auto"/>
          </w:tcPr>
          <w:p w14:paraId="52ACE86C" w14:textId="77777777" w:rsidR="0021718E" w:rsidRPr="009E555A" w:rsidRDefault="0021718E" w:rsidP="002171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E5D5FAF" w14:textId="77777777" w:rsidR="0021718E" w:rsidRPr="00A1785B" w:rsidRDefault="0021718E" w:rsidP="00217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เป็นบริษัทที่มีกรรมการที่มีความสัมพันธ์ทาง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ครอบครัวกับกรรมการของบริษัท</w:t>
            </w:r>
          </w:p>
        </w:tc>
      </w:tr>
      <w:tr w:rsidR="0021718E" w:rsidRPr="00D533B8" w14:paraId="0518EE81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1DC3E479" w14:textId="77777777" w:rsidR="0021718E" w:rsidRPr="00D533B8" w:rsidRDefault="0021718E" w:rsidP="0021718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1379" w:type="dxa"/>
            <w:shd w:val="clear" w:color="auto" w:fill="auto"/>
          </w:tcPr>
          <w:p w14:paraId="7F20C082" w14:textId="77777777" w:rsidR="0021718E" w:rsidRPr="00D533B8" w:rsidRDefault="0021718E" w:rsidP="002171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686312A" w14:textId="77777777" w:rsidR="0021718E" w:rsidRPr="007712AE" w:rsidRDefault="0021718E" w:rsidP="00217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12AE">
              <w:rPr>
                <w:rFonts w:ascii="Angsana New" w:hAnsi="Angsana New"/>
                <w:sz w:val="30"/>
                <w:szCs w:val="30"/>
                <w:cs/>
              </w:rPr>
              <w:t>คณะบุคคลที่จัดตั้งโดยผู้บริหารสำคัญของบริษัท</w:t>
            </w:r>
          </w:p>
        </w:tc>
      </w:tr>
      <w:tr w:rsidR="0021718E" w:rsidRPr="00D533B8" w14:paraId="3C91A266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288280F7" w14:textId="77777777" w:rsidR="0021718E" w:rsidRPr="00D533B8" w:rsidRDefault="0021718E" w:rsidP="0021718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319A3CC1" w14:textId="77777777" w:rsidR="0021718E" w:rsidRPr="00D533B8" w:rsidRDefault="0021718E" w:rsidP="002171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519745C" w14:textId="77777777" w:rsidR="0021718E" w:rsidRPr="00D533B8" w:rsidRDefault="0021718E" w:rsidP="0021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pacing w:val="-18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Pr="00D533B8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สั่งการและควบคุมกิจกรรมต่าง ๆ ของกิจการ </w:t>
            </w:r>
            <w:r w:rsidRPr="00D533B8">
              <w:rPr>
                <w:rFonts w:ascii="Angsana New" w:hAnsi="Angsana New"/>
                <w:spacing w:val="-16"/>
                <w:sz w:val="30"/>
                <w:szCs w:val="30"/>
                <w:cs/>
              </w:rPr>
              <w:t>ไม่ว่าทางตรงหรือทางอ้อม ทั้งนี้ รวมถึงกรรมการ</w:t>
            </w:r>
            <w:r w:rsidRPr="00D533B8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ของกลุ่มบริษัท </w:t>
            </w:r>
            <w:r w:rsidRPr="00D533B8">
              <w:rPr>
                <w:rFonts w:ascii="Angsana New" w:hAnsi="Angsana New"/>
                <w:spacing w:val="-14"/>
                <w:sz w:val="30"/>
                <w:szCs w:val="30"/>
                <w:cs/>
              </w:rPr>
              <w:br/>
              <w:t>(ไม่ว่าจะทำหน้าที่ในระดับบริหารหรือไม่)</w:t>
            </w:r>
          </w:p>
        </w:tc>
      </w:tr>
    </w:tbl>
    <w:p w14:paraId="3A0FE6A4" w14:textId="77777777" w:rsidR="0021718E" w:rsidRDefault="0021718E" w:rsidP="00607C9D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14:paraId="0F0FF547" w14:textId="77777777" w:rsidR="00F16933" w:rsidRPr="00D533B8" w:rsidRDefault="00F16933" w:rsidP="00607C9D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  <w:r w:rsidRPr="00D533B8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72415425" w14:textId="77777777" w:rsidR="00883FC4" w:rsidRPr="00D533B8" w:rsidRDefault="00883FC4" w:rsidP="00607C9D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6030"/>
      </w:tblGrid>
      <w:tr w:rsidR="00F16933" w:rsidRPr="00D533B8" w14:paraId="65E681AA" w14:textId="77777777" w:rsidTr="008F5911">
        <w:trPr>
          <w:trHeight w:val="20"/>
          <w:tblHeader/>
        </w:trPr>
        <w:tc>
          <w:tcPr>
            <w:tcW w:w="3060" w:type="dxa"/>
          </w:tcPr>
          <w:p w14:paraId="4F4607DA" w14:textId="77777777" w:rsidR="00F16933" w:rsidRPr="00D533B8" w:rsidRDefault="00F16933" w:rsidP="00607C9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30" w:type="dxa"/>
          </w:tcPr>
          <w:p w14:paraId="4CA80C23" w14:textId="77777777" w:rsidR="00F16933" w:rsidRPr="00D533B8" w:rsidRDefault="00F16933" w:rsidP="00607C9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5768C8" w:rsidRPr="00D533B8" w14:paraId="58F145DB" w14:textId="77777777" w:rsidTr="008F5911">
        <w:trPr>
          <w:trHeight w:val="20"/>
        </w:trPr>
        <w:tc>
          <w:tcPr>
            <w:tcW w:w="3060" w:type="dxa"/>
          </w:tcPr>
          <w:p w14:paraId="570946A0" w14:textId="77777777" w:rsidR="005768C8" w:rsidRPr="00D533B8" w:rsidRDefault="005768C8" w:rsidP="00607C9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30" w:type="dxa"/>
          </w:tcPr>
          <w:p w14:paraId="19E7493C" w14:textId="77777777" w:rsidR="005768C8" w:rsidRPr="00D533B8" w:rsidRDefault="005768C8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="0055316B" w:rsidRPr="00D533B8">
              <w:rPr>
                <w:rFonts w:ascii="Angsana New" w:hAnsi="Angsana New"/>
                <w:sz w:val="30"/>
                <w:szCs w:val="30"/>
                <w:cs/>
              </w:rPr>
              <w:t xml:space="preserve"> หรือในราคาที่ตกลงกัน</w:t>
            </w:r>
            <w:r w:rsidR="00A90DB3" w:rsidRPr="00D533B8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="0055316B" w:rsidRPr="00D533B8">
              <w:rPr>
                <w:rFonts w:ascii="Angsana New" w:hAnsi="Angsana New"/>
                <w:sz w:val="30"/>
                <w:szCs w:val="30"/>
                <w:cs/>
              </w:rPr>
              <w:t>สัญญาหากไม่มีราคาตลาดรองรับ</w:t>
            </w:r>
          </w:p>
        </w:tc>
      </w:tr>
      <w:tr w:rsidR="00C21F6D" w:rsidRPr="00D533B8" w14:paraId="36FD2525" w14:textId="77777777" w:rsidTr="008F5911">
        <w:trPr>
          <w:trHeight w:val="20"/>
        </w:trPr>
        <w:tc>
          <w:tcPr>
            <w:tcW w:w="3060" w:type="dxa"/>
          </w:tcPr>
          <w:p w14:paraId="3B11D234" w14:textId="77777777" w:rsidR="00C21F6D" w:rsidRPr="009E555A" w:rsidRDefault="00C21F6D" w:rsidP="00C21F6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35B9E118" w14:textId="77777777" w:rsidR="00C21F6D" w:rsidRPr="009E555A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21F6D" w:rsidRPr="00D533B8" w14:paraId="52B45535" w14:textId="77777777" w:rsidTr="008F5911">
        <w:trPr>
          <w:trHeight w:val="20"/>
        </w:trPr>
        <w:tc>
          <w:tcPr>
            <w:tcW w:w="3060" w:type="dxa"/>
          </w:tcPr>
          <w:p w14:paraId="2886C499" w14:textId="77777777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5530F859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21F6D" w:rsidRPr="00D533B8" w14:paraId="163787D2" w14:textId="77777777" w:rsidTr="008F5911">
        <w:trPr>
          <w:trHeight w:val="20"/>
        </w:trPr>
        <w:tc>
          <w:tcPr>
            <w:tcW w:w="3060" w:type="dxa"/>
          </w:tcPr>
          <w:p w14:paraId="6B35BB27" w14:textId="77777777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6030" w:type="dxa"/>
          </w:tcPr>
          <w:p w14:paraId="0759AC66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ราคาตลาด หรือในราคาที่ตกลงกันตามสัญญาหากไม่มีราคาตลาดรองรับ</w:t>
            </w:r>
          </w:p>
        </w:tc>
      </w:tr>
      <w:tr w:rsidR="00C21F6D" w:rsidRPr="00D533B8" w14:paraId="7454BFB1" w14:textId="77777777" w:rsidTr="008F5911">
        <w:trPr>
          <w:trHeight w:val="20"/>
        </w:trPr>
        <w:tc>
          <w:tcPr>
            <w:tcW w:w="3060" w:type="dxa"/>
          </w:tcPr>
          <w:p w14:paraId="6B6230B1" w14:textId="77777777" w:rsidR="00C21F6D" w:rsidRPr="00D533B8" w:rsidRDefault="00C21F6D" w:rsidP="00C21F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6030" w:type="dxa"/>
          </w:tcPr>
          <w:p w14:paraId="30F2F95A" w14:textId="77777777" w:rsidR="00C21F6D" w:rsidRPr="00D533B8" w:rsidRDefault="00C21F6D" w:rsidP="00C21F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21F6D" w:rsidRPr="00D533B8" w14:paraId="2DD08C1E" w14:textId="77777777" w:rsidTr="008F5911">
        <w:trPr>
          <w:trHeight w:val="20"/>
        </w:trPr>
        <w:tc>
          <w:tcPr>
            <w:tcW w:w="3060" w:type="dxa"/>
          </w:tcPr>
          <w:p w14:paraId="724AECDF" w14:textId="4C1789F1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C64F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6030" w:type="dxa"/>
          </w:tcPr>
          <w:p w14:paraId="3F6E25B7" w14:textId="77777777" w:rsidR="00C21F6D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7FA9BD4F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21F6D" w:rsidRPr="00D533B8" w14:paraId="54B517F1" w14:textId="77777777" w:rsidTr="008F5911">
        <w:trPr>
          <w:trHeight w:val="20"/>
        </w:trPr>
        <w:tc>
          <w:tcPr>
            <w:tcW w:w="3060" w:type="dxa"/>
          </w:tcPr>
          <w:p w14:paraId="349C1DA9" w14:textId="77777777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30" w:type="dxa"/>
          </w:tcPr>
          <w:p w14:paraId="642AB02A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ตามที่ได้รับอนุมัติโดยกรรมการ</w:t>
            </w:r>
          </w:p>
        </w:tc>
      </w:tr>
      <w:tr w:rsidR="00C21F6D" w:rsidRPr="00D533B8" w14:paraId="032114CC" w14:textId="77777777" w:rsidTr="008F5911">
        <w:trPr>
          <w:trHeight w:val="20"/>
        </w:trPr>
        <w:tc>
          <w:tcPr>
            <w:tcW w:w="3060" w:type="dxa"/>
          </w:tcPr>
          <w:p w14:paraId="42646CD7" w14:textId="77777777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030" w:type="dxa"/>
          </w:tcPr>
          <w:p w14:paraId="21B04A5A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C21F6D" w:rsidRPr="00D533B8" w14:paraId="39B8048F" w14:textId="77777777" w:rsidTr="008F5911">
        <w:trPr>
          <w:trHeight w:val="20"/>
        </w:trPr>
        <w:tc>
          <w:tcPr>
            <w:tcW w:w="3060" w:type="dxa"/>
            <w:shd w:val="clear" w:color="auto" w:fill="auto"/>
          </w:tcPr>
          <w:p w14:paraId="27278F22" w14:textId="77777777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30" w:type="dxa"/>
            <w:shd w:val="clear" w:color="auto" w:fill="auto"/>
          </w:tcPr>
          <w:p w14:paraId="33AAC799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C21F6D" w:rsidRPr="00D533B8" w14:paraId="22080233" w14:textId="77777777" w:rsidTr="008F5911">
        <w:trPr>
          <w:trHeight w:val="20"/>
        </w:trPr>
        <w:tc>
          <w:tcPr>
            <w:tcW w:w="3060" w:type="dxa"/>
            <w:shd w:val="clear" w:color="auto" w:fill="auto"/>
          </w:tcPr>
          <w:p w14:paraId="6393C2D4" w14:textId="77777777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30" w:type="dxa"/>
            <w:shd w:val="clear" w:color="auto" w:fill="auto"/>
          </w:tcPr>
          <w:p w14:paraId="36A639E6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</w:tbl>
    <w:p w14:paraId="52BEE523" w14:textId="77777777" w:rsidR="004907D9" w:rsidRDefault="004907D9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9CDF94D" w14:textId="17026A90" w:rsidR="00D81490" w:rsidRPr="00D533B8" w:rsidRDefault="00D85DCF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ร</w:t>
      </w:r>
      <w:r w:rsidR="00D81490" w:rsidRPr="00D533B8">
        <w:rPr>
          <w:rFonts w:ascii="Angsana New" w:hAnsi="Angsana New"/>
          <w:sz w:val="30"/>
          <w:szCs w:val="30"/>
          <w:cs/>
        </w:rPr>
        <w:t>ายการที่สำคัญกับ</w:t>
      </w:r>
      <w:r w:rsidR="00CD27E5" w:rsidRPr="00D533B8">
        <w:rPr>
          <w:rFonts w:ascii="Angsana New" w:hAnsi="Angsana New"/>
          <w:sz w:val="30"/>
          <w:szCs w:val="30"/>
          <w:cs/>
        </w:rPr>
        <w:t>บุคคลหรือ</w:t>
      </w:r>
      <w:r w:rsidR="00D81490" w:rsidRPr="00D533B8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กิจการที่เกี่ยวข้องกันสำหรับแต่ละปีสิ้นสุดวันที่ </w:t>
      </w:r>
      <w:r w:rsidR="00D81490" w:rsidRPr="00D533B8">
        <w:rPr>
          <w:rFonts w:ascii="Angsana New" w:hAnsi="Angsana New"/>
          <w:sz w:val="30"/>
          <w:szCs w:val="30"/>
        </w:rPr>
        <w:t>3</w:t>
      </w:r>
      <w:r w:rsidR="005207AA" w:rsidRPr="005207AA">
        <w:rPr>
          <w:rFonts w:ascii="Angsana New" w:hAnsi="Angsana New"/>
          <w:sz w:val="30"/>
          <w:szCs w:val="30"/>
        </w:rPr>
        <w:t>1</w:t>
      </w:r>
      <w:r w:rsidR="00D81490" w:rsidRPr="00D533B8">
        <w:rPr>
          <w:rFonts w:ascii="Angsana New" w:hAnsi="Angsana New"/>
          <w:sz w:val="30"/>
          <w:szCs w:val="30"/>
        </w:rPr>
        <w:t xml:space="preserve"> </w:t>
      </w:r>
      <w:r w:rsidR="00D81490" w:rsidRPr="00D533B8">
        <w:rPr>
          <w:rFonts w:ascii="Angsana New" w:hAnsi="Angsana New"/>
          <w:sz w:val="30"/>
          <w:szCs w:val="30"/>
          <w:cs/>
        </w:rPr>
        <w:t>ธันวาคม สรุปได้ดังนี้</w:t>
      </w:r>
    </w:p>
    <w:p w14:paraId="0DE1B839" w14:textId="77777777" w:rsidR="000F4245" w:rsidRPr="00D533B8" w:rsidRDefault="000F4245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09"/>
        <w:gridCol w:w="266"/>
        <w:gridCol w:w="1100"/>
        <w:gridCol w:w="266"/>
        <w:gridCol w:w="1129"/>
        <w:gridCol w:w="250"/>
        <w:gridCol w:w="20"/>
        <w:gridCol w:w="989"/>
      </w:tblGrid>
      <w:tr w:rsidR="0021718E" w:rsidRPr="00D533B8" w14:paraId="3A46BD44" w14:textId="77777777" w:rsidTr="008F5911">
        <w:trPr>
          <w:tblHeader/>
        </w:trPr>
        <w:tc>
          <w:tcPr>
            <w:tcW w:w="2206" w:type="pct"/>
            <w:shd w:val="clear" w:color="auto" w:fill="auto"/>
          </w:tcPr>
          <w:p w14:paraId="27650D7E" w14:textId="77777777" w:rsidR="0021718E" w:rsidRPr="00D533B8" w:rsidRDefault="0021718E" w:rsidP="0003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AC369BF" w14:textId="77777777" w:rsidR="0021718E" w:rsidRPr="00D533B8" w:rsidRDefault="0021718E" w:rsidP="00030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65BCAF75" w14:textId="77777777" w:rsidR="0021718E" w:rsidRPr="00D533B8" w:rsidRDefault="0021718E" w:rsidP="00030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4"/>
            <w:shd w:val="clear" w:color="auto" w:fill="auto"/>
          </w:tcPr>
          <w:p w14:paraId="12A40B00" w14:textId="77777777" w:rsidR="0021718E" w:rsidRPr="00D533B8" w:rsidRDefault="0021718E" w:rsidP="00030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718E" w:rsidRPr="00D533B8" w14:paraId="78FCEEC7" w14:textId="77777777" w:rsidTr="008F5911">
        <w:trPr>
          <w:tblHeader/>
        </w:trPr>
        <w:tc>
          <w:tcPr>
            <w:tcW w:w="2206" w:type="pct"/>
            <w:shd w:val="clear" w:color="auto" w:fill="auto"/>
          </w:tcPr>
          <w:p w14:paraId="46D7B15E" w14:textId="77777777" w:rsidR="0021718E" w:rsidRPr="00D533B8" w:rsidRDefault="0021718E" w:rsidP="008F5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 w:firstLine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4" w:type="pct"/>
            <w:shd w:val="clear" w:color="auto" w:fill="auto"/>
          </w:tcPr>
          <w:p w14:paraId="5BBC50EB" w14:textId="77777777" w:rsidR="0021718E" w:rsidRPr="00D533B8" w:rsidRDefault="0021718E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 w:rsidR="00F3706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6279252E" w14:textId="77777777" w:rsidR="0021718E" w:rsidRPr="00D533B8" w:rsidRDefault="0021718E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C943F6F" w14:textId="77777777" w:rsidR="0021718E" w:rsidRPr="00D533B8" w:rsidRDefault="0021718E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370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3E526A7A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ACBAC66" w14:textId="77777777" w:rsidR="0021718E" w:rsidRPr="00D533B8" w:rsidRDefault="0021718E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 w:rsidR="00F3706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72A1BC56" w14:textId="77777777" w:rsidR="0021718E" w:rsidRPr="00D533B8" w:rsidRDefault="0021718E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shd w:val="clear" w:color="auto" w:fill="auto"/>
          </w:tcPr>
          <w:p w14:paraId="41C3360A" w14:textId="77777777" w:rsidR="0021718E" w:rsidRPr="00D533B8" w:rsidRDefault="0021718E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370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1718E" w:rsidRPr="00D533B8" w14:paraId="7AA1012E" w14:textId="77777777" w:rsidTr="008F5911">
        <w:trPr>
          <w:tblHeader/>
        </w:trPr>
        <w:tc>
          <w:tcPr>
            <w:tcW w:w="2206" w:type="pct"/>
            <w:shd w:val="clear" w:color="auto" w:fill="auto"/>
          </w:tcPr>
          <w:p w14:paraId="1A613DA2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8"/>
            <w:shd w:val="clear" w:color="auto" w:fill="auto"/>
          </w:tcPr>
          <w:p w14:paraId="1F8634B7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18E" w:rsidRPr="00D533B8" w14:paraId="7C473AC8" w14:textId="77777777" w:rsidTr="008F5911">
        <w:tc>
          <w:tcPr>
            <w:tcW w:w="2206" w:type="pct"/>
            <w:shd w:val="clear" w:color="auto" w:fill="auto"/>
          </w:tcPr>
          <w:p w14:paraId="0DB74477" w14:textId="77777777" w:rsidR="0021718E" w:rsidRPr="00D533B8" w:rsidRDefault="0021718E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4" w:type="pct"/>
            <w:shd w:val="clear" w:color="auto" w:fill="auto"/>
          </w:tcPr>
          <w:p w14:paraId="4ACA3B5B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B53FFC1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08765F4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55F2F7D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FAD8CF9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40061FFF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6065712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F00" w:rsidRPr="00D533B8" w14:paraId="0198B32C" w14:textId="77777777" w:rsidTr="008F5911">
        <w:tc>
          <w:tcPr>
            <w:tcW w:w="2206" w:type="pct"/>
            <w:shd w:val="clear" w:color="auto" w:fill="auto"/>
          </w:tcPr>
          <w:p w14:paraId="53A7046A" w14:textId="77777777" w:rsidR="000D2F00" w:rsidRPr="00D533B8" w:rsidRDefault="000D2F00" w:rsidP="000D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4" w:type="pct"/>
            <w:shd w:val="clear" w:color="auto" w:fill="auto"/>
          </w:tcPr>
          <w:p w14:paraId="496136CA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17FCCE2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EE3CA5A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3D6A6C7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CC8F017" w14:textId="72045676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5,96</w:t>
            </w:r>
            <w:r w:rsidR="008A3E5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3AF8D5A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0CE9E39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11,076</w:t>
            </w:r>
          </w:p>
        </w:tc>
      </w:tr>
      <w:tr w:rsidR="000D2F00" w:rsidRPr="00D533B8" w14:paraId="2F12D21F" w14:textId="77777777" w:rsidTr="008F5911">
        <w:tc>
          <w:tcPr>
            <w:tcW w:w="2206" w:type="pct"/>
            <w:shd w:val="clear" w:color="auto" w:fill="auto"/>
          </w:tcPr>
          <w:p w14:paraId="5A1E56E1" w14:textId="77777777" w:rsidR="000D2F00" w:rsidRPr="00D533B8" w:rsidRDefault="000D2F00" w:rsidP="000D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4" w:type="pct"/>
            <w:shd w:val="clear" w:color="auto" w:fill="auto"/>
          </w:tcPr>
          <w:p w14:paraId="58F7E2E9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8C8DC89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CC15016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F2A0713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A5E4EC0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17,152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EFFF67D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C9FF1FA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2F00" w:rsidRPr="00D533B8" w14:paraId="3ADFD2D7" w14:textId="77777777" w:rsidTr="008F5911">
        <w:tc>
          <w:tcPr>
            <w:tcW w:w="2206" w:type="pct"/>
            <w:shd w:val="clear" w:color="auto" w:fill="auto"/>
          </w:tcPr>
          <w:p w14:paraId="0013C1FD" w14:textId="77777777" w:rsidR="000D2F00" w:rsidRDefault="000D2F00" w:rsidP="000D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604" w:type="pct"/>
            <w:shd w:val="clear" w:color="auto" w:fill="auto"/>
          </w:tcPr>
          <w:p w14:paraId="1105A868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11A58AE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AC8C381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300E748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4B59091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477FB98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9FBC5CB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2F00" w:rsidRPr="00D533B8" w14:paraId="62D73C25" w14:textId="77777777" w:rsidTr="008F5911">
        <w:tc>
          <w:tcPr>
            <w:tcW w:w="2206" w:type="pct"/>
            <w:shd w:val="clear" w:color="auto" w:fill="auto"/>
          </w:tcPr>
          <w:p w14:paraId="37A850A2" w14:textId="77777777" w:rsidR="000D2F00" w:rsidRPr="0064595B" w:rsidRDefault="000D2F00" w:rsidP="000D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4" w:type="pct"/>
            <w:shd w:val="clear" w:color="auto" w:fill="auto"/>
          </w:tcPr>
          <w:p w14:paraId="4F2A181D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EBF265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2BEC8B6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C26B48E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3E9552C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9754B8E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3E066DE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2F00" w:rsidRPr="00D533B8" w14:paraId="54B9F85C" w14:textId="77777777" w:rsidTr="008F5911">
        <w:tc>
          <w:tcPr>
            <w:tcW w:w="2206" w:type="pct"/>
            <w:shd w:val="clear" w:color="auto" w:fill="auto"/>
          </w:tcPr>
          <w:p w14:paraId="762B4E0D" w14:textId="77777777" w:rsidR="000D2F00" w:rsidRPr="00D533B8" w:rsidRDefault="000D2F00" w:rsidP="000D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4" w:type="pct"/>
            <w:shd w:val="clear" w:color="auto" w:fill="auto"/>
          </w:tcPr>
          <w:p w14:paraId="765E372A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7773C93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45B7FAF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3E43D3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0BCDB08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82B9287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AA12FF7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0D2F00" w:rsidRPr="00D533B8" w14:paraId="7DDB5A2E" w14:textId="77777777" w:rsidTr="008F5911">
        <w:tc>
          <w:tcPr>
            <w:tcW w:w="2206" w:type="pct"/>
            <w:shd w:val="clear" w:color="auto" w:fill="auto"/>
          </w:tcPr>
          <w:p w14:paraId="7D79D542" w14:textId="3D60F804" w:rsidR="000D2F00" w:rsidRPr="00D533B8" w:rsidRDefault="000D2F00" w:rsidP="000D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C64F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604" w:type="pct"/>
            <w:shd w:val="clear" w:color="auto" w:fill="auto"/>
          </w:tcPr>
          <w:p w14:paraId="45F73E23" w14:textId="77777777" w:rsidR="000D2F00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17939D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886D223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7387C54" w14:textId="77777777" w:rsidR="000D2F00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D0686C5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E6D0EC1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8DBDE21" w14:textId="77777777" w:rsidR="000D2F00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5E54D90" w14:textId="77777777" w:rsidR="000D2F00" w:rsidRPr="00E6235A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E6235A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8DD6249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0103D3F" w14:textId="77777777" w:rsidR="000D2F00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  <w:p w14:paraId="7A0A7299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2F00" w:rsidRPr="00D533B8" w14:paraId="1AA0ABC2" w14:textId="77777777" w:rsidTr="008F5911">
        <w:trPr>
          <w:trHeight w:val="119"/>
        </w:trPr>
        <w:tc>
          <w:tcPr>
            <w:tcW w:w="2206" w:type="pct"/>
            <w:shd w:val="clear" w:color="auto" w:fill="auto"/>
          </w:tcPr>
          <w:p w14:paraId="631F87A0" w14:textId="77777777" w:rsidR="000D2F00" w:rsidRPr="00D533B8" w:rsidRDefault="000D2F00" w:rsidP="000D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4BA2FB23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46894AC7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9" w:type="pct"/>
            <w:shd w:val="clear" w:color="auto" w:fill="auto"/>
          </w:tcPr>
          <w:p w14:paraId="1C067EB3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40375AAA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auto"/>
          </w:tcPr>
          <w:p w14:paraId="269E0A18" w14:textId="77777777" w:rsidR="000D2F00" w:rsidRPr="00E6235A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7F6087F" w14:textId="77777777" w:rsidR="000D2F00" w:rsidRPr="00E6235A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4B0B871" w14:textId="77777777" w:rsidR="000D2F00" w:rsidRPr="00E6235A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07D9" w:rsidRPr="00D533B8" w14:paraId="5BE95A82" w14:textId="77777777" w:rsidTr="008F5911">
        <w:trPr>
          <w:trHeight w:val="119"/>
        </w:trPr>
        <w:tc>
          <w:tcPr>
            <w:tcW w:w="2206" w:type="pct"/>
            <w:shd w:val="clear" w:color="auto" w:fill="auto"/>
          </w:tcPr>
          <w:p w14:paraId="4AA5D413" w14:textId="77777777" w:rsidR="004907D9" w:rsidRPr="00D533B8" w:rsidRDefault="004907D9" w:rsidP="000D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56C5A8F4" w14:textId="77777777" w:rsidR="004907D9" w:rsidRPr="00D533B8" w:rsidRDefault="004907D9" w:rsidP="000D2F0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77EF807D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A21322C" w14:textId="77777777" w:rsidR="004907D9" w:rsidRPr="00D533B8" w:rsidRDefault="004907D9" w:rsidP="000D2F0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268E9814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76D05CA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C83FE02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pct"/>
            <w:shd w:val="clear" w:color="auto" w:fill="auto"/>
          </w:tcPr>
          <w:p w14:paraId="2EB47496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07D9" w:rsidRPr="00D533B8" w14:paraId="473FA8F7" w14:textId="77777777" w:rsidTr="008F5911">
        <w:trPr>
          <w:trHeight w:val="119"/>
        </w:trPr>
        <w:tc>
          <w:tcPr>
            <w:tcW w:w="2206" w:type="pct"/>
            <w:shd w:val="clear" w:color="auto" w:fill="auto"/>
          </w:tcPr>
          <w:p w14:paraId="22421A06" w14:textId="77777777" w:rsidR="004907D9" w:rsidRPr="00D533B8" w:rsidRDefault="004907D9" w:rsidP="000D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5CED2820" w14:textId="77777777" w:rsidR="004907D9" w:rsidRPr="00D533B8" w:rsidRDefault="004907D9" w:rsidP="000D2F0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11294C90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86AEA3B" w14:textId="77777777" w:rsidR="004907D9" w:rsidRPr="00D533B8" w:rsidRDefault="004907D9" w:rsidP="000D2F0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38A8C2EF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D4B1B13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055A6FFD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pct"/>
            <w:shd w:val="clear" w:color="auto" w:fill="auto"/>
          </w:tcPr>
          <w:p w14:paraId="7986E658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07D9" w:rsidRPr="00D533B8" w14:paraId="3C3AC5EE" w14:textId="77777777" w:rsidTr="008F5911">
        <w:trPr>
          <w:trHeight w:val="119"/>
        </w:trPr>
        <w:tc>
          <w:tcPr>
            <w:tcW w:w="2206" w:type="pct"/>
            <w:shd w:val="clear" w:color="auto" w:fill="auto"/>
          </w:tcPr>
          <w:p w14:paraId="7041F441" w14:textId="77777777" w:rsidR="004907D9" w:rsidRPr="00D533B8" w:rsidRDefault="004907D9" w:rsidP="000D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2D444A5D" w14:textId="77777777" w:rsidR="004907D9" w:rsidRPr="00D533B8" w:rsidRDefault="004907D9" w:rsidP="000D2F0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2FE5A93A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899EEF0" w14:textId="77777777" w:rsidR="004907D9" w:rsidRPr="00D533B8" w:rsidRDefault="004907D9" w:rsidP="000D2F0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647030FF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F148F3D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2C7E085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pct"/>
            <w:shd w:val="clear" w:color="auto" w:fill="auto"/>
          </w:tcPr>
          <w:p w14:paraId="18FCFB20" w14:textId="77777777" w:rsidR="004907D9" w:rsidRPr="00D533B8" w:rsidRDefault="004907D9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F00" w:rsidRPr="00D533B8" w14:paraId="2AE34330" w14:textId="77777777" w:rsidTr="008F5911">
        <w:trPr>
          <w:trHeight w:val="119"/>
        </w:trPr>
        <w:tc>
          <w:tcPr>
            <w:tcW w:w="2206" w:type="pct"/>
            <w:shd w:val="clear" w:color="auto" w:fill="auto"/>
          </w:tcPr>
          <w:p w14:paraId="20E9E9C0" w14:textId="77777777" w:rsidR="000D2F00" w:rsidRPr="00D533B8" w:rsidRDefault="000D2F00" w:rsidP="000D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04" w:type="pct"/>
            <w:shd w:val="clear" w:color="auto" w:fill="auto"/>
          </w:tcPr>
          <w:p w14:paraId="48B92E09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0327ED75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DCD6158" w14:textId="77777777" w:rsidR="000D2F00" w:rsidRPr="00D533B8" w:rsidRDefault="000D2F00" w:rsidP="000D2F0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3B1C3D85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570EBE9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8172642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pct"/>
            <w:shd w:val="clear" w:color="auto" w:fill="auto"/>
          </w:tcPr>
          <w:p w14:paraId="4B2378EF" w14:textId="77777777" w:rsidR="000D2F00" w:rsidRPr="00D533B8" w:rsidRDefault="000D2F00" w:rsidP="000D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72BD" w:rsidRPr="008F5911" w14:paraId="407E48E2" w14:textId="77777777" w:rsidTr="008F5911">
        <w:trPr>
          <w:trHeight w:val="119"/>
        </w:trPr>
        <w:tc>
          <w:tcPr>
            <w:tcW w:w="2206" w:type="pct"/>
            <w:shd w:val="clear" w:color="auto" w:fill="auto"/>
          </w:tcPr>
          <w:p w14:paraId="6B956486" w14:textId="77777777" w:rsidR="00B272BD" w:rsidRPr="0064595B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4" w:type="pct"/>
            <w:shd w:val="clear" w:color="auto" w:fill="auto"/>
          </w:tcPr>
          <w:p w14:paraId="5D3E4B95" w14:textId="77777777" w:rsidR="00B272BD" w:rsidRPr="008F591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681</w:t>
            </w:r>
          </w:p>
        </w:tc>
        <w:tc>
          <w:tcPr>
            <w:tcW w:w="145" w:type="pct"/>
            <w:shd w:val="clear" w:color="auto" w:fill="auto"/>
          </w:tcPr>
          <w:p w14:paraId="39E68A57" w14:textId="77777777" w:rsidR="00B272BD" w:rsidRPr="008F591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C560512" w14:textId="77777777" w:rsidR="00B272BD" w:rsidRPr="00D533B8" w:rsidRDefault="00B272BD" w:rsidP="00B272B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B0D58BB" w14:textId="77777777" w:rsidR="00B272BD" w:rsidRPr="008F591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A11EBED" w14:textId="77777777" w:rsidR="00B272BD" w:rsidRPr="008F591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1C94D5D1" w14:textId="77777777" w:rsidR="00B272BD" w:rsidRPr="008F591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pct"/>
            <w:shd w:val="clear" w:color="auto" w:fill="auto"/>
          </w:tcPr>
          <w:p w14:paraId="14DB6A00" w14:textId="77777777" w:rsidR="00B272BD" w:rsidRPr="00D533B8" w:rsidRDefault="00B272BD" w:rsidP="00B272B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72BD" w:rsidRPr="008F5911" w14:paraId="3D030349" w14:textId="77777777" w:rsidTr="008F5911">
        <w:trPr>
          <w:trHeight w:val="119"/>
        </w:trPr>
        <w:tc>
          <w:tcPr>
            <w:tcW w:w="2206" w:type="pct"/>
            <w:shd w:val="clear" w:color="auto" w:fill="auto"/>
          </w:tcPr>
          <w:p w14:paraId="47BED97F" w14:textId="77777777" w:rsidR="00B272BD" w:rsidRPr="0064595B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4" w:type="pct"/>
            <w:shd w:val="clear" w:color="auto" w:fill="auto"/>
          </w:tcPr>
          <w:p w14:paraId="7FAABD57" w14:textId="77777777" w:rsidR="00B272BD" w:rsidRPr="008F591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186,582</w:t>
            </w:r>
          </w:p>
        </w:tc>
        <w:tc>
          <w:tcPr>
            <w:tcW w:w="145" w:type="pct"/>
            <w:shd w:val="clear" w:color="auto" w:fill="auto"/>
          </w:tcPr>
          <w:p w14:paraId="542EBB80" w14:textId="77777777" w:rsidR="00B272BD" w:rsidRPr="008F591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FDBF1F2" w14:textId="77777777" w:rsidR="00B272BD" w:rsidRPr="00D533B8" w:rsidRDefault="00B272BD" w:rsidP="00B272B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3DD9F96" w14:textId="77777777" w:rsidR="00B272BD" w:rsidRPr="008F591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840330D" w14:textId="77777777" w:rsidR="00B272BD" w:rsidRPr="008F591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186,582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1F379B3" w14:textId="77777777" w:rsidR="00B272BD" w:rsidRPr="008F591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pct"/>
            <w:shd w:val="clear" w:color="auto" w:fill="auto"/>
          </w:tcPr>
          <w:p w14:paraId="0490AB29" w14:textId="77777777" w:rsidR="00B272BD" w:rsidRPr="00D533B8" w:rsidRDefault="00B272BD" w:rsidP="00B272B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72BD" w:rsidRPr="00D533B8" w14:paraId="504A85A7" w14:textId="77777777" w:rsidTr="008F5911">
        <w:trPr>
          <w:trHeight w:val="119"/>
        </w:trPr>
        <w:tc>
          <w:tcPr>
            <w:tcW w:w="2206" w:type="pct"/>
            <w:shd w:val="clear" w:color="auto" w:fill="auto"/>
          </w:tcPr>
          <w:p w14:paraId="37A1D49F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4" w:type="pct"/>
            <w:shd w:val="clear" w:color="auto" w:fill="auto"/>
          </w:tcPr>
          <w:p w14:paraId="5666AE14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13,980</w:t>
            </w:r>
          </w:p>
        </w:tc>
        <w:tc>
          <w:tcPr>
            <w:tcW w:w="145" w:type="pct"/>
            <w:shd w:val="clear" w:color="auto" w:fill="auto"/>
          </w:tcPr>
          <w:p w14:paraId="3C3118B2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28D3FED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8,375</w:t>
            </w:r>
          </w:p>
        </w:tc>
        <w:tc>
          <w:tcPr>
            <w:tcW w:w="145" w:type="pct"/>
            <w:shd w:val="clear" w:color="auto" w:fill="auto"/>
          </w:tcPr>
          <w:p w14:paraId="3FDA4A14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458B915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13,980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AC12FF9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pct"/>
            <w:shd w:val="clear" w:color="auto" w:fill="auto"/>
          </w:tcPr>
          <w:p w14:paraId="705A3906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8,375</w:t>
            </w:r>
          </w:p>
        </w:tc>
      </w:tr>
      <w:tr w:rsidR="00B272BD" w:rsidRPr="00D533B8" w14:paraId="737FC356" w14:textId="77777777" w:rsidTr="008F5911">
        <w:trPr>
          <w:trHeight w:val="119"/>
        </w:trPr>
        <w:tc>
          <w:tcPr>
            <w:tcW w:w="2206" w:type="pct"/>
            <w:shd w:val="clear" w:color="auto" w:fill="auto"/>
          </w:tcPr>
          <w:p w14:paraId="55F635DA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4" w:type="pct"/>
            <w:shd w:val="clear" w:color="auto" w:fill="auto"/>
          </w:tcPr>
          <w:p w14:paraId="617CD265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CA0639B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019EEE7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45" w:type="pct"/>
            <w:shd w:val="clear" w:color="auto" w:fill="auto"/>
          </w:tcPr>
          <w:p w14:paraId="7DEED33B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E2A6AEE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C5514B0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pct"/>
            <w:shd w:val="clear" w:color="auto" w:fill="auto"/>
          </w:tcPr>
          <w:p w14:paraId="770770D0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</w:p>
        </w:tc>
      </w:tr>
      <w:tr w:rsidR="00B272BD" w:rsidRPr="00D533B8" w14:paraId="09815AE2" w14:textId="77777777" w:rsidTr="008F5911">
        <w:trPr>
          <w:trHeight w:val="119"/>
        </w:trPr>
        <w:tc>
          <w:tcPr>
            <w:tcW w:w="2206" w:type="pct"/>
            <w:shd w:val="clear" w:color="auto" w:fill="auto"/>
          </w:tcPr>
          <w:p w14:paraId="0775AA1D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604" w:type="pct"/>
            <w:shd w:val="clear" w:color="auto" w:fill="auto"/>
          </w:tcPr>
          <w:p w14:paraId="480BD55B" w14:textId="77777777" w:rsidR="00B272BD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0904CE17" w14:textId="77777777" w:rsidR="00B272BD" w:rsidRPr="00E233B2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79"/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8630D84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B0A4D88" w14:textId="77777777" w:rsidR="00B272BD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454D264F" w14:textId="77777777" w:rsidR="00B272BD" w:rsidRPr="00E233B2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</w:pPr>
            <w:r w:rsidRPr="00210EE1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45" w:type="pct"/>
            <w:shd w:val="clear" w:color="auto" w:fill="auto"/>
          </w:tcPr>
          <w:p w14:paraId="3BC37E9D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5DD25AD" w14:textId="77777777" w:rsidR="00B272BD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1FFB331E" w14:textId="77777777" w:rsidR="00B272BD" w:rsidRPr="00E233B2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79"/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2E4D481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FB8FABC" w14:textId="77777777" w:rsidR="00B272BD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1677B5AD" w14:textId="77777777" w:rsidR="00B272BD" w:rsidRPr="00E233B2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</w:pPr>
            <w:r w:rsidRPr="00210EE1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B272BD" w:rsidRPr="00D533B8" w14:paraId="77D96C5B" w14:textId="77777777" w:rsidTr="008F5911">
        <w:trPr>
          <w:trHeight w:val="119"/>
        </w:trPr>
        <w:tc>
          <w:tcPr>
            <w:tcW w:w="2206" w:type="pct"/>
            <w:shd w:val="clear" w:color="auto" w:fill="auto"/>
          </w:tcPr>
          <w:p w14:paraId="428849F2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0189AB73" w14:textId="77777777" w:rsidR="00B272BD" w:rsidRPr="00D533B8" w:rsidRDefault="00B272BD" w:rsidP="00B272B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198308C9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2F4CEBA" w14:textId="77777777" w:rsidR="00B272BD" w:rsidRPr="00D533B8" w:rsidRDefault="00B272BD" w:rsidP="00B272B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14AB9465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568A82F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B08BD1B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pct"/>
            <w:shd w:val="clear" w:color="auto" w:fill="auto"/>
          </w:tcPr>
          <w:p w14:paraId="494BB130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72BD" w:rsidRPr="00D533B8" w14:paraId="2A43C0E8" w14:textId="77777777" w:rsidTr="008F5911">
        <w:tc>
          <w:tcPr>
            <w:tcW w:w="2206" w:type="pct"/>
            <w:shd w:val="clear" w:color="auto" w:fill="auto"/>
          </w:tcPr>
          <w:p w14:paraId="6B1ECACE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4" w:type="pct"/>
            <w:shd w:val="clear" w:color="auto" w:fill="auto"/>
          </w:tcPr>
          <w:p w14:paraId="17572278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4D22326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C9B1C35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595E7F5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2F07F83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F58B8CD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9B6861C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72BD" w:rsidRPr="00D533B8" w14:paraId="0446D5C6" w14:textId="77777777" w:rsidTr="008F5911">
        <w:trPr>
          <w:trHeight w:val="380"/>
        </w:trPr>
        <w:tc>
          <w:tcPr>
            <w:tcW w:w="2206" w:type="pct"/>
            <w:shd w:val="clear" w:color="auto" w:fill="auto"/>
          </w:tcPr>
          <w:p w14:paraId="044C4ADE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4" w:type="pct"/>
            <w:shd w:val="clear" w:color="auto" w:fill="auto"/>
          </w:tcPr>
          <w:p w14:paraId="7DE0DE2B" w14:textId="77777777" w:rsidR="00B272BD" w:rsidRPr="00D533B8" w:rsidRDefault="00A413E4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5,648</w:t>
            </w:r>
          </w:p>
        </w:tc>
        <w:tc>
          <w:tcPr>
            <w:tcW w:w="145" w:type="pct"/>
            <w:shd w:val="clear" w:color="auto" w:fill="auto"/>
          </w:tcPr>
          <w:p w14:paraId="36B80850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D23C618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6,962</w:t>
            </w:r>
          </w:p>
        </w:tc>
        <w:tc>
          <w:tcPr>
            <w:tcW w:w="145" w:type="pct"/>
            <w:shd w:val="clear" w:color="auto" w:fill="auto"/>
          </w:tcPr>
          <w:p w14:paraId="7073692C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696B0C0" w14:textId="77777777" w:rsidR="00B272BD" w:rsidRPr="00D533B8" w:rsidRDefault="00B272BD" w:rsidP="00B272B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E0781A7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105BD94" w14:textId="77777777" w:rsidR="00B272BD" w:rsidRPr="00D533B8" w:rsidRDefault="00B272BD" w:rsidP="00B272B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72BD" w:rsidRPr="00D533B8" w14:paraId="3A2D7DBE" w14:textId="77777777" w:rsidTr="008F5911">
        <w:trPr>
          <w:trHeight w:val="380"/>
        </w:trPr>
        <w:tc>
          <w:tcPr>
            <w:tcW w:w="2206" w:type="pct"/>
            <w:shd w:val="clear" w:color="auto" w:fill="auto"/>
          </w:tcPr>
          <w:p w14:paraId="2C83BBE9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604" w:type="pct"/>
            <w:shd w:val="clear" w:color="auto" w:fill="auto"/>
          </w:tcPr>
          <w:p w14:paraId="54CCAF36" w14:textId="77777777" w:rsidR="00B272BD" w:rsidRPr="00D533B8" w:rsidRDefault="00A413E4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5" w:type="pct"/>
            <w:shd w:val="clear" w:color="auto" w:fill="auto"/>
          </w:tcPr>
          <w:p w14:paraId="4B6A9517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2E67177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12,428</w:t>
            </w:r>
          </w:p>
        </w:tc>
        <w:tc>
          <w:tcPr>
            <w:tcW w:w="145" w:type="pct"/>
            <w:shd w:val="clear" w:color="auto" w:fill="auto"/>
          </w:tcPr>
          <w:p w14:paraId="6D9BC176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B59C6E7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E30494A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D78464A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12,428</w:t>
            </w:r>
          </w:p>
        </w:tc>
      </w:tr>
      <w:tr w:rsidR="00B272BD" w:rsidRPr="00D533B8" w14:paraId="7ABC26A8" w14:textId="77777777" w:rsidTr="008F5911">
        <w:trPr>
          <w:trHeight w:val="380"/>
        </w:trPr>
        <w:tc>
          <w:tcPr>
            <w:tcW w:w="2206" w:type="pct"/>
            <w:shd w:val="clear" w:color="auto" w:fill="auto"/>
          </w:tcPr>
          <w:p w14:paraId="7E3DBB69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4" w:type="pct"/>
            <w:shd w:val="clear" w:color="auto" w:fill="auto"/>
          </w:tcPr>
          <w:p w14:paraId="214B9FBC" w14:textId="77777777" w:rsidR="00B272BD" w:rsidRPr="00D533B8" w:rsidRDefault="00A413E4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5" w:type="pct"/>
            <w:shd w:val="clear" w:color="auto" w:fill="auto"/>
          </w:tcPr>
          <w:p w14:paraId="6D3BBB0C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783ADB4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145" w:type="pct"/>
            <w:shd w:val="clear" w:color="auto" w:fill="auto"/>
          </w:tcPr>
          <w:p w14:paraId="01AB8D10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D4F5AE8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85F43AF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9B47367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B272BD" w:rsidRPr="00D533B8" w14:paraId="6B80B110" w14:textId="77777777" w:rsidTr="008F5911">
        <w:trPr>
          <w:trHeight w:val="380"/>
        </w:trPr>
        <w:tc>
          <w:tcPr>
            <w:tcW w:w="2206" w:type="pct"/>
            <w:shd w:val="clear" w:color="auto" w:fill="auto"/>
          </w:tcPr>
          <w:p w14:paraId="1F23FEFB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604" w:type="pct"/>
            <w:shd w:val="clear" w:color="auto" w:fill="auto"/>
          </w:tcPr>
          <w:p w14:paraId="42F9B814" w14:textId="26C0A7BC" w:rsidR="00B272BD" w:rsidRPr="00D533B8" w:rsidRDefault="00A413E4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984AE0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5" w:type="pct"/>
            <w:shd w:val="clear" w:color="auto" w:fill="auto"/>
          </w:tcPr>
          <w:p w14:paraId="0117A964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3CA17CE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7,605</w:t>
            </w:r>
          </w:p>
        </w:tc>
        <w:tc>
          <w:tcPr>
            <w:tcW w:w="145" w:type="pct"/>
            <w:shd w:val="clear" w:color="auto" w:fill="auto"/>
          </w:tcPr>
          <w:p w14:paraId="7AFFEF55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78D8FBD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7,666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1CD029FE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8E7B110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7,605</w:t>
            </w:r>
          </w:p>
        </w:tc>
      </w:tr>
      <w:tr w:rsidR="00B272BD" w:rsidRPr="00D533B8" w14:paraId="2D85EBFE" w14:textId="77777777" w:rsidTr="008F5911">
        <w:tc>
          <w:tcPr>
            <w:tcW w:w="2206" w:type="pct"/>
            <w:shd w:val="clear" w:color="auto" w:fill="auto"/>
          </w:tcPr>
          <w:p w14:paraId="4315B590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04" w:type="pct"/>
            <w:shd w:val="clear" w:color="auto" w:fill="auto"/>
          </w:tcPr>
          <w:p w14:paraId="32E32DCE" w14:textId="77777777" w:rsidR="00B272BD" w:rsidRPr="00A413E4" w:rsidRDefault="00A413E4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A413E4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45" w:type="pct"/>
            <w:shd w:val="clear" w:color="auto" w:fill="auto"/>
          </w:tcPr>
          <w:p w14:paraId="5060FF2B" w14:textId="77777777" w:rsidR="00B272BD" w:rsidRPr="00A413E4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429EB77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45" w:type="pct"/>
            <w:shd w:val="clear" w:color="auto" w:fill="auto"/>
          </w:tcPr>
          <w:p w14:paraId="473AFBB6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15" w:type="pct"/>
            <w:shd w:val="clear" w:color="auto" w:fill="auto"/>
          </w:tcPr>
          <w:p w14:paraId="3CD759E5" w14:textId="77777777" w:rsidR="00B272BD" w:rsidRPr="00210EE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CA08BCC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539" w:type="pct"/>
            <w:shd w:val="clear" w:color="auto" w:fill="auto"/>
          </w:tcPr>
          <w:p w14:paraId="261FD047" w14:textId="77777777" w:rsidR="00B272BD" w:rsidRPr="00210EE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210EE1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</w:tr>
      <w:tr w:rsidR="00B272BD" w:rsidRPr="00D533B8" w14:paraId="2E0E42A4" w14:textId="77777777" w:rsidTr="008F5911">
        <w:trPr>
          <w:trHeight w:val="380"/>
        </w:trPr>
        <w:tc>
          <w:tcPr>
            <w:tcW w:w="2206" w:type="pct"/>
            <w:shd w:val="clear" w:color="auto" w:fill="auto"/>
          </w:tcPr>
          <w:p w14:paraId="05BB2B98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604" w:type="pct"/>
            <w:shd w:val="clear" w:color="auto" w:fill="auto"/>
          </w:tcPr>
          <w:p w14:paraId="78842229" w14:textId="77777777" w:rsidR="00B272BD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001F64BA" w14:textId="77777777" w:rsidR="00A413E4" w:rsidRPr="00D533B8" w:rsidRDefault="00A413E4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45" w:type="pct"/>
            <w:shd w:val="clear" w:color="auto" w:fill="auto"/>
          </w:tcPr>
          <w:p w14:paraId="4F67E15A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F3D12DC" w14:textId="77777777" w:rsidR="00B272BD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45096FFE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45" w:type="pct"/>
            <w:shd w:val="clear" w:color="auto" w:fill="auto"/>
          </w:tcPr>
          <w:p w14:paraId="161A3699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6AD3E76" w14:textId="77777777" w:rsidR="00B272BD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3F41F528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066D386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3CDAD45" w14:textId="77777777" w:rsidR="00B272BD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647D17FD" w14:textId="77777777" w:rsidR="00B272BD" w:rsidRPr="00210EE1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</w:pPr>
            <w:r w:rsidRPr="00210EE1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B272BD" w:rsidRPr="00D533B8" w14:paraId="7E759CF1" w14:textId="77777777" w:rsidTr="008F5911">
        <w:trPr>
          <w:trHeight w:val="380"/>
        </w:trPr>
        <w:tc>
          <w:tcPr>
            <w:tcW w:w="2206" w:type="pct"/>
            <w:shd w:val="clear" w:color="auto" w:fill="auto"/>
          </w:tcPr>
          <w:p w14:paraId="741F5F79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4" w:type="pct"/>
            <w:shd w:val="clear" w:color="auto" w:fill="auto"/>
          </w:tcPr>
          <w:p w14:paraId="729E9340" w14:textId="756FB1F1" w:rsidR="00B272BD" w:rsidRPr="00D533B8" w:rsidRDefault="00A413E4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808DE"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</w:p>
        </w:tc>
        <w:tc>
          <w:tcPr>
            <w:tcW w:w="145" w:type="pct"/>
            <w:shd w:val="clear" w:color="auto" w:fill="auto"/>
          </w:tcPr>
          <w:p w14:paraId="4883E67A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72DA347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  <w:shd w:val="clear" w:color="auto" w:fill="auto"/>
          </w:tcPr>
          <w:p w14:paraId="7CDD7CCF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809FCDF" w14:textId="77777777" w:rsidR="00B272BD" w:rsidRPr="00D533B8" w:rsidRDefault="00B272BD" w:rsidP="00B272B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1236D19A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C13CB93" w14:textId="77777777" w:rsidR="00B272BD" w:rsidRPr="00D533B8" w:rsidRDefault="00B272BD" w:rsidP="00B272B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72BD" w:rsidRPr="00D533B8" w14:paraId="55529490" w14:textId="77777777" w:rsidTr="008F5911">
        <w:tc>
          <w:tcPr>
            <w:tcW w:w="2206" w:type="pct"/>
            <w:shd w:val="clear" w:color="auto" w:fill="auto"/>
          </w:tcPr>
          <w:p w14:paraId="0112C1E4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47A4F084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145" w:type="pct"/>
            <w:shd w:val="clear" w:color="auto" w:fill="auto"/>
          </w:tcPr>
          <w:p w14:paraId="1DABC3A2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599" w:type="pct"/>
            <w:shd w:val="clear" w:color="auto" w:fill="auto"/>
          </w:tcPr>
          <w:p w14:paraId="617CEE53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145" w:type="pct"/>
            <w:shd w:val="clear" w:color="auto" w:fill="auto"/>
          </w:tcPr>
          <w:p w14:paraId="10CFC324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15" w:type="pct"/>
            <w:shd w:val="clear" w:color="auto" w:fill="auto"/>
          </w:tcPr>
          <w:p w14:paraId="0D7DFF84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5C030B6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539" w:type="pct"/>
            <w:shd w:val="clear" w:color="auto" w:fill="auto"/>
          </w:tcPr>
          <w:p w14:paraId="29199414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</w:tr>
      <w:tr w:rsidR="00B272BD" w:rsidRPr="00D533B8" w14:paraId="0357F45F" w14:textId="77777777" w:rsidTr="008F5911">
        <w:tc>
          <w:tcPr>
            <w:tcW w:w="2206" w:type="pct"/>
            <w:shd w:val="clear" w:color="auto" w:fill="auto"/>
          </w:tcPr>
          <w:p w14:paraId="5C1A3539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4" w:type="pct"/>
            <w:shd w:val="clear" w:color="auto" w:fill="auto"/>
          </w:tcPr>
          <w:p w14:paraId="7478AE89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54CCAE03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  <w:shd w:val="clear" w:color="auto" w:fill="auto"/>
          </w:tcPr>
          <w:p w14:paraId="4B3C86D3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6C0D2F68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5" w:type="pct"/>
            <w:shd w:val="clear" w:color="auto" w:fill="auto"/>
          </w:tcPr>
          <w:p w14:paraId="50E0920E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25004DE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39" w:type="pct"/>
            <w:shd w:val="clear" w:color="auto" w:fill="auto"/>
          </w:tcPr>
          <w:p w14:paraId="62D7940F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</w:tr>
      <w:tr w:rsidR="00B272BD" w:rsidRPr="00D533B8" w14:paraId="1A21F4A5" w14:textId="77777777" w:rsidTr="008F5911">
        <w:tc>
          <w:tcPr>
            <w:tcW w:w="2206" w:type="pct"/>
            <w:shd w:val="clear" w:color="auto" w:fill="auto"/>
          </w:tcPr>
          <w:p w14:paraId="604689B8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04" w:type="pct"/>
            <w:shd w:val="clear" w:color="auto" w:fill="auto"/>
          </w:tcPr>
          <w:p w14:paraId="0D1E544E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56,988</w:t>
            </w:r>
          </w:p>
        </w:tc>
        <w:tc>
          <w:tcPr>
            <w:tcW w:w="145" w:type="pct"/>
            <w:shd w:val="clear" w:color="auto" w:fill="auto"/>
          </w:tcPr>
          <w:p w14:paraId="5F94DC7F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  <w:shd w:val="clear" w:color="auto" w:fill="auto"/>
          </w:tcPr>
          <w:p w14:paraId="6CDBDBC3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49,392</w:t>
            </w:r>
          </w:p>
        </w:tc>
        <w:tc>
          <w:tcPr>
            <w:tcW w:w="145" w:type="pct"/>
            <w:shd w:val="clear" w:color="auto" w:fill="auto"/>
          </w:tcPr>
          <w:p w14:paraId="498AA9B2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79CF431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56,988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B50F689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C0EAD7A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49,392</w:t>
            </w:r>
          </w:p>
        </w:tc>
      </w:tr>
      <w:tr w:rsidR="00B272BD" w:rsidRPr="00D533B8" w14:paraId="38A6D256" w14:textId="77777777" w:rsidTr="008F5911">
        <w:tc>
          <w:tcPr>
            <w:tcW w:w="2206" w:type="pct"/>
            <w:shd w:val="clear" w:color="auto" w:fill="auto"/>
          </w:tcPr>
          <w:p w14:paraId="23B310D2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604" w:type="pct"/>
            <w:shd w:val="clear" w:color="auto" w:fill="auto"/>
          </w:tcPr>
          <w:p w14:paraId="27990894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2,180</w:t>
            </w:r>
          </w:p>
        </w:tc>
        <w:tc>
          <w:tcPr>
            <w:tcW w:w="145" w:type="pct"/>
            <w:shd w:val="clear" w:color="auto" w:fill="auto"/>
          </w:tcPr>
          <w:p w14:paraId="34EAE9C3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  <w:shd w:val="clear" w:color="auto" w:fill="auto"/>
          </w:tcPr>
          <w:p w14:paraId="3316A912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145" w:type="pct"/>
            <w:shd w:val="clear" w:color="auto" w:fill="auto"/>
          </w:tcPr>
          <w:p w14:paraId="0760D91B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97591D0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1E67AA76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A0338CD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</w:tr>
      <w:tr w:rsidR="00B272BD" w:rsidRPr="00D533B8" w14:paraId="388645A2" w14:textId="77777777" w:rsidTr="008F5911">
        <w:tc>
          <w:tcPr>
            <w:tcW w:w="2206" w:type="pct"/>
            <w:shd w:val="clear" w:color="auto" w:fill="auto"/>
          </w:tcPr>
          <w:p w14:paraId="72DFFA1E" w14:textId="77777777" w:rsidR="00B272BD" w:rsidRPr="00D533B8" w:rsidRDefault="00B272BD" w:rsidP="00B2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04" w:type="pct"/>
            <w:shd w:val="clear" w:color="auto" w:fill="auto"/>
          </w:tcPr>
          <w:p w14:paraId="158B38AD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3,056</w:t>
            </w:r>
          </w:p>
        </w:tc>
        <w:tc>
          <w:tcPr>
            <w:tcW w:w="145" w:type="pct"/>
            <w:shd w:val="clear" w:color="auto" w:fill="auto"/>
          </w:tcPr>
          <w:p w14:paraId="190A0E5B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  <w:shd w:val="clear" w:color="auto" w:fill="auto"/>
          </w:tcPr>
          <w:p w14:paraId="31D573CE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4,245</w:t>
            </w:r>
          </w:p>
        </w:tc>
        <w:tc>
          <w:tcPr>
            <w:tcW w:w="145" w:type="pct"/>
            <w:shd w:val="clear" w:color="auto" w:fill="auto"/>
          </w:tcPr>
          <w:p w14:paraId="64C868E5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76D08D5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CF8C5F2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ECEA469" w14:textId="77777777" w:rsidR="00B272BD" w:rsidRPr="00D533B8" w:rsidRDefault="00B272BD" w:rsidP="00B27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4,245</w:t>
            </w:r>
          </w:p>
        </w:tc>
      </w:tr>
    </w:tbl>
    <w:p w14:paraId="122A2A80" w14:textId="77777777" w:rsidR="00A15196" w:rsidRDefault="00A15196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6AD3163" w14:textId="77777777" w:rsidR="008F5911" w:rsidRPr="00D533B8" w:rsidRDefault="008F5911" w:rsidP="008F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4337">
        <w:rPr>
          <w:rFonts w:ascii="Angsana New" w:hAnsi="Angsana New"/>
          <w:sz w:val="30"/>
          <w:szCs w:val="30"/>
          <w:cs/>
        </w:rPr>
        <w:t>รายการ</w:t>
      </w:r>
      <w:r w:rsidRPr="000E4337">
        <w:rPr>
          <w:rFonts w:ascii="Angsana New" w:hAnsi="Angsana New" w:hint="cs"/>
          <w:sz w:val="30"/>
          <w:szCs w:val="30"/>
          <w:cs/>
        </w:rPr>
        <w:t>ซื้อและ</w:t>
      </w:r>
      <w:r w:rsidRPr="000E4337">
        <w:rPr>
          <w:rFonts w:ascii="Angsana New" w:hAnsi="Angsana New"/>
          <w:sz w:val="30"/>
          <w:szCs w:val="30"/>
          <w:cs/>
        </w:rPr>
        <w:t>ขายระหว่าง</w:t>
      </w:r>
      <w:r w:rsidRPr="00BA43C4">
        <w:rPr>
          <w:rFonts w:ascii="Angsana New" w:hAnsi="Angsana New"/>
          <w:sz w:val="30"/>
          <w:szCs w:val="30"/>
          <w:cs/>
        </w:rPr>
        <w:t>กัน</w:t>
      </w:r>
      <w:r>
        <w:rPr>
          <w:rFonts w:ascii="Angsana New" w:hAnsi="Angsana New" w:hint="cs"/>
          <w:sz w:val="30"/>
          <w:szCs w:val="30"/>
          <w:cs/>
        </w:rPr>
        <w:t>กับบริษัทร่วม</w:t>
      </w:r>
      <w:r w:rsidRPr="00BA43C4">
        <w:rPr>
          <w:rFonts w:ascii="Angsana New" w:hAnsi="Angsana New"/>
          <w:sz w:val="30"/>
          <w:szCs w:val="30"/>
          <w:cs/>
        </w:rPr>
        <w:t>ที่แสดงไว้</w:t>
      </w:r>
      <w:r w:rsidRPr="00F60556">
        <w:rPr>
          <w:rFonts w:ascii="Angsana New" w:hAnsi="Angsana New"/>
          <w:sz w:val="30"/>
          <w:szCs w:val="30"/>
          <w:cs/>
        </w:rPr>
        <w:t>ข้างต้น ไม่รวมรายการ</w:t>
      </w:r>
      <w:r w:rsidRPr="00F60556">
        <w:rPr>
          <w:rFonts w:ascii="Angsana New" w:hAnsi="Angsana New" w:hint="cs"/>
          <w:sz w:val="30"/>
          <w:szCs w:val="30"/>
          <w:cs/>
        </w:rPr>
        <w:t>ที่บริษัทเป็นผู้รับจ้างผลิต และ</w:t>
      </w:r>
      <w:r>
        <w:rPr>
          <w:rFonts w:ascii="Angsana New" w:hAnsi="Angsana New"/>
          <w:sz w:val="30"/>
          <w:szCs w:val="30"/>
          <w:cs/>
        </w:rPr>
        <w:br/>
      </w:r>
      <w:r w:rsidRPr="00F60556">
        <w:rPr>
          <w:rFonts w:ascii="Angsana New" w:hAnsi="Angsana New" w:hint="cs"/>
          <w:sz w:val="30"/>
          <w:szCs w:val="30"/>
          <w:cs/>
        </w:rPr>
        <w:t>เป็นผู้จัดจำหน่ายสินค้าให้กับบริษัทร่วม</w:t>
      </w:r>
      <w:r w:rsidRPr="00F60556">
        <w:rPr>
          <w:rFonts w:ascii="Angsana New" w:hAnsi="Angsana New"/>
          <w:sz w:val="30"/>
          <w:szCs w:val="30"/>
          <w:cs/>
        </w:rPr>
        <w:t>ทางอ้อมแห่งหนึ่ง</w:t>
      </w:r>
      <w:r w:rsidRPr="00BA43C4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BA43C4">
        <w:rPr>
          <w:rFonts w:ascii="Angsana New" w:hAnsi="Angsana New"/>
          <w:sz w:val="30"/>
          <w:szCs w:val="30"/>
          <w:cs/>
        </w:rPr>
        <w:t>สิ้นสุดวันที่</w:t>
      </w:r>
      <w:r w:rsidR="00672E50">
        <w:rPr>
          <w:rFonts w:ascii="Angsana New" w:hAnsi="Angsana New" w:hint="cs"/>
          <w:sz w:val="30"/>
          <w:szCs w:val="30"/>
          <w:cs/>
        </w:rPr>
        <w:t xml:space="preserve"> </w:t>
      </w:r>
      <w:r w:rsidR="00672E50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72E50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</w:rPr>
        <w:t xml:space="preserve"> </w:t>
      </w:r>
      <w:r w:rsidRPr="00F60556">
        <w:rPr>
          <w:rFonts w:ascii="Angsana New" w:hAnsi="Angsana New"/>
          <w:sz w:val="30"/>
          <w:szCs w:val="30"/>
          <w:cs/>
        </w:rPr>
        <w:t>เป็นจำนวน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60556">
        <w:rPr>
          <w:rFonts w:ascii="Angsana New" w:hAnsi="Angsana New"/>
          <w:sz w:val="30"/>
          <w:szCs w:val="30"/>
          <w:cs/>
        </w:rPr>
        <w:t xml:space="preserve"> </w:t>
      </w:r>
      <w:r w:rsidR="007A411A">
        <w:rPr>
          <w:rFonts w:ascii="Angsana New" w:hAnsi="Angsana New"/>
          <w:sz w:val="30"/>
          <w:szCs w:val="30"/>
        </w:rPr>
        <w:t>147.41</w:t>
      </w:r>
      <w:r w:rsidRPr="00F60556">
        <w:rPr>
          <w:rFonts w:ascii="Angsana New" w:hAnsi="Angsana New" w:hint="cs"/>
          <w:sz w:val="30"/>
          <w:szCs w:val="30"/>
        </w:rPr>
        <w:t xml:space="preserve"> </w:t>
      </w:r>
      <w:r w:rsidRPr="00F60556">
        <w:rPr>
          <w:rFonts w:ascii="Angsana New" w:hAnsi="Angsana New"/>
          <w:sz w:val="30"/>
          <w:szCs w:val="30"/>
          <w:cs/>
        </w:rPr>
        <w:t>ล้าน</w:t>
      </w:r>
      <w:r w:rsidRPr="00FC5EAB">
        <w:rPr>
          <w:rFonts w:ascii="Angsana New" w:hAnsi="Angsana New"/>
          <w:sz w:val="30"/>
          <w:szCs w:val="30"/>
          <w:cs/>
        </w:rPr>
        <w:t>บาท</w:t>
      </w:r>
    </w:p>
    <w:p w14:paraId="6D4C8857" w14:textId="77777777" w:rsidR="008F5911" w:rsidRDefault="008F5911" w:rsidP="008F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4DFA85" w14:textId="77777777" w:rsidR="004907D9" w:rsidRDefault="00490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1768AB" w14:textId="35C803FE" w:rsidR="00D650E2" w:rsidRPr="00D533B8" w:rsidRDefault="00D650E2" w:rsidP="008F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D533B8">
        <w:rPr>
          <w:rFonts w:ascii="Angsana New" w:hAnsi="Angsana New"/>
          <w:sz w:val="30"/>
          <w:szCs w:val="30"/>
        </w:rPr>
        <w:t xml:space="preserve"> 31</w:t>
      </w:r>
      <w:r w:rsidRPr="00D533B8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191733BA" w14:textId="77777777" w:rsidR="00131B70" w:rsidRPr="008F5911" w:rsidRDefault="00131B70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highlight w:val="gree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5"/>
        <w:gridCol w:w="1081"/>
        <w:gridCol w:w="268"/>
        <w:gridCol w:w="1132"/>
        <w:gridCol w:w="280"/>
        <w:gridCol w:w="1115"/>
        <w:gridCol w:w="280"/>
        <w:gridCol w:w="1149"/>
      </w:tblGrid>
      <w:tr w:rsidR="004D73E7" w:rsidRPr="00D533B8" w14:paraId="3BA30599" w14:textId="77777777" w:rsidTr="008F5911">
        <w:trPr>
          <w:tblHeader/>
        </w:trPr>
        <w:tc>
          <w:tcPr>
            <w:tcW w:w="2193" w:type="pct"/>
          </w:tcPr>
          <w:p w14:paraId="2A28249D" w14:textId="77777777" w:rsidR="00CD27E5" w:rsidRPr="00D533B8" w:rsidRDefault="00CD27E5" w:rsidP="00B12E1E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13" w:type="pct"/>
            <w:gridSpan w:val="3"/>
          </w:tcPr>
          <w:p w14:paraId="61115DCB" w14:textId="77777777" w:rsidR="00CD27E5" w:rsidRPr="00D533B8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2482EE0" w14:textId="77777777" w:rsidR="00CD27E5" w:rsidRPr="00D533B8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63B4A6C" w14:textId="77777777" w:rsidR="00CD27E5" w:rsidRPr="00D533B8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6F26" w:rsidRPr="00D533B8" w14:paraId="49969424" w14:textId="77777777" w:rsidTr="008F5911">
        <w:trPr>
          <w:tblHeader/>
        </w:trPr>
        <w:tc>
          <w:tcPr>
            <w:tcW w:w="2193" w:type="pct"/>
          </w:tcPr>
          <w:p w14:paraId="781A9BCA" w14:textId="77777777" w:rsidR="00766F26" w:rsidRPr="00D533B8" w:rsidRDefault="00766F26" w:rsidP="00766F2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FD79316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7C3292D2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B378EB5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8" w:type="pct"/>
            <w:shd w:val="clear" w:color="auto" w:fill="auto"/>
          </w:tcPr>
          <w:p w14:paraId="5D6A7883" w14:textId="77777777" w:rsidR="00766F26" w:rsidRPr="00D533B8" w:rsidRDefault="00766F26" w:rsidP="00766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89E33B9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48331CE5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BE84B1D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72BAA" w:rsidRPr="00D533B8" w14:paraId="29683A73" w14:textId="77777777" w:rsidTr="008F5911">
        <w:trPr>
          <w:tblHeader/>
        </w:trPr>
        <w:tc>
          <w:tcPr>
            <w:tcW w:w="2193" w:type="pct"/>
          </w:tcPr>
          <w:p w14:paraId="30BE059E" w14:textId="77777777" w:rsidR="00172BAA" w:rsidRPr="00D533B8" w:rsidRDefault="00172BAA" w:rsidP="00172BA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07" w:type="pct"/>
            <w:gridSpan w:val="7"/>
          </w:tcPr>
          <w:p w14:paraId="04EA3E64" w14:textId="77777777" w:rsidR="00172BAA" w:rsidRPr="00D533B8" w:rsidRDefault="00172BAA" w:rsidP="00172BA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2BAA" w:rsidRPr="00D533B8" w14:paraId="7D886FCF" w14:textId="77777777" w:rsidTr="008F5911">
        <w:tc>
          <w:tcPr>
            <w:tcW w:w="2193" w:type="pct"/>
          </w:tcPr>
          <w:p w14:paraId="1E97297E" w14:textId="77777777" w:rsidR="00172BAA" w:rsidRPr="00D533B8" w:rsidRDefault="00172BAA" w:rsidP="00172BA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281F86D7" w14:textId="77777777" w:rsidR="00172BAA" w:rsidRPr="00D533B8" w:rsidRDefault="00172BAA" w:rsidP="00172BA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2" w:type="pct"/>
          </w:tcPr>
          <w:p w14:paraId="5C84A532" w14:textId="77777777" w:rsidR="00172BAA" w:rsidRPr="00D533B8" w:rsidRDefault="00172BAA" w:rsidP="00172BA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</w:tcPr>
          <w:p w14:paraId="67C246C1" w14:textId="77777777" w:rsidR="00172BAA" w:rsidRPr="00D533B8" w:rsidRDefault="00172BAA" w:rsidP="00172BA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232140EB" w14:textId="77777777" w:rsidR="00172BAA" w:rsidRPr="00D533B8" w:rsidRDefault="00172BAA" w:rsidP="00172BA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0" w:type="pct"/>
            <w:vAlign w:val="bottom"/>
          </w:tcPr>
          <w:p w14:paraId="4DC432F0" w14:textId="77777777" w:rsidR="00172BAA" w:rsidRPr="00D533B8" w:rsidRDefault="00172BAA" w:rsidP="00172BA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7AE30A89" w14:textId="77777777" w:rsidR="00172BAA" w:rsidRPr="00D533B8" w:rsidRDefault="00172BAA" w:rsidP="00172BAA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8" w:type="pct"/>
            <w:vAlign w:val="bottom"/>
          </w:tcPr>
          <w:p w14:paraId="73181271" w14:textId="77777777" w:rsidR="00172BAA" w:rsidRPr="00D533B8" w:rsidRDefault="00172BAA" w:rsidP="00172BA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766F26" w:rsidRPr="00D533B8" w14:paraId="599DD063" w14:textId="77777777" w:rsidTr="008F5911">
        <w:trPr>
          <w:trHeight w:val="87"/>
        </w:trPr>
        <w:tc>
          <w:tcPr>
            <w:tcW w:w="2193" w:type="pct"/>
          </w:tcPr>
          <w:p w14:paraId="763654A7" w14:textId="77777777" w:rsidR="00766F26" w:rsidRPr="00D533B8" w:rsidRDefault="00766F26" w:rsidP="00766F2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2" w:type="pct"/>
          </w:tcPr>
          <w:p w14:paraId="1D5A7FA2" w14:textId="77777777" w:rsidR="00766F26" w:rsidRPr="00D533B8" w:rsidRDefault="00672E50" w:rsidP="00672E5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33DF3229" w14:textId="77777777" w:rsidR="00766F26" w:rsidRPr="00D533B8" w:rsidRDefault="00766F26" w:rsidP="00766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</w:tcPr>
          <w:p w14:paraId="14940D3D" w14:textId="77777777" w:rsidR="00766F26" w:rsidRPr="00D533B8" w:rsidRDefault="00766F26" w:rsidP="00766F2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0ECC956F" w14:textId="77777777" w:rsidR="00766F26" w:rsidRPr="00D533B8" w:rsidRDefault="00766F26" w:rsidP="00766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98D869C" w14:textId="77777777" w:rsidR="00766F26" w:rsidRPr="00D533B8" w:rsidRDefault="007A411A" w:rsidP="007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1,392</w:t>
            </w:r>
          </w:p>
        </w:tc>
        <w:tc>
          <w:tcPr>
            <w:tcW w:w="148" w:type="pct"/>
          </w:tcPr>
          <w:p w14:paraId="2571ECDC" w14:textId="77777777" w:rsidR="00766F26" w:rsidRPr="00D533B8" w:rsidRDefault="00766F26" w:rsidP="00766F2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E9873C3" w14:textId="77777777" w:rsidR="00766F26" w:rsidRPr="00D533B8" w:rsidRDefault="00766F26" w:rsidP="007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1,116</w:t>
            </w:r>
          </w:p>
        </w:tc>
      </w:tr>
      <w:tr w:rsidR="00766F26" w:rsidRPr="00D533B8" w14:paraId="2C8C8418" w14:textId="77777777" w:rsidTr="008F5911">
        <w:tc>
          <w:tcPr>
            <w:tcW w:w="2193" w:type="pct"/>
          </w:tcPr>
          <w:p w14:paraId="165049EC" w14:textId="77777777" w:rsidR="00766F26" w:rsidRPr="00D533B8" w:rsidRDefault="00766F26" w:rsidP="00766F2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2" w:type="pct"/>
          </w:tcPr>
          <w:p w14:paraId="2130A20D" w14:textId="77777777" w:rsidR="00766F26" w:rsidRPr="00EA5EBA" w:rsidRDefault="00766F26" w:rsidP="00766F2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61C592DB" w14:textId="77777777" w:rsidR="00766F26" w:rsidRPr="00D533B8" w:rsidRDefault="00766F26" w:rsidP="00766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599" w:type="pct"/>
          </w:tcPr>
          <w:p w14:paraId="739FB5FF" w14:textId="77777777" w:rsidR="00766F26" w:rsidRPr="00EA5EBA" w:rsidRDefault="00766F26" w:rsidP="00766F2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115DAB1" w14:textId="77777777" w:rsidR="00766F26" w:rsidRPr="00D533B8" w:rsidRDefault="00766F26" w:rsidP="00766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0" w:type="pct"/>
            <w:vAlign w:val="bottom"/>
          </w:tcPr>
          <w:p w14:paraId="4E73973C" w14:textId="77777777" w:rsidR="00766F26" w:rsidRPr="00D533B8" w:rsidRDefault="00766F26" w:rsidP="007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8" w:type="pct"/>
          </w:tcPr>
          <w:p w14:paraId="437DB7F5" w14:textId="77777777" w:rsidR="00766F26" w:rsidRPr="00D533B8" w:rsidRDefault="00766F26" w:rsidP="00766F2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4906FFB4" w14:textId="77777777" w:rsidR="00766F26" w:rsidRPr="00D533B8" w:rsidRDefault="00766F26" w:rsidP="0076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F5911" w:rsidRPr="00D533B8" w14:paraId="7F13AF37" w14:textId="77777777" w:rsidTr="008F5911">
        <w:tc>
          <w:tcPr>
            <w:tcW w:w="2193" w:type="pct"/>
          </w:tcPr>
          <w:p w14:paraId="25B44F2F" w14:textId="77777777" w:rsidR="008F5911" w:rsidRPr="00E6495E" w:rsidRDefault="008F5911" w:rsidP="008F591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2" w:type="pct"/>
          </w:tcPr>
          <w:p w14:paraId="114E75F9" w14:textId="77777777" w:rsidR="008F5911" w:rsidRPr="00EA5EBA" w:rsidRDefault="008F5911" w:rsidP="008F5911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0A109845" w14:textId="77777777" w:rsidR="008F5911" w:rsidRPr="00D533B8" w:rsidRDefault="008F5911" w:rsidP="008F5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599" w:type="pct"/>
          </w:tcPr>
          <w:p w14:paraId="39AE3521" w14:textId="77777777" w:rsidR="008F5911" w:rsidRPr="00EA5EBA" w:rsidRDefault="008F5911" w:rsidP="008F5911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B391751" w14:textId="77777777" w:rsidR="008F5911" w:rsidRPr="00D533B8" w:rsidRDefault="008F5911" w:rsidP="008F5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0" w:type="pct"/>
            <w:vAlign w:val="bottom"/>
          </w:tcPr>
          <w:p w14:paraId="08406096" w14:textId="77777777" w:rsidR="008F5911" w:rsidRPr="00D533B8" w:rsidRDefault="008F5911" w:rsidP="008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8" w:type="pct"/>
          </w:tcPr>
          <w:p w14:paraId="28C60C2C" w14:textId="77777777" w:rsidR="008F5911" w:rsidRPr="00D533B8" w:rsidRDefault="008F5911" w:rsidP="008F591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50CDB7DE" w14:textId="77777777" w:rsidR="008F5911" w:rsidRPr="00D533B8" w:rsidRDefault="008F5911" w:rsidP="008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A411A" w:rsidRPr="00D533B8" w14:paraId="0702104A" w14:textId="77777777" w:rsidTr="00035DAF">
        <w:tc>
          <w:tcPr>
            <w:tcW w:w="2193" w:type="pct"/>
          </w:tcPr>
          <w:p w14:paraId="3135BC94" w14:textId="77777777" w:rsidR="007A411A" w:rsidRPr="00E6495E" w:rsidRDefault="007A411A" w:rsidP="007A411A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649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2" w:type="pct"/>
          </w:tcPr>
          <w:p w14:paraId="75904D4F" w14:textId="77777777" w:rsidR="007A411A" w:rsidRPr="00EA5EBA" w:rsidRDefault="00672E50" w:rsidP="00672E5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14,385</w:t>
            </w:r>
          </w:p>
        </w:tc>
        <w:tc>
          <w:tcPr>
            <w:tcW w:w="142" w:type="pct"/>
          </w:tcPr>
          <w:p w14:paraId="3BF2BDD8" w14:textId="77777777" w:rsidR="007A411A" w:rsidRPr="00D533B8" w:rsidRDefault="007A411A" w:rsidP="007A4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599" w:type="pct"/>
          </w:tcPr>
          <w:p w14:paraId="6A69E1E8" w14:textId="77777777" w:rsidR="007A411A" w:rsidRPr="00EA5EBA" w:rsidRDefault="007A411A" w:rsidP="007A411A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7B0C6455" w14:textId="77777777" w:rsidR="007A411A" w:rsidRPr="00D533B8" w:rsidRDefault="007A411A" w:rsidP="007A4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721607" w14:textId="77777777" w:rsidR="007A411A" w:rsidRPr="00D533B8" w:rsidRDefault="007A411A" w:rsidP="007A4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14,385</w:t>
            </w:r>
          </w:p>
        </w:tc>
        <w:tc>
          <w:tcPr>
            <w:tcW w:w="148" w:type="pct"/>
          </w:tcPr>
          <w:p w14:paraId="24C3DBD8" w14:textId="77777777" w:rsidR="007A411A" w:rsidRPr="00D533B8" w:rsidRDefault="007A411A" w:rsidP="007A411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</w:tcPr>
          <w:p w14:paraId="08D5A405" w14:textId="77777777" w:rsidR="007A411A" w:rsidRPr="00D533B8" w:rsidRDefault="007A411A" w:rsidP="007A41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F5911" w:rsidRPr="00D533B8" w14:paraId="5C6C487B" w14:textId="77777777" w:rsidTr="008F5911">
        <w:tc>
          <w:tcPr>
            <w:tcW w:w="2193" w:type="pct"/>
          </w:tcPr>
          <w:p w14:paraId="75378A65" w14:textId="77777777" w:rsidR="008F5911" w:rsidRPr="00E6495E" w:rsidRDefault="008F5911" w:rsidP="008F59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EC548A3" w14:textId="77777777" w:rsidR="008F5911" w:rsidRPr="00EA5EBA" w:rsidRDefault="008F5911" w:rsidP="008F5911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1809079" w14:textId="77777777" w:rsidR="008F5911" w:rsidRPr="00D533B8" w:rsidRDefault="008F5911" w:rsidP="008F5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599" w:type="pct"/>
          </w:tcPr>
          <w:p w14:paraId="5C334427" w14:textId="77777777" w:rsidR="008F5911" w:rsidRPr="00EA5EBA" w:rsidRDefault="008F5911" w:rsidP="008F5911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5CA6FF9" w14:textId="77777777" w:rsidR="008F5911" w:rsidRPr="00D533B8" w:rsidRDefault="008F5911" w:rsidP="008F5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0" w:type="pct"/>
            <w:vAlign w:val="bottom"/>
          </w:tcPr>
          <w:p w14:paraId="32367B33" w14:textId="77777777" w:rsidR="008F5911" w:rsidRPr="00D533B8" w:rsidRDefault="008F5911" w:rsidP="008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8" w:type="pct"/>
          </w:tcPr>
          <w:p w14:paraId="6F2121E6" w14:textId="77777777" w:rsidR="008F5911" w:rsidRPr="00D533B8" w:rsidRDefault="008F5911" w:rsidP="008F591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651E749B" w14:textId="77777777" w:rsidR="008F5911" w:rsidRPr="00D533B8" w:rsidRDefault="008F5911" w:rsidP="008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F5911" w:rsidRPr="007A411A" w14:paraId="159A6EDF" w14:textId="77777777" w:rsidTr="008F5911">
        <w:tc>
          <w:tcPr>
            <w:tcW w:w="2193" w:type="pct"/>
            <w:shd w:val="clear" w:color="auto" w:fill="auto"/>
          </w:tcPr>
          <w:p w14:paraId="41257F49" w14:textId="77777777" w:rsidR="007A411A" w:rsidRPr="00BE149E" w:rsidRDefault="008F5911" w:rsidP="008F59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shd w:val="clear" w:color="auto" w:fill="auto"/>
          </w:tcPr>
          <w:p w14:paraId="5690DCE0" w14:textId="77777777" w:rsidR="008F5911" w:rsidRPr="00EA5EBA" w:rsidRDefault="008F5911" w:rsidP="007A411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E76508C" w14:textId="77777777" w:rsidR="008F5911" w:rsidRPr="007A411A" w:rsidRDefault="008F5911" w:rsidP="007A411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BFCD629" w14:textId="77777777" w:rsidR="008F5911" w:rsidRPr="00EA5EBA" w:rsidRDefault="008F5911" w:rsidP="007A411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DB0D1C9" w14:textId="77777777" w:rsidR="008F5911" w:rsidRPr="007A411A" w:rsidRDefault="008F5911" w:rsidP="007A411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36D05A0" w14:textId="77777777" w:rsidR="008F5911" w:rsidRPr="007A411A" w:rsidRDefault="008F5911" w:rsidP="007A411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87DC3C2" w14:textId="77777777" w:rsidR="008F5911" w:rsidRPr="007A411A" w:rsidRDefault="008F5911" w:rsidP="007A411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BCBD440" w14:textId="77777777" w:rsidR="008F5911" w:rsidRPr="007A411A" w:rsidRDefault="008F5911" w:rsidP="007A411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11A" w:rsidRPr="007A411A" w14:paraId="4808DD72" w14:textId="77777777" w:rsidTr="008F5911">
        <w:tc>
          <w:tcPr>
            <w:tcW w:w="2193" w:type="pct"/>
            <w:shd w:val="clear" w:color="auto" w:fill="auto"/>
          </w:tcPr>
          <w:p w14:paraId="710B645D" w14:textId="77777777" w:rsidR="00402A6E" w:rsidRDefault="007A411A" w:rsidP="007A411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</w:p>
          <w:p w14:paraId="609C2FC2" w14:textId="20D6F1EA" w:rsidR="007A411A" w:rsidRPr="007A411A" w:rsidRDefault="007A411A" w:rsidP="007A41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ออน</w:t>
            </w:r>
            <w:r w:rsidR="00402A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ฟิฟท์ จำกัด </w:t>
            </w:r>
          </w:p>
        </w:tc>
        <w:tc>
          <w:tcPr>
            <w:tcW w:w="572" w:type="pct"/>
            <w:shd w:val="clear" w:color="auto" w:fill="auto"/>
          </w:tcPr>
          <w:p w14:paraId="62E12201" w14:textId="77777777" w:rsidR="007A411A" w:rsidRPr="00EA5EBA" w:rsidRDefault="007A2E79" w:rsidP="007A2E7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71E27C38" w14:textId="77777777" w:rsidR="007A411A" w:rsidRPr="007A411A" w:rsidRDefault="007A411A" w:rsidP="007A411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8C453DA" w14:textId="77777777" w:rsidR="007A411A" w:rsidRPr="00EA5EBA" w:rsidRDefault="007A411A" w:rsidP="007A411A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5E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ED18E10" w14:textId="77777777" w:rsidR="007A411A" w:rsidRPr="00D533B8" w:rsidRDefault="007A411A" w:rsidP="007A411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843DAAD" w14:textId="77777777" w:rsidR="007A411A" w:rsidRPr="00D533B8" w:rsidRDefault="004949DC" w:rsidP="007A411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2E28D0AD" w14:textId="77777777" w:rsidR="007A411A" w:rsidRPr="00A4122F" w:rsidRDefault="007A411A" w:rsidP="007A411A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shd w:val="clear" w:color="auto" w:fill="auto"/>
          </w:tcPr>
          <w:p w14:paraId="6EDA4EAB" w14:textId="77777777" w:rsidR="007A411A" w:rsidRPr="00D533B8" w:rsidRDefault="007A411A" w:rsidP="007A41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F5911" w:rsidRPr="00D533B8" w14:paraId="12E09B2B" w14:textId="77777777" w:rsidTr="008F5911">
        <w:tc>
          <w:tcPr>
            <w:tcW w:w="2193" w:type="pct"/>
            <w:shd w:val="clear" w:color="auto" w:fill="auto"/>
          </w:tcPr>
          <w:p w14:paraId="17244AD7" w14:textId="77777777" w:rsidR="008F5911" w:rsidRPr="00D533B8" w:rsidRDefault="008F5911" w:rsidP="008F59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2" w:type="pct"/>
            <w:shd w:val="clear" w:color="auto" w:fill="auto"/>
          </w:tcPr>
          <w:p w14:paraId="6657C736" w14:textId="77777777" w:rsidR="008F5911" w:rsidRPr="00EA5EBA" w:rsidRDefault="007A2E79" w:rsidP="007A2E7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142" w:type="pct"/>
            <w:shd w:val="clear" w:color="auto" w:fill="auto"/>
          </w:tcPr>
          <w:p w14:paraId="508249CB" w14:textId="77777777" w:rsidR="008F5911" w:rsidRPr="00D533B8" w:rsidRDefault="008F5911" w:rsidP="008F591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  <w:shd w:val="clear" w:color="auto" w:fill="auto"/>
          </w:tcPr>
          <w:p w14:paraId="3155CF28" w14:textId="77777777" w:rsidR="008F5911" w:rsidRPr="00EA5EBA" w:rsidRDefault="008F5911" w:rsidP="008F5911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5E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3F90646" w14:textId="77777777" w:rsidR="008F5911" w:rsidRPr="00D533B8" w:rsidRDefault="008F5911" w:rsidP="008F591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37295FA" w14:textId="77777777" w:rsidR="008F5911" w:rsidRPr="00D533B8" w:rsidRDefault="007A411A" w:rsidP="007A411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5E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DF07CE7" w14:textId="77777777" w:rsidR="008F5911" w:rsidRPr="00A4122F" w:rsidRDefault="008F5911" w:rsidP="008F5911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shd w:val="clear" w:color="auto" w:fill="auto"/>
          </w:tcPr>
          <w:p w14:paraId="2DF45EAB" w14:textId="77777777" w:rsidR="008F5911" w:rsidRPr="00D533B8" w:rsidRDefault="008F5911" w:rsidP="008F5911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F5911" w:rsidRPr="00D533B8" w14:paraId="6BE5615D" w14:textId="77777777" w:rsidTr="008F5911">
        <w:tc>
          <w:tcPr>
            <w:tcW w:w="2193" w:type="pct"/>
          </w:tcPr>
          <w:p w14:paraId="4DAD7A51" w14:textId="77777777" w:rsidR="008F5911" w:rsidRPr="00D533B8" w:rsidRDefault="008F5911" w:rsidP="008F591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A4A06" w14:textId="77777777" w:rsidR="008F5911" w:rsidRPr="00EA5EBA" w:rsidRDefault="007A2E79" w:rsidP="007A2E7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14,885</w:t>
            </w:r>
          </w:p>
        </w:tc>
        <w:tc>
          <w:tcPr>
            <w:tcW w:w="142" w:type="pct"/>
          </w:tcPr>
          <w:p w14:paraId="3E367E6E" w14:textId="77777777" w:rsidR="008F5911" w:rsidRPr="00D533B8" w:rsidRDefault="008F5911" w:rsidP="008F591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B9D08EB" w14:textId="77777777" w:rsidR="008F5911" w:rsidRPr="00EA5EBA" w:rsidRDefault="008F5911" w:rsidP="008F5911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5E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26BF9BC" w14:textId="77777777" w:rsidR="008F5911" w:rsidRPr="00D533B8" w:rsidRDefault="008F5911" w:rsidP="008F591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3587D62" w14:textId="77777777" w:rsidR="008F5911" w:rsidRPr="00D533B8" w:rsidRDefault="007A411A" w:rsidP="007A4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15,778</w:t>
            </w:r>
          </w:p>
        </w:tc>
        <w:tc>
          <w:tcPr>
            <w:tcW w:w="148" w:type="pct"/>
          </w:tcPr>
          <w:p w14:paraId="54CEFB82" w14:textId="77777777" w:rsidR="008F5911" w:rsidRPr="00D533B8" w:rsidRDefault="008F5911" w:rsidP="008F591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3937B14" w14:textId="77777777" w:rsidR="008F5911" w:rsidRPr="00D533B8" w:rsidRDefault="008F5911" w:rsidP="008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1,116</w:t>
            </w:r>
          </w:p>
        </w:tc>
      </w:tr>
    </w:tbl>
    <w:p w14:paraId="61797FAC" w14:textId="2B909297" w:rsidR="008F5911" w:rsidRPr="004907D9" w:rsidRDefault="008F591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079"/>
        <w:gridCol w:w="268"/>
        <w:gridCol w:w="1085"/>
        <w:gridCol w:w="272"/>
        <w:gridCol w:w="1215"/>
        <w:gridCol w:w="240"/>
        <w:gridCol w:w="1136"/>
      </w:tblGrid>
      <w:tr w:rsidR="00F1309F" w:rsidRPr="00D533B8" w14:paraId="1B02B65C" w14:textId="77777777" w:rsidTr="004907D9">
        <w:trPr>
          <w:tblHeader/>
        </w:trPr>
        <w:tc>
          <w:tcPr>
            <w:tcW w:w="2198" w:type="pct"/>
          </w:tcPr>
          <w:p w14:paraId="0D23E32C" w14:textId="77777777" w:rsidR="00F1309F" w:rsidRPr="00D533B8" w:rsidRDefault="007C424C" w:rsidP="00913A4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="00F1309F"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7" w:type="pct"/>
            <w:gridSpan w:val="3"/>
          </w:tcPr>
          <w:p w14:paraId="34CEC1DD" w14:textId="77777777" w:rsidR="00F1309F" w:rsidRPr="00D533B8" w:rsidRDefault="00F1309F" w:rsidP="00913A42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AEFFB92" w14:textId="77777777" w:rsidR="00F1309F" w:rsidRPr="00D533B8" w:rsidRDefault="00F1309F" w:rsidP="00913A4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63930A65" w14:textId="77777777" w:rsidR="00F1309F" w:rsidRPr="00D533B8" w:rsidRDefault="00F1309F" w:rsidP="00913A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6F26" w:rsidRPr="00D533B8" w14:paraId="78D8F48E" w14:textId="77777777" w:rsidTr="004907D9">
        <w:trPr>
          <w:tblHeader/>
        </w:trPr>
        <w:tc>
          <w:tcPr>
            <w:tcW w:w="2198" w:type="pct"/>
          </w:tcPr>
          <w:p w14:paraId="521AAFF4" w14:textId="77777777" w:rsidR="00766F26" w:rsidRPr="00D533B8" w:rsidRDefault="00766F26" w:rsidP="00766F2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64DCF6E2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0BF834BD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C0BFB12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  <w:shd w:val="clear" w:color="auto" w:fill="auto"/>
          </w:tcPr>
          <w:p w14:paraId="02ABB52A" w14:textId="77777777" w:rsidR="00766F26" w:rsidRPr="00D533B8" w:rsidRDefault="00766F26" w:rsidP="00766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051B4A6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14:paraId="298BF41D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920C2AA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676E1" w:rsidRPr="00D533B8" w14:paraId="556FFACA" w14:textId="77777777" w:rsidTr="004907D9">
        <w:trPr>
          <w:tblHeader/>
        </w:trPr>
        <w:tc>
          <w:tcPr>
            <w:tcW w:w="2198" w:type="pct"/>
          </w:tcPr>
          <w:p w14:paraId="362AF515" w14:textId="77777777" w:rsidR="00B676E1" w:rsidRPr="00D533B8" w:rsidRDefault="00B676E1" w:rsidP="00B676E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02" w:type="pct"/>
            <w:gridSpan w:val="7"/>
          </w:tcPr>
          <w:p w14:paraId="2908E618" w14:textId="77777777" w:rsidR="00B676E1" w:rsidRPr="00D533B8" w:rsidRDefault="00B676E1" w:rsidP="00B676E1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76E1" w:rsidRPr="00D533B8" w14:paraId="656C01E4" w14:textId="77777777" w:rsidTr="004366C2">
        <w:tc>
          <w:tcPr>
            <w:tcW w:w="2198" w:type="pct"/>
          </w:tcPr>
          <w:p w14:paraId="43F4E994" w14:textId="77777777" w:rsidR="00B676E1" w:rsidRPr="00D533B8" w:rsidRDefault="00B676E1" w:rsidP="00B676E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25B1B692" w14:textId="77777777" w:rsidR="00B676E1" w:rsidRPr="00D533B8" w:rsidRDefault="00B676E1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2" w:type="pct"/>
          </w:tcPr>
          <w:p w14:paraId="2DB5D6C8" w14:textId="77777777" w:rsidR="00B676E1" w:rsidRPr="00D533B8" w:rsidRDefault="00B676E1" w:rsidP="00B676E1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</w:tcPr>
          <w:p w14:paraId="33FD8508" w14:textId="77777777" w:rsidR="00B676E1" w:rsidRPr="00D533B8" w:rsidRDefault="00B676E1" w:rsidP="00B676E1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" w:type="pct"/>
          </w:tcPr>
          <w:p w14:paraId="1FE55D99" w14:textId="77777777" w:rsidR="00B676E1" w:rsidRPr="00D533B8" w:rsidRDefault="00B676E1" w:rsidP="00B676E1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vAlign w:val="bottom"/>
          </w:tcPr>
          <w:p w14:paraId="3D447A51" w14:textId="77777777" w:rsidR="00B676E1" w:rsidRPr="00D533B8" w:rsidRDefault="00B676E1" w:rsidP="00B676E1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7" w:type="pct"/>
          </w:tcPr>
          <w:p w14:paraId="07155710" w14:textId="77777777" w:rsidR="00B676E1" w:rsidRPr="00D533B8" w:rsidRDefault="00B676E1" w:rsidP="00B676E1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1" w:type="pct"/>
            <w:vAlign w:val="bottom"/>
          </w:tcPr>
          <w:p w14:paraId="58B9A7ED" w14:textId="77777777" w:rsidR="00B676E1" w:rsidRPr="00D533B8" w:rsidRDefault="00B676E1" w:rsidP="00B676E1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F14FE0" w:rsidRPr="00D533B8" w14:paraId="2FDCDD55" w14:textId="77777777" w:rsidTr="004366C2">
        <w:tc>
          <w:tcPr>
            <w:tcW w:w="2198" w:type="pct"/>
          </w:tcPr>
          <w:p w14:paraId="7B917D03" w14:textId="77777777" w:rsidR="00F14FE0" w:rsidRPr="00D533B8" w:rsidRDefault="00F14FE0" w:rsidP="00F14FE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1" w:type="pct"/>
            <w:shd w:val="clear" w:color="auto" w:fill="auto"/>
          </w:tcPr>
          <w:p w14:paraId="1775DF98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200F754E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</w:tcPr>
          <w:p w14:paraId="0C13F5D3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4CA53E0" w14:textId="77777777" w:rsidR="00F14FE0" w:rsidRPr="00D533B8" w:rsidRDefault="00F14FE0" w:rsidP="00F14F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100A95F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274</w:t>
            </w:r>
          </w:p>
        </w:tc>
        <w:tc>
          <w:tcPr>
            <w:tcW w:w="127" w:type="pct"/>
          </w:tcPr>
          <w:p w14:paraId="616E51B0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040C545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2,156</w:t>
            </w:r>
          </w:p>
        </w:tc>
      </w:tr>
      <w:tr w:rsidR="00F14FE0" w:rsidRPr="00D533B8" w14:paraId="50F8E52B" w14:textId="77777777" w:rsidTr="004366C2">
        <w:tc>
          <w:tcPr>
            <w:tcW w:w="2198" w:type="pct"/>
          </w:tcPr>
          <w:p w14:paraId="4723C39F" w14:textId="77777777" w:rsidR="00F14FE0" w:rsidRPr="00D533B8" w:rsidRDefault="00F14FE0" w:rsidP="00F14FE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Sappe Trading (Shanghai) Co., Ltd.</w:t>
            </w:r>
          </w:p>
        </w:tc>
        <w:tc>
          <w:tcPr>
            <w:tcW w:w="571" w:type="pct"/>
            <w:shd w:val="clear" w:color="auto" w:fill="auto"/>
          </w:tcPr>
          <w:p w14:paraId="42147803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264CEF59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</w:tcPr>
          <w:p w14:paraId="7086DE27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0105808C" w14:textId="77777777" w:rsidR="00F14FE0" w:rsidRPr="00D533B8" w:rsidRDefault="00F14FE0" w:rsidP="00F14F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B21306F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9,874</w:t>
            </w:r>
          </w:p>
        </w:tc>
        <w:tc>
          <w:tcPr>
            <w:tcW w:w="127" w:type="pct"/>
          </w:tcPr>
          <w:p w14:paraId="534BE74B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1F50CCD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9,716</w:t>
            </w:r>
          </w:p>
        </w:tc>
      </w:tr>
      <w:tr w:rsidR="00F14FE0" w:rsidRPr="00D533B8" w14:paraId="2FB10EB8" w14:textId="77777777" w:rsidTr="004366C2">
        <w:tc>
          <w:tcPr>
            <w:tcW w:w="2198" w:type="pct"/>
          </w:tcPr>
          <w:p w14:paraId="777C9482" w14:textId="77777777" w:rsidR="00F14FE0" w:rsidRPr="009E555A" w:rsidRDefault="00F14FE0" w:rsidP="00F14FE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เซ็ปเป้ โฮลดิ้ง (ประเทศไทย) จำกัด</w:t>
            </w:r>
          </w:p>
        </w:tc>
        <w:tc>
          <w:tcPr>
            <w:tcW w:w="571" w:type="pct"/>
            <w:shd w:val="clear" w:color="auto" w:fill="auto"/>
          </w:tcPr>
          <w:p w14:paraId="015A4308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7ECA2A7F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</w:tcPr>
          <w:p w14:paraId="2CCD4ADE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ABDE7E9" w14:textId="77777777" w:rsidR="00F14FE0" w:rsidRPr="00D533B8" w:rsidRDefault="00F14FE0" w:rsidP="00F14F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276B780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127" w:type="pct"/>
          </w:tcPr>
          <w:p w14:paraId="5F6A8BE1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15852389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F14FE0" w:rsidRPr="00D533B8" w14:paraId="60928A2B" w14:textId="77777777" w:rsidTr="004366C2">
        <w:tc>
          <w:tcPr>
            <w:tcW w:w="2198" w:type="pct"/>
          </w:tcPr>
          <w:p w14:paraId="368E7B6A" w14:textId="77777777" w:rsidR="00F14FE0" w:rsidRPr="009E555A" w:rsidRDefault="00F14FE0" w:rsidP="00F14FE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Sappe Trading (</w:t>
            </w:r>
            <w:r>
              <w:rPr>
                <w:rFonts w:ascii="Angsana New" w:hAnsi="Angsana New"/>
                <w:sz w:val="30"/>
                <w:szCs w:val="30"/>
              </w:rPr>
              <w:t>Hong Kong</w:t>
            </w:r>
            <w:r w:rsidRPr="009E555A">
              <w:rPr>
                <w:rFonts w:ascii="Angsana New" w:hAnsi="Angsana New"/>
                <w:sz w:val="30"/>
                <w:szCs w:val="30"/>
              </w:rPr>
              <w:t>) Co</w:t>
            </w:r>
            <w:r>
              <w:rPr>
                <w:rFonts w:ascii="Angsana New" w:hAnsi="Angsana New"/>
                <w:sz w:val="30"/>
                <w:szCs w:val="30"/>
              </w:rPr>
              <w:t>mpany Limited</w:t>
            </w:r>
          </w:p>
        </w:tc>
        <w:tc>
          <w:tcPr>
            <w:tcW w:w="571" w:type="pct"/>
            <w:shd w:val="clear" w:color="auto" w:fill="auto"/>
          </w:tcPr>
          <w:p w14:paraId="132171CB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05173BE3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</w:tcPr>
          <w:p w14:paraId="67611D59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3AFCDC8" w14:textId="77777777" w:rsidR="00F14FE0" w:rsidRPr="00D533B8" w:rsidRDefault="00F14FE0" w:rsidP="00F14F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A761B17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4366C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7FFA2C59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B846139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F14FE0" w:rsidRPr="00D533B8" w14:paraId="646C9BF4" w14:textId="77777777" w:rsidTr="004366C2">
        <w:tc>
          <w:tcPr>
            <w:tcW w:w="2198" w:type="pct"/>
          </w:tcPr>
          <w:p w14:paraId="70CB71E1" w14:textId="77777777" w:rsidR="00F14FE0" w:rsidRPr="00E6495E" w:rsidRDefault="00F14FE0" w:rsidP="00F14FE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1" w:type="pct"/>
            <w:shd w:val="clear" w:color="auto" w:fill="auto"/>
          </w:tcPr>
          <w:p w14:paraId="47DCB1E9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78A20425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</w:tcPr>
          <w:p w14:paraId="7A85EABC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E8B32B1" w14:textId="77777777" w:rsidR="00F14FE0" w:rsidRPr="00D533B8" w:rsidRDefault="00F14FE0" w:rsidP="00F14F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D24AF01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1,938</w:t>
            </w:r>
          </w:p>
        </w:tc>
        <w:tc>
          <w:tcPr>
            <w:tcW w:w="127" w:type="pct"/>
          </w:tcPr>
          <w:p w14:paraId="435A9932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5B3F938" w14:textId="77777777" w:rsidR="00F14FE0" w:rsidRPr="00FA01F2" w:rsidRDefault="00F14FE0" w:rsidP="00F14FE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12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14FE0" w:rsidRPr="00D533B8" w14:paraId="1A7C1A4A" w14:textId="77777777" w:rsidTr="004366C2">
        <w:tc>
          <w:tcPr>
            <w:tcW w:w="2198" w:type="pct"/>
          </w:tcPr>
          <w:p w14:paraId="35A7CBD7" w14:textId="77777777" w:rsidR="00F14FE0" w:rsidRPr="00E6495E" w:rsidRDefault="00F14FE0" w:rsidP="00F14FE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1" w:type="pct"/>
            <w:shd w:val="clear" w:color="auto" w:fill="auto"/>
          </w:tcPr>
          <w:p w14:paraId="0143B5AD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D9D54AA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</w:tcPr>
          <w:p w14:paraId="37C5B4AF" w14:textId="77777777" w:rsidR="00F14FE0" w:rsidRPr="00D533B8" w:rsidRDefault="00F14FE0" w:rsidP="00F14FE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6B16206" w14:textId="77777777" w:rsidR="00F14FE0" w:rsidRPr="00D533B8" w:rsidRDefault="00F14FE0" w:rsidP="00F14F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E0A4410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27" w:type="pct"/>
          </w:tcPr>
          <w:p w14:paraId="7AE20961" w14:textId="77777777" w:rsidR="00F14FE0" w:rsidRPr="00D533B8" w:rsidRDefault="00F14FE0" w:rsidP="00F14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C8EB9D6" w14:textId="77777777" w:rsidR="00F14FE0" w:rsidRPr="00FA01F2" w:rsidRDefault="00F14FE0" w:rsidP="00F14FE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12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14FE0" w:rsidRPr="008C0596" w14:paraId="0F1A9D80" w14:textId="77777777" w:rsidTr="004366C2">
        <w:tc>
          <w:tcPr>
            <w:tcW w:w="2198" w:type="pct"/>
          </w:tcPr>
          <w:p w14:paraId="260950AB" w14:textId="77777777" w:rsidR="00F14FE0" w:rsidRPr="008C0596" w:rsidRDefault="00F14FE0" w:rsidP="00F14FE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E68640C" w14:textId="77777777" w:rsidR="00F14FE0" w:rsidRPr="008C0596" w:rsidRDefault="00F14FE0" w:rsidP="00F14F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15D2F57B" w14:textId="77777777" w:rsidR="00F14FE0" w:rsidRPr="008C0596" w:rsidRDefault="00F14FE0" w:rsidP="00F14F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  <w:vAlign w:val="bottom"/>
          </w:tcPr>
          <w:p w14:paraId="59203058" w14:textId="77777777" w:rsidR="00F14FE0" w:rsidRPr="008C0596" w:rsidRDefault="00F14FE0" w:rsidP="00F14F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" w:type="pct"/>
          </w:tcPr>
          <w:p w14:paraId="42EB96CE" w14:textId="77777777" w:rsidR="00F14FE0" w:rsidRPr="008C0596" w:rsidRDefault="00F14FE0" w:rsidP="00F14F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30539D2" w14:textId="77777777" w:rsidR="00F14FE0" w:rsidRPr="008C0596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A881716" w14:textId="77777777" w:rsidR="00F14FE0" w:rsidRPr="008C0596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1EA931D" w14:textId="77777777" w:rsidR="00F14FE0" w:rsidRPr="008C0596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FE0" w:rsidRPr="00D533B8" w14:paraId="0FD176FB" w14:textId="77777777" w:rsidTr="004366C2">
        <w:tc>
          <w:tcPr>
            <w:tcW w:w="2198" w:type="pct"/>
          </w:tcPr>
          <w:p w14:paraId="0B18E270" w14:textId="77777777" w:rsidR="00F14FE0" w:rsidRPr="00D533B8" w:rsidRDefault="00F14FE0" w:rsidP="00F14FE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4B3993C" w14:textId="77777777" w:rsidR="00F14FE0" w:rsidRPr="00D533B8" w:rsidRDefault="00F14FE0" w:rsidP="00F14FE0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42" w:type="pct"/>
          </w:tcPr>
          <w:p w14:paraId="090A75A2" w14:textId="77777777" w:rsidR="00F14FE0" w:rsidRPr="00D533B8" w:rsidRDefault="00F14FE0" w:rsidP="00F14FE0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574" w:type="pct"/>
            <w:vAlign w:val="bottom"/>
          </w:tcPr>
          <w:p w14:paraId="714F6B5D" w14:textId="77777777" w:rsidR="00F14FE0" w:rsidRPr="00D533B8" w:rsidRDefault="00F14FE0" w:rsidP="00F14FE0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44" w:type="pct"/>
          </w:tcPr>
          <w:p w14:paraId="0ED6D2BD" w14:textId="77777777" w:rsidR="00F14FE0" w:rsidRPr="00D533B8" w:rsidRDefault="00F14FE0" w:rsidP="00F14FE0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vAlign w:val="bottom"/>
          </w:tcPr>
          <w:p w14:paraId="625F4B30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7CD468EB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1" w:type="pct"/>
            <w:vAlign w:val="bottom"/>
          </w:tcPr>
          <w:p w14:paraId="7BCA0291" w14:textId="77777777" w:rsidR="00F14FE0" w:rsidRPr="00D533B8" w:rsidRDefault="00F14FE0" w:rsidP="00F1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3DC8" w:rsidRPr="00D533B8" w14:paraId="140770B3" w14:textId="77777777" w:rsidTr="004366C2">
        <w:tc>
          <w:tcPr>
            <w:tcW w:w="2198" w:type="pct"/>
          </w:tcPr>
          <w:p w14:paraId="71CE29DC" w14:textId="77777777" w:rsidR="00E53DC8" w:rsidRPr="00D533B8" w:rsidRDefault="00E53DC8" w:rsidP="00E53DC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ออล โคโค กรุ๊ป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D28E359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4A67BB6" w14:textId="77777777" w:rsidR="00E53DC8" w:rsidRPr="00D533B8" w:rsidRDefault="00E53DC8" w:rsidP="00E53D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1E4DFAB" w14:textId="77777777" w:rsidR="00E53DC8" w:rsidRPr="00D533B8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4,189</w:t>
            </w:r>
          </w:p>
        </w:tc>
        <w:tc>
          <w:tcPr>
            <w:tcW w:w="144" w:type="pct"/>
          </w:tcPr>
          <w:p w14:paraId="346561FD" w14:textId="77777777" w:rsidR="00E53DC8" w:rsidRPr="00D533B8" w:rsidRDefault="00E53DC8" w:rsidP="00E53D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06CE999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D4A5F62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93A136A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4,189</w:t>
            </w:r>
          </w:p>
        </w:tc>
      </w:tr>
      <w:tr w:rsidR="00E53DC8" w:rsidRPr="00D533B8" w14:paraId="25620E1D" w14:textId="77777777" w:rsidTr="004366C2">
        <w:tc>
          <w:tcPr>
            <w:tcW w:w="2198" w:type="pct"/>
          </w:tcPr>
          <w:p w14:paraId="7C7B366D" w14:textId="77777777" w:rsidR="00E53DC8" w:rsidRPr="00D533B8" w:rsidRDefault="00E53DC8" w:rsidP="00E53DC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DE3E4AB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AC82B58" w14:textId="77777777" w:rsidR="00E53DC8" w:rsidRPr="00D533B8" w:rsidRDefault="00E53DC8" w:rsidP="00E53D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C33A3C9" w14:textId="77777777" w:rsidR="00E53DC8" w:rsidRPr="00D533B8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44" w:type="pct"/>
          </w:tcPr>
          <w:p w14:paraId="641F4789" w14:textId="77777777" w:rsidR="00E53DC8" w:rsidRPr="00D533B8" w:rsidRDefault="00E53DC8" w:rsidP="00E53D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F0833CE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8B821EE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AFA74DC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E53DC8" w:rsidRPr="00D533B8" w14:paraId="6B8AB366" w14:textId="77777777" w:rsidTr="004366C2">
        <w:tc>
          <w:tcPr>
            <w:tcW w:w="2198" w:type="pct"/>
          </w:tcPr>
          <w:p w14:paraId="3DC4417B" w14:textId="77777777" w:rsidR="00E53DC8" w:rsidRPr="00792756" w:rsidRDefault="00E53DC8" w:rsidP="00E53D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927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D10E872" w14:textId="77777777" w:rsidR="00E53DC8" w:rsidRPr="00D533B8" w:rsidRDefault="004366C2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10,323</w:t>
            </w:r>
          </w:p>
        </w:tc>
        <w:tc>
          <w:tcPr>
            <w:tcW w:w="142" w:type="pct"/>
          </w:tcPr>
          <w:p w14:paraId="7CB2324E" w14:textId="77777777" w:rsidR="00E53DC8" w:rsidRPr="00D533B8" w:rsidRDefault="00E53DC8" w:rsidP="00E53D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40D2D2" w14:textId="77777777" w:rsidR="00E53DC8" w:rsidRPr="00D533B8" w:rsidRDefault="00E53DC8" w:rsidP="00E53DC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0E49F20" w14:textId="77777777" w:rsidR="00E53DC8" w:rsidRPr="00D533B8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DB96A7D" w14:textId="77777777" w:rsidR="00E53DC8" w:rsidRPr="00D533B8" w:rsidRDefault="004366C2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10,323</w:t>
            </w:r>
          </w:p>
        </w:tc>
        <w:tc>
          <w:tcPr>
            <w:tcW w:w="127" w:type="pct"/>
          </w:tcPr>
          <w:p w14:paraId="0D370B6A" w14:textId="77777777" w:rsidR="00E53DC8" w:rsidRPr="00D533B8" w:rsidRDefault="00E53DC8" w:rsidP="00E5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3BD985C" w14:textId="77777777" w:rsidR="00E53DC8" w:rsidRPr="00FA01F2" w:rsidRDefault="00E53DC8" w:rsidP="00E53DC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12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53DC8" w:rsidRPr="008C0596" w14:paraId="07A9E8FD" w14:textId="77777777" w:rsidTr="004366C2">
        <w:trPr>
          <w:trHeight w:val="349"/>
        </w:trPr>
        <w:tc>
          <w:tcPr>
            <w:tcW w:w="2198" w:type="pct"/>
          </w:tcPr>
          <w:p w14:paraId="43112FD0" w14:textId="77777777" w:rsidR="00E53DC8" w:rsidRPr="008C0596" w:rsidRDefault="00E53DC8" w:rsidP="00E53DC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05641DCD" w14:textId="77777777" w:rsidR="00E53DC8" w:rsidRPr="008C0596" w:rsidRDefault="00E53DC8" w:rsidP="00E53DC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CD7EFC7" w14:textId="77777777" w:rsidR="00E53DC8" w:rsidRPr="008C0596" w:rsidRDefault="00E53DC8" w:rsidP="00E53DC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31688E0" w14:textId="77777777" w:rsidR="00E53DC8" w:rsidRPr="008C0596" w:rsidRDefault="00E53DC8" w:rsidP="00E53DC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28DBC4A" w14:textId="77777777" w:rsidR="00E53DC8" w:rsidRPr="008C0596" w:rsidRDefault="00E53DC8" w:rsidP="00E53DC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27D1E3B" w14:textId="77777777" w:rsidR="00E53DC8" w:rsidRPr="008C0596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4FD6B84" w14:textId="77777777" w:rsidR="00E53DC8" w:rsidRPr="008C0596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9128CA1" w14:textId="77777777" w:rsidR="00E53DC8" w:rsidRPr="008C0596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53DC8" w:rsidRPr="00D533B8" w14:paraId="50000E45" w14:textId="77777777" w:rsidTr="004366C2">
        <w:tc>
          <w:tcPr>
            <w:tcW w:w="2198" w:type="pct"/>
          </w:tcPr>
          <w:p w14:paraId="1C5BE5FD" w14:textId="77777777" w:rsidR="00E53DC8" w:rsidRPr="00D533B8" w:rsidRDefault="00E53DC8" w:rsidP="00E53DC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C92D79B" w14:textId="77777777" w:rsidR="00E53DC8" w:rsidRPr="00D533B8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78660DBA" w14:textId="77777777" w:rsidR="00E53DC8" w:rsidRPr="00D533B8" w:rsidRDefault="00E53DC8" w:rsidP="00E53D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  <w:vAlign w:val="bottom"/>
          </w:tcPr>
          <w:p w14:paraId="7E299027" w14:textId="77777777" w:rsidR="00E53DC8" w:rsidRPr="00D533B8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" w:type="pct"/>
          </w:tcPr>
          <w:p w14:paraId="1B8C247A" w14:textId="77777777" w:rsidR="00E53DC8" w:rsidRPr="00D533B8" w:rsidRDefault="00E53DC8" w:rsidP="00E53D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A601CFB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44C006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C875CCD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DC8" w:rsidRPr="00D533B8" w14:paraId="0C6E2301" w14:textId="77777777" w:rsidTr="004366C2">
        <w:tc>
          <w:tcPr>
            <w:tcW w:w="2198" w:type="pct"/>
          </w:tcPr>
          <w:p w14:paraId="2D305930" w14:textId="77777777" w:rsidR="00E53DC8" w:rsidRPr="00D533B8" w:rsidRDefault="00E53DC8" w:rsidP="00E53DC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71" w:type="pct"/>
            <w:shd w:val="clear" w:color="auto" w:fill="auto"/>
          </w:tcPr>
          <w:p w14:paraId="32DA6466" w14:textId="77777777" w:rsidR="00E53DC8" w:rsidRPr="00D533B8" w:rsidRDefault="00A413E4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2" w:type="pct"/>
          </w:tcPr>
          <w:p w14:paraId="7F4A6E59" w14:textId="77777777" w:rsidR="00E53DC8" w:rsidRPr="00D533B8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</w:tcPr>
          <w:p w14:paraId="65784F9B" w14:textId="77777777" w:rsidR="00E53DC8" w:rsidRPr="00D533B8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4" w:type="pct"/>
          </w:tcPr>
          <w:p w14:paraId="5392D023" w14:textId="77777777" w:rsidR="00E53DC8" w:rsidRPr="00D533B8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247BEF5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7" w:type="pct"/>
          </w:tcPr>
          <w:p w14:paraId="55759A97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BB867AD" w14:textId="77777777" w:rsidR="00E53DC8" w:rsidRPr="00D533B8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E53DC8" w:rsidRPr="00D533B8" w14:paraId="4AC94A96" w14:textId="77777777" w:rsidTr="004366C2">
        <w:tc>
          <w:tcPr>
            <w:tcW w:w="2198" w:type="pct"/>
          </w:tcPr>
          <w:p w14:paraId="784197F4" w14:textId="77777777" w:rsidR="00E53DC8" w:rsidRPr="00D533B8" w:rsidRDefault="00E53DC8" w:rsidP="00E53DC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076F6D7F" w14:textId="77777777" w:rsidR="00E53DC8" w:rsidRPr="00A413E4" w:rsidRDefault="00A413E4" w:rsidP="00A413E4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13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8C84C5F" w14:textId="77777777" w:rsidR="00E53DC8" w:rsidRPr="00D533B8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726AAF0" w14:textId="77777777" w:rsidR="00E53DC8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178652C" w14:textId="77777777" w:rsidR="00E53DC8" w:rsidRPr="00FA01F2" w:rsidRDefault="00E53DC8" w:rsidP="00E53DC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2CE145D" w14:textId="77777777" w:rsidR="00E53DC8" w:rsidRPr="00FA01F2" w:rsidRDefault="00E53DC8" w:rsidP="00E53DC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12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" w:type="pct"/>
          </w:tcPr>
          <w:p w14:paraId="76F00348" w14:textId="77777777" w:rsidR="00E53DC8" w:rsidRPr="00FA01F2" w:rsidRDefault="00E53DC8" w:rsidP="00E53DC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0BAD6A4" w14:textId="77777777" w:rsidR="00E53DC8" w:rsidRPr="00FA01F2" w:rsidRDefault="00E53DC8" w:rsidP="00E53DC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12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53DC8" w:rsidRPr="00D533B8" w14:paraId="42823B7E" w14:textId="77777777" w:rsidTr="004366C2">
        <w:tc>
          <w:tcPr>
            <w:tcW w:w="2198" w:type="pct"/>
          </w:tcPr>
          <w:p w14:paraId="273F43D2" w14:textId="77777777" w:rsidR="00E53DC8" w:rsidRPr="00D533B8" w:rsidRDefault="00E53DC8" w:rsidP="00E53DC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41199546" w14:textId="77777777" w:rsidR="00E53DC8" w:rsidRPr="0086046B" w:rsidRDefault="004366C2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10,357</w:t>
            </w:r>
          </w:p>
        </w:tc>
        <w:tc>
          <w:tcPr>
            <w:tcW w:w="142" w:type="pct"/>
          </w:tcPr>
          <w:p w14:paraId="0D806AEF" w14:textId="77777777" w:rsidR="00E53DC8" w:rsidRPr="0086046B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29317C3" w14:textId="77777777" w:rsidR="00E53DC8" w:rsidRPr="0086046B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46B">
              <w:rPr>
                <w:rFonts w:ascii="Angsana New" w:hAnsi="Angsana New"/>
                <w:sz w:val="30"/>
                <w:szCs w:val="30"/>
              </w:rPr>
              <w:t>4,425</w:t>
            </w:r>
          </w:p>
        </w:tc>
        <w:tc>
          <w:tcPr>
            <w:tcW w:w="144" w:type="pct"/>
          </w:tcPr>
          <w:p w14:paraId="30034B83" w14:textId="77777777" w:rsidR="00E53DC8" w:rsidRPr="0086046B" w:rsidRDefault="00E53DC8" w:rsidP="00E53DC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974B8DC" w14:textId="77777777" w:rsidR="00E53DC8" w:rsidRPr="0086046B" w:rsidRDefault="004366C2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25,770</w:t>
            </w:r>
          </w:p>
        </w:tc>
        <w:tc>
          <w:tcPr>
            <w:tcW w:w="127" w:type="pct"/>
          </w:tcPr>
          <w:p w14:paraId="5DE48259" w14:textId="77777777" w:rsidR="00E53DC8" w:rsidRPr="0086046B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2269738A" w14:textId="77777777" w:rsidR="00E53DC8" w:rsidRPr="0086046B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86046B">
              <w:rPr>
                <w:rFonts w:ascii="Angsana New" w:hAnsi="Angsana New"/>
                <w:sz w:val="30"/>
                <w:szCs w:val="30"/>
              </w:rPr>
              <w:t>16,482</w:t>
            </w:r>
          </w:p>
        </w:tc>
      </w:tr>
      <w:tr w:rsidR="00E53DC8" w:rsidRPr="00D533B8" w14:paraId="2E01F7D2" w14:textId="77777777" w:rsidTr="004366C2">
        <w:tc>
          <w:tcPr>
            <w:tcW w:w="2198" w:type="pct"/>
          </w:tcPr>
          <w:p w14:paraId="193119C2" w14:textId="77777777" w:rsidR="00E53DC8" w:rsidRPr="00A4122F" w:rsidRDefault="00E53DC8" w:rsidP="00E53DC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95E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4122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0BB5D7CF" w14:textId="77777777" w:rsidR="00E53DC8" w:rsidRPr="00276616" w:rsidRDefault="00A413E4" w:rsidP="00E53DC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A24D9BE" w14:textId="77777777" w:rsidR="00E53DC8" w:rsidRPr="00A4122F" w:rsidRDefault="00E53DC8" w:rsidP="00E53D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2C23B0B" w14:textId="77777777" w:rsidR="00E53DC8" w:rsidRPr="00276616" w:rsidRDefault="00E53DC8" w:rsidP="00E53DC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12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005FF9DB" w14:textId="77777777" w:rsidR="00E53DC8" w:rsidRPr="00A4122F" w:rsidRDefault="00E53DC8" w:rsidP="00E53D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D00E666" w14:textId="77777777" w:rsidR="00E53DC8" w:rsidRPr="008A73E1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8A73E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12,148</w:t>
            </w:r>
            <w:r w:rsidRPr="008A73E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2693DED4" w14:textId="77777777" w:rsidR="00E53DC8" w:rsidRPr="00A4122F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1D831FA" w14:textId="77777777" w:rsidR="00E53DC8" w:rsidRPr="008A73E1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8A73E1">
              <w:rPr>
                <w:rFonts w:ascii="Angsana New" w:hAnsi="Angsana New" w:hint="cs"/>
                <w:sz w:val="30"/>
                <w:szCs w:val="30"/>
                <w:cs/>
              </w:rPr>
              <w:t>(11</w:t>
            </w:r>
            <w:r w:rsidRPr="008A73E1">
              <w:rPr>
                <w:rFonts w:ascii="Angsana New" w:hAnsi="Angsana New"/>
                <w:sz w:val="30"/>
                <w:szCs w:val="30"/>
              </w:rPr>
              <w:t>,</w:t>
            </w:r>
            <w:r w:rsidRPr="008A73E1">
              <w:rPr>
                <w:rFonts w:ascii="Angsana New" w:hAnsi="Angsana New" w:hint="cs"/>
                <w:sz w:val="30"/>
                <w:szCs w:val="30"/>
                <w:cs/>
              </w:rPr>
              <w:t>872)</w:t>
            </w:r>
          </w:p>
        </w:tc>
      </w:tr>
      <w:tr w:rsidR="00E53DC8" w:rsidRPr="00D533B8" w14:paraId="502FCC1D" w14:textId="77777777" w:rsidTr="004366C2">
        <w:tc>
          <w:tcPr>
            <w:tcW w:w="2198" w:type="pct"/>
          </w:tcPr>
          <w:p w14:paraId="1C8D0F61" w14:textId="77777777" w:rsidR="00E53DC8" w:rsidRPr="00D533B8" w:rsidRDefault="00E53DC8" w:rsidP="00E53DC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B8C7" w14:textId="77777777" w:rsidR="00E53DC8" w:rsidRPr="00A4122F" w:rsidRDefault="004366C2" w:rsidP="00E53D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10,357</w:t>
            </w:r>
          </w:p>
        </w:tc>
        <w:tc>
          <w:tcPr>
            <w:tcW w:w="142" w:type="pct"/>
          </w:tcPr>
          <w:p w14:paraId="4024A181" w14:textId="77777777" w:rsidR="00E53DC8" w:rsidRPr="00A4122F" w:rsidRDefault="00E53DC8" w:rsidP="00E53D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854AB54" w14:textId="77777777" w:rsidR="00E53DC8" w:rsidRPr="00A4122F" w:rsidRDefault="00E53DC8" w:rsidP="00E53D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4,425</w:t>
            </w:r>
          </w:p>
        </w:tc>
        <w:tc>
          <w:tcPr>
            <w:tcW w:w="144" w:type="pct"/>
          </w:tcPr>
          <w:p w14:paraId="433D8AB6" w14:textId="77777777" w:rsidR="00E53DC8" w:rsidRPr="00A4122F" w:rsidRDefault="00E53DC8" w:rsidP="00E53D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AFF2FC0" w14:textId="77777777" w:rsidR="00E53DC8" w:rsidRPr="00A4122F" w:rsidRDefault="004366C2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13,622</w:t>
            </w:r>
          </w:p>
        </w:tc>
        <w:tc>
          <w:tcPr>
            <w:tcW w:w="127" w:type="pct"/>
          </w:tcPr>
          <w:p w14:paraId="1AD7A51B" w14:textId="77777777" w:rsidR="00E53DC8" w:rsidRPr="00A4122F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DE5B3CE" w14:textId="77777777" w:rsidR="00E53DC8" w:rsidRPr="00A4122F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4,610</w:t>
            </w:r>
          </w:p>
        </w:tc>
      </w:tr>
      <w:tr w:rsidR="00E53DC8" w:rsidRPr="008C0596" w14:paraId="0A609841" w14:textId="77777777" w:rsidTr="004366C2">
        <w:tc>
          <w:tcPr>
            <w:tcW w:w="2198" w:type="pct"/>
          </w:tcPr>
          <w:p w14:paraId="54B64C0D" w14:textId="77777777" w:rsidR="00E53DC8" w:rsidRPr="008C0596" w:rsidRDefault="00E53DC8" w:rsidP="00E53DC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70906E8E" w14:textId="77777777" w:rsidR="00E53DC8" w:rsidRPr="008C0596" w:rsidRDefault="00E53DC8" w:rsidP="00E53DC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</w:tcPr>
          <w:p w14:paraId="6FEE23A3" w14:textId="77777777" w:rsidR="00E53DC8" w:rsidRPr="008C0596" w:rsidRDefault="00E53DC8" w:rsidP="00E53DC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DDA0D57" w14:textId="77777777" w:rsidR="00E53DC8" w:rsidRPr="008C0596" w:rsidRDefault="00E53DC8" w:rsidP="00E53DC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513E9673" w14:textId="77777777" w:rsidR="00E53DC8" w:rsidRPr="008C0596" w:rsidRDefault="00E53DC8" w:rsidP="00E53D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691E9D6E" w14:textId="77777777" w:rsidR="00E53DC8" w:rsidRPr="008C0596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68A7521" w14:textId="77777777" w:rsidR="00E53DC8" w:rsidRPr="008C0596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18BC499C" w14:textId="77777777" w:rsidR="00E53DC8" w:rsidRPr="008C0596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53DC8" w:rsidRPr="00D533B8" w14:paraId="59A4B6EE" w14:textId="77777777" w:rsidTr="004366C2">
        <w:tc>
          <w:tcPr>
            <w:tcW w:w="2198" w:type="pct"/>
          </w:tcPr>
          <w:p w14:paraId="36BD9A08" w14:textId="77777777" w:rsidR="00E53DC8" w:rsidRPr="00295EE2" w:rsidRDefault="00E53DC8" w:rsidP="00E53DC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95EE2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22CAE306" w14:textId="77777777" w:rsidR="00E53DC8" w:rsidRPr="00EA5EBA" w:rsidRDefault="00A413E4" w:rsidP="00E53DC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5C7426E8" w14:textId="77777777" w:rsidR="00E53DC8" w:rsidRPr="00EA5EBA" w:rsidRDefault="00E53DC8" w:rsidP="00E53DC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6F05884A" w14:textId="77777777" w:rsidR="00E53DC8" w:rsidRPr="00EA5EBA" w:rsidRDefault="00E53DC8" w:rsidP="00E53DC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5E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424A824F" w14:textId="77777777" w:rsidR="00E53DC8" w:rsidRPr="00A4122F" w:rsidRDefault="00E53DC8" w:rsidP="00E53D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F75DB41" w14:textId="77777777" w:rsidR="00E53DC8" w:rsidRPr="00A4122F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127" w:type="pct"/>
          </w:tcPr>
          <w:p w14:paraId="27691C30" w14:textId="77777777" w:rsidR="00E53DC8" w:rsidRPr="00A4122F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066B3389" w14:textId="77777777" w:rsidR="00E53DC8" w:rsidRPr="00A4122F" w:rsidRDefault="00E53DC8" w:rsidP="00E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,872</w:t>
            </w:r>
          </w:p>
        </w:tc>
      </w:tr>
    </w:tbl>
    <w:p w14:paraId="1F0AB017" w14:textId="77777777" w:rsidR="008C0596" w:rsidRDefault="008C0596" w:rsidP="0024731A">
      <w:pPr>
        <w:ind w:left="540"/>
        <w:rPr>
          <w:rFonts w:ascii="Angsana New" w:hAnsi="Angsana New"/>
          <w:sz w:val="30"/>
          <w:szCs w:val="30"/>
        </w:rPr>
      </w:pPr>
    </w:p>
    <w:p w14:paraId="78121DD8" w14:textId="77777777" w:rsidR="0024731A" w:rsidRDefault="008F0E4C" w:rsidP="0024731A">
      <w:pPr>
        <w:ind w:left="540"/>
        <w:rPr>
          <w:rFonts w:ascii="Angsana New" w:hAnsi="Angsana New"/>
          <w:sz w:val="30"/>
          <w:szCs w:val="30"/>
          <w:cs/>
        </w:rPr>
      </w:pPr>
      <w:r w:rsidRPr="00322BB0">
        <w:rPr>
          <w:rFonts w:ascii="Angsana New" w:hAnsi="Angsana New" w:hint="cs"/>
          <w:sz w:val="30"/>
          <w:szCs w:val="30"/>
          <w:cs/>
        </w:rPr>
        <w:t>เมื่อ</w:t>
      </w:r>
      <w:r w:rsidR="0024731A" w:rsidRPr="00322BB0">
        <w:rPr>
          <w:rFonts w:ascii="Angsana New" w:hAnsi="Angsana New" w:hint="cs"/>
          <w:sz w:val="30"/>
          <w:szCs w:val="30"/>
          <w:cs/>
        </w:rPr>
        <w:t>พิจารณา</w:t>
      </w:r>
      <w:r w:rsidRPr="00322BB0">
        <w:rPr>
          <w:rFonts w:ascii="Angsana New" w:hAnsi="Angsana New" w:hint="cs"/>
          <w:sz w:val="30"/>
          <w:szCs w:val="30"/>
          <w:cs/>
        </w:rPr>
        <w:t>ผลการดำเนินงานของ</w:t>
      </w:r>
      <w:r w:rsidRPr="008F0E4C">
        <w:rPr>
          <w:rFonts w:ascii="Angsana New" w:hAnsi="Angsana New" w:hint="cs"/>
          <w:sz w:val="30"/>
          <w:szCs w:val="30"/>
          <w:cs/>
        </w:rPr>
        <w:t>บริษัทย่อยในต่างประเทศ 2 ราย</w:t>
      </w:r>
      <w:r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24731A" w:rsidRPr="00322BB0">
        <w:rPr>
          <w:rFonts w:ascii="Angsana New" w:hAnsi="Angsana New" w:hint="cs"/>
          <w:sz w:val="30"/>
          <w:szCs w:val="30"/>
          <w:cs/>
        </w:rPr>
        <w:t>ตั้งค่าเผื่อหนี้สงสัยจะสูญสำหรับปีสิ้นสุดวันที่ 31 ธันวาคม 256</w:t>
      </w:r>
      <w:r w:rsidR="00576937">
        <w:rPr>
          <w:rFonts w:ascii="Angsana New" w:hAnsi="Angsana New"/>
          <w:sz w:val="30"/>
          <w:szCs w:val="30"/>
        </w:rPr>
        <w:t>2</w:t>
      </w:r>
      <w:r w:rsidR="0024731A" w:rsidRPr="00322BB0">
        <w:rPr>
          <w:rFonts w:ascii="Angsana New" w:hAnsi="Angsana New" w:hint="cs"/>
          <w:sz w:val="30"/>
          <w:szCs w:val="30"/>
          <w:cs/>
        </w:rPr>
        <w:t xml:space="preserve"> </w:t>
      </w:r>
      <w:r w:rsidRPr="008F0E4C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379B7" w:rsidRPr="00D379B7">
        <w:rPr>
          <w:rFonts w:ascii="Angsana New" w:hAnsi="Angsana New"/>
          <w:sz w:val="30"/>
          <w:szCs w:val="30"/>
        </w:rPr>
        <w:t>12.15</w:t>
      </w:r>
      <w:r w:rsidRPr="00D379B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C0596">
        <w:rPr>
          <w:rFonts w:ascii="Angsana New" w:hAnsi="Angsana New"/>
          <w:sz w:val="30"/>
          <w:szCs w:val="30"/>
        </w:rPr>
        <w:t xml:space="preserve"> </w:t>
      </w:r>
      <w:r w:rsidR="008C0596" w:rsidRPr="007A2F9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C0596" w:rsidRPr="007A2F98">
        <w:rPr>
          <w:rFonts w:ascii="Angsana New" w:hAnsi="Angsana New"/>
          <w:i/>
          <w:iCs/>
          <w:sz w:val="30"/>
          <w:szCs w:val="30"/>
        </w:rPr>
        <w:t>2561:</w:t>
      </w:r>
      <w:r w:rsidR="007A2F98" w:rsidRPr="007A2F98">
        <w:rPr>
          <w:rFonts w:ascii="Angsana New" w:hAnsi="Angsana New"/>
          <w:i/>
          <w:iCs/>
          <w:sz w:val="30"/>
          <w:szCs w:val="30"/>
        </w:rPr>
        <w:t xml:space="preserve"> 11.87 </w:t>
      </w:r>
      <w:r w:rsidR="007A2F98" w:rsidRPr="007A2F9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C0596" w:rsidRPr="007A2F98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07F347E" w14:textId="4F41AE57" w:rsidR="007A2F98" w:rsidRDefault="007A2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7A2F98" w:rsidRPr="001D5642" w14:paraId="16D34AD7" w14:textId="77777777" w:rsidTr="00D35AC9">
        <w:trPr>
          <w:tblHeader/>
        </w:trPr>
        <w:tc>
          <w:tcPr>
            <w:tcW w:w="2499" w:type="dxa"/>
          </w:tcPr>
          <w:p w14:paraId="2B0D7654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3E8142F8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FF2E9E3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25039E0E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2F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A2F98" w:rsidRPr="001D5642" w14:paraId="5624BCF5" w14:textId="77777777" w:rsidTr="00D35AC9">
        <w:trPr>
          <w:tblHeader/>
        </w:trPr>
        <w:tc>
          <w:tcPr>
            <w:tcW w:w="2499" w:type="dxa"/>
          </w:tcPr>
          <w:p w14:paraId="42EAE615" w14:textId="77777777" w:rsidR="007A2F98" w:rsidRPr="00F53DCB" w:rsidRDefault="004366C2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3D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</w:p>
        </w:tc>
        <w:tc>
          <w:tcPr>
            <w:tcW w:w="1432" w:type="dxa"/>
            <w:vAlign w:val="bottom"/>
          </w:tcPr>
          <w:p w14:paraId="48899483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1133A1B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9A919D1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7503201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A9B2A5A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49E4E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9E77B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A24F05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4BE5DE4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A2F98" w:rsidRPr="001D5642" w14:paraId="1F19F851" w14:textId="77777777" w:rsidTr="00D35AC9">
        <w:trPr>
          <w:tblHeader/>
        </w:trPr>
        <w:tc>
          <w:tcPr>
            <w:tcW w:w="2499" w:type="dxa"/>
          </w:tcPr>
          <w:p w14:paraId="5A71E7A2" w14:textId="77777777" w:rsidR="007A2F98" w:rsidRPr="00F53DCB" w:rsidRDefault="004366C2" w:rsidP="0043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3D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ของเงินให้กู้ยืม</w:t>
            </w:r>
          </w:p>
        </w:tc>
        <w:tc>
          <w:tcPr>
            <w:tcW w:w="1432" w:type="dxa"/>
            <w:vAlign w:val="bottom"/>
          </w:tcPr>
          <w:p w14:paraId="5ED00984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E09FAB8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FE46905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489DA82D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349AB80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C452F95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F380E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05562B29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5C26E9A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2F98" w:rsidRPr="001D5642" w14:paraId="04AD0E75" w14:textId="77777777" w:rsidTr="00D35AC9">
        <w:trPr>
          <w:tblHeader/>
        </w:trPr>
        <w:tc>
          <w:tcPr>
            <w:tcW w:w="2499" w:type="dxa"/>
          </w:tcPr>
          <w:p w14:paraId="42580442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5A820BB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DFC8E15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3CE3A7E7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2F98" w:rsidRPr="001D5642" w14:paraId="522AB097" w14:textId="77777777" w:rsidTr="00D35AC9">
        <w:tc>
          <w:tcPr>
            <w:tcW w:w="2499" w:type="dxa"/>
            <w:vAlign w:val="bottom"/>
          </w:tcPr>
          <w:p w14:paraId="7E104131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32" w:type="dxa"/>
            <w:vAlign w:val="bottom"/>
          </w:tcPr>
          <w:p w14:paraId="50A1F8D3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70D39296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FAB7FD2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539AE4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F6A038E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739A1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A7D33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71F1B6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5280FA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2F98" w:rsidRPr="007A2F98" w14:paraId="09300E74" w14:textId="77777777" w:rsidTr="00D35AC9">
        <w:tc>
          <w:tcPr>
            <w:tcW w:w="2499" w:type="dxa"/>
          </w:tcPr>
          <w:p w14:paraId="4AC56C6B" w14:textId="77777777" w:rsidR="007A2F98" w:rsidRPr="009E555A" w:rsidRDefault="007A2F98" w:rsidP="007A2F9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32" w:type="dxa"/>
            <w:vAlign w:val="bottom"/>
          </w:tcPr>
          <w:p w14:paraId="12DD1D5D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47BC401E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F495BE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216182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8A676A4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2572F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7653E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73B3B8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DC27C86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2F98" w:rsidRPr="007A2F98" w14:paraId="7E52FFDB" w14:textId="77777777" w:rsidTr="00D35AC9">
        <w:tc>
          <w:tcPr>
            <w:tcW w:w="2499" w:type="dxa"/>
          </w:tcPr>
          <w:p w14:paraId="13A72F97" w14:textId="77777777" w:rsidR="007A2F98" w:rsidRPr="009E555A" w:rsidRDefault="007A2F98" w:rsidP="007A2F9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1432" w:type="dxa"/>
            <w:vAlign w:val="bottom"/>
          </w:tcPr>
          <w:p w14:paraId="0FD97738" w14:textId="77777777" w:rsidR="007A2F98" w:rsidRPr="009B2B08" w:rsidRDefault="009B2B0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B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BF5E23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C8B206E" w14:textId="77777777" w:rsidR="007A2F98" w:rsidRPr="00A16E8B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36" w:type="dxa"/>
          </w:tcPr>
          <w:p w14:paraId="6068133F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3B73853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F872DC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B504B" w14:textId="77777777" w:rsidR="007A2F98" w:rsidRPr="00A16E8B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36" w:type="dxa"/>
          </w:tcPr>
          <w:p w14:paraId="2E241627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972A5E4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2F98" w:rsidRPr="007A2F98" w14:paraId="62862818" w14:textId="77777777" w:rsidTr="007A2F98">
        <w:tc>
          <w:tcPr>
            <w:tcW w:w="2499" w:type="dxa"/>
          </w:tcPr>
          <w:p w14:paraId="512E6134" w14:textId="77777777" w:rsidR="007A2F98" w:rsidRPr="009E555A" w:rsidRDefault="007A2F98" w:rsidP="007A2F9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1432" w:type="dxa"/>
            <w:vAlign w:val="bottom"/>
          </w:tcPr>
          <w:p w14:paraId="7B53F06A" w14:textId="77777777" w:rsidR="007A2F98" w:rsidRPr="009B2B08" w:rsidRDefault="009B2B0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B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3AFB42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7C5EA6C" w14:textId="77777777" w:rsidR="007A2F98" w:rsidRPr="00A16E8B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6" w:type="dxa"/>
          </w:tcPr>
          <w:p w14:paraId="1EBEE3BD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C338D79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C71D33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B7D084" w14:textId="77777777" w:rsidR="007A2F98" w:rsidRPr="00A16E8B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6" w:type="dxa"/>
          </w:tcPr>
          <w:p w14:paraId="33C7517D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08DFF42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2F98" w:rsidRPr="009B2B08" w14:paraId="3A89C420" w14:textId="77777777" w:rsidTr="007A2F98">
        <w:tc>
          <w:tcPr>
            <w:tcW w:w="2499" w:type="dxa"/>
          </w:tcPr>
          <w:p w14:paraId="4FBD057F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2188CA35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17C20A67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A15DF46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36" w:type="dxa"/>
          </w:tcPr>
          <w:p w14:paraId="04232958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3F5CF30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A4373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A528B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5D6814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B6E88FA" w14:textId="77777777" w:rsidR="007A2F98" w:rsidRPr="009B2B0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B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A2F98" w:rsidRPr="007A2F98" w14:paraId="07D06F23" w14:textId="77777777" w:rsidTr="007A2F98">
        <w:tc>
          <w:tcPr>
            <w:tcW w:w="2499" w:type="dxa"/>
          </w:tcPr>
          <w:p w14:paraId="5235C947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747797D5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2B08CDED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0BD0C735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6E204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2C9A245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323B4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DAD26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80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C84EEA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588451D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2F98" w:rsidRPr="007A2F98" w14:paraId="75D54E71" w14:textId="77777777" w:rsidTr="00D35AC9">
        <w:tc>
          <w:tcPr>
            <w:tcW w:w="2499" w:type="dxa"/>
            <w:vAlign w:val="bottom"/>
          </w:tcPr>
          <w:p w14:paraId="62444018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32" w:type="dxa"/>
            <w:vAlign w:val="bottom"/>
          </w:tcPr>
          <w:p w14:paraId="6F5BC344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2E5EECC8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AAE8FD9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D12D7B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4CAA39F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3DFBC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AE207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80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1DD8E6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16A56E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2F98" w:rsidRPr="007A2F98" w14:paraId="3964922E" w14:textId="77777777" w:rsidTr="007A2F98">
        <w:tc>
          <w:tcPr>
            <w:tcW w:w="2499" w:type="dxa"/>
          </w:tcPr>
          <w:p w14:paraId="132F2B08" w14:textId="77777777" w:rsidR="007A2F98" w:rsidRPr="009E555A" w:rsidRDefault="007A2F98" w:rsidP="007A2F9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32" w:type="dxa"/>
            <w:vAlign w:val="bottom"/>
          </w:tcPr>
          <w:p w14:paraId="13928DA1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7850040B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0B820CB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EDCE5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4FD0C2A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89255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A29015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80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7E613A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964C19D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2F98" w:rsidRPr="007A2F98" w14:paraId="0CCA5994" w14:textId="77777777" w:rsidTr="00D35AC9">
        <w:tc>
          <w:tcPr>
            <w:tcW w:w="2499" w:type="dxa"/>
          </w:tcPr>
          <w:p w14:paraId="6248C8FF" w14:textId="77777777" w:rsidR="007A2F98" w:rsidRPr="009E555A" w:rsidRDefault="007A2F98" w:rsidP="007A2F9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1432" w:type="dxa"/>
          </w:tcPr>
          <w:p w14:paraId="1D53DA1F" w14:textId="77777777" w:rsidR="007A2F98" w:rsidRPr="009E555A" w:rsidRDefault="007A2F98" w:rsidP="007A2F98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4E397ED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A482F93" w14:textId="77777777" w:rsidR="007A2F98" w:rsidRPr="00A16E8B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36" w:type="dxa"/>
          </w:tcPr>
          <w:p w14:paraId="5E55D106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D40BCFB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9EAEF1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AA3182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3A3FE4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B1C474" w14:textId="77777777" w:rsidR="007A2F98" w:rsidRPr="00A16E8B" w:rsidRDefault="007A2F98" w:rsidP="009B2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</w:tr>
      <w:tr w:rsidR="007A2F98" w:rsidRPr="007A2F98" w14:paraId="65EEA6D7" w14:textId="77777777" w:rsidTr="00D35AC9">
        <w:tc>
          <w:tcPr>
            <w:tcW w:w="2499" w:type="dxa"/>
          </w:tcPr>
          <w:p w14:paraId="49DB4886" w14:textId="77777777" w:rsidR="007A2F98" w:rsidRPr="009E555A" w:rsidRDefault="007A2F98" w:rsidP="007A2F9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1432" w:type="dxa"/>
          </w:tcPr>
          <w:p w14:paraId="7C7A1AA3" w14:textId="77777777" w:rsidR="007A2F98" w:rsidRPr="009E555A" w:rsidRDefault="007A2F98" w:rsidP="007A2F98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35CD6DF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BAC2C5C" w14:textId="77777777" w:rsidR="007A2F98" w:rsidRPr="00A16E8B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6" w:type="dxa"/>
          </w:tcPr>
          <w:p w14:paraId="272EAF4C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507C356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DD9415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6BB4D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CC525D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8808803" w14:textId="77777777" w:rsidR="007A2F98" w:rsidRPr="00A16E8B" w:rsidRDefault="007A2F98" w:rsidP="009B2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</w:tr>
      <w:tr w:rsidR="007A2F98" w:rsidRPr="007A2F98" w14:paraId="75DF0C1A" w14:textId="77777777" w:rsidTr="007A2F98">
        <w:tc>
          <w:tcPr>
            <w:tcW w:w="2499" w:type="dxa"/>
          </w:tcPr>
          <w:p w14:paraId="0F837873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41B08E4C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2D4FCE21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9A39DA1" w14:textId="77777777" w:rsidR="007A2F98" w:rsidRPr="00432645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36" w:type="dxa"/>
          </w:tcPr>
          <w:p w14:paraId="44E31AEE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78CF673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D77963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589C1D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80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69D382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6E40D4E" w14:textId="77777777" w:rsidR="007A2F98" w:rsidRPr="00432645" w:rsidRDefault="007A2F98" w:rsidP="009B2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8,000</w:t>
            </w:r>
          </w:p>
        </w:tc>
      </w:tr>
    </w:tbl>
    <w:p w14:paraId="08E02614" w14:textId="77777777" w:rsidR="007A2F98" w:rsidRDefault="007A2F98">
      <w:pPr>
        <w:rPr>
          <w:sz w:val="30"/>
          <w:szCs w:val="30"/>
        </w:rPr>
      </w:pPr>
    </w:p>
    <w:tbl>
      <w:tblPr>
        <w:tblStyle w:val="TableGrid"/>
        <w:tblW w:w="102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36"/>
        <w:gridCol w:w="934"/>
        <w:gridCol w:w="270"/>
        <w:gridCol w:w="990"/>
        <w:gridCol w:w="236"/>
        <w:gridCol w:w="916"/>
        <w:gridCol w:w="236"/>
        <w:gridCol w:w="1042"/>
        <w:gridCol w:w="236"/>
        <w:gridCol w:w="1202"/>
        <w:gridCol w:w="934"/>
      </w:tblGrid>
      <w:tr w:rsidR="007B2C33" w:rsidRPr="007A2F98" w14:paraId="4623F6A0" w14:textId="77777777" w:rsidTr="002C0920">
        <w:trPr>
          <w:gridAfter w:val="1"/>
          <w:wAfter w:w="934" w:type="dxa"/>
          <w:tblHeader/>
        </w:trPr>
        <w:tc>
          <w:tcPr>
            <w:tcW w:w="1800" w:type="dxa"/>
          </w:tcPr>
          <w:p w14:paraId="1A217EA5" w14:textId="77777777" w:rsidR="007B2C33" w:rsidRPr="007A2F98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044E52" w14:textId="77777777" w:rsidR="007B2C33" w:rsidRPr="007A2F98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A3D531D" w14:textId="77777777" w:rsidR="007B2C33" w:rsidRPr="007A2F98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DAA69A3" w14:textId="77777777" w:rsidR="007B2C33" w:rsidRPr="00432645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A34D7B" w14:textId="77777777" w:rsidR="007B2C33" w:rsidRPr="00432645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8" w:type="dxa"/>
            <w:gridSpan w:val="7"/>
          </w:tcPr>
          <w:p w14:paraId="7CE05B85" w14:textId="77777777" w:rsidR="007B2C33" w:rsidRPr="007A2F98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2C33" w:rsidRPr="007A2F98" w14:paraId="3FF5E9C6" w14:textId="77777777" w:rsidTr="004366C2">
        <w:trPr>
          <w:gridAfter w:val="1"/>
          <w:wAfter w:w="934" w:type="dxa"/>
          <w:tblHeader/>
        </w:trPr>
        <w:tc>
          <w:tcPr>
            <w:tcW w:w="1800" w:type="dxa"/>
            <w:vAlign w:val="bottom"/>
          </w:tcPr>
          <w:p w14:paraId="6CB934F5" w14:textId="77777777" w:rsidR="007B2C33" w:rsidRPr="00F53DCB" w:rsidRDefault="004366C2" w:rsidP="0043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3D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</w:p>
          <w:p w14:paraId="18319D3B" w14:textId="77777777" w:rsidR="004366C2" w:rsidRPr="007A2F98" w:rsidRDefault="004366C2" w:rsidP="0043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 w:rsidRPr="00F53D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ของเงินให้กู้ยืม</w:t>
            </w:r>
          </w:p>
        </w:tc>
        <w:tc>
          <w:tcPr>
            <w:tcW w:w="1170" w:type="dxa"/>
            <w:vAlign w:val="bottom"/>
          </w:tcPr>
          <w:p w14:paraId="4269AE95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B5B7546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EAEF4E5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08F5AF6A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572E27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2744C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0845131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B8684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3D434E5" w14:textId="77777777" w:rsidR="007B2C33" w:rsidRPr="00432645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36" w:type="dxa"/>
          </w:tcPr>
          <w:p w14:paraId="4EFDFED8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01269384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B2C33" w:rsidRPr="007A2F98" w14:paraId="376A94FD" w14:textId="77777777" w:rsidTr="002C0920">
        <w:trPr>
          <w:gridAfter w:val="1"/>
          <w:wAfter w:w="934" w:type="dxa"/>
          <w:tblHeader/>
        </w:trPr>
        <w:tc>
          <w:tcPr>
            <w:tcW w:w="1800" w:type="dxa"/>
          </w:tcPr>
          <w:p w14:paraId="58161AF5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151FFD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C7917D5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C9427F0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ACCE8B2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07CB96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019E194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BEFCB6D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95BD437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2E8FDA0" w14:textId="77777777" w:rsidR="007B2C33" w:rsidRPr="00432645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5F56AD14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B3ABCD2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B2C33" w:rsidRPr="007A2F98" w14:paraId="6082EC7E" w14:textId="77777777" w:rsidTr="002C0920">
        <w:trPr>
          <w:gridAfter w:val="1"/>
          <w:wAfter w:w="934" w:type="dxa"/>
          <w:tblHeader/>
        </w:trPr>
        <w:tc>
          <w:tcPr>
            <w:tcW w:w="1800" w:type="dxa"/>
          </w:tcPr>
          <w:p w14:paraId="0EE27971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99B20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5A0E183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7F80BA0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E2B2F8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8" w:type="dxa"/>
            <w:gridSpan w:val="7"/>
          </w:tcPr>
          <w:p w14:paraId="00F8B6A1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2C33" w:rsidRPr="007A2F98" w14:paraId="68A8611F" w14:textId="77777777" w:rsidTr="002C0920">
        <w:trPr>
          <w:gridAfter w:val="1"/>
          <w:wAfter w:w="934" w:type="dxa"/>
        </w:trPr>
        <w:tc>
          <w:tcPr>
            <w:tcW w:w="1800" w:type="dxa"/>
            <w:vAlign w:val="bottom"/>
          </w:tcPr>
          <w:p w14:paraId="19B78BD9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317CBC41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194EDAD7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12E19B0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C3586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BE458C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EF86F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30D755E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5C7614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42AE2C9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4B2D3D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B132612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C33" w:rsidRPr="007A2F98" w14:paraId="7EE28D1A" w14:textId="77777777" w:rsidTr="002C0920">
        <w:trPr>
          <w:gridAfter w:val="1"/>
          <w:wAfter w:w="934" w:type="dxa"/>
        </w:trPr>
        <w:tc>
          <w:tcPr>
            <w:tcW w:w="1800" w:type="dxa"/>
          </w:tcPr>
          <w:p w14:paraId="1EA2C146" w14:textId="77777777" w:rsidR="007B2C33" w:rsidRPr="009E555A" w:rsidRDefault="007B2C33" w:rsidP="007B2C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4DD5A31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1AD9F9BF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74ED61A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86262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3399F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A65172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78F3D3D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2CF0D4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01FC5AD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EF5913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238FA2E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920" w:rsidRPr="00432645" w14:paraId="5075FC6B" w14:textId="77777777" w:rsidTr="002C0920">
        <w:trPr>
          <w:gridAfter w:val="1"/>
          <w:wAfter w:w="934" w:type="dxa"/>
        </w:trPr>
        <w:tc>
          <w:tcPr>
            <w:tcW w:w="1800" w:type="dxa"/>
          </w:tcPr>
          <w:p w14:paraId="544C08D8" w14:textId="77777777" w:rsidR="002C0920" w:rsidRPr="009E555A" w:rsidRDefault="002C0920" w:rsidP="002C0920">
            <w:pPr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1170" w:type="dxa"/>
            <w:vAlign w:val="bottom"/>
          </w:tcPr>
          <w:p w14:paraId="03FC1D9D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left" w:pos="165"/>
                <w:tab w:val="left" w:pos="2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A08CD06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EAE59D6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8,692</w:t>
            </w:r>
          </w:p>
        </w:tc>
        <w:tc>
          <w:tcPr>
            <w:tcW w:w="270" w:type="dxa"/>
          </w:tcPr>
          <w:p w14:paraId="41B94DEB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EF0EC7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16E366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B1EAAAD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869AF8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0F3FA0E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(800)</w:t>
            </w:r>
          </w:p>
        </w:tc>
        <w:tc>
          <w:tcPr>
            <w:tcW w:w="236" w:type="dxa"/>
          </w:tcPr>
          <w:p w14:paraId="6ACCBC61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B63D883" w14:textId="77777777" w:rsidR="002C0920" w:rsidRPr="009E555A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7,892</w:t>
            </w:r>
          </w:p>
        </w:tc>
      </w:tr>
      <w:tr w:rsidR="002C0920" w:rsidRPr="00432645" w14:paraId="1B37E4F4" w14:textId="77777777" w:rsidTr="002C0920">
        <w:trPr>
          <w:gridAfter w:val="1"/>
          <w:wAfter w:w="934" w:type="dxa"/>
        </w:trPr>
        <w:tc>
          <w:tcPr>
            <w:tcW w:w="1800" w:type="dxa"/>
          </w:tcPr>
          <w:p w14:paraId="5961851D" w14:textId="77777777" w:rsidR="002C0920" w:rsidRPr="009E555A" w:rsidRDefault="002C0920" w:rsidP="002C0920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 กรุ๊ป จำกัด</w:t>
            </w:r>
          </w:p>
        </w:tc>
        <w:tc>
          <w:tcPr>
            <w:tcW w:w="1170" w:type="dxa"/>
            <w:vAlign w:val="bottom"/>
          </w:tcPr>
          <w:p w14:paraId="0D3C8720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</w:t>
            </w:r>
          </w:p>
        </w:tc>
        <w:tc>
          <w:tcPr>
            <w:tcW w:w="236" w:type="dxa"/>
          </w:tcPr>
          <w:p w14:paraId="66188514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B641C8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06769D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14086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152633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676457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6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36" w:type="dxa"/>
          </w:tcPr>
          <w:p w14:paraId="55815A6F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E7745D7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BF2A11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6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36" w:type="dxa"/>
          </w:tcPr>
          <w:p w14:paraId="60BD834C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162F27E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FDBD97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570"/>
                <w:tab w:val="left" w:pos="615"/>
                <w:tab w:val="left" w:pos="6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14:paraId="405F2053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C67DB28" w14:textId="77777777" w:rsidR="002C0920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91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4F608D" w14:textId="77777777" w:rsidR="002C0920" w:rsidRPr="00432645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</w:tr>
      <w:tr w:rsidR="002C0920" w:rsidRPr="00432645" w14:paraId="6ACF0076" w14:textId="77777777" w:rsidTr="002C0920">
        <w:trPr>
          <w:gridAfter w:val="1"/>
          <w:wAfter w:w="934" w:type="dxa"/>
        </w:trPr>
        <w:tc>
          <w:tcPr>
            <w:tcW w:w="1800" w:type="dxa"/>
          </w:tcPr>
          <w:p w14:paraId="4A57356A" w14:textId="77777777" w:rsidR="002C0920" w:rsidRPr="009E555A" w:rsidRDefault="002C0920" w:rsidP="002C0920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1170" w:type="dxa"/>
            <w:vAlign w:val="bottom"/>
          </w:tcPr>
          <w:p w14:paraId="0EA8F602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</w:t>
            </w:r>
          </w:p>
        </w:tc>
        <w:tc>
          <w:tcPr>
            <w:tcW w:w="236" w:type="dxa"/>
          </w:tcPr>
          <w:p w14:paraId="02F25DAF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700A378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8C0278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79833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6B7DE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E8833D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6" w:type="dxa"/>
          </w:tcPr>
          <w:p w14:paraId="59FF687E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6587F7E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1FD6D1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14:paraId="6C810C28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DBC3AAA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236766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left" w:pos="57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14:paraId="4E426D26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5623460" w14:textId="77777777" w:rsidR="002C0920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91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804475" w14:textId="77777777" w:rsidR="002C0920" w:rsidRPr="00432645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3,060</w:t>
            </w:r>
          </w:p>
        </w:tc>
      </w:tr>
      <w:tr w:rsidR="002C0920" w:rsidRPr="00432645" w14:paraId="10AEAD45" w14:textId="77777777" w:rsidTr="002C0920">
        <w:trPr>
          <w:gridAfter w:val="1"/>
          <w:wAfter w:w="934" w:type="dxa"/>
        </w:trPr>
        <w:tc>
          <w:tcPr>
            <w:tcW w:w="1800" w:type="dxa"/>
          </w:tcPr>
          <w:p w14:paraId="2251A568" w14:textId="77777777" w:rsidR="002C0920" w:rsidRPr="009E555A" w:rsidRDefault="002C0920" w:rsidP="002C0920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143480C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2FAFD9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7A2094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09446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851859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3DCC9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7139C550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3740A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C9785B7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F18E67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CF0E5DB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920" w:rsidRPr="00432645" w14:paraId="758ADE34" w14:textId="77777777" w:rsidTr="002C0920">
        <w:trPr>
          <w:gridAfter w:val="1"/>
          <w:wAfter w:w="934" w:type="dxa"/>
        </w:trPr>
        <w:tc>
          <w:tcPr>
            <w:tcW w:w="1800" w:type="dxa"/>
          </w:tcPr>
          <w:p w14:paraId="423B8704" w14:textId="77777777" w:rsidR="002C0920" w:rsidRPr="009E555A" w:rsidRDefault="002C0920" w:rsidP="002C0920">
            <w:pPr>
              <w:spacing w:line="240" w:lineRule="auto"/>
              <w:ind w:left="255" w:right="-105" w:hanging="25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00B77A2D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6C77F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FB020FD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E64B1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997CC5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545A53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C19FAF2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BCD2C1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5EE22D5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BB34B9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7E2740C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920" w:rsidRPr="00432645" w14:paraId="645AEC33" w14:textId="77777777" w:rsidTr="00035DAF">
        <w:trPr>
          <w:gridAfter w:val="1"/>
          <w:wAfter w:w="934" w:type="dxa"/>
        </w:trPr>
        <w:tc>
          <w:tcPr>
            <w:tcW w:w="1800" w:type="dxa"/>
          </w:tcPr>
          <w:p w14:paraId="6B7B55AB" w14:textId="77777777" w:rsidR="002C0920" w:rsidRPr="009E555A" w:rsidRDefault="002C0920" w:rsidP="002C0920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1170" w:type="dxa"/>
            <w:vAlign w:val="bottom"/>
          </w:tcPr>
          <w:p w14:paraId="759266CC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7E8CAF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DE7D0B1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713DFC33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70" w:type="dxa"/>
          </w:tcPr>
          <w:p w14:paraId="720131ED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E5459D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AC5CE6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F749443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668845E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36" w:type="dxa"/>
          </w:tcPr>
          <w:p w14:paraId="72AABC33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B02D742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08B3A6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03E0DBBF" w14:textId="77777777" w:rsidR="002C0920" w:rsidRPr="009B2B08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0920" w:rsidRPr="00432645" w14:paraId="1B2CA36F" w14:textId="77777777" w:rsidTr="00D570F9">
        <w:trPr>
          <w:gridAfter w:val="1"/>
          <w:wAfter w:w="934" w:type="dxa"/>
        </w:trPr>
        <w:tc>
          <w:tcPr>
            <w:tcW w:w="1800" w:type="dxa"/>
          </w:tcPr>
          <w:p w14:paraId="0F245B1D" w14:textId="77777777" w:rsidR="002C0920" w:rsidRPr="009E555A" w:rsidRDefault="002C0920" w:rsidP="002C0920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1170" w:type="dxa"/>
            <w:vAlign w:val="bottom"/>
          </w:tcPr>
          <w:p w14:paraId="00C8214F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B288E7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43AB80D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BB37732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70" w:type="dxa"/>
          </w:tcPr>
          <w:p w14:paraId="1EF0784B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439D25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F03FA3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1C63255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B85CE6D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6" w:type="dxa"/>
          </w:tcPr>
          <w:p w14:paraId="074D2CDA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6BE6769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91F42C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7510B56" w14:textId="77777777" w:rsidR="002C0920" w:rsidRPr="009B2B08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0920" w:rsidRPr="00432645" w14:paraId="7C06F4BB" w14:textId="77777777" w:rsidTr="00D570F9">
        <w:trPr>
          <w:gridAfter w:val="1"/>
          <w:wAfter w:w="934" w:type="dxa"/>
        </w:trPr>
        <w:tc>
          <w:tcPr>
            <w:tcW w:w="1800" w:type="dxa"/>
          </w:tcPr>
          <w:p w14:paraId="1A868DDA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6FCA456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393D4E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FF18671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B08">
              <w:rPr>
                <w:rFonts w:ascii="Angsana New" w:hAnsi="Angsana New"/>
                <w:b/>
                <w:bCs/>
                <w:sz w:val="30"/>
                <w:szCs w:val="30"/>
              </w:rPr>
              <w:t>16,692</w:t>
            </w:r>
          </w:p>
        </w:tc>
        <w:tc>
          <w:tcPr>
            <w:tcW w:w="270" w:type="dxa"/>
          </w:tcPr>
          <w:p w14:paraId="7FBF8439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140837A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0DA6D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62C87238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2BA64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5456552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CD035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7DC5DCB" w14:textId="77777777" w:rsidR="002C0920" w:rsidRPr="009B2B08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15,542</w:t>
            </w:r>
          </w:p>
        </w:tc>
      </w:tr>
      <w:tr w:rsidR="002C0920" w:rsidRPr="00432645" w14:paraId="11514CF5" w14:textId="77777777" w:rsidTr="00D570F9">
        <w:tc>
          <w:tcPr>
            <w:tcW w:w="2970" w:type="dxa"/>
            <w:gridSpan w:val="2"/>
          </w:tcPr>
          <w:p w14:paraId="31E7AEC8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36" w:type="dxa"/>
          </w:tcPr>
          <w:p w14:paraId="20290A72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1827E72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(8,692)</w:t>
            </w:r>
          </w:p>
        </w:tc>
        <w:tc>
          <w:tcPr>
            <w:tcW w:w="270" w:type="dxa"/>
          </w:tcPr>
          <w:p w14:paraId="6639BCBE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0AC35A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536FA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54AE226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290AA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D04A0D3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9A9B0B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73AA70C" w14:textId="77777777" w:rsidR="002C0920" w:rsidRPr="00432645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(7,892)</w:t>
            </w:r>
          </w:p>
        </w:tc>
        <w:tc>
          <w:tcPr>
            <w:tcW w:w="934" w:type="dxa"/>
          </w:tcPr>
          <w:p w14:paraId="50275E16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920" w:rsidRPr="00432645" w14:paraId="7EE3F14B" w14:textId="77777777" w:rsidTr="00D570F9">
        <w:trPr>
          <w:gridAfter w:val="1"/>
          <w:wAfter w:w="934" w:type="dxa"/>
        </w:trPr>
        <w:tc>
          <w:tcPr>
            <w:tcW w:w="1800" w:type="dxa"/>
          </w:tcPr>
          <w:p w14:paraId="77021A1C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6B08C79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09D1CD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9C28921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B08">
              <w:rPr>
                <w:rFonts w:ascii="Angsana New" w:hAnsi="Angsana New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70" w:type="dxa"/>
          </w:tcPr>
          <w:p w14:paraId="771380CA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40C25D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D42BA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7FA5A458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ECED0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770CB5E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36ABC3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5685725" w14:textId="77777777" w:rsidR="002C0920" w:rsidRPr="009B2B08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7,650</w:t>
            </w:r>
          </w:p>
        </w:tc>
      </w:tr>
      <w:tr w:rsidR="002C0920" w:rsidRPr="004907D9" w14:paraId="48A570C4" w14:textId="77777777" w:rsidTr="00D570F9">
        <w:trPr>
          <w:gridAfter w:val="1"/>
          <w:wAfter w:w="934" w:type="dxa"/>
        </w:trPr>
        <w:tc>
          <w:tcPr>
            <w:tcW w:w="1800" w:type="dxa"/>
          </w:tcPr>
          <w:p w14:paraId="09ACB5B2" w14:textId="77777777" w:rsidR="002C0920" w:rsidRPr="004907D9" w:rsidRDefault="002C0920" w:rsidP="002C092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1C3336C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89431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07A1377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972DB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C7FEFF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8E4266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D95FAA6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DA9F7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02E45A4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328769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1F819107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CBA" w:rsidRPr="00432645" w14:paraId="5C0CABC3" w14:textId="77777777" w:rsidTr="00D570F9">
        <w:trPr>
          <w:gridAfter w:val="1"/>
          <w:wAfter w:w="934" w:type="dxa"/>
        </w:trPr>
        <w:tc>
          <w:tcPr>
            <w:tcW w:w="1800" w:type="dxa"/>
            <w:vAlign w:val="bottom"/>
          </w:tcPr>
          <w:p w14:paraId="715DF351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4C4EFB" w14:textId="77777777" w:rsidR="00E14CBA" w:rsidRPr="009B2B0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7EC408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833405F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951B5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005462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B22651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7F74CEC8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DDB4C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D42CA33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53ED54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CC49173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CBA" w:rsidRPr="00432645" w14:paraId="0C9DF5F7" w14:textId="77777777" w:rsidTr="00D570F9">
        <w:trPr>
          <w:gridAfter w:val="1"/>
          <w:wAfter w:w="934" w:type="dxa"/>
        </w:trPr>
        <w:tc>
          <w:tcPr>
            <w:tcW w:w="1800" w:type="dxa"/>
            <w:vAlign w:val="bottom"/>
          </w:tcPr>
          <w:p w14:paraId="6D264083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85D846" w14:textId="77777777" w:rsidR="00E14CBA" w:rsidRPr="009B2B0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C6EAD7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62C2C38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952C3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D8C467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F37AC8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2BA42EA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A5F960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05CC711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4DC64C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CBD1365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CBA" w:rsidRPr="00432645" w14:paraId="6643FD5F" w14:textId="77777777" w:rsidTr="00D570F9">
        <w:trPr>
          <w:gridAfter w:val="1"/>
          <w:wAfter w:w="934" w:type="dxa"/>
        </w:trPr>
        <w:tc>
          <w:tcPr>
            <w:tcW w:w="1800" w:type="dxa"/>
            <w:vAlign w:val="bottom"/>
          </w:tcPr>
          <w:p w14:paraId="22F1CA44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E95BC2" w14:textId="77777777" w:rsidR="00E14CBA" w:rsidRPr="009B2B0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1FF24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755BD80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3C4E5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B56687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AFAA5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10DE6F39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DAB09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4773D20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70F20E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102DF7A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CBA" w:rsidRPr="00432645" w14:paraId="08E40A2D" w14:textId="77777777" w:rsidTr="00D570F9">
        <w:trPr>
          <w:gridAfter w:val="1"/>
          <w:wAfter w:w="934" w:type="dxa"/>
        </w:trPr>
        <w:tc>
          <w:tcPr>
            <w:tcW w:w="1800" w:type="dxa"/>
            <w:vAlign w:val="bottom"/>
          </w:tcPr>
          <w:p w14:paraId="595C0C3D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4E6696" w14:textId="77777777" w:rsidR="00E14CBA" w:rsidRPr="009B2B0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26DF2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300B481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99FAB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F1EB1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192F49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737EC32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6D0A90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D3B0C55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54E06F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C32EE12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CBA" w:rsidRPr="00432645" w14:paraId="5ACF296A" w14:textId="77777777" w:rsidTr="00D570F9">
        <w:trPr>
          <w:gridAfter w:val="1"/>
          <w:wAfter w:w="934" w:type="dxa"/>
        </w:trPr>
        <w:tc>
          <w:tcPr>
            <w:tcW w:w="1800" w:type="dxa"/>
            <w:vAlign w:val="bottom"/>
          </w:tcPr>
          <w:p w14:paraId="2F670776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960CAA" w14:textId="77777777" w:rsidR="00E14CBA" w:rsidRPr="009B2B0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70A494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566C543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A9327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DC03A7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4F842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6334C69A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B3FED9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644C32A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0017AB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998ED29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CBA" w:rsidRPr="00432645" w14:paraId="652F522C" w14:textId="77777777" w:rsidTr="00D570F9">
        <w:trPr>
          <w:gridAfter w:val="1"/>
          <w:wAfter w:w="934" w:type="dxa"/>
        </w:trPr>
        <w:tc>
          <w:tcPr>
            <w:tcW w:w="1800" w:type="dxa"/>
            <w:vAlign w:val="bottom"/>
          </w:tcPr>
          <w:p w14:paraId="5874BA72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2199AF" w14:textId="77777777" w:rsidR="00E14CBA" w:rsidRPr="009B2B0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118220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7B9DE44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0ABF9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223E0E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B38DAE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04F29F2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090BAC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E118865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AA6C67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20D5980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CBA" w:rsidRPr="00432645" w14:paraId="4F1F95B2" w14:textId="77777777" w:rsidTr="00D570F9">
        <w:trPr>
          <w:gridAfter w:val="1"/>
          <w:wAfter w:w="934" w:type="dxa"/>
        </w:trPr>
        <w:tc>
          <w:tcPr>
            <w:tcW w:w="1800" w:type="dxa"/>
            <w:vAlign w:val="bottom"/>
          </w:tcPr>
          <w:p w14:paraId="6FAA6930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924661" w14:textId="77777777" w:rsidR="00E14CBA" w:rsidRPr="009B2B0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2DF77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063A52F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4C475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B181CF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CDE313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58D39ED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F413C4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FA6F16F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89281C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2D48C85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CBA" w:rsidRPr="00432645" w14:paraId="456E0A45" w14:textId="77777777" w:rsidTr="00D570F9">
        <w:trPr>
          <w:gridAfter w:val="1"/>
          <w:wAfter w:w="934" w:type="dxa"/>
        </w:trPr>
        <w:tc>
          <w:tcPr>
            <w:tcW w:w="1800" w:type="dxa"/>
            <w:vAlign w:val="bottom"/>
          </w:tcPr>
          <w:p w14:paraId="6370578C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DB6F79" w14:textId="77777777" w:rsidR="00E14CBA" w:rsidRPr="009B2B0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05816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D5029BE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E517D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68FECE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3E8DF" w14:textId="77777777" w:rsidR="00E14CBA" w:rsidRPr="007A2F98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4098A27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05DD86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51031FA" w14:textId="77777777" w:rsidR="00E14CBA" w:rsidRPr="00A16E8B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5A048E" w14:textId="77777777" w:rsidR="00E14CBA" w:rsidRPr="00432645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D6DB965" w14:textId="77777777" w:rsidR="00E14CBA" w:rsidRDefault="00E14CBA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920" w:rsidRPr="00432645" w14:paraId="16F86DA5" w14:textId="77777777" w:rsidTr="00D570F9">
        <w:trPr>
          <w:gridAfter w:val="1"/>
          <w:wAfter w:w="934" w:type="dxa"/>
        </w:trPr>
        <w:tc>
          <w:tcPr>
            <w:tcW w:w="1800" w:type="dxa"/>
            <w:vAlign w:val="bottom"/>
          </w:tcPr>
          <w:p w14:paraId="0DE3E406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7AAF8554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9AEED6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4C96361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65FB3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C2193D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F1060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3341D34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0FDB4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B21A382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A76C7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EFBA511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920" w:rsidRPr="00432645" w14:paraId="6BA6F686" w14:textId="77777777" w:rsidTr="002C0920">
        <w:trPr>
          <w:gridAfter w:val="1"/>
          <w:wAfter w:w="934" w:type="dxa"/>
        </w:trPr>
        <w:tc>
          <w:tcPr>
            <w:tcW w:w="1800" w:type="dxa"/>
          </w:tcPr>
          <w:p w14:paraId="53931F25" w14:textId="77777777" w:rsidR="002C0920" w:rsidRPr="009E555A" w:rsidRDefault="002C0920" w:rsidP="002C092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E1E9DDD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B15CF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3A0569A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738D3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BB931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BC4BAB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EAFA1CF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DF4F01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BE693CE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139C1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AD15497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920" w:rsidRPr="00432645" w14:paraId="54EBBFAE" w14:textId="77777777" w:rsidTr="002C0920">
        <w:trPr>
          <w:gridAfter w:val="1"/>
          <w:wAfter w:w="934" w:type="dxa"/>
        </w:trPr>
        <w:tc>
          <w:tcPr>
            <w:tcW w:w="1800" w:type="dxa"/>
          </w:tcPr>
          <w:p w14:paraId="7F4C726E" w14:textId="77777777" w:rsidR="002C0920" w:rsidRPr="009E555A" w:rsidRDefault="002C0920" w:rsidP="002C0920">
            <w:pPr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1170" w:type="dxa"/>
            <w:vAlign w:val="bottom"/>
          </w:tcPr>
          <w:p w14:paraId="32CEDAA0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4A5FEEC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F31728F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9,141</w:t>
            </w:r>
          </w:p>
        </w:tc>
        <w:tc>
          <w:tcPr>
            <w:tcW w:w="270" w:type="dxa"/>
          </w:tcPr>
          <w:p w14:paraId="1704B517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3DE5E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9679AA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6C64D79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96BEDA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22464E6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(449)</w:t>
            </w:r>
          </w:p>
        </w:tc>
        <w:tc>
          <w:tcPr>
            <w:tcW w:w="236" w:type="dxa"/>
          </w:tcPr>
          <w:p w14:paraId="393F8BC5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5E1DD18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8,692</w:t>
            </w:r>
          </w:p>
        </w:tc>
      </w:tr>
      <w:tr w:rsidR="002C0920" w:rsidRPr="004907D9" w14:paraId="0ECA5B52" w14:textId="77777777" w:rsidTr="002C0920">
        <w:trPr>
          <w:gridAfter w:val="1"/>
          <w:wAfter w:w="934" w:type="dxa"/>
        </w:trPr>
        <w:tc>
          <w:tcPr>
            <w:tcW w:w="1800" w:type="dxa"/>
          </w:tcPr>
          <w:p w14:paraId="73254781" w14:textId="77777777" w:rsidR="002C0920" w:rsidRPr="004907D9" w:rsidRDefault="002C0920" w:rsidP="002C092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8352322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91D88C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B2D3CD0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2DC1D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33B99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52282F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4DC777B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E06C73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4AD252E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858C3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0F1FED6" w14:textId="77777777" w:rsidR="002C0920" w:rsidRPr="004907D9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920" w:rsidRPr="00432645" w14:paraId="188CF94D" w14:textId="77777777" w:rsidTr="002C0920">
        <w:trPr>
          <w:gridAfter w:val="1"/>
          <w:wAfter w:w="934" w:type="dxa"/>
        </w:trPr>
        <w:tc>
          <w:tcPr>
            <w:tcW w:w="1800" w:type="dxa"/>
          </w:tcPr>
          <w:p w14:paraId="041E0AC5" w14:textId="77777777" w:rsidR="002C0920" w:rsidRPr="009E555A" w:rsidRDefault="002C0920" w:rsidP="002C0920">
            <w:pPr>
              <w:spacing w:line="240" w:lineRule="auto"/>
              <w:ind w:left="255" w:right="-105" w:hanging="25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0F8FE0F7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61C74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E6E54DF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ADAD6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A05E8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7157AA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D3D126A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F83782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F766F9D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A49767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E511B31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920" w:rsidRPr="00432645" w14:paraId="316C5FFD" w14:textId="77777777" w:rsidTr="002C0920">
        <w:trPr>
          <w:gridAfter w:val="1"/>
          <w:wAfter w:w="934" w:type="dxa"/>
        </w:trPr>
        <w:tc>
          <w:tcPr>
            <w:tcW w:w="1800" w:type="dxa"/>
          </w:tcPr>
          <w:p w14:paraId="7344B1EC" w14:textId="77777777" w:rsidR="002C0920" w:rsidRPr="009E555A" w:rsidRDefault="002C0920" w:rsidP="002C0920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1170" w:type="dxa"/>
          </w:tcPr>
          <w:p w14:paraId="2D6A985B" w14:textId="77777777" w:rsidR="002C0920" w:rsidRDefault="002C0920" w:rsidP="002C092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63AB01" w14:textId="77777777" w:rsidR="002C0920" w:rsidRPr="009E555A" w:rsidRDefault="002C0920" w:rsidP="002C092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3A43E4D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EF6CA0A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CB1D912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70" w:type="dxa"/>
          </w:tcPr>
          <w:p w14:paraId="1DE14FB3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B366E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2400D7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40FAA4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BDC4ACF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2EA9E3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383645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186AF82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080225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46F8D7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2C5412D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3462127F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</w:tr>
      <w:tr w:rsidR="002C0920" w:rsidRPr="00432645" w14:paraId="1E654AE7" w14:textId="77777777" w:rsidTr="00C443C4">
        <w:trPr>
          <w:gridAfter w:val="1"/>
          <w:wAfter w:w="934" w:type="dxa"/>
        </w:trPr>
        <w:tc>
          <w:tcPr>
            <w:tcW w:w="1800" w:type="dxa"/>
          </w:tcPr>
          <w:p w14:paraId="25AB3C30" w14:textId="77777777" w:rsidR="002C0920" w:rsidRPr="009E555A" w:rsidRDefault="002C0920" w:rsidP="002C0920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1170" w:type="dxa"/>
          </w:tcPr>
          <w:p w14:paraId="3530B7A8" w14:textId="77777777" w:rsidR="002C0920" w:rsidRDefault="002C0920" w:rsidP="002C092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902870B" w14:textId="77777777" w:rsidR="002C0920" w:rsidRPr="009E555A" w:rsidRDefault="002C0920" w:rsidP="002C092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10370C2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C09B26B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7B0E9AF1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70" w:type="dxa"/>
          </w:tcPr>
          <w:p w14:paraId="7A5B1B37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2FFD00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09B1C2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F52143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7D09F39C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D39393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D11118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B89A361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4DB308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D9F7E0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207082C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32D13183" w14:textId="77777777" w:rsidR="002C0920" w:rsidRPr="009E555A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</w:tr>
      <w:tr w:rsidR="002C0920" w:rsidRPr="00432645" w14:paraId="02DB7380" w14:textId="77777777" w:rsidTr="00C443C4">
        <w:trPr>
          <w:gridAfter w:val="1"/>
          <w:wAfter w:w="934" w:type="dxa"/>
        </w:trPr>
        <w:tc>
          <w:tcPr>
            <w:tcW w:w="1800" w:type="dxa"/>
          </w:tcPr>
          <w:p w14:paraId="2EF7515E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0F947A2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3DEC70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0A475AE" w14:textId="77777777" w:rsidR="002C0920" w:rsidRPr="00E402D4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2D4">
              <w:rPr>
                <w:rFonts w:ascii="Angsana New" w:hAnsi="Angsana New"/>
                <w:b/>
                <w:bCs/>
                <w:sz w:val="30"/>
                <w:szCs w:val="30"/>
              </w:rPr>
              <w:t>17,141</w:t>
            </w:r>
          </w:p>
        </w:tc>
        <w:tc>
          <w:tcPr>
            <w:tcW w:w="270" w:type="dxa"/>
          </w:tcPr>
          <w:p w14:paraId="60436AC0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34016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E5AE5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511C0EF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35E14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8DCE328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0350B8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33C7EDB" w14:textId="77777777" w:rsidR="002C0920" w:rsidRPr="00E402D4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2D4">
              <w:rPr>
                <w:rFonts w:ascii="Angsana New" w:hAnsi="Angsana New"/>
                <w:b/>
                <w:bCs/>
                <w:sz w:val="30"/>
                <w:szCs w:val="30"/>
              </w:rPr>
              <w:t>16,692</w:t>
            </w:r>
          </w:p>
        </w:tc>
      </w:tr>
      <w:tr w:rsidR="002C0920" w:rsidRPr="00432645" w14:paraId="6BBC97F6" w14:textId="77777777" w:rsidTr="00C443C4">
        <w:trPr>
          <w:gridAfter w:val="1"/>
          <w:wAfter w:w="934" w:type="dxa"/>
        </w:trPr>
        <w:tc>
          <w:tcPr>
            <w:tcW w:w="2970" w:type="dxa"/>
            <w:gridSpan w:val="2"/>
          </w:tcPr>
          <w:p w14:paraId="37EAA41B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36" w:type="dxa"/>
          </w:tcPr>
          <w:p w14:paraId="3FA678E7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078FF45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5F399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BF2666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0ED98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C17D88D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B8E7D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6F60F27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B0186A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6A5A521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(8,692)</w:t>
            </w:r>
          </w:p>
        </w:tc>
      </w:tr>
      <w:tr w:rsidR="002C0920" w:rsidRPr="00432645" w14:paraId="3069BCB0" w14:textId="77777777" w:rsidTr="00C443C4">
        <w:trPr>
          <w:gridAfter w:val="1"/>
          <w:wAfter w:w="934" w:type="dxa"/>
        </w:trPr>
        <w:tc>
          <w:tcPr>
            <w:tcW w:w="1800" w:type="dxa"/>
          </w:tcPr>
          <w:p w14:paraId="3D1EA251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B45D145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A27B9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952AE04" w14:textId="77777777" w:rsidR="002C0920" w:rsidRPr="00E402D4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2D4">
              <w:rPr>
                <w:rFonts w:ascii="Angsana New" w:hAnsi="Angsana New"/>
                <w:b/>
                <w:bCs/>
                <w:sz w:val="30"/>
                <w:szCs w:val="30"/>
              </w:rPr>
              <w:t>17,141</w:t>
            </w:r>
          </w:p>
        </w:tc>
        <w:tc>
          <w:tcPr>
            <w:tcW w:w="270" w:type="dxa"/>
          </w:tcPr>
          <w:p w14:paraId="43EA7FB5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21BB2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5D4672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64644187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32C822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834B65D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4EAEB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3F5311B" w14:textId="77777777" w:rsidR="002C0920" w:rsidRPr="00E402D4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2D4">
              <w:rPr>
                <w:rFonts w:ascii="Angsana New" w:hAnsi="Angsana New"/>
                <w:b/>
                <w:bCs/>
                <w:sz w:val="30"/>
                <w:szCs w:val="30"/>
              </w:rPr>
              <w:t>8,000</w:t>
            </w:r>
          </w:p>
        </w:tc>
      </w:tr>
    </w:tbl>
    <w:p w14:paraId="63788AA5" w14:textId="77777777" w:rsidR="009B2B08" w:rsidRPr="00E14CBA" w:rsidRDefault="009B2B0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2"/>
        <w:gridCol w:w="992"/>
        <w:gridCol w:w="271"/>
        <w:gridCol w:w="1008"/>
        <w:gridCol w:w="271"/>
        <w:gridCol w:w="1002"/>
        <w:gridCol w:w="271"/>
        <w:gridCol w:w="1144"/>
      </w:tblGrid>
      <w:tr w:rsidR="00BD6F0B" w:rsidRPr="00D533B8" w14:paraId="4C66EF27" w14:textId="77777777" w:rsidTr="00BD6F0B">
        <w:trPr>
          <w:tblHeader/>
        </w:trPr>
        <w:tc>
          <w:tcPr>
            <w:tcW w:w="2343" w:type="pct"/>
          </w:tcPr>
          <w:p w14:paraId="226BCC90" w14:textId="77777777" w:rsidR="00C75BB3" w:rsidRPr="00D533B8" w:rsidRDefault="00C75BB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7" w:type="pct"/>
            <w:gridSpan w:val="3"/>
          </w:tcPr>
          <w:p w14:paraId="1C936404" w14:textId="77777777" w:rsidR="00C75BB3" w:rsidRPr="00D533B8" w:rsidRDefault="00C75BB3" w:rsidP="00D35AC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D70ADAA" w14:textId="77777777" w:rsidR="00C75BB3" w:rsidRPr="00D533B8" w:rsidRDefault="00C75BB3" w:rsidP="00D35AC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46C34626" w14:textId="77777777" w:rsidR="00C75BB3" w:rsidRPr="00D533B8" w:rsidRDefault="00C75BB3" w:rsidP="00D35AC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F0B" w:rsidRPr="00D533B8" w14:paraId="3DE4370E" w14:textId="77777777" w:rsidTr="00BD6F0B">
        <w:trPr>
          <w:tblHeader/>
        </w:trPr>
        <w:tc>
          <w:tcPr>
            <w:tcW w:w="2343" w:type="pct"/>
          </w:tcPr>
          <w:p w14:paraId="23F192B9" w14:textId="77777777" w:rsidR="00C75BB3" w:rsidRPr="00D533B8" w:rsidRDefault="00C75BB3" w:rsidP="00D35AC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32" w:type="pct"/>
          </w:tcPr>
          <w:p w14:paraId="059677BC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787C276F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E01B9BF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14:paraId="333FA7EF" w14:textId="77777777" w:rsidR="00C75BB3" w:rsidRPr="00D533B8" w:rsidRDefault="00C75BB3" w:rsidP="00D35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C1A439B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6A06B9A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34CA1B3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75BB3" w:rsidRPr="00D533B8" w14:paraId="7AC8A0B2" w14:textId="77777777" w:rsidTr="00BD6F0B">
        <w:trPr>
          <w:tblHeader/>
        </w:trPr>
        <w:tc>
          <w:tcPr>
            <w:tcW w:w="2343" w:type="pct"/>
          </w:tcPr>
          <w:p w14:paraId="7720E48E" w14:textId="77777777" w:rsidR="00C75BB3" w:rsidRPr="00D533B8" w:rsidRDefault="00C75BB3" w:rsidP="00D35AC9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7" w:type="pct"/>
            <w:gridSpan w:val="7"/>
          </w:tcPr>
          <w:p w14:paraId="43ED1EEF" w14:textId="77777777" w:rsidR="00C75BB3" w:rsidRPr="00D533B8" w:rsidRDefault="00C75BB3" w:rsidP="00D35AC9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(พันบาท)</w:t>
            </w:r>
          </w:p>
        </w:tc>
      </w:tr>
      <w:tr w:rsidR="00BD6F0B" w:rsidRPr="003F2C8D" w14:paraId="40DDE5C7" w14:textId="77777777" w:rsidTr="00BD6F0B">
        <w:tc>
          <w:tcPr>
            <w:tcW w:w="2343" w:type="pct"/>
            <w:shd w:val="clear" w:color="auto" w:fill="auto"/>
          </w:tcPr>
          <w:p w14:paraId="7DC9BFC0" w14:textId="0880A678" w:rsidR="00C75BB3" w:rsidRPr="00D533B8" w:rsidRDefault="00C75BB3" w:rsidP="00BD6F0B">
            <w:pPr>
              <w:spacing w:line="240" w:lineRule="auto"/>
              <w:ind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09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หนี้สูญและหนี้สงสัยจะสูญสำหรับปี</w:t>
            </w:r>
            <w:r w:rsidR="005D3B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shd w:val="clear" w:color="auto" w:fill="auto"/>
          </w:tcPr>
          <w:p w14:paraId="3FCE28F4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305EA63" w14:textId="77777777" w:rsidR="00C75BB3" w:rsidRPr="00D533B8" w:rsidRDefault="00C75BB3" w:rsidP="00C75BB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74FDB852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951242" w14:textId="77777777" w:rsidR="00C75BB3" w:rsidRPr="00D533B8" w:rsidRDefault="00C75BB3" w:rsidP="00C75BB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25EA3A2E" w14:textId="77777777" w:rsidR="00C75BB3" w:rsidRPr="00D533B8" w:rsidRDefault="00D570F9" w:rsidP="00BD6F0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(800)</w:t>
            </w:r>
          </w:p>
        </w:tc>
        <w:tc>
          <w:tcPr>
            <w:tcW w:w="145" w:type="pct"/>
            <w:shd w:val="clear" w:color="auto" w:fill="auto"/>
          </w:tcPr>
          <w:p w14:paraId="25C6C623" w14:textId="77777777" w:rsidR="00C75BB3" w:rsidRPr="00D533B8" w:rsidRDefault="00C75BB3" w:rsidP="00C75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55ABF4DF" w14:textId="77777777" w:rsidR="00C75BB3" w:rsidRPr="00C75BB3" w:rsidRDefault="00C75BB3" w:rsidP="00BD6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BB3">
              <w:rPr>
                <w:rFonts w:ascii="Angsana New" w:hAnsi="Angsana New"/>
                <w:b/>
                <w:bCs/>
                <w:sz w:val="30"/>
                <w:szCs w:val="30"/>
              </w:rPr>
              <w:t>8,692</w:t>
            </w:r>
          </w:p>
        </w:tc>
      </w:tr>
    </w:tbl>
    <w:p w14:paraId="1BC4EA2C" w14:textId="77777777" w:rsidR="00C75BB3" w:rsidRPr="00E14CBA" w:rsidRDefault="00C75BB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7"/>
        <w:gridCol w:w="1045"/>
        <w:gridCol w:w="36"/>
        <w:gridCol w:w="236"/>
        <w:gridCol w:w="32"/>
        <w:gridCol w:w="1051"/>
        <w:gridCol w:w="32"/>
        <w:gridCol w:w="240"/>
        <w:gridCol w:w="32"/>
        <w:gridCol w:w="1138"/>
        <w:gridCol w:w="34"/>
        <w:gridCol w:w="236"/>
        <w:gridCol w:w="47"/>
        <w:gridCol w:w="1115"/>
        <w:gridCol w:w="19"/>
      </w:tblGrid>
      <w:tr w:rsidR="00D4408C" w:rsidRPr="00D533B8" w14:paraId="37E58918" w14:textId="77777777" w:rsidTr="00E14CBA">
        <w:tc>
          <w:tcPr>
            <w:tcW w:w="2199" w:type="pct"/>
            <w:gridSpan w:val="2"/>
          </w:tcPr>
          <w:p w14:paraId="6C585C85" w14:textId="77777777" w:rsidR="00D4408C" w:rsidRPr="00D533B8" w:rsidRDefault="00C22191" w:rsidP="00882A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="00D4408C"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87" w:type="pct"/>
            <w:gridSpan w:val="6"/>
          </w:tcPr>
          <w:p w14:paraId="14E23F8C" w14:textId="77777777" w:rsidR="00D4408C" w:rsidRPr="00D533B8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46ACA09F" w14:textId="77777777" w:rsidR="00D4408C" w:rsidRPr="00D533B8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pct"/>
            <w:gridSpan w:val="6"/>
          </w:tcPr>
          <w:p w14:paraId="679AC788" w14:textId="77777777" w:rsidR="00D4408C" w:rsidRPr="00D533B8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2684" w:rsidRPr="00D533B8" w14:paraId="51F6A690" w14:textId="77777777" w:rsidTr="00E14CBA">
        <w:tc>
          <w:tcPr>
            <w:tcW w:w="2199" w:type="pct"/>
            <w:gridSpan w:val="2"/>
          </w:tcPr>
          <w:p w14:paraId="7BC92BA4" w14:textId="77777777" w:rsidR="00F52684" w:rsidRPr="00D533B8" w:rsidRDefault="00F52684" w:rsidP="00F5268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2" w:type="pct"/>
            <w:gridSpan w:val="2"/>
          </w:tcPr>
          <w:p w14:paraId="6F9C2F2E" w14:textId="77777777" w:rsidR="00F52684" w:rsidRPr="00D533B8" w:rsidRDefault="00F52684" w:rsidP="00F526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gridSpan w:val="2"/>
          </w:tcPr>
          <w:p w14:paraId="55CAFA9C" w14:textId="77777777" w:rsidR="00F52684" w:rsidRPr="00D533B8" w:rsidRDefault="00F52684" w:rsidP="00F526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66FD1919" w14:textId="77777777" w:rsidR="00F52684" w:rsidRPr="00D533B8" w:rsidRDefault="00F52684" w:rsidP="00F526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  <w:gridSpan w:val="2"/>
          </w:tcPr>
          <w:p w14:paraId="16B8B98A" w14:textId="77777777" w:rsidR="00F52684" w:rsidRPr="00D533B8" w:rsidRDefault="00F52684" w:rsidP="00F52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47B2945C" w14:textId="77777777" w:rsidR="00F52684" w:rsidRPr="00D533B8" w:rsidRDefault="00F52684" w:rsidP="00F526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  <w:gridSpan w:val="2"/>
          </w:tcPr>
          <w:p w14:paraId="28F2743A" w14:textId="77777777" w:rsidR="00F52684" w:rsidRPr="00D533B8" w:rsidRDefault="00F52684" w:rsidP="00F526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786190A3" w14:textId="77777777" w:rsidR="00F52684" w:rsidRPr="00D533B8" w:rsidRDefault="00F52684" w:rsidP="00F526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676E1" w:rsidRPr="00D533B8" w14:paraId="45CCCCC7" w14:textId="77777777" w:rsidTr="00E14CBA">
        <w:tc>
          <w:tcPr>
            <w:tcW w:w="2199" w:type="pct"/>
            <w:gridSpan w:val="2"/>
          </w:tcPr>
          <w:p w14:paraId="7E60CB22" w14:textId="77777777" w:rsidR="00B676E1" w:rsidRPr="00D533B8" w:rsidRDefault="00B676E1" w:rsidP="00B676E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01" w:type="pct"/>
            <w:gridSpan w:val="14"/>
          </w:tcPr>
          <w:p w14:paraId="625DDBF9" w14:textId="77777777" w:rsidR="00B676E1" w:rsidRPr="00D533B8" w:rsidRDefault="00B676E1" w:rsidP="00B676E1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76E1" w:rsidRPr="00D533B8" w14:paraId="17999A65" w14:textId="77777777" w:rsidTr="00E14CBA">
        <w:tc>
          <w:tcPr>
            <w:tcW w:w="2199" w:type="pct"/>
            <w:gridSpan w:val="2"/>
          </w:tcPr>
          <w:p w14:paraId="5CD8C8A8" w14:textId="77777777" w:rsidR="00B676E1" w:rsidRPr="00D533B8" w:rsidRDefault="00B676E1" w:rsidP="00B676E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gridSpan w:val="2"/>
          </w:tcPr>
          <w:p w14:paraId="0396B11F" w14:textId="77777777" w:rsidR="00B676E1" w:rsidRPr="00D533B8" w:rsidRDefault="00B676E1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2" w:type="pct"/>
            <w:gridSpan w:val="2"/>
          </w:tcPr>
          <w:p w14:paraId="4715AECE" w14:textId="77777777" w:rsidR="00B676E1" w:rsidRPr="00D533B8" w:rsidRDefault="00B676E1" w:rsidP="00B676E1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3" w:type="pct"/>
            <w:gridSpan w:val="2"/>
          </w:tcPr>
          <w:p w14:paraId="25DFE5AF" w14:textId="77777777" w:rsidR="00B676E1" w:rsidRPr="00D533B8" w:rsidRDefault="00B676E1" w:rsidP="00B676E1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197B440B" w14:textId="77777777" w:rsidR="00B676E1" w:rsidRPr="00D533B8" w:rsidRDefault="00B676E1" w:rsidP="00B676E1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gridSpan w:val="2"/>
            <w:vAlign w:val="bottom"/>
          </w:tcPr>
          <w:p w14:paraId="28EE08D4" w14:textId="77777777" w:rsidR="00B676E1" w:rsidRPr="00D533B8" w:rsidRDefault="00B676E1" w:rsidP="00B676E1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" w:type="pct"/>
            <w:gridSpan w:val="2"/>
          </w:tcPr>
          <w:p w14:paraId="4ED574A6" w14:textId="77777777" w:rsidR="00B676E1" w:rsidRPr="00D533B8" w:rsidRDefault="00B676E1" w:rsidP="00B676E1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6DE8D0A7" w14:textId="77777777" w:rsidR="00B676E1" w:rsidRPr="00D533B8" w:rsidRDefault="00B676E1" w:rsidP="00B676E1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52684" w:rsidRPr="00D533B8" w14:paraId="342A80B8" w14:textId="77777777" w:rsidTr="00E14CBA">
        <w:tc>
          <w:tcPr>
            <w:tcW w:w="2199" w:type="pct"/>
            <w:gridSpan w:val="2"/>
          </w:tcPr>
          <w:p w14:paraId="7AC4D4C0" w14:textId="77777777" w:rsidR="00F52684" w:rsidRPr="00D533B8" w:rsidRDefault="00F52684" w:rsidP="00F5268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2" w:type="pct"/>
            <w:gridSpan w:val="2"/>
            <w:vAlign w:val="bottom"/>
          </w:tcPr>
          <w:p w14:paraId="6C22D590" w14:textId="77777777" w:rsidR="00F52684" w:rsidRPr="00D533B8" w:rsidRDefault="00D570F9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142" w:type="pct"/>
            <w:gridSpan w:val="2"/>
          </w:tcPr>
          <w:p w14:paraId="0F67F36C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21F21E53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167</w:t>
            </w:r>
          </w:p>
        </w:tc>
        <w:tc>
          <w:tcPr>
            <w:tcW w:w="144" w:type="pct"/>
            <w:gridSpan w:val="2"/>
          </w:tcPr>
          <w:p w14:paraId="60821072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gridSpan w:val="2"/>
            <w:vAlign w:val="bottom"/>
          </w:tcPr>
          <w:p w14:paraId="78BDCB63" w14:textId="77777777" w:rsidR="00F52684" w:rsidRPr="00D533B8" w:rsidRDefault="00D570F9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150" w:type="pct"/>
            <w:gridSpan w:val="2"/>
          </w:tcPr>
          <w:p w14:paraId="24309D56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7810B631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</w:tr>
      <w:tr w:rsidR="00F52684" w:rsidRPr="00D533B8" w14:paraId="61368EBE" w14:textId="77777777" w:rsidTr="00E14CBA">
        <w:tc>
          <w:tcPr>
            <w:tcW w:w="2199" w:type="pct"/>
            <w:gridSpan w:val="2"/>
          </w:tcPr>
          <w:p w14:paraId="5D98E3B1" w14:textId="77777777" w:rsidR="00F52684" w:rsidRPr="00D533B8" w:rsidRDefault="00F52684" w:rsidP="00F5268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3D6C4" w14:textId="77777777" w:rsidR="00F52684" w:rsidRPr="00D533B8" w:rsidRDefault="00D570F9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142" w:type="pct"/>
            <w:gridSpan w:val="2"/>
          </w:tcPr>
          <w:p w14:paraId="0A32F266" w14:textId="77777777" w:rsidR="00F52684" w:rsidRPr="00D533B8" w:rsidRDefault="00F52684" w:rsidP="00F52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  <w:vAlign w:val="bottom"/>
          </w:tcPr>
          <w:p w14:paraId="5F89FAAF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144" w:type="pct"/>
            <w:gridSpan w:val="2"/>
          </w:tcPr>
          <w:p w14:paraId="4B62FE4A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vAlign w:val="bottom"/>
          </w:tcPr>
          <w:p w14:paraId="2FC23A3F" w14:textId="77777777" w:rsidR="00F52684" w:rsidRPr="00D533B8" w:rsidRDefault="00D570F9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150" w:type="pct"/>
            <w:gridSpan w:val="2"/>
          </w:tcPr>
          <w:p w14:paraId="494142CD" w14:textId="77777777" w:rsidR="00F52684" w:rsidRPr="00D533B8" w:rsidRDefault="00F52684" w:rsidP="00F52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vAlign w:val="bottom"/>
          </w:tcPr>
          <w:p w14:paraId="67AC89FD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</w:tr>
      <w:tr w:rsidR="00F52684" w:rsidRPr="00D533B8" w14:paraId="727F609A" w14:textId="77777777" w:rsidTr="00E14CBA">
        <w:tc>
          <w:tcPr>
            <w:tcW w:w="2199" w:type="pct"/>
            <w:gridSpan w:val="2"/>
          </w:tcPr>
          <w:p w14:paraId="050EF514" w14:textId="77777777" w:rsidR="00F52684" w:rsidRPr="00D533B8" w:rsidRDefault="00F52684" w:rsidP="00F5268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CC2E1" w14:textId="77777777" w:rsidR="00F52684" w:rsidRPr="00D533B8" w:rsidRDefault="00D570F9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42" w:type="pct"/>
            <w:gridSpan w:val="2"/>
          </w:tcPr>
          <w:p w14:paraId="152CF793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280F7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44" w:type="pct"/>
            <w:gridSpan w:val="2"/>
          </w:tcPr>
          <w:p w14:paraId="3BBA7745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E6F80" w14:textId="77777777" w:rsidR="00F52684" w:rsidRPr="00D533B8" w:rsidRDefault="00D570F9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50" w:type="pct"/>
            <w:gridSpan w:val="2"/>
          </w:tcPr>
          <w:p w14:paraId="3C886EBF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D68EE" w14:textId="77777777" w:rsidR="00F52684" w:rsidRPr="00D533B8" w:rsidRDefault="00F52684" w:rsidP="00F5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</w:tr>
      <w:tr w:rsidR="00C75BB3" w:rsidRPr="00D533B8" w14:paraId="19D94CFF" w14:textId="77777777" w:rsidTr="00E14CBA">
        <w:trPr>
          <w:gridAfter w:val="1"/>
          <w:wAfter w:w="10" w:type="pct"/>
          <w:tblHeader/>
        </w:trPr>
        <w:tc>
          <w:tcPr>
            <w:tcW w:w="2190" w:type="pct"/>
          </w:tcPr>
          <w:p w14:paraId="621966C6" w14:textId="77777777" w:rsidR="00C75BB3" w:rsidRPr="00D533B8" w:rsidRDefault="00C75BB3" w:rsidP="00D35AC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highlight w:val="green"/>
              </w:rPr>
              <w:lastRenderedPageBreak/>
              <w:br w:type="page"/>
            </w:r>
            <w:r w:rsidRPr="00D533B8">
              <w:rPr>
                <w:rFonts w:ascii="Angsana New" w:hAnsi="Angsana New"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79" w:type="pct"/>
            <w:gridSpan w:val="6"/>
          </w:tcPr>
          <w:p w14:paraId="0388A7EE" w14:textId="77777777" w:rsidR="00C75BB3" w:rsidRPr="00D533B8" w:rsidRDefault="00C75BB3" w:rsidP="00D35AC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2C9EFB73" w14:textId="77777777" w:rsidR="00C75BB3" w:rsidRPr="00D533B8" w:rsidRDefault="00C75BB3" w:rsidP="00D35AC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pct"/>
            <w:gridSpan w:val="6"/>
          </w:tcPr>
          <w:p w14:paraId="6A214823" w14:textId="77777777" w:rsidR="00C75BB3" w:rsidRPr="00D533B8" w:rsidRDefault="00C75BB3" w:rsidP="00D35AC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BB3" w:rsidRPr="00D533B8" w14:paraId="6B7446BE" w14:textId="77777777" w:rsidTr="00E14CBA">
        <w:trPr>
          <w:gridAfter w:val="1"/>
          <w:wAfter w:w="10" w:type="pct"/>
          <w:trHeight w:val="335"/>
          <w:tblHeader/>
        </w:trPr>
        <w:tc>
          <w:tcPr>
            <w:tcW w:w="2190" w:type="pct"/>
          </w:tcPr>
          <w:p w14:paraId="406B83CA" w14:textId="77777777" w:rsidR="00C75BB3" w:rsidRPr="00D533B8" w:rsidRDefault="00C75BB3" w:rsidP="00D35AC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14:paraId="77ABBC37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14:paraId="12607009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18B6CC09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  <w:gridSpan w:val="2"/>
          </w:tcPr>
          <w:p w14:paraId="37BE22AD" w14:textId="77777777" w:rsidR="00C75BB3" w:rsidRPr="00D533B8" w:rsidRDefault="00C75BB3" w:rsidP="00D35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4452389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gridSpan w:val="2"/>
          </w:tcPr>
          <w:p w14:paraId="3B710CB2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7B00DEE7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75BB3" w:rsidRPr="00D533B8" w14:paraId="2E3672F5" w14:textId="77777777" w:rsidTr="00E14CBA">
        <w:trPr>
          <w:gridAfter w:val="1"/>
          <w:wAfter w:w="10" w:type="pct"/>
          <w:tblHeader/>
        </w:trPr>
        <w:tc>
          <w:tcPr>
            <w:tcW w:w="2190" w:type="pct"/>
          </w:tcPr>
          <w:p w14:paraId="66CAC68E" w14:textId="77777777" w:rsidR="00C75BB3" w:rsidRPr="00D533B8" w:rsidRDefault="00C75BB3" w:rsidP="00D35AC9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0" w:type="pct"/>
            <w:gridSpan w:val="14"/>
          </w:tcPr>
          <w:p w14:paraId="0C302635" w14:textId="77777777" w:rsidR="00C75BB3" w:rsidRPr="00D533B8" w:rsidRDefault="00C75BB3" w:rsidP="00D35AC9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5BB3" w:rsidRPr="00D533B8" w14:paraId="1BB2A749" w14:textId="77777777" w:rsidTr="00E14CBA">
        <w:trPr>
          <w:gridAfter w:val="1"/>
          <w:wAfter w:w="10" w:type="pct"/>
        </w:trPr>
        <w:tc>
          <w:tcPr>
            <w:tcW w:w="2190" w:type="pct"/>
          </w:tcPr>
          <w:p w14:paraId="79E4E137" w14:textId="77777777" w:rsidR="00C75BB3" w:rsidRPr="009E555A" w:rsidRDefault="00C75BB3" w:rsidP="00C75BB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2" w:type="pct"/>
            <w:gridSpan w:val="2"/>
          </w:tcPr>
          <w:p w14:paraId="5CA0EE5E" w14:textId="77777777" w:rsidR="00C75BB3" w:rsidRPr="00D533B8" w:rsidRDefault="00C75BB3" w:rsidP="00C7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4E581DD" w14:textId="77777777" w:rsidR="00C75BB3" w:rsidRPr="00D533B8" w:rsidRDefault="00C75BB3" w:rsidP="00C75BB3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13B3BC7A" w14:textId="77777777" w:rsidR="00C75BB3" w:rsidRPr="00D533B8" w:rsidRDefault="00C75BB3" w:rsidP="00C75BB3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15248D8" w14:textId="77777777" w:rsidR="00C75BB3" w:rsidRPr="00D533B8" w:rsidRDefault="00C75BB3" w:rsidP="00C75BB3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7CC16CF8" w14:textId="77777777" w:rsidR="00C75BB3" w:rsidRPr="00D533B8" w:rsidRDefault="00C75BB3" w:rsidP="00C7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37E5284" w14:textId="77777777" w:rsidR="00C75BB3" w:rsidRPr="00D533B8" w:rsidRDefault="00C75BB3" w:rsidP="00C7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40306580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5BB3" w:rsidRPr="00D533B8" w14:paraId="677FFD95" w14:textId="77777777" w:rsidTr="00E14CBA">
        <w:trPr>
          <w:gridAfter w:val="1"/>
          <w:wAfter w:w="10" w:type="pct"/>
        </w:trPr>
        <w:tc>
          <w:tcPr>
            <w:tcW w:w="2190" w:type="pct"/>
          </w:tcPr>
          <w:p w14:paraId="2FC84F72" w14:textId="77777777" w:rsidR="00C75BB3" w:rsidRPr="009E555A" w:rsidRDefault="00C75BB3" w:rsidP="00C7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62" w:type="pct"/>
            <w:gridSpan w:val="2"/>
          </w:tcPr>
          <w:p w14:paraId="329C9D89" w14:textId="77777777" w:rsidR="00C75BB3" w:rsidRPr="001D2555" w:rsidRDefault="001D2555" w:rsidP="001D255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5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</w:tcPr>
          <w:p w14:paraId="3D54516F" w14:textId="77777777" w:rsidR="00C75BB3" w:rsidRPr="00D533B8" w:rsidRDefault="00C75BB3" w:rsidP="00C75BB3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66C4DFCC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</w:tcPr>
          <w:p w14:paraId="29CA7219" w14:textId="77777777" w:rsidR="00C75BB3" w:rsidRPr="00D533B8" w:rsidRDefault="00C75BB3" w:rsidP="00C75BB3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gridSpan w:val="2"/>
          </w:tcPr>
          <w:p w14:paraId="5687EC84" w14:textId="77777777" w:rsidR="00C75BB3" w:rsidRPr="00D533B8" w:rsidRDefault="00D570F9" w:rsidP="00C75BB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2,509</w:t>
            </w:r>
          </w:p>
        </w:tc>
        <w:tc>
          <w:tcPr>
            <w:tcW w:w="143" w:type="pct"/>
            <w:gridSpan w:val="2"/>
          </w:tcPr>
          <w:p w14:paraId="37897013" w14:textId="77777777" w:rsidR="00C75BB3" w:rsidRPr="00D533B8" w:rsidRDefault="00C75BB3" w:rsidP="00C75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2E9D66DD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75BB3" w:rsidRPr="00D533B8" w14:paraId="03D517E9" w14:textId="77777777" w:rsidTr="00E14CBA">
        <w:trPr>
          <w:gridAfter w:val="1"/>
          <w:wAfter w:w="10" w:type="pct"/>
        </w:trPr>
        <w:tc>
          <w:tcPr>
            <w:tcW w:w="2190" w:type="pct"/>
            <w:shd w:val="clear" w:color="auto" w:fill="auto"/>
          </w:tcPr>
          <w:p w14:paraId="34301A0B" w14:textId="77777777" w:rsidR="00C75BB3" w:rsidRPr="00322553" w:rsidRDefault="00C75BB3" w:rsidP="00C75BB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3463D477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74DAA31B" w14:textId="77777777" w:rsidR="00C75BB3" w:rsidRPr="00D533B8" w:rsidRDefault="00C75BB3" w:rsidP="00C7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02B046C3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3F97555F" w14:textId="77777777" w:rsidR="00C75BB3" w:rsidRPr="00D533B8" w:rsidRDefault="00C75BB3" w:rsidP="00C75BB3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2BB2EFA3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AA00DB2" w14:textId="77777777" w:rsidR="00C75BB3" w:rsidRPr="00D533B8" w:rsidRDefault="00C75BB3" w:rsidP="00C75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14:paraId="393A1219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5BB3" w:rsidRPr="00D533B8" w14:paraId="3FDA1806" w14:textId="77777777" w:rsidTr="00E14CBA">
        <w:trPr>
          <w:gridAfter w:val="1"/>
          <w:wAfter w:w="10" w:type="pct"/>
        </w:trPr>
        <w:tc>
          <w:tcPr>
            <w:tcW w:w="2190" w:type="pct"/>
            <w:shd w:val="clear" w:color="auto" w:fill="auto"/>
          </w:tcPr>
          <w:p w14:paraId="2102FC6B" w14:textId="77777777" w:rsidR="00C75BB3" w:rsidRPr="009E555A" w:rsidRDefault="00C75BB3" w:rsidP="00C75BB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2" w:type="pct"/>
            <w:gridSpan w:val="2"/>
            <w:shd w:val="clear" w:color="auto" w:fill="auto"/>
          </w:tcPr>
          <w:p w14:paraId="0A9A663F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60513C67" w14:textId="77777777" w:rsidR="00C75BB3" w:rsidRPr="00D533B8" w:rsidRDefault="00C75BB3" w:rsidP="00C7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27871A21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05022E3F" w14:textId="77777777" w:rsidR="00C75BB3" w:rsidRPr="00D533B8" w:rsidRDefault="00C75BB3" w:rsidP="00C75BB3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3FB4DA96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8329312" w14:textId="77777777" w:rsidR="00C75BB3" w:rsidRPr="00D533B8" w:rsidRDefault="00C75BB3" w:rsidP="00C75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14:paraId="6740E690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5BB3" w:rsidRPr="00D533B8" w14:paraId="0697BC93" w14:textId="77777777" w:rsidTr="00E14CBA">
        <w:trPr>
          <w:gridAfter w:val="1"/>
          <w:wAfter w:w="10" w:type="pct"/>
        </w:trPr>
        <w:tc>
          <w:tcPr>
            <w:tcW w:w="2190" w:type="pct"/>
            <w:shd w:val="clear" w:color="auto" w:fill="auto"/>
          </w:tcPr>
          <w:p w14:paraId="2CD885BB" w14:textId="77777777" w:rsidR="00C75BB3" w:rsidRPr="009E555A" w:rsidRDefault="00C75BB3" w:rsidP="00C75BB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F31D3" w14:textId="77777777" w:rsidR="00C75BB3" w:rsidRPr="00D533B8" w:rsidRDefault="001D2555" w:rsidP="001D2555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42,806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5772BCA" w14:textId="77777777" w:rsidR="00C75BB3" w:rsidRPr="00D533B8" w:rsidRDefault="00C75BB3" w:rsidP="00C75B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7D0CE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D72424F" w14:textId="77777777" w:rsidR="00C75BB3" w:rsidRPr="00D533B8" w:rsidRDefault="00C75BB3" w:rsidP="00C75BB3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669182" w14:textId="77777777" w:rsidR="00C75BB3" w:rsidRPr="00D533B8" w:rsidRDefault="00D570F9" w:rsidP="00C75BB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42,806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0E92D00" w14:textId="77777777" w:rsidR="00C75BB3" w:rsidRPr="00D533B8" w:rsidRDefault="00C75BB3" w:rsidP="00C75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702DBE" w14:textId="77777777" w:rsidR="00C75BB3" w:rsidRPr="00D533B8" w:rsidRDefault="00C75BB3" w:rsidP="00C75BB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35AC9" w:rsidRPr="00CD5FAF" w14:paraId="313AE5CE" w14:textId="77777777" w:rsidTr="00E14CBA">
        <w:trPr>
          <w:gridAfter w:val="1"/>
          <w:wAfter w:w="10" w:type="pct"/>
        </w:trPr>
        <w:tc>
          <w:tcPr>
            <w:tcW w:w="2190" w:type="pct"/>
          </w:tcPr>
          <w:p w14:paraId="062A121F" w14:textId="77777777" w:rsidR="00D35AC9" w:rsidRPr="009E555A" w:rsidRDefault="00D35AC9" w:rsidP="00D35A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5E404" w14:textId="77777777" w:rsidR="00D35AC9" w:rsidRPr="001D2555" w:rsidRDefault="001D2555" w:rsidP="001D2555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5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42,806</w:t>
            </w:r>
          </w:p>
        </w:tc>
        <w:tc>
          <w:tcPr>
            <w:tcW w:w="144" w:type="pct"/>
            <w:gridSpan w:val="2"/>
          </w:tcPr>
          <w:p w14:paraId="58091C22" w14:textId="77777777" w:rsidR="00D35AC9" w:rsidRPr="00C75BB3" w:rsidRDefault="00D35AC9" w:rsidP="00D35AC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92468" w14:textId="77777777" w:rsidR="00D35AC9" w:rsidRPr="00D35AC9" w:rsidRDefault="00D35AC9" w:rsidP="00D35AC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5A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</w:tcPr>
          <w:p w14:paraId="5846A4BD" w14:textId="77777777" w:rsidR="00D35AC9" w:rsidRPr="00C75BB3" w:rsidRDefault="00D35AC9" w:rsidP="00D35AC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2AC359" w14:textId="77777777" w:rsidR="00D35AC9" w:rsidRPr="00D570F9" w:rsidRDefault="00D570F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 w:rsidRPr="00D570F9">
              <w:rPr>
                <w:rFonts w:ascii="Angsana New" w:hAnsi="Angsana New"/>
                <w:b/>
                <w:bCs/>
                <w:sz w:val="30"/>
                <w:szCs w:val="30"/>
              </w:rPr>
              <w:t>45,315</w:t>
            </w:r>
          </w:p>
        </w:tc>
        <w:tc>
          <w:tcPr>
            <w:tcW w:w="143" w:type="pct"/>
            <w:gridSpan w:val="2"/>
          </w:tcPr>
          <w:p w14:paraId="6894FB41" w14:textId="77777777" w:rsidR="00D35AC9" w:rsidRPr="00C75BB3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77E938" w14:textId="77777777" w:rsidR="00D35AC9" w:rsidRPr="00D35AC9" w:rsidRDefault="00D35AC9" w:rsidP="00D35AC9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5A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B8EEF38" w14:textId="77777777" w:rsidR="00C75BB3" w:rsidRDefault="00C75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63"/>
        <w:gridCol w:w="272"/>
        <w:gridCol w:w="1083"/>
        <w:gridCol w:w="272"/>
        <w:gridCol w:w="1170"/>
        <w:gridCol w:w="270"/>
        <w:gridCol w:w="1162"/>
      </w:tblGrid>
      <w:tr w:rsidR="00C22191" w:rsidRPr="00D533B8" w14:paraId="10B11723" w14:textId="77777777" w:rsidTr="00D35AC9">
        <w:trPr>
          <w:tblHeader/>
        </w:trPr>
        <w:tc>
          <w:tcPr>
            <w:tcW w:w="2195" w:type="pct"/>
          </w:tcPr>
          <w:p w14:paraId="757C19F2" w14:textId="77777777" w:rsidR="00C22191" w:rsidRPr="00D533B8" w:rsidRDefault="00C22191" w:rsidP="00FF7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D533B8">
              <w:rPr>
                <w:rFonts w:ascii="Angsana New" w:hAnsi="Angsana New"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2" w:type="pct"/>
            <w:gridSpan w:val="3"/>
          </w:tcPr>
          <w:p w14:paraId="34FC5A9E" w14:textId="77777777" w:rsidR="00C22191" w:rsidRPr="00D533B8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02D230F" w14:textId="77777777" w:rsidR="00C22191" w:rsidRPr="00D533B8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6EA6D11C" w14:textId="77777777" w:rsidR="00C22191" w:rsidRPr="00D533B8" w:rsidRDefault="00C22191" w:rsidP="00FF7AB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57E" w:rsidRPr="00D533B8" w14:paraId="73B92859" w14:textId="77777777" w:rsidTr="00D35AC9">
        <w:trPr>
          <w:trHeight w:val="335"/>
          <w:tblHeader/>
        </w:trPr>
        <w:tc>
          <w:tcPr>
            <w:tcW w:w="2195" w:type="pct"/>
          </w:tcPr>
          <w:p w14:paraId="74D145D8" w14:textId="77777777" w:rsidR="00C3457E" w:rsidRPr="00D533B8" w:rsidRDefault="00C3457E" w:rsidP="00C3457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4" w:type="pct"/>
          </w:tcPr>
          <w:p w14:paraId="1B716F26" w14:textId="77777777" w:rsidR="00C3457E" w:rsidRPr="00D533B8" w:rsidRDefault="00C3457E" w:rsidP="00C3457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69C1CC0F" w14:textId="77777777" w:rsidR="00C3457E" w:rsidRPr="00D533B8" w:rsidRDefault="00C3457E" w:rsidP="00C3457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ABE51B0" w14:textId="77777777" w:rsidR="00C3457E" w:rsidRPr="00D533B8" w:rsidRDefault="00C3457E" w:rsidP="00C3457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</w:tcPr>
          <w:p w14:paraId="0250988B" w14:textId="77777777" w:rsidR="00C3457E" w:rsidRPr="00D533B8" w:rsidRDefault="00C3457E" w:rsidP="00C34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F8CA89" w14:textId="77777777" w:rsidR="00C3457E" w:rsidRPr="00D533B8" w:rsidRDefault="00C3457E" w:rsidP="00C3457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B7ED2E6" w14:textId="77777777" w:rsidR="00C3457E" w:rsidRPr="00D533B8" w:rsidRDefault="00C3457E" w:rsidP="00C3457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B6D85F7" w14:textId="77777777" w:rsidR="00C3457E" w:rsidRPr="00D533B8" w:rsidRDefault="00C3457E" w:rsidP="00C3457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676E1" w:rsidRPr="00D533B8" w14:paraId="6DC8137E" w14:textId="77777777" w:rsidTr="00D35AC9">
        <w:trPr>
          <w:tblHeader/>
        </w:trPr>
        <w:tc>
          <w:tcPr>
            <w:tcW w:w="2195" w:type="pct"/>
          </w:tcPr>
          <w:p w14:paraId="214DD372" w14:textId="77777777" w:rsidR="00B676E1" w:rsidRPr="00D533B8" w:rsidRDefault="00B676E1" w:rsidP="00B676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5" w:type="pct"/>
            <w:gridSpan w:val="7"/>
          </w:tcPr>
          <w:p w14:paraId="41B592A8" w14:textId="77777777" w:rsidR="00B676E1" w:rsidRPr="00D533B8" w:rsidRDefault="00B676E1" w:rsidP="00B676E1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76E1" w:rsidRPr="00D533B8" w14:paraId="3B0B0504" w14:textId="77777777" w:rsidTr="00D35AC9">
        <w:tc>
          <w:tcPr>
            <w:tcW w:w="2195" w:type="pct"/>
          </w:tcPr>
          <w:p w14:paraId="2FA0A829" w14:textId="77777777" w:rsidR="00B676E1" w:rsidRPr="00D533B8" w:rsidRDefault="00B676E1" w:rsidP="00B676E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4" w:type="pct"/>
          </w:tcPr>
          <w:p w14:paraId="415FE936" w14:textId="77777777" w:rsidR="00B676E1" w:rsidRPr="00D533B8" w:rsidRDefault="00B676E1" w:rsidP="00B676E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829EED" w14:textId="77777777" w:rsidR="00B676E1" w:rsidRPr="00D533B8" w:rsidRDefault="00B676E1" w:rsidP="00B676E1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17A991" w14:textId="77777777" w:rsidR="00B676E1" w:rsidRPr="00D533B8" w:rsidRDefault="00B676E1" w:rsidP="00B676E1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D0CD61" w14:textId="77777777" w:rsidR="00B676E1" w:rsidRPr="00D533B8" w:rsidRDefault="00B676E1" w:rsidP="00B676E1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463FACC" w14:textId="77777777" w:rsidR="00B676E1" w:rsidRPr="00D533B8" w:rsidRDefault="00B676E1" w:rsidP="00B676E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A9947FD" w14:textId="77777777" w:rsidR="00B676E1" w:rsidRPr="00D533B8" w:rsidRDefault="00B676E1" w:rsidP="00B676E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56B939E" w14:textId="77777777" w:rsidR="00B676E1" w:rsidRPr="00D533B8" w:rsidRDefault="00B676E1" w:rsidP="00B676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4BAD" w:rsidRPr="00D533B8" w14:paraId="09346A92" w14:textId="77777777" w:rsidTr="00D35AC9">
        <w:tc>
          <w:tcPr>
            <w:tcW w:w="2195" w:type="pct"/>
            <w:shd w:val="clear" w:color="auto" w:fill="auto"/>
          </w:tcPr>
          <w:p w14:paraId="30CC4498" w14:textId="77777777" w:rsidR="00914BAD" w:rsidRPr="00D533B8" w:rsidRDefault="00914BAD" w:rsidP="00914BA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64" w:type="pct"/>
            <w:shd w:val="clear" w:color="auto" w:fill="auto"/>
          </w:tcPr>
          <w:p w14:paraId="27704267" w14:textId="77777777" w:rsidR="00914BAD" w:rsidRPr="00D533B8" w:rsidRDefault="00914BAD" w:rsidP="00914BA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B03253" w14:textId="77777777" w:rsidR="00914BAD" w:rsidRPr="00D533B8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A8769E0" w14:textId="77777777" w:rsidR="00914BAD" w:rsidRPr="00D533B8" w:rsidRDefault="00914BAD" w:rsidP="00914BA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7F59A67" w14:textId="77777777" w:rsidR="00914BAD" w:rsidRPr="00D533B8" w:rsidRDefault="00914BAD" w:rsidP="00914BAD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shd w:val="clear" w:color="auto" w:fill="auto"/>
          </w:tcPr>
          <w:p w14:paraId="24314E11" w14:textId="77777777" w:rsidR="00914BAD" w:rsidRPr="00D533B8" w:rsidRDefault="00914BAD" w:rsidP="00914B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143" w:type="pct"/>
            <w:shd w:val="clear" w:color="auto" w:fill="auto"/>
          </w:tcPr>
          <w:p w14:paraId="128CA457" w14:textId="77777777" w:rsidR="00914BAD" w:rsidRPr="00D533B8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8895FFE" w14:textId="77777777" w:rsidR="00914BAD" w:rsidRPr="00D533B8" w:rsidRDefault="00914BAD" w:rsidP="00914BAD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14BAD" w:rsidRPr="00CD5FAF" w14:paraId="054EABAD" w14:textId="77777777" w:rsidTr="00D35AC9">
        <w:tc>
          <w:tcPr>
            <w:tcW w:w="2195" w:type="pct"/>
          </w:tcPr>
          <w:p w14:paraId="3AE9079B" w14:textId="77777777" w:rsidR="00914BAD" w:rsidRPr="00CD5FAF" w:rsidRDefault="00914BAD" w:rsidP="00914BA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14:paraId="18D5915D" w14:textId="77777777" w:rsidR="00914BAD" w:rsidRPr="00CD5FAF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4" w:type="pct"/>
          </w:tcPr>
          <w:p w14:paraId="54365E46" w14:textId="77777777" w:rsidR="00914BAD" w:rsidRPr="00CD5FAF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574" w:type="pct"/>
          </w:tcPr>
          <w:p w14:paraId="44CB73D4" w14:textId="77777777" w:rsidR="00914BAD" w:rsidRPr="00CD5FAF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4" w:type="pct"/>
          </w:tcPr>
          <w:p w14:paraId="4C276208" w14:textId="77777777" w:rsidR="00914BAD" w:rsidRPr="00CD5FAF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20" w:type="pct"/>
          </w:tcPr>
          <w:p w14:paraId="1DE8BAD4" w14:textId="77777777" w:rsidR="00914BAD" w:rsidRPr="00CD5FAF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3" w:type="pct"/>
          </w:tcPr>
          <w:p w14:paraId="04541C67" w14:textId="77777777" w:rsidR="00914BAD" w:rsidRPr="00CD5FAF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16" w:type="pct"/>
          </w:tcPr>
          <w:p w14:paraId="29D2568A" w14:textId="77777777" w:rsidR="00914BAD" w:rsidRPr="00CD5FAF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914BAD" w:rsidRPr="00D533B8" w14:paraId="4E367C63" w14:textId="77777777" w:rsidTr="00D35AC9">
        <w:trPr>
          <w:trHeight w:val="355"/>
        </w:trPr>
        <w:tc>
          <w:tcPr>
            <w:tcW w:w="2195" w:type="pct"/>
          </w:tcPr>
          <w:p w14:paraId="361CC086" w14:textId="77777777" w:rsidR="00914BAD" w:rsidRPr="00B30C48" w:rsidRDefault="00914BAD" w:rsidP="00914BA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4" w:type="pct"/>
            <w:shd w:val="clear" w:color="auto" w:fill="auto"/>
          </w:tcPr>
          <w:p w14:paraId="0812A2C2" w14:textId="77777777" w:rsidR="00914BAD" w:rsidRPr="00F76849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FAAA4B" w14:textId="77777777" w:rsidR="00914BAD" w:rsidRPr="00D533B8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574" w:type="pct"/>
          </w:tcPr>
          <w:p w14:paraId="2463D378" w14:textId="77777777" w:rsidR="00914BAD" w:rsidRPr="00F76849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B45C5E" w14:textId="77777777" w:rsidR="00914BAD" w:rsidRPr="00D533B8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20" w:type="pct"/>
          </w:tcPr>
          <w:p w14:paraId="36483759" w14:textId="77777777" w:rsidR="00914BAD" w:rsidRPr="00F76849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B8029D3" w14:textId="77777777" w:rsidR="00914BAD" w:rsidRPr="00D533B8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16" w:type="pct"/>
          </w:tcPr>
          <w:p w14:paraId="4ED14AFC" w14:textId="77777777" w:rsidR="00914BAD" w:rsidRPr="00F76849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BAD" w:rsidRPr="00D533B8" w14:paraId="2E865D00" w14:textId="77777777" w:rsidTr="00D35AC9">
        <w:trPr>
          <w:trHeight w:val="417"/>
        </w:trPr>
        <w:tc>
          <w:tcPr>
            <w:tcW w:w="2195" w:type="pct"/>
          </w:tcPr>
          <w:p w14:paraId="1B4ECFD0" w14:textId="77777777" w:rsidR="00914BAD" w:rsidRPr="00B30C48" w:rsidRDefault="00914BAD" w:rsidP="00914BA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ออลโคโค กรุ๊ป จำกัด</w:t>
            </w:r>
          </w:p>
        </w:tc>
        <w:tc>
          <w:tcPr>
            <w:tcW w:w="564" w:type="pct"/>
            <w:shd w:val="clear" w:color="auto" w:fill="auto"/>
          </w:tcPr>
          <w:p w14:paraId="39871CFA" w14:textId="77777777" w:rsidR="00914BAD" w:rsidRPr="00D533B8" w:rsidRDefault="00914BAD" w:rsidP="00914BA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0F6F886D" w14:textId="77777777" w:rsidR="00914BAD" w:rsidRPr="00D533B8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574" w:type="pct"/>
          </w:tcPr>
          <w:p w14:paraId="44D17CC3" w14:textId="77777777" w:rsidR="00914BAD" w:rsidRPr="007323D0" w:rsidRDefault="00914BAD" w:rsidP="00914BA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3D0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4" w:type="pct"/>
          </w:tcPr>
          <w:p w14:paraId="33AC2367" w14:textId="77777777" w:rsidR="00914BAD" w:rsidRPr="007323D0" w:rsidRDefault="00914BAD" w:rsidP="00914BA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</w:tcPr>
          <w:p w14:paraId="6DD6E2BC" w14:textId="77777777" w:rsidR="00914BAD" w:rsidRPr="007323D0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7C5289A" w14:textId="77777777" w:rsidR="00914BAD" w:rsidRPr="007323D0" w:rsidRDefault="00914BAD" w:rsidP="00914BAD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14:paraId="11B381C7" w14:textId="77777777" w:rsidR="00914BAD" w:rsidRPr="007323D0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7323D0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C64FBA" w:rsidRPr="00D533B8" w14:paraId="0A1CA928" w14:textId="77777777" w:rsidTr="00D35AC9">
        <w:trPr>
          <w:trHeight w:val="417"/>
        </w:trPr>
        <w:tc>
          <w:tcPr>
            <w:tcW w:w="2195" w:type="pct"/>
          </w:tcPr>
          <w:p w14:paraId="349BAEC6" w14:textId="77777777" w:rsidR="00C64FBA" w:rsidRDefault="00C64FBA" w:rsidP="00914BA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14:paraId="538CB22D" w14:textId="77777777" w:rsidR="00C64FBA" w:rsidRPr="00D533B8" w:rsidRDefault="00C64FBA" w:rsidP="00914BA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579C56CA" w14:textId="77777777" w:rsidR="00C64FBA" w:rsidRPr="00D533B8" w:rsidRDefault="00C64FBA" w:rsidP="00914BAD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574" w:type="pct"/>
          </w:tcPr>
          <w:p w14:paraId="23BA798C" w14:textId="77777777" w:rsidR="00C64FBA" w:rsidRPr="007323D0" w:rsidRDefault="00C64FBA" w:rsidP="00914BA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43D5B47E" w14:textId="77777777" w:rsidR="00C64FBA" w:rsidRPr="007323D0" w:rsidRDefault="00C64FBA" w:rsidP="00914BA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</w:tcPr>
          <w:p w14:paraId="787A2E4C" w14:textId="77777777" w:rsidR="00C64FBA" w:rsidRDefault="00C64FBA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4F025D" w14:textId="77777777" w:rsidR="00C64FBA" w:rsidRPr="007323D0" w:rsidRDefault="00C64FBA" w:rsidP="00914BAD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14:paraId="2C1A5ADD" w14:textId="77777777" w:rsidR="00C64FBA" w:rsidRPr="007323D0" w:rsidRDefault="00C64FBA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BAD" w:rsidRPr="00D533B8" w14:paraId="7C69170F" w14:textId="77777777" w:rsidTr="00D35AC9">
        <w:tc>
          <w:tcPr>
            <w:tcW w:w="2195" w:type="pct"/>
          </w:tcPr>
          <w:p w14:paraId="1C945B7C" w14:textId="77777777" w:rsidR="00914BAD" w:rsidRPr="00D533B8" w:rsidRDefault="00914BAD" w:rsidP="00914BA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64" w:type="pct"/>
            <w:shd w:val="clear" w:color="auto" w:fill="auto"/>
          </w:tcPr>
          <w:p w14:paraId="02865FB2" w14:textId="77777777" w:rsidR="00914BAD" w:rsidRPr="00D533B8" w:rsidRDefault="00914BAD" w:rsidP="00914BA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811DEC1" w14:textId="77777777" w:rsidR="00914BAD" w:rsidRPr="00D533B8" w:rsidRDefault="00914BAD" w:rsidP="00914BAD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09B8551" w14:textId="77777777" w:rsidR="00914BAD" w:rsidRPr="00D533B8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565CA7" w14:textId="77777777" w:rsidR="00914BAD" w:rsidRPr="00D533B8" w:rsidRDefault="00914BAD" w:rsidP="00914BAD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12D3F8C" w14:textId="77777777" w:rsidR="00914BAD" w:rsidRPr="00D533B8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FEB9F46" w14:textId="77777777" w:rsidR="00914BAD" w:rsidRPr="00D533B8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D4A09DC" w14:textId="77777777" w:rsidR="00914BAD" w:rsidRPr="00D533B8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BAD" w:rsidRPr="00D533B8" w14:paraId="7021C5A3" w14:textId="77777777" w:rsidTr="00D35AC9">
        <w:tc>
          <w:tcPr>
            <w:tcW w:w="2195" w:type="pct"/>
          </w:tcPr>
          <w:p w14:paraId="66A687FE" w14:textId="77777777" w:rsidR="00914BAD" w:rsidRPr="00D533B8" w:rsidRDefault="00914BAD" w:rsidP="00914BA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64" w:type="pct"/>
            <w:shd w:val="clear" w:color="auto" w:fill="auto"/>
            <w:vAlign w:val="bottom"/>
          </w:tcPr>
          <w:p w14:paraId="1DBC0AB2" w14:textId="77777777" w:rsidR="00914BAD" w:rsidRPr="00CB750D" w:rsidRDefault="00332D24" w:rsidP="00914BA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44" w:type="pct"/>
          </w:tcPr>
          <w:p w14:paraId="51F305F6" w14:textId="77777777" w:rsidR="00914BAD" w:rsidRPr="00D533B8" w:rsidRDefault="00914BAD" w:rsidP="00914BA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4" w:type="pct"/>
            <w:vAlign w:val="bottom"/>
          </w:tcPr>
          <w:p w14:paraId="73388A27" w14:textId="77777777" w:rsidR="00914BAD" w:rsidRPr="00CB750D" w:rsidRDefault="00914BAD" w:rsidP="00914BA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75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CB750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B75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269</w:t>
            </w:r>
          </w:p>
        </w:tc>
        <w:tc>
          <w:tcPr>
            <w:tcW w:w="144" w:type="pct"/>
          </w:tcPr>
          <w:p w14:paraId="5B18E790" w14:textId="77777777" w:rsidR="00914BAD" w:rsidRPr="00D533B8" w:rsidRDefault="00914BAD" w:rsidP="00914BA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vAlign w:val="bottom"/>
          </w:tcPr>
          <w:p w14:paraId="657860A4" w14:textId="77777777" w:rsidR="00914BAD" w:rsidRPr="00D533B8" w:rsidRDefault="00914BAD" w:rsidP="00914BAD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62071E8" w14:textId="77777777" w:rsidR="00914BAD" w:rsidRPr="00D533B8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35BEB490" w14:textId="77777777" w:rsidR="00914BAD" w:rsidRPr="00D533B8" w:rsidRDefault="00914BAD" w:rsidP="00914BAD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14BAD" w:rsidRPr="00D533B8" w14:paraId="4ECFE910" w14:textId="77777777" w:rsidTr="00D35AC9">
        <w:tc>
          <w:tcPr>
            <w:tcW w:w="2195" w:type="pct"/>
          </w:tcPr>
          <w:p w14:paraId="5AA7E970" w14:textId="77777777" w:rsidR="00914BAD" w:rsidRPr="00D533B8" w:rsidRDefault="00914BAD" w:rsidP="00914BA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564" w:type="pct"/>
            <w:shd w:val="clear" w:color="auto" w:fill="auto"/>
          </w:tcPr>
          <w:p w14:paraId="76B344D3" w14:textId="77777777" w:rsidR="00914BAD" w:rsidRPr="00CB750D" w:rsidRDefault="00332D24" w:rsidP="00914BA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" w:type="pct"/>
          </w:tcPr>
          <w:p w14:paraId="56645C5F" w14:textId="77777777" w:rsidR="00914BAD" w:rsidRPr="00D533B8" w:rsidRDefault="00914BAD" w:rsidP="00914B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3387CF4" w14:textId="77777777" w:rsidR="00914BAD" w:rsidRPr="00CB750D" w:rsidRDefault="00914BAD" w:rsidP="00914BA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75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94</w:t>
            </w:r>
          </w:p>
        </w:tc>
        <w:tc>
          <w:tcPr>
            <w:tcW w:w="144" w:type="pct"/>
          </w:tcPr>
          <w:p w14:paraId="091E91AF" w14:textId="77777777" w:rsidR="00914BAD" w:rsidRPr="00D533B8" w:rsidRDefault="00914BAD" w:rsidP="00914BAD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4C78F68" w14:textId="77777777" w:rsidR="00914BAD" w:rsidRPr="007323D0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3" w:type="pct"/>
          </w:tcPr>
          <w:p w14:paraId="26D588C3" w14:textId="77777777" w:rsidR="00914BAD" w:rsidRPr="00D533B8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8EC5D9B" w14:textId="77777777" w:rsidR="00914BAD" w:rsidRPr="007323D0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7323D0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914BAD" w:rsidRPr="00D533B8" w14:paraId="30DE3006" w14:textId="77777777" w:rsidTr="00D35AC9">
        <w:tc>
          <w:tcPr>
            <w:tcW w:w="2195" w:type="pct"/>
          </w:tcPr>
          <w:p w14:paraId="192CD7EB" w14:textId="77777777" w:rsidR="00914BAD" w:rsidRPr="00D533B8" w:rsidRDefault="00914BAD" w:rsidP="00914BA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สามที เอ็นจิเนียริ่ง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64" w:type="pct"/>
            <w:shd w:val="clear" w:color="auto" w:fill="auto"/>
          </w:tcPr>
          <w:p w14:paraId="68640253" w14:textId="77777777" w:rsidR="00914BAD" w:rsidRPr="00D533B8" w:rsidRDefault="00332D24" w:rsidP="00914BA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44" w:type="pct"/>
          </w:tcPr>
          <w:p w14:paraId="5FBA0D95" w14:textId="77777777" w:rsidR="00914BAD" w:rsidRPr="00D533B8" w:rsidRDefault="00914BAD" w:rsidP="00914BAD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FA7E863" w14:textId="77777777" w:rsidR="00914BAD" w:rsidRPr="00D533B8" w:rsidRDefault="00914BAD" w:rsidP="00914BA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2,568</w:t>
            </w:r>
          </w:p>
        </w:tc>
        <w:tc>
          <w:tcPr>
            <w:tcW w:w="144" w:type="pct"/>
          </w:tcPr>
          <w:p w14:paraId="678B274E" w14:textId="77777777" w:rsidR="00914BAD" w:rsidRPr="00D533B8" w:rsidRDefault="00914BAD" w:rsidP="00914BAD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06FD997" w14:textId="77777777" w:rsidR="00914BAD" w:rsidRPr="00D533B8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281</w:t>
            </w:r>
          </w:p>
        </w:tc>
        <w:tc>
          <w:tcPr>
            <w:tcW w:w="143" w:type="pct"/>
          </w:tcPr>
          <w:p w14:paraId="3DFB522B" w14:textId="77777777" w:rsidR="00914BAD" w:rsidRPr="00D533B8" w:rsidRDefault="00914BAD" w:rsidP="00914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D8C0D11" w14:textId="77777777" w:rsidR="00914BAD" w:rsidRPr="00D533B8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2,568</w:t>
            </w:r>
          </w:p>
        </w:tc>
      </w:tr>
      <w:tr w:rsidR="00914BAD" w:rsidRPr="00D533B8" w14:paraId="65CCD503" w14:textId="77777777" w:rsidTr="00D35AC9">
        <w:tc>
          <w:tcPr>
            <w:tcW w:w="2195" w:type="pct"/>
          </w:tcPr>
          <w:p w14:paraId="56E530EB" w14:textId="77777777" w:rsidR="00914BAD" w:rsidRPr="00CD5ECB" w:rsidRDefault="00914BAD" w:rsidP="00914BA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5EC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แบงคอคเบสท์บาย กรุ๊ป </w:t>
            </w:r>
            <w:r w:rsidRPr="00CD5EC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64" w:type="pct"/>
            <w:shd w:val="clear" w:color="auto" w:fill="auto"/>
          </w:tcPr>
          <w:p w14:paraId="31927FF0" w14:textId="77777777" w:rsidR="00914BAD" w:rsidRPr="00D533B8" w:rsidRDefault="00332D24" w:rsidP="00332D24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C42E87C" w14:textId="77777777" w:rsidR="00914BAD" w:rsidRPr="00D533B8" w:rsidRDefault="00914BAD" w:rsidP="00914BAD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DDD622" w14:textId="77777777" w:rsidR="00914BAD" w:rsidRPr="00D533B8" w:rsidRDefault="00914BAD" w:rsidP="00914BA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44" w:type="pct"/>
          </w:tcPr>
          <w:p w14:paraId="126C9E36" w14:textId="77777777" w:rsidR="00914BAD" w:rsidRPr="00D533B8" w:rsidRDefault="00914BAD" w:rsidP="00914BAD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BFE3882" w14:textId="77777777" w:rsidR="00914BAD" w:rsidRPr="00D533B8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CACA97" w14:textId="77777777" w:rsidR="00914BAD" w:rsidRPr="00D533B8" w:rsidRDefault="00914BAD" w:rsidP="00914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8CAC3F9" w14:textId="77777777" w:rsidR="00914BAD" w:rsidRPr="00D533B8" w:rsidRDefault="00914BAD" w:rsidP="0091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</w:p>
        </w:tc>
      </w:tr>
      <w:tr w:rsidR="00332D24" w:rsidRPr="00D533B8" w14:paraId="7DFFBC0E" w14:textId="77777777" w:rsidTr="00BE39DD">
        <w:tc>
          <w:tcPr>
            <w:tcW w:w="2195" w:type="pct"/>
          </w:tcPr>
          <w:p w14:paraId="7E14BEB6" w14:textId="77777777" w:rsidR="00332D24" w:rsidRPr="00CD5ECB" w:rsidRDefault="00332D24" w:rsidP="00332D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64" w:type="pct"/>
            <w:shd w:val="clear" w:color="auto" w:fill="auto"/>
          </w:tcPr>
          <w:p w14:paraId="7CE53829" w14:textId="77777777" w:rsidR="00332D24" w:rsidRDefault="00332D24" w:rsidP="00332D24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349</w:t>
            </w:r>
          </w:p>
        </w:tc>
        <w:tc>
          <w:tcPr>
            <w:tcW w:w="144" w:type="pct"/>
          </w:tcPr>
          <w:p w14:paraId="00A87A67" w14:textId="77777777" w:rsidR="00332D24" w:rsidRPr="00D533B8" w:rsidRDefault="00332D24" w:rsidP="00332D24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6C7E7C" w14:textId="77777777" w:rsidR="00332D24" w:rsidRPr="00D533B8" w:rsidRDefault="00332D24" w:rsidP="00332D2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0F3D3650" w14:textId="77777777" w:rsidR="00332D24" w:rsidRPr="00D533B8" w:rsidRDefault="00332D24" w:rsidP="00332D24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A596325" w14:textId="77777777" w:rsidR="00332D24" w:rsidRPr="00D533B8" w:rsidRDefault="00332D24" w:rsidP="00332D24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23D523E" w14:textId="77777777" w:rsidR="00332D24" w:rsidRPr="00D533B8" w:rsidRDefault="00332D24" w:rsidP="00332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588D928" w14:textId="77777777" w:rsidR="00332D24" w:rsidRPr="00D533B8" w:rsidRDefault="00332D24" w:rsidP="00332D24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2D24" w:rsidRPr="00D533B8" w14:paraId="3544229C" w14:textId="77777777" w:rsidTr="00D35AC9">
        <w:tc>
          <w:tcPr>
            <w:tcW w:w="2195" w:type="pct"/>
          </w:tcPr>
          <w:p w14:paraId="56DE4DD6" w14:textId="77777777" w:rsidR="00332D24" w:rsidRPr="00CD5ECB" w:rsidRDefault="00332D24" w:rsidP="00332D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4" w:type="pct"/>
            <w:shd w:val="clear" w:color="auto" w:fill="auto"/>
          </w:tcPr>
          <w:p w14:paraId="295CE22F" w14:textId="77777777" w:rsidR="00332D24" w:rsidRPr="00D533B8" w:rsidRDefault="00332D24" w:rsidP="00332D24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44" w:type="pct"/>
          </w:tcPr>
          <w:p w14:paraId="6B5DFDF0" w14:textId="77777777" w:rsidR="00332D24" w:rsidRPr="00D533B8" w:rsidRDefault="00332D24" w:rsidP="00332D24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FE3CA5D" w14:textId="77777777" w:rsidR="00332D24" w:rsidRPr="00D533B8" w:rsidRDefault="00332D24" w:rsidP="00332D2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0D71419" w14:textId="77777777" w:rsidR="00332D24" w:rsidRPr="00D533B8" w:rsidRDefault="00332D24" w:rsidP="00332D24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462AD368" w14:textId="77777777" w:rsidR="00332D24" w:rsidRPr="00D533B8" w:rsidRDefault="00332D24" w:rsidP="00332D24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3FD0BD4" w14:textId="77777777" w:rsidR="00332D24" w:rsidRPr="00D533B8" w:rsidRDefault="00332D24" w:rsidP="00332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DBBB60E" w14:textId="77777777" w:rsidR="00332D24" w:rsidRPr="00D533B8" w:rsidRDefault="00332D24" w:rsidP="00332D24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2D24" w:rsidRPr="00D533B8" w14:paraId="59F6D098" w14:textId="77777777" w:rsidTr="00D35AC9">
        <w:tc>
          <w:tcPr>
            <w:tcW w:w="2195" w:type="pct"/>
          </w:tcPr>
          <w:p w14:paraId="11F08740" w14:textId="77777777" w:rsidR="00332D24" w:rsidRPr="00D533B8" w:rsidRDefault="00332D24" w:rsidP="00332D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16E27" w14:textId="77777777" w:rsidR="00332D24" w:rsidRPr="00332D24" w:rsidRDefault="00332D24" w:rsidP="00332D24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1,502</w:t>
            </w:r>
          </w:p>
        </w:tc>
        <w:tc>
          <w:tcPr>
            <w:tcW w:w="144" w:type="pct"/>
          </w:tcPr>
          <w:p w14:paraId="276BA815" w14:textId="77777777" w:rsidR="00332D24" w:rsidRPr="00D533B8" w:rsidRDefault="00332D24" w:rsidP="00332D2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C0644" w14:textId="77777777" w:rsidR="00332D24" w:rsidRPr="00D533B8" w:rsidRDefault="00332D24" w:rsidP="00332D24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Pr="00CB75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036</w:t>
            </w:r>
          </w:p>
        </w:tc>
        <w:tc>
          <w:tcPr>
            <w:tcW w:w="144" w:type="pct"/>
          </w:tcPr>
          <w:p w14:paraId="16295A56" w14:textId="77777777" w:rsidR="00332D24" w:rsidRPr="00D533B8" w:rsidRDefault="00332D24" w:rsidP="00332D2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63D7" w14:textId="77777777" w:rsidR="00332D24" w:rsidRPr="004D5385" w:rsidRDefault="00332D24" w:rsidP="00332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598</w:t>
            </w:r>
          </w:p>
        </w:tc>
        <w:tc>
          <w:tcPr>
            <w:tcW w:w="143" w:type="pct"/>
          </w:tcPr>
          <w:p w14:paraId="57B21DB3" w14:textId="77777777" w:rsidR="00332D24" w:rsidRPr="00D533B8" w:rsidRDefault="00332D24" w:rsidP="00332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A39C3" w14:textId="77777777" w:rsidR="00332D24" w:rsidRPr="004D5385" w:rsidRDefault="00332D24" w:rsidP="00332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53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4D53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53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767</w:t>
            </w:r>
          </w:p>
        </w:tc>
      </w:tr>
    </w:tbl>
    <w:p w14:paraId="6CAD407E" w14:textId="77777777" w:rsidR="0004267C" w:rsidRDefault="00042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36"/>
        <w:gridCol w:w="934"/>
        <w:gridCol w:w="270"/>
        <w:gridCol w:w="990"/>
        <w:gridCol w:w="236"/>
        <w:gridCol w:w="916"/>
        <w:gridCol w:w="236"/>
        <w:gridCol w:w="1042"/>
        <w:gridCol w:w="236"/>
        <w:gridCol w:w="1114"/>
      </w:tblGrid>
      <w:tr w:rsidR="00D35AC9" w:rsidRPr="007A2F98" w14:paraId="0B65FACD" w14:textId="77777777" w:rsidTr="0085296C">
        <w:trPr>
          <w:tblHeader/>
        </w:trPr>
        <w:tc>
          <w:tcPr>
            <w:tcW w:w="2070" w:type="dxa"/>
          </w:tcPr>
          <w:p w14:paraId="4D90037B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E25A21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EA872AB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F43B2F4" w14:textId="77777777" w:rsidR="00D35AC9" w:rsidRPr="00432645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353A9F" w14:textId="77777777" w:rsidR="00D35AC9" w:rsidRPr="00432645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C16A286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35AC9" w:rsidRPr="007A2F98" w14:paraId="47699111" w14:textId="77777777" w:rsidTr="00D922FE">
        <w:trPr>
          <w:tblHeader/>
        </w:trPr>
        <w:tc>
          <w:tcPr>
            <w:tcW w:w="2070" w:type="dxa"/>
            <w:vAlign w:val="bottom"/>
          </w:tcPr>
          <w:p w14:paraId="6253315C" w14:textId="77777777" w:rsidR="00D35AC9" w:rsidRPr="00F53DCB" w:rsidRDefault="00D922FE" w:rsidP="00D9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3D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  <w:r w:rsidRPr="00F53D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F53D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ของเงินกู้ยืม</w:t>
            </w:r>
          </w:p>
        </w:tc>
        <w:tc>
          <w:tcPr>
            <w:tcW w:w="1170" w:type="dxa"/>
            <w:vAlign w:val="bottom"/>
          </w:tcPr>
          <w:p w14:paraId="2C997AAD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7041A0A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67A749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0A895119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F8DAB0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A6B06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D18C442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DF436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FFEAC75" w14:textId="77777777" w:rsidR="00D35AC9" w:rsidRPr="00432645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36" w:type="dxa"/>
          </w:tcPr>
          <w:p w14:paraId="782AF39F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2D102EA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35AC9" w:rsidRPr="007A2F98" w14:paraId="03FF37A8" w14:textId="77777777" w:rsidTr="0085296C">
        <w:trPr>
          <w:tblHeader/>
        </w:trPr>
        <w:tc>
          <w:tcPr>
            <w:tcW w:w="2070" w:type="dxa"/>
          </w:tcPr>
          <w:p w14:paraId="37EF0CA6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C4FD1E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82F464E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A91971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A41EE9A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6B48D0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4D51640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DC3620D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B956D87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0E97C7F6" w14:textId="77777777" w:rsidR="00D35AC9" w:rsidRPr="00432645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6FDEDBC4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A1DF45" w14:textId="77777777" w:rsidR="00D35AC9" w:rsidRPr="007A2F98" w:rsidRDefault="00D35AC9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35AC9" w:rsidRPr="007A2F98" w14:paraId="3A94A4F6" w14:textId="77777777" w:rsidTr="0085296C">
        <w:trPr>
          <w:tblHeader/>
        </w:trPr>
        <w:tc>
          <w:tcPr>
            <w:tcW w:w="2070" w:type="dxa"/>
          </w:tcPr>
          <w:p w14:paraId="7106D67C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5F4491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D62959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DFCF76E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ACDE00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4ECD71D4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5AC9" w:rsidRPr="007A2F98" w14:paraId="57064B93" w14:textId="77777777" w:rsidTr="0085296C">
        <w:tc>
          <w:tcPr>
            <w:tcW w:w="2070" w:type="dxa"/>
            <w:vAlign w:val="bottom"/>
          </w:tcPr>
          <w:p w14:paraId="73894E20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75871CE1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5B6BDC4C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3EF337D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7211F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DE6C84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F5DE05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8532609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E6CDEE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977192C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0D949B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0B0688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296C" w:rsidRPr="007A2F98" w14:paraId="0556A607" w14:textId="77777777" w:rsidTr="0085296C">
        <w:tc>
          <w:tcPr>
            <w:tcW w:w="3240" w:type="dxa"/>
            <w:gridSpan w:val="2"/>
          </w:tcPr>
          <w:p w14:paraId="278E1AC6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E3BE1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11A5E5A4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67718A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B6E03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382961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98423B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1231C307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13A51C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EB1D42C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259440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B4FCE5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296C" w:rsidRPr="00432645" w14:paraId="376E25FF" w14:textId="77777777" w:rsidTr="0085296C">
        <w:tc>
          <w:tcPr>
            <w:tcW w:w="2070" w:type="dxa"/>
          </w:tcPr>
          <w:p w14:paraId="682BFCEF" w14:textId="77777777" w:rsidR="0085296C" w:rsidRPr="00AE3BE1" w:rsidRDefault="0085296C" w:rsidP="0085296C">
            <w:pPr>
              <w:spacing w:line="240" w:lineRule="auto"/>
              <w:ind w:left="255" w:right="-105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BE1">
              <w:rPr>
                <w:rFonts w:ascii="Angsana New" w:hAnsi="Angsana New"/>
                <w:sz w:val="30"/>
                <w:szCs w:val="30"/>
              </w:rPr>
              <w:t xml:space="preserve">Slovakia, </w:t>
            </w: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170" w:type="dxa"/>
            <w:vAlign w:val="bottom"/>
          </w:tcPr>
          <w:p w14:paraId="7A9344F9" w14:textId="77777777" w:rsidR="0085296C" w:rsidRPr="009B2B08" w:rsidRDefault="00BE39DD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EC9F0BA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24FB8B" w14:textId="77777777" w:rsidR="0085296C" w:rsidRPr="00AE3BE1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2,970</w:t>
            </w:r>
          </w:p>
        </w:tc>
        <w:tc>
          <w:tcPr>
            <w:tcW w:w="270" w:type="dxa"/>
          </w:tcPr>
          <w:p w14:paraId="39D2D398" w14:textId="77777777" w:rsidR="0085296C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0C4EB9" w14:textId="77777777" w:rsidR="0085296C" w:rsidRPr="009E555A" w:rsidRDefault="00BE39DD" w:rsidP="00BE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350D9D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7D5803EB" w14:textId="77777777" w:rsidR="0085296C" w:rsidRPr="00BE39DD" w:rsidRDefault="00BE39DD" w:rsidP="00BE39DD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39D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9B3DF1" w14:textId="77777777" w:rsidR="0085296C" w:rsidRPr="00432645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2A40BDC" w14:textId="77777777" w:rsidR="0085296C" w:rsidRPr="00A16E8B" w:rsidRDefault="00A87C63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  <w:tc>
          <w:tcPr>
            <w:tcW w:w="236" w:type="dxa"/>
          </w:tcPr>
          <w:p w14:paraId="2A67D170" w14:textId="77777777" w:rsidR="0085296C" w:rsidRPr="00432645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DA7958" w14:textId="77777777" w:rsidR="0085296C" w:rsidRPr="00432645" w:rsidRDefault="00A87C63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</w:tr>
      <w:tr w:rsidR="0085296C" w:rsidRPr="00432645" w14:paraId="21676FB7" w14:textId="77777777" w:rsidTr="0085296C">
        <w:tc>
          <w:tcPr>
            <w:tcW w:w="2070" w:type="dxa"/>
          </w:tcPr>
          <w:p w14:paraId="17B47963" w14:textId="77777777" w:rsidR="0085296C" w:rsidRPr="00AE3BE1" w:rsidRDefault="0085296C" w:rsidP="0085296C">
            <w:pPr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170" w:type="dxa"/>
            <w:vAlign w:val="bottom"/>
          </w:tcPr>
          <w:p w14:paraId="01A184F7" w14:textId="77777777" w:rsidR="0085296C" w:rsidRPr="009B2B08" w:rsidRDefault="00BE39DD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0 - 3.2</w:t>
            </w:r>
          </w:p>
        </w:tc>
        <w:tc>
          <w:tcPr>
            <w:tcW w:w="236" w:type="dxa"/>
          </w:tcPr>
          <w:p w14:paraId="2C769B79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D373D15" w14:textId="77777777" w:rsidR="0085296C" w:rsidRPr="00AE3BE1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2B2F48F3" w14:textId="77777777" w:rsidR="0085296C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0E6D3D" w14:textId="77777777" w:rsidR="0085296C" w:rsidRPr="009E555A" w:rsidRDefault="00BE39DD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D922F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481AAA1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D7BCACB" w14:textId="77777777" w:rsidR="0085296C" w:rsidRPr="00432645" w:rsidRDefault="00BE39DD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D922F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25)</w:t>
            </w:r>
          </w:p>
        </w:tc>
        <w:tc>
          <w:tcPr>
            <w:tcW w:w="236" w:type="dxa"/>
          </w:tcPr>
          <w:p w14:paraId="611F7B3A" w14:textId="77777777" w:rsidR="0085296C" w:rsidRPr="00432645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FC743BA" w14:textId="77777777" w:rsidR="0085296C" w:rsidRPr="00A16E8B" w:rsidRDefault="00A87C63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36" w:type="dxa"/>
          </w:tcPr>
          <w:p w14:paraId="6A7E005F" w14:textId="77777777" w:rsidR="0085296C" w:rsidRPr="00432645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E1397D" w14:textId="77777777" w:rsidR="0085296C" w:rsidRPr="00432645" w:rsidRDefault="00A87C63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4,518</w:t>
            </w:r>
          </w:p>
        </w:tc>
      </w:tr>
      <w:tr w:rsidR="0085296C" w:rsidRPr="00432645" w14:paraId="773C1380" w14:textId="77777777" w:rsidTr="0085296C">
        <w:tc>
          <w:tcPr>
            <w:tcW w:w="2070" w:type="dxa"/>
          </w:tcPr>
          <w:p w14:paraId="18358A56" w14:textId="77777777" w:rsidR="0085296C" w:rsidRPr="00AE3BE1" w:rsidRDefault="0085296C" w:rsidP="0085296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5908CA53" w14:textId="77777777" w:rsidR="0085296C" w:rsidRPr="009B2B08" w:rsidRDefault="00BE39DD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</w:t>
            </w:r>
          </w:p>
        </w:tc>
        <w:tc>
          <w:tcPr>
            <w:tcW w:w="236" w:type="dxa"/>
          </w:tcPr>
          <w:p w14:paraId="4146BE20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F8A1A6" w14:textId="77777777" w:rsidR="0085296C" w:rsidRPr="00AE3BE1" w:rsidRDefault="0085296C" w:rsidP="0085296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5E36D8" w14:textId="77777777" w:rsidR="0085296C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6AD8A2" w14:textId="77777777" w:rsidR="0085296C" w:rsidRPr="009E555A" w:rsidRDefault="00BE39DD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36" w:type="dxa"/>
          </w:tcPr>
          <w:p w14:paraId="6D05825C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766F684" w14:textId="77777777" w:rsidR="0085296C" w:rsidRPr="00432645" w:rsidRDefault="00BE39DD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(2,825)</w:t>
            </w:r>
          </w:p>
        </w:tc>
        <w:tc>
          <w:tcPr>
            <w:tcW w:w="236" w:type="dxa"/>
          </w:tcPr>
          <w:p w14:paraId="140BD96F" w14:textId="77777777" w:rsidR="0085296C" w:rsidRPr="00432645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5A122A2" w14:textId="77777777" w:rsidR="0085296C" w:rsidRPr="00A16E8B" w:rsidRDefault="00A87C63" w:rsidP="00A87C6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BA7A3E" w14:textId="77777777" w:rsidR="0085296C" w:rsidRPr="00432645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F06ABF" w14:textId="77777777" w:rsidR="0085296C" w:rsidRPr="00432645" w:rsidRDefault="00A87C63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3,675</w:t>
            </w:r>
          </w:p>
        </w:tc>
      </w:tr>
      <w:tr w:rsidR="0085296C" w14:paraId="2F51BC96" w14:textId="77777777" w:rsidTr="0085296C">
        <w:tc>
          <w:tcPr>
            <w:tcW w:w="2070" w:type="dxa"/>
          </w:tcPr>
          <w:p w14:paraId="56C507D7" w14:textId="77777777" w:rsidR="0085296C" w:rsidRPr="00AE3BE1" w:rsidRDefault="0085296C" w:rsidP="0085296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FCAA423" w14:textId="77777777" w:rsidR="0085296C" w:rsidRPr="009B2B08" w:rsidRDefault="00BE39DD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07B52B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EBE2662" w14:textId="77777777" w:rsidR="0085296C" w:rsidRPr="00AE3BE1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6FD36FDD" w14:textId="77777777" w:rsidR="0085296C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777191" w14:textId="77777777" w:rsidR="0085296C" w:rsidRPr="00432645" w:rsidRDefault="00BE39DD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4C79F5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2EF5AE9" w14:textId="77777777" w:rsidR="0085296C" w:rsidRDefault="00A87C63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7F6B3F" w14:textId="77777777" w:rsidR="0085296C" w:rsidRPr="00432645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A42181E" w14:textId="77777777" w:rsidR="0085296C" w:rsidRPr="00A16E8B" w:rsidRDefault="00A87C63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36" w:type="dxa"/>
          </w:tcPr>
          <w:p w14:paraId="04A414A3" w14:textId="77777777" w:rsidR="0085296C" w:rsidRPr="00432645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5B86D9C" w14:textId="77777777" w:rsidR="0085296C" w:rsidRDefault="00A87C63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85296C" w:rsidRPr="00E14CBA" w14:paraId="27EAD69A" w14:textId="77777777" w:rsidTr="0085296C">
        <w:tc>
          <w:tcPr>
            <w:tcW w:w="2070" w:type="dxa"/>
          </w:tcPr>
          <w:p w14:paraId="6DBC81D5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3CDC32F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C5D730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D22AE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3,984</w:t>
            </w:r>
          </w:p>
        </w:tc>
        <w:tc>
          <w:tcPr>
            <w:tcW w:w="270" w:type="dxa"/>
          </w:tcPr>
          <w:p w14:paraId="2D8849AD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F2ADE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C6942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07EBDF3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9FD3A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6846DC5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73CDEB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AFA8C9" w14:textId="77777777" w:rsidR="0085296C" w:rsidRPr="00E14CBA" w:rsidRDefault="00A87C63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10,975</w:t>
            </w:r>
          </w:p>
        </w:tc>
      </w:tr>
      <w:tr w:rsidR="0085296C" w:rsidRPr="00E14CBA" w14:paraId="7E2F2E69" w14:textId="77777777" w:rsidTr="0085296C">
        <w:tc>
          <w:tcPr>
            <w:tcW w:w="2070" w:type="dxa"/>
          </w:tcPr>
          <w:p w14:paraId="20213AE2" w14:textId="77777777" w:rsidR="00A87C63" w:rsidRPr="00E14CBA" w:rsidRDefault="00A87C63" w:rsidP="00E1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5DCB8A2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A3F218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7F8B7B5A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8169F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588D08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73961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DD13766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4712E1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7AC1EE0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948BF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7D8AB44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296C" w:rsidRPr="00E14CBA" w14:paraId="304C3D40" w14:textId="77777777" w:rsidTr="0006404F">
        <w:tc>
          <w:tcPr>
            <w:tcW w:w="2070" w:type="dxa"/>
            <w:vAlign w:val="bottom"/>
          </w:tcPr>
          <w:p w14:paraId="731462C2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14:paraId="701DACFA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81E071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8C1F00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E1593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DE6252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6ECD4A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4C66021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62C06E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C7D3220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F8BA43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0E5E80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296C" w:rsidRPr="00E14CBA" w14:paraId="5C6476FE" w14:textId="77777777" w:rsidTr="0006404F">
        <w:tc>
          <w:tcPr>
            <w:tcW w:w="3240" w:type="dxa"/>
            <w:gridSpan w:val="2"/>
          </w:tcPr>
          <w:p w14:paraId="77D6978A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14CBA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7E807A6C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1E573A7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28F3A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8DA1CC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850785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97E4F2F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09E10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BAC7313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780A3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9EB3CC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296C" w:rsidRPr="00E14CBA" w14:paraId="64929EA1" w14:textId="77777777" w:rsidTr="0085296C">
        <w:tc>
          <w:tcPr>
            <w:tcW w:w="2070" w:type="dxa"/>
          </w:tcPr>
          <w:p w14:paraId="1535DEF8" w14:textId="77777777" w:rsidR="0085296C" w:rsidRPr="00E14CBA" w:rsidRDefault="0085296C" w:rsidP="0085296C">
            <w:pPr>
              <w:spacing w:line="240" w:lineRule="auto"/>
              <w:ind w:left="255" w:right="-105" w:hanging="25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E14CBA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E14C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14CBA">
              <w:rPr>
                <w:rFonts w:asciiTheme="majorBidi" w:hAnsiTheme="majorBidi" w:cstheme="majorBidi"/>
                <w:sz w:val="30"/>
                <w:szCs w:val="30"/>
              </w:rPr>
              <w:t xml:space="preserve">Slovakia, </w:t>
            </w:r>
            <w:proofErr w:type="spellStart"/>
            <w:r w:rsidRPr="00E14CBA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170" w:type="dxa"/>
            <w:vAlign w:val="bottom"/>
          </w:tcPr>
          <w:p w14:paraId="4EB78AC3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2533D4B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E635A02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3,122</w:t>
            </w:r>
          </w:p>
        </w:tc>
        <w:tc>
          <w:tcPr>
            <w:tcW w:w="270" w:type="dxa"/>
          </w:tcPr>
          <w:p w14:paraId="4480F0FE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A1A44" w14:textId="77777777" w:rsidR="0085296C" w:rsidRPr="00E14CBA" w:rsidRDefault="0085296C" w:rsidP="008529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5BE5BF4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2DA4A6D" w14:textId="77777777" w:rsidR="0085296C" w:rsidRPr="00E14CBA" w:rsidRDefault="0085296C" w:rsidP="0085296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660692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416FA1D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236" w:type="dxa"/>
          </w:tcPr>
          <w:p w14:paraId="2085F3AB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E1A563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</w:tr>
      <w:tr w:rsidR="0085296C" w:rsidRPr="00E14CBA" w14:paraId="6E324F93" w14:textId="77777777" w:rsidTr="0085296C">
        <w:tc>
          <w:tcPr>
            <w:tcW w:w="2070" w:type="dxa"/>
          </w:tcPr>
          <w:p w14:paraId="67DC7442" w14:textId="77777777" w:rsidR="0085296C" w:rsidRPr="00E14CBA" w:rsidRDefault="0085296C" w:rsidP="0085296C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170" w:type="dxa"/>
            <w:vAlign w:val="bottom"/>
          </w:tcPr>
          <w:p w14:paraId="0F64E5CA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D039BF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B44132D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0DA0876F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7857E2" w14:textId="77777777" w:rsidR="0085296C" w:rsidRPr="00E14CBA" w:rsidRDefault="0085296C" w:rsidP="008529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DD05989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7D07ADD7" w14:textId="77777777" w:rsidR="0085296C" w:rsidRPr="00E14CBA" w:rsidRDefault="0085296C" w:rsidP="0085296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A4FF7A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6E9B43A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236" w:type="dxa"/>
          </w:tcPr>
          <w:p w14:paraId="1EB3E4CC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5D23C6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</w:tr>
      <w:tr w:rsidR="0085296C" w:rsidRPr="00E14CBA" w14:paraId="0B3F98AA" w14:textId="77777777" w:rsidTr="0085296C">
        <w:tc>
          <w:tcPr>
            <w:tcW w:w="2070" w:type="dxa"/>
          </w:tcPr>
          <w:p w14:paraId="1B23A2EE" w14:textId="77777777" w:rsidR="0085296C" w:rsidRPr="00E14CBA" w:rsidRDefault="0085296C" w:rsidP="008529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412E46EC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63A9FF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57D6272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26367BD8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9CB70" w14:textId="77777777" w:rsidR="0085296C" w:rsidRPr="00E14CBA" w:rsidRDefault="0085296C" w:rsidP="008529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B3E437B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EAF9D94" w14:textId="77777777" w:rsidR="0085296C" w:rsidRPr="00E14CBA" w:rsidRDefault="0085296C" w:rsidP="0085296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3CECB8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651F9ED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41EDE3F3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E4EAC94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85296C" w:rsidRPr="00E14CBA" w14:paraId="7EACBAB1" w14:textId="77777777" w:rsidTr="0085296C">
        <w:tc>
          <w:tcPr>
            <w:tcW w:w="2070" w:type="dxa"/>
          </w:tcPr>
          <w:p w14:paraId="21D05EA4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1CB8BD9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C0EE9C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E83ED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4,185</w:t>
            </w:r>
          </w:p>
        </w:tc>
        <w:tc>
          <w:tcPr>
            <w:tcW w:w="270" w:type="dxa"/>
          </w:tcPr>
          <w:p w14:paraId="32681036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42BDDC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7A7D62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A28F7FC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BE6128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2A1F081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946ED0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BF542" w14:textId="77777777" w:rsidR="0085296C" w:rsidRPr="00E14CBA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3,984</w:t>
            </w:r>
          </w:p>
        </w:tc>
      </w:tr>
    </w:tbl>
    <w:p w14:paraId="438310B6" w14:textId="77777777" w:rsidR="00D35AC9" w:rsidRPr="00E14CBA" w:rsidRDefault="00D3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624EC10" w14:textId="77777777" w:rsidR="00CC77DF" w:rsidRPr="00E14CBA" w:rsidRDefault="00CC77DF" w:rsidP="00CC77DF">
      <w:pPr>
        <w:tabs>
          <w:tab w:val="decimal" w:pos="864"/>
          <w:tab w:val="left" w:pos="51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4CB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14CBA">
        <w:rPr>
          <w:rFonts w:asciiTheme="majorBidi" w:hAnsiTheme="majorBidi" w:cstheme="majorBidi"/>
          <w:sz w:val="30"/>
          <w:szCs w:val="30"/>
        </w:rPr>
        <w:t xml:space="preserve">31 </w:t>
      </w:r>
      <w:r w:rsidRPr="00E14CB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14CBA">
        <w:rPr>
          <w:rFonts w:asciiTheme="majorBidi" w:hAnsiTheme="majorBidi" w:cstheme="majorBidi"/>
          <w:sz w:val="30"/>
          <w:szCs w:val="30"/>
        </w:rPr>
        <w:t>256</w:t>
      </w:r>
      <w:r w:rsidRPr="00E14CBA">
        <w:rPr>
          <w:rFonts w:asciiTheme="majorBidi" w:hAnsiTheme="majorBidi" w:cstheme="majorBidi"/>
          <w:sz w:val="30"/>
          <w:szCs w:val="30"/>
          <w:cs/>
        </w:rPr>
        <w:t>2</w:t>
      </w:r>
      <w:r w:rsidRPr="00E14CBA">
        <w:rPr>
          <w:rFonts w:asciiTheme="majorBidi" w:hAnsiTheme="majorBidi" w:cstheme="majorBidi"/>
          <w:sz w:val="30"/>
          <w:szCs w:val="30"/>
        </w:rPr>
        <w:t xml:space="preserve"> </w:t>
      </w:r>
      <w:r w:rsidRPr="00E14CB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14CBA">
        <w:rPr>
          <w:rFonts w:asciiTheme="majorBidi" w:hAnsiTheme="majorBidi" w:cstheme="majorBidi"/>
          <w:sz w:val="30"/>
          <w:szCs w:val="30"/>
        </w:rPr>
        <w:t>256</w:t>
      </w:r>
      <w:r w:rsidRPr="00E14CBA">
        <w:rPr>
          <w:rFonts w:asciiTheme="majorBidi" w:hAnsiTheme="majorBidi" w:cstheme="majorBidi"/>
          <w:sz w:val="30"/>
          <w:szCs w:val="30"/>
          <w:cs/>
        </w:rPr>
        <w:t>1</w:t>
      </w:r>
      <w:r w:rsidRPr="00E14CBA">
        <w:rPr>
          <w:rFonts w:asciiTheme="majorBidi" w:hAnsiTheme="majorBidi" w:cstheme="majorBidi"/>
          <w:sz w:val="30"/>
          <w:szCs w:val="30"/>
        </w:rPr>
        <w:t xml:space="preserve"> </w:t>
      </w:r>
      <w:r w:rsidRPr="00E14CBA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กลุ่มบริษัทมีเงินกู้ยืมระยะสั้นจากบุคคลหรือกิจการที่เกี่ยวข้องกันเป็นจำนวนเงิน </w:t>
      </w:r>
      <w:r w:rsidRPr="00E14CBA">
        <w:rPr>
          <w:rFonts w:asciiTheme="majorBidi" w:hAnsiTheme="majorBidi" w:cstheme="majorBidi"/>
          <w:sz w:val="30"/>
          <w:szCs w:val="30"/>
        </w:rPr>
        <w:t xml:space="preserve">105,000 </w:t>
      </w:r>
      <w:r w:rsidRPr="00E14CBA">
        <w:rPr>
          <w:rFonts w:asciiTheme="majorBidi" w:hAnsiTheme="majorBidi" w:cstheme="majorBidi"/>
          <w:sz w:val="30"/>
          <w:szCs w:val="30"/>
          <w:cs/>
        </w:rPr>
        <w:t>ยูโร</w:t>
      </w:r>
    </w:p>
    <w:p w14:paraId="2180E267" w14:textId="77777777" w:rsidR="00CD5FAF" w:rsidRPr="00E14CBA" w:rsidRDefault="00CD5FA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01"/>
        <w:gridCol w:w="273"/>
        <w:gridCol w:w="1001"/>
        <w:gridCol w:w="273"/>
        <w:gridCol w:w="1184"/>
        <w:gridCol w:w="273"/>
        <w:gridCol w:w="1125"/>
      </w:tblGrid>
      <w:tr w:rsidR="00134AC1" w:rsidRPr="00E14CBA" w14:paraId="3E777F24" w14:textId="77777777" w:rsidTr="00CC77DF">
        <w:tc>
          <w:tcPr>
            <w:tcW w:w="4320" w:type="dxa"/>
          </w:tcPr>
          <w:p w14:paraId="687A52EC" w14:textId="77777777" w:rsidR="00134AC1" w:rsidRPr="00E14CBA" w:rsidRDefault="00134AC1" w:rsidP="00134A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4C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275" w:type="dxa"/>
            <w:gridSpan w:val="3"/>
          </w:tcPr>
          <w:p w14:paraId="37CC08D8" w14:textId="77777777" w:rsidR="00134AC1" w:rsidRPr="00E14CBA" w:rsidRDefault="00134AC1" w:rsidP="00134AC1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97C0988" w14:textId="77777777" w:rsidR="00134AC1" w:rsidRPr="00E14CBA" w:rsidRDefault="00134AC1" w:rsidP="00134AC1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2" w:type="dxa"/>
            <w:gridSpan w:val="3"/>
          </w:tcPr>
          <w:p w14:paraId="16866FB0" w14:textId="77777777" w:rsidR="00134AC1" w:rsidRPr="00E14CBA" w:rsidRDefault="00134AC1" w:rsidP="00134AC1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6F1" w:rsidRPr="00E14CBA" w14:paraId="233EB2B1" w14:textId="77777777" w:rsidTr="00CC77DF">
        <w:tc>
          <w:tcPr>
            <w:tcW w:w="4320" w:type="dxa"/>
          </w:tcPr>
          <w:p w14:paraId="09555781" w14:textId="77777777" w:rsidR="002536F1" w:rsidRPr="00E14CBA" w:rsidRDefault="002536F1" w:rsidP="002536F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A0AB805" w14:textId="77777777" w:rsidR="002536F1" w:rsidRPr="00E14CBA" w:rsidRDefault="002536F1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14CB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73" w:type="dxa"/>
          </w:tcPr>
          <w:p w14:paraId="78426E95" w14:textId="77777777" w:rsidR="002536F1" w:rsidRPr="00E14CBA" w:rsidRDefault="002536F1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7993102" w14:textId="77777777" w:rsidR="002536F1" w:rsidRPr="00E14CBA" w:rsidRDefault="002536F1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14CBA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 w14:paraId="3AF9DC57" w14:textId="77777777" w:rsidR="002536F1" w:rsidRPr="00E14CBA" w:rsidRDefault="002536F1" w:rsidP="00253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E86BB71" w14:textId="77777777" w:rsidR="002536F1" w:rsidRPr="00E14CBA" w:rsidRDefault="002536F1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14CB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73" w:type="dxa"/>
            <w:shd w:val="clear" w:color="auto" w:fill="auto"/>
          </w:tcPr>
          <w:p w14:paraId="31D19C9E" w14:textId="77777777" w:rsidR="002536F1" w:rsidRPr="00E14CBA" w:rsidRDefault="002536F1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51722693" w14:textId="77777777" w:rsidR="002536F1" w:rsidRPr="00E14CBA" w:rsidRDefault="002536F1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14CBA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134AC1" w:rsidRPr="00E14CBA" w14:paraId="6F1F8123" w14:textId="77777777" w:rsidTr="00CC77DF">
        <w:tc>
          <w:tcPr>
            <w:tcW w:w="4320" w:type="dxa"/>
          </w:tcPr>
          <w:p w14:paraId="3759E93F" w14:textId="77777777" w:rsidR="00134AC1" w:rsidRPr="00E14CBA" w:rsidRDefault="00134AC1" w:rsidP="00134AC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F55F187" w14:textId="77777777" w:rsidR="00134AC1" w:rsidRPr="00E14CBA" w:rsidRDefault="00134AC1" w:rsidP="00134AC1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4AC1" w:rsidRPr="00E14CBA" w14:paraId="7DC03131" w14:textId="77777777" w:rsidTr="00CC77DF">
        <w:tc>
          <w:tcPr>
            <w:tcW w:w="4320" w:type="dxa"/>
          </w:tcPr>
          <w:p w14:paraId="26AA054A" w14:textId="77777777" w:rsidR="00134AC1" w:rsidRPr="00E14CBA" w:rsidRDefault="00134AC1" w:rsidP="00134AC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1" w:type="dxa"/>
            <w:shd w:val="clear" w:color="auto" w:fill="auto"/>
          </w:tcPr>
          <w:p w14:paraId="6399BF2C" w14:textId="77777777" w:rsidR="00134AC1" w:rsidRPr="00E14CBA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C47EC47" w14:textId="77777777" w:rsidR="00134AC1" w:rsidRPr="00E14CBA" w:rsidRDefault="00134AC1" w:rsidP="00134AC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E402BD9" w14:textId="77777777" w:rsidR="00134AC1" w:rsidRPr="00E14CBA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EDEE552" w14:textId="77777777" w:rsidR="00134AC1" w:rsidRPr="00E14CBA" w:rsidRDefault="00134AC1" w:rsidP="00134AC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8104B30" w14:textId="77777777" w:rsidR="00134AC1" w:rsidRPr="00E14CBA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4214676" w14:textId="77777777" w:rsidR="00134AC1" w:rsidRPr="00E14CBA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B98BE10" w14:textId="77777777" w:rsidR="00134AC1" w:rsidRPr="00E14CBA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36F1" w:rsidRPr="00E14CBA" w14:paraId="36731E5B" w14:textId="77777777" w:rsidTr="00CC77DF">
        <w:tc>
          <w:tcPr>
            <w:tcW w:w="4320" w:type="dxa"/>
          </w:tcPr>
          <w:p w14:paraId="512C2CA5" w14:textId="77777777" w:rsidR="002536F1" w:rsidRPr="00E14CBA" w:rsidRDefault="002536F1" w:rsidP="002536F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26B99BEC" w14:textId="77777777" w:rsidR="002536F1" w:rsidRPr="00E14CBA" w:rsidRDefault="003450BE" w:rsidP="0025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3,679</w:t>
            </w:r>
          </w:p>
        </w:tc>
        <w:tc>
          <w:tcPr>
            <w:tcW w:w="273" w:type="dxa"/>
          </w:tcPr>
          <w:p w14:paraId="399F6861" w14:textId="77777777" w:rsidR="002536F1" w:rsidRPr="00E14CBA" w:rsidRDefault="002536F1" w:rsidP="0025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33741B32" w14:textId="77777777" w:rsidR="002536F1" w:rsidRPr="00E14CBA" w:rsidRDefault="002536F1" w:rsidP="00253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</w:t>
            </w: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,049</w:t>
            </w:r>
          </w:p>
        </w:tc>
        <w:tc>
          <w:tcPr>
            <w:tcW w:w="273" w:type="dxa"/>
          </w:tcPr>
          <w:p w14:paraId="08440B5C" w14:textId="77777777" w:rsidR="002536F1" w:rsidRPr="00E14CBA" w:rsidRDefault="002536F1" w:rsidP="002536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357472C2" w14:textId="77777777" w:rsidR="002536F1" w:rsidRPr="00E14CBA" w:rsidRDefault="00F86AC9" w:rsidP="002536F1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4F634801" w14:textId="77777777" w:rsidR="002536F1" w:rsidRPr="00E14CBA" w:rsidRDefault="002536F1" w:rsidP="002536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2ECE2BCD" w14:textId="77777777" w:rsidR="002536F1" w:rsidRPr="00E14CBA" w:rsidRDefault="002536F1" w:rsidP="002536F1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8362707" w14:textId="318B1D17" w:rsidR="00E14CBA" w:rsidRPr="00E14CBA" w:rsidRDefault="00E1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7786EDE" w14:textId="36E632C3" w:rsidR="009417A9" w:rsidRPr="007712AE" w:rsidRDefault="002E3714" w:rsidP="00153D01">
      <w:pPr>
        <w:tabs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</w:rPr>
      </w:pPr>
      <w:r w:rsidRPr="00E14CBA">
        <w:rPr>
          <w:rFonts w:asciiTheme="majorBidi" w:hAnsiTheme="majorBidi" w:cstheme="majorBidi"/>
          <w:sz w:val="30"/>
          <w:szCs w:val="30"/>
          <w:cs/>
        </w:rPr>
        <w:lastRenderedPageBreak/>
        <w:t>ตามข้อบังคับของ</w:t>
      </w:r>
      <w:r w:rsidRPr="007712AE">
        <w:rPr>
          <w:rFonts w:ascii="Angsana New" w:hAnsi="Angsana New"/>
          <w:sz w:val="30"/>
          <w:szCs w:val="30"/>
          <w:cs/>
        </w:rPr>
        <w:t>บริษัทย่อยกำหนดว่าบริษัทย่อยจะต้องจ่ายเงินปันผลจากกำไรเป็นจำนวน</w:t>
      </w:r>
      <w:r w:rsidRPr="00C43D75">
        <w:rPr>
          <w:rFonts w:ascii="Angsana New" w:hAnsi="Angsana New"/>
          <w:sz w:val="30"/>
          <w:szCs w:val="30"/>
          <w:cs/>
        </w:rPr>
        <w:t xml:space="preserve">เงิน </w:t>
      </w:r>
      <w:r w:rsidRPr="00C43D75">
        <w:rPr>
          <w:rFonts w:ascii="Angsana New" w:hAnsi="Angsana New"/>
          <w:sz w:val="30"/>
          <w:szCs w:val="30"/>
        </w:rPr>
        <w:t xml:space="preserve">109,076.03 </w:t>
      </w:r>
      <w:r w:rsidR="005A046B" w:rsidRPr="00C43D75">
        <w:rPr>
          <w:rFonts w:ascii="Angsana New" w:hAnsi="Angsana New"/>
          <w:sz w:val="30"/>
          <w:szCs w:val="30"/>
          <w:cs/>
        </w:rPr>
        <w:t>ยูโร</w:t>
      </w:r>
      <w:r w:rsidR="00140858" w:rsidRPr="00C43D75">
        <w:rPr>
          <w:rFonts w:ascii="Angsana New" w:hAnsi="Angsana New"/>
          <w:sz w:val="30"/>
          <w:szCs w:val="30"/>
        </w:rPr>
        <w:br/>
      </w:r>
      <w:r w:rsidR="00140858" w:rsidRPr="00C43D75">
        <w:rPr>
          <w:rFonts w:ascii="Angsana New" w:hAnsi="Angsana New"/>
          <w:sz w:val="30"/>
          <w:szCs w:val="30"/>
          <w:cs/>
        </w:rPr>
        <w:t>ให้</w:t>
      </w:r>
      <w:r w:rsidRPr="00C43D75">
        <w:rPr>
          <w:rFonts w:ascii="Angsana New" w:hAnsi="Angsana New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C43D75">
        <w:rPr>
          <w:rFonts w:ascii="Angsana New" w:hAnsi="Angsana New"/>
          <w:sz w:val="30"/>
          <w:szCs w:val="30"/>
        </w:rPr>
        <w:t> </w:t>
      </w:r>
      <w:r w:rsidRPr="00C43D75">
        <w:rPr>
          <w:rFonts w:ascii="Angsana New" w:hAnsi="Angsana New"/>
          <w:sz w:val="30"/>
          <w:szCs w:val="30"/>
          <w:cs/>
        </w:rPr>
        <w:t>ณ</w:t>
      </w:r>
      <w:r w:rsidRPr="007712AE">
        <w:rPr>
          <w:rFonts w:ascii="Angsana New" w:hAnsi="Angsana New"/>
          <w:sz w:val="30"/>
          <w:szCs w:val="30"/>
          <w:cs/>
        </w:rPr>
        <w:t xml:space="preserve"> วันที่</w:t>
      </w:r>
      <w:r w:rsidR="005A046B" w:rsidRPr="007712AE">
        <w:rPr>
          <w:rFonts w:ascii="Angsana New" w:hAnsi="Angsana New"/>
          <w:sz w:val="30"/>
          <w:szCs w:val="30"/>
          <w:cs/>
        </w:rPr>
        <w:t xml:space="preserve"> </w:t>
      </w:r>
      <w:r w:rsidR="00140858" w:rsidRPr="007712AE">
        <w:rPr>
          <w:rFonts w:ascii="Angsana New" w:hAnsi="Angsana New"/>
          <w:sz w:val="30"/>
          <w:szCs w:val="30"/>
          <w:cs/>
        </w:rPr>
        <w:br/>
      </w:r>
      <w:r w:rsidRPr="007712AE">
        <w:rPr>
          <w:rFonts w:ascii="Angsana New" w:hAnsi="Angsana New"/>
          <w:sz w:val="30"/>
          <w:szCs w:val="30"/>
        </w:rPr>
        <w:t xml:space="preserve">31 </w:t>
      </w:r>
      <w:r w:rsidRPr="007712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6E13" w:rsidRPr="007712AE">
        <w:rPr>
          <w:rFonts w:ascii="Angsana New" w:hAnsi="Angsana New"/>
          <w:sz w:val="30"/>
          <w:szCs w:val="30"/>
        </w:rPr>
        <w:t>256</w:t>
      </w:r>
      <w:r w:rsidR="00B30379">
        <w:rPr>
          <w:rFonts w:ascii="Angsana New" w:hAnsi="Angsana New" w:hint="cs"/>
          <w:sz w:val="30"/>
          <w:szCs w:val="30"/>
          <w:cs/>
        </w:rPr>
        <w:t>2</w:t>
      </w:r>
      <w:r w:rsidRPr="007712AE">
        <w:rPr>
          <w:rFonts w:ascii="Angsana New" w:hAnsi="Angsana New"/>
          <w:sz w:val="30"/>
          <w:szCs w:val="30"/>
        </w:rPr>
        <w:t xml:space="preserve"> </w:t>
      </w:r>
      <w:r w:rsidRPr="007712AE">
        <w:rPr>
          <w:rFonts w:ascii="Angsana New" w:hAnsi="Angsana New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7712AE">
        <w:rPr>
          <w:rFonts w:ascii="Angsana New" w:hAnsi="Angsana New"/>
          <w:sz w:val="30"/>
          <w:szCs w:val="30"/>
          <w:cs/>
        </w:rPr>
        <w:t>มข้อบังคับของบริษัทย่อยดังกล่าว</w:t>
      </w:r>
      <w:r w:rsidRPr="007712AE">
        <w:rPr>
          <w:rFonts w:ascii="Angsana New" w:hAnsi="Angsana New"/>
          <w:sz w:val="30"/>
          <w:szCs w:val="30"/>
          <w:cs/>
        </w:rPr>
        <w:t>เป็น</w:t>
      </w:r>
      <w:r w:rsidRPr="003450BE">
        <w:rPr>
          <w:rFonts w:ascii="Angsana New" w:hAnsi="Angsana New"/>
          <w:sz w:val="30"/>
          <w:szCs w:val="30"/>
          <w:cs/>
        </w:rPr>
        <w:t>จำนวนเงิน</w:t>
      </w:r>
      <w:r w:rsidR="009E4C95" w:rsidRPr="003450BE">
        <w:rPr>
          <w:rFonts w:ascii="Angsana New" w:hAnsi="Angsana New"/>
          <w:sz w:val="30"/>
          <w:szCs w:val="30"/>
        </w:rPr>
        <w:t xml:space="preserve"> </w:t>
      </w:r>
      <w:r w:rsidR="003450BE" w:rsidRPr="003450BE">
        <w:rPr>
          <w:rFonts w:ascii="Angsana New" w:hAnsi="Angsana New"/>
          <w:sz w:val="30"/>
          <w:szCs w:val="30"/>
        </w:rPr>
        <w:t>3.68</w:t>
      </w:r>
      <w:r w:rsidR="002B547E" w:rsidRPr="003450BE">
        <w:rPr>
          <w:rFonts w:ascii="Angsana New" w:hAnsi="Angsana New"/>
          <w:sz w:val="30"/>
          <w:szCs w:val="30"/>
        </w:rPr>
        <w:t xml:space="preserve"> </w:t>
      </w:r>
      <w:r w:rsidRPr="003450BE">
        <w:rPr>
          <w:rFonts w:ascii="Angsana New" w:hAnsi="Angsana New"/>
          <w:sz w:val="30"/>
          <w:szCs w:val="30"/>
          <w:cs/>
        </w:rPr>
        <w:t xml:space="preserve">ล้านบาท </w:t>
      </w:r>
      <w:r w:rsidR="009E4C95" w:rsidRPr="003450BE">
        <w:rPr>
          <w:rFonts w:ascii="Angsana New" w:hAnsi="Angsana New"/>
          <w:i/>
          <w:iCs/>
          <w:sz w:val="30"/>
          <w:szCs w:val="30"/>
        </w:rPr>
        <w:t>(256</w:t>
      </w:r>
      <w:r w:rsidR="002536F1" w:rsidRPr="003450BE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D56E13" w:rsidRPr="003450BE">
        <w:rPr>
          <w:rFonts w:ascii="Angsana New" w:hAnsi="Angsana New"/>
          <w:i/>
          <w:iCs/>
          <w:sz w:val="30"/>
          <w:szCs w:val="30"/>
        </w:rPr>
        <w:t>:</w:t>
      </w:r>
      <w:r w:rsidR="00D56E13" w:rsidRPr="007712AE">
        <w:rPr>
          <w:rFonts w:ascii="Angsana New" w:hAnsi="Angsana New"/>
          <w:i/>
          <w:iCs/>
          <w:sz w:val="30"/>
          <w:szCs w:val="30"/>
        </w:rPr>
        <w:t xml:space="preserve"> 4.</w:t>
      </w:r>
      <w:r w:rsidR="002536F1">
        <w:rPr>
          <w:rFonts w:ascii="Angsana New" w:hAnsi="Angsana New" w:hint="cs"/>
          <w:i/>
          <w:iCs/>
          <w:sz w:val="30"/>
          <w:szCs w:val="30"/>
          <w:cs/>
        </w:rPr>
        <w:t>05</w:t>
      </w:r>
      <w:r w:rsidRPr="007712AE">
        <w:rPr>
          <w:rFonts w:ascii="Angsana New" w:hAnsi="Angsana New"/>
          <w:i/>
          <w:iCs/>
          <w:sz w:val="30"/>
          <w:szCs w:val="30"/>
        </w:rPr>
        <w:t xml:space="preserve"> </w:t>
      </w:r>
      <w:r w:rsidRPr="007712A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712AE">
        <w:rPr>
          <w:rFonts w:ascii="Angsana New" w:hAnsi="Angsana New"/>
          <w:i/>
          <w:iCs/>
          <w:sz w:val="30"/>
          <w:szCs w:val="30"/>
        </w:rPr>
        <w:t xml:space="preserve">) </w:t>
      </w:r>
      <w:r w:rsidRPr="007712AE">
        <w:rPr>
          <w:rFonts w:ascii="Angsana New" w:hAnsi="Angsana New"/>
          <w:sz w:val="30"/>
          <w:szCs w:val="30"/>
        </w:rPr>
        <w:t xml:space="preserve"> </w:t>
      </w:r>
      <w:r w:rsidRPr="007712AE">
        <w:rPr>
          <w:rFonts w:ascii="Angsana New" w:hAnsi="Angsana New"/>
          <w:sz w:val="30"/>
          <w:szCs w:val="30"/>
          <w:cs/>
        </w:rPr>
        <w:t xml:space="preserve">ภายใต้ </w:t>
      </w:r>
      <w:r w:rsidRPr="007712AE">
        <w:rPr>
          <w:rFonts w:ascii="Angsana New" w:hAnsi="Angsana New"/>
          <w:sz w:val="30"/>
          <w:szCs w:val="30"/>
        </w:rPr>
        <w:t>“</w:t>
      </w:r>
      <w:r w:rsidRPr="007712AE">
        <w:rPr>
          <w:rFonts w:ascii="Angsana New" w:hAnsi="Angsana New"/>
          <w:sz w:val="30"/>
          <w:szCs w:val="30"/>
          <w:cs/>
        </w:rPr>
        <w:t>หนี้สินไม่หมุนเวียนอื่น</w:t>
      </w:r>
      <w:r w:rsidRPr="007712AE">
        <w:rPr>
          <w:rFonts w:ascii="Angsana New" w:hAnsi="Angsana New"/>
          <w:sz w:val="30"/>
          <w:szCs w:val="30"/>
        </w:rPr>
        <w:t xml:space="preserve">” </w:t>
      </w:r>
      <w:r w:rsidRPr="007712AE">
        <w:rPr>
          <w:rFonts w:ascii="Angsana New" w:hAnsi="Angsana New"/>
          <w:sz w:val="30"/>
          <w:szCs w:val="30"/>
          <w:cs/>
        </w:rPr>
        <w:t>ในงบการเงินรวม</w:t>
      </w:r>
      <w:r w:rsidRPr="007712AE">
        <w:rPr>
          <w:rFonts w:ascii="Angsana New" w:hAnsi="Angsana New"/>
          <w:b/>
          <w:bCs/>
          <w:i/>
          <w:iCs/>
          <w:cs/>
        </w:rPr>
        <w:t xml:space="preserve"> </w:t>
      </w:r>
    </w:p>
    <w:p w14:paraId="2587483E" w14:textId="1083F643" w:rsidR="00CC77DF" w:rsidRPr="00E14CBA" w:rsidRDefault="00CC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1EB2E21" w14:textId="77777777" w:rsidR="00E86162" w:rsidRPr="00E14CBA" w:rsidRDefault="00E86162" w:rsidP="00D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14CB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465581A4" w14:textId="77777777" w:rsidR="00A77008" w:rsidRPr="00E14CBA" w:rsidRDefault="00A77008" w:rsidP="00A77008">
      <w:pPr>
        <w:tabs>
          <w:tab w:val="left" w:pos="720"/>
        </w:tabs>
        <w:ind w:left="72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95B440C" w14:textId="77777777" w:rsidR="00D2481A" w:rsidRPr="00E14CBA" w:rsidRDefault="00D2481A" w:rsidP="00913A4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E14CB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สัญญาเช่าที่ดิน</w:t>
      </w:r>
    </w:p>
    <w:p w14:paraId="1D4E678A" w14:textId="77777777" w:rsidR="00A77008" w:rsidRPr="00E14CBA" w:rsidRDefault="00A77008" w:rsidP="00A77008">
      <w:pPr>
        <w:tabs>
          <w:tab w:val="left" w:pos="720"/>
        </w:tabs>
        <w:ind w:left="72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3E6D12D" w14:textId="77777777" w:rsidR="007712AE" w:rsidRPr="00E14CBA" w:rsidRDefault="007712AE" w:rsidP="004D538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4CBA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บริษัทมีสัญญาเช่าที่ดินกับกลุ่มบุคคลที่เกี่ยวข้องกัน โดยที่คู่สัญญาตกลงที่จะให้เช่าที่ดินเป็นเวลา </w:t>
      </w:r>
      <w:r w:rsidRPr="00E14CBA">
        <w:rPr>
          <w:rFonts w:ascii="Angsana New" w:hAnsi="Angsana New"/>
          <w:sz w:val="30"/>
          <w:szCs w:val="30"/>
        </w:rPr>
        <w:t>20</w:t>
      </w:r>
      <w:r w:rsidRPr="00E14CBA">
        <w:rPr>
          <w:rFonts w:ascii="Angsana New" w:hAnsi="Angsana New"/>
          <w:sz w:val="30"/>
          <w:szCs w:val="30"/>
          <w:cs/>
        </w:rPr>
        <w:t xml:space="preserve"> ปี สิ้นสุด</w:t>
      </w:r>
      <w:r w:rsidRPr="00E14CBA">
        <w:rPr>
          <w:rFonts w:ascii="Angsana New" w:hAnsi="Angsana New"/>
          <w:sz w:val="30"/>
          <w:szCs w:val="30"/>
          <w:cs/>
        </w:rPr>
        <w:br/>
        <w:t xml:space="preserve">ปี </w:t>
      </w:r>
      <w:r w:rsidRPr="00E14CBA">
        <w:rPr>
          <w:rFonts w:ascii="Angsana New" w:hAnsi="Angsana New"/>
          <w:sz w:val="30"/>
          <w:szCs w:val="30"/>
        </w:rPr>
        <w:t>2576</w:t>
      </w:r>
      <w:r w:rsidRPr="00E14CBA">
        <w:rPr>
          <w:rFonts w:ascii="Angsana New" w:hAnsi="Angsana New"/>
          <w:sz w:val="30"/>
          <w:szCs w:val="30"/>
          <w:cs/>
        </w:rPr>
        <w:t xml:space="preserve"> ในการนี้บริษัทจะต้องจ่ายเงินประกันค่าเช่าที่ดินเริ่มแรกเป็นเงินจำนวนหนึ่งและจ่ายค่าเช่าที่ดินรายเดือน </w:t>
      </w:r>
      <w:r w:rsidRPr="00E14CBA">
        <w:rPr>
          <w:rFonts w:ascii="Angsana New" w:hAnsi="Angsana New"/>
          <w:spacing w:val="22"/>
          <w:sz w:val="30"/>
          <w:szCs w:val="30"/>
          <w:cs/>
        </w:rPr>
        <w:t>โดยในแต่ละปี</w:t>
      </w:r>
      <w:r w:rsidRPr="00E14CBA">
        <w:rPr>
          <w:rFonts w:ascii="Angsana New" w:hAnsi="Angsana New"/>
          <w:sz w:val="30"/>
          <w:szCs w:val="30"/>
          <w:cs/>
        </w:rPr>
        <w:t xml:space="preserve">คู่สัญญาจะมีการปรับค่าเช่าในอัตราร้อยละ </w:t>
      </w:r>
      <w:r w:rsidRPr="00E14CBA">
        <w:rPr>
          <w:rFonts w:ascii="Angsana New" w:hAnsi="Angsana New"/>
          <w:sz w:val="30"/>
          <w:szCs w:val="30"/>
        </w:rPr>
        <w:t>3.33</w:t>
      </w:r>
      <w:r w:rsidRPr="00E14CBA">
        <w:rPr>
          <w:rFonts w:ascii="Angsana New" w:hAnsi="Angsana New"/>
          <w:sz w:val="30"/>
          <w:szCs w:val="30"/>
          <w:cs/>
        </w:rPr>
        <w:t xml:space="preserve"> จากอัตราค่าเช่าที่ดินสุดท้าย สัญญานี้มีผลบังคับใช้ไปจนกว่าฝ่ายใดฝ่ายหนึ่งจะบอกเลิก โดยการแจ้งล่วงหน้าเป็นลายลักษณ์อักษรแก่อีกฝ่ายหนึ่งทราบไม่น้อยกว่า </w:t>
      </w:r>
      <w:r w:rsidRPr="00E14CBA">
        <w:rPr>
          <w:rFonts w:ascii="Angsana New" w:hAnsi="Angsana New"/>
          <w:sz w:val="30"/>
          <w:szCs w:val="30"/>
        </w:rPr>
        <w:t>90</w:t>
      </w:r>
      <w:r w:rsidRPr="00E14CBA">
        <w:rPr>
          <w:rFonts w:ascii="Angsana New" w:hAnsi="Angsana New"/>
          <w:sz w:val="30"/>
          <w:szCs w:val="30"/>
          <w:cs/>
        </w:rPr>
        <w:t xml:space="preserve"> วัน ก่อนสัญญาสิ้นสุด เมื่อวันที่ </w:t>
      </w:r>
      <w:r w:rsidRPr="00E14CBA">
        <w:rPr>
          <w:rFonts w:ascii="Angsana New" w:hAnsi="Angsana New"/>
          <w:sz w:val="30"/>
          <w:szCs w:val="30"/>
        </w:rPr>
        <w:t>19</w:t>
      </w:r>
      <w:r w:rsidRPr="00E14CBA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14CBA">
        <w:rPr>
          <w:rFonts w:ascii="Angsana New" w:hAnsi="Angsana New"/>
          <w:sz w:val="30"/>
          <w:szCs w:val="30"/>
        </w:rPr>
        <w:t xml:space="preserve">2557 </w:t>
      </w:r>
      <w:r w:rsidRPr="00E14CBA">
        <w:rPr>
          <w:rFonts w:ascii="Angsana New" w:hAnsi="Angsana New"/>
          <w:sz w:val="30"/>
          <w:szCs w:val="30"/>
          <w:cs/>
        </w:rPr>
        <w:t xml:space="preserve">บริษัททำบันทึกข้อตกลงแก้ไขเพิ่มเติมการเปลี่ยนแปลงอัตราการปรับค่าเช่าข้างต้นจากอัตราร้อยละ </w:t>
      </w:r>
      <w:r w:rsidRPr="00E14CBA">
        <w:rPr>
          <w:rFonts w:ascii="Angsana New" w:hAnsi="Angsana New"/>
          <w:sz w:val="30"/>
          <w:szCs w:val="30"/>
        </w:rPr>
        <w:t xml:space="preserve">3.33 </w:t>
      </w:r>
      <w:r w:rsidRPr="00E14CBA">
        <w:rPr>
          <w:rFonts w:ascii="Angsana New" w:hAnsi="Angsana New"/>
          <w:sz w:val="30"/>
          <w:szCs w:val="30"/>
          <w:cs/>
        </w:rPr>
        <w:t xml:space="preserve">ต่อปี เป็นร้อยละ </w:t>
      </w:r>
      <w:r w:rsidRPr="00E14CBA">
        <w:rPr>
          <w:rFonts w:ascii="Angsana New" w:hAnsi="Angsana New"/>
          <w:sz w:val="30"/>
          <w:szCs w:val="30"/>
        </w:rPr>
        <w:t>2</w:t>
      </w:r>
      <w:r w:rsidRPr="00E14CBA">
        <w:rPr>
          <w:rFonts w:ascii="Angsana New" w:hAnsi="Angsana New"/>
          <w:sz w:val="30"/>
          <w:szCs w:val="30"/>
          <w:cs/>
        </w:rPr>
        <w:t xml:space="preserve"> ต่อปี อย่างไรก็ตาม เมื่อพ้นระยะเวลา </w:t>
      </w:r>
      <w:r w:rsidRPr="00E14CBA">
        <w:rPr>
          <w:rFonts w:ascii="Angsana New" w:hAnsi="Angsana New"/>
          <w:sz w:val="30"/>
          <w:szCs w:val="30"/>
        </w:rPr>
        <w:t xml:space="preserve">3 </w:t>
      </w:r>
      <w:r w:rsidRPr="00E14CBA">
        <w:rPr>
          <w:rFonts w:ascii="Angsana New" w:hAnsi="Angsana New"/>
          <w:sz w:val="30"/>
          <w:szCs w:val="30"/>
          <w:cs/>
        </w:rPr>
        <w:t>ปี</w:t>
      </w:r>
      <w:r w:rsidRPr="00E14CBA">
        <w:rPr>
          <w:rFonts w:ascii="Angsana New" w:hAnsi="Angsana New"/>
          <w:sz w:val="30"/>
          <w:szCs w:val="30"/>
        </w:rPr>
        <w:t xml:space="preserve"> </w:t>
      </w:r>
      <w:r w:rsidRPr="00E14CBA">
        <w:rPr>
          <w:rFonts w:ascii="Angsana New" w:hAnsi="Angsana New"/>
          <w:sz w:val="30"/>
          <w:szCs w:val="30"/>
          <w:cs/>
        </w:rPr>
        <w:t>นับจากวันที่ในสัญญาหากบริษัทประสงค์จะซื้อทรัพย์สินที่เช่าจากผู้ให้เช่า ผู้ให้เช่าจะขายทรัพย์สินที่เช่าให้แก่บริษัทโดยใช้ราคาเฉลี่ยของราคาประเมินที่ประเมินโดยผู้ประเมินราคาอิสระเป็นราคาในการซื้อขายทรัพย์สินที่เช่า</w:t>
      </w:r>
    </w:p>
    <w:p w14:paraId="28F3A675" w14:textId="46A0DED0" w:rsidR="00A77008" w:rsidRDefault="00A77008" w:rsidP="004D5385">
      <w:pPr>
        <w:tabs>
          <w:tab w:val="clear" w:pos="227"/>
          <w:tab w:val="clear" w:pos="454"/>
          <w:tab w:val="clear" w:pos="680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773D98CB" w14:textId="3CA5096D" w:rsidR="008F69EC" w:rsidRDefault="008F69EC" w:rsidP="000B50D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0DF">
        <w:rPr>
          <w:rFonts w:ascii="Angsana New" w:hAnsi="Angsana New" w:hint="cs"/>
          <w:sz w:val="30"/>
          <w:szCs w:val="30"/>
          <w:cs/>
        </w:rPr>
        <w:t>กลุ่ม</w:t>
      </w:r>
      <w:r w:rsidRPr="000B50DF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บริษัทมีสัญญาเช่าที่ดินกับบุคคลที่เกี่ยวข้องกัน โดยที่คู่สัญญาตกลงที่จะให้เช่าที่ดินเป็นเวลา </w:t>
      </w:r>
      <w:r w:rsidRPr="000B50DF">
        <w:rPr>
          <w:rFonts w:ascii="Angsana New" w:hAnsi="Angsana New" w:hint="cs"/>
          <w:sz w:val="30"/>
          <w:szCs w:val="30"/>
          <w:cs/>
        </w:rPr>
        <w:t>3</w:t>
      </w:r>
      <w:r w:rsidRPr="000B50DF">
        <w:rPr>
          <w:rFonts w:ascii="Angsana New" w:hAnsi="Angsana New"/>
          <w:sz w:val="30"/>
          <w:szCs w:val="30"/>
        </w:rPr>
        <w:t>0</w:t>
      </w:r>
      <w:r w:rsidRPr="000B50DF">
        <w:rPr>
          <w:rFonts w:ascii="Angsana New" w:hAnsi="Angsana New"/>
          <w:sz w:val="30"/>
          <w:szCs w:val="30"/>
          <w:cs/>
        </w:rPr>
        <w:t xml:space="preserve"> ปี สิ้นสุด</w:t>
      </w:r>
      <w:r w:rsidRPr="000B50DF">
        <w:rPr>
          <w:rFonts w:ascii="Angsana New" w:hAnsi="Angsana New"/>
          <w:sz w:val="30"/>
          <w:szCs w:val="30"/>
          <w:cs/>
        </w:rPr>
        <w:br/>
        <w:t xml:space="preserve">ปี </w:t>
      </w:r>
      <w:r w:rsidRPr="000B50DF">
        <w:rPr>
          <w:rFonts w:ascii="Angsana New" w:hAnsi="Angsana New"/>
          <w:sz w:val="30"/>
          <w:szCs w:val="30"/>
        </w:rPr>
        <w:t>25</w:t>
      </w:r>
      <w:r w:rsidRPr="000B50DF">
        <w:rPr>
          <w:rFonts w:ascii="Angsana New" w:hAnsi="Angsana New" w:hint="cs"/>
          <w:sz w:val="30"/>
          <w:szCs w:val="30"/>
          <w:cs/>
        </w:rPr>
        <w:t xml:space="preserve">89 </w:t>
      </w:r>
      <w:r w:rsidRPr="000B50DF">
        <w:rPr>
          <w:rFonts w:ascii="Angsana New" w:hAnsi="Angsana New"/>
          <w:sz w:val="30"/>
          <w:szCs w:val="30"/>
          <w:cs/>
        </w:rPr>
        <w:t>บริษัทจะต้องจ่ายค่าเช่าที่ดินรายเดือน</w:t>
      </w:r>
      <w:r w:rsidR="000B50DF" w:rsidRPr="000B50DF">
        <w:rPr>
          <w:rFonts w:ascii="Angsana New" w:hAnsi="Angsana New" w:hint="cs"/>
          <w:sz w:val="30"/>
          <w:szCs w:val="30"/>
          <w:cs/>
        </w:rPr>
        <w:t xml:space="preserve">โดยในทุกๆ </w:t>
      </w:r>
      <w:r w:rsidR="000B50DF" w:rsidRPr="000B50DF">
        <w:rPr>
          <w:rFonts w:ascii="Angsana New" w:hAnsi="Angsana New"/>
          <w:sz w:val="30"/>
          <w:szCs w:val="30"/>
        </w:rPr>
        <w:t xml:space="preserve">5 </w:t>
      </w:r>
      <w:r w:rsidR="000B50DF" w:rsidRPr="000B50DF">
        <w:rPr>
          <w:rFonts w:ascii="Angsana New" w:hAnsi="Angsana New" w:hint="cs"/>
          <w:sz w:val="30"/>
          <w:szCs w:val="30"/>
          <w:cs/>
        </w:rPr>
        <w:t xml:space="preserve">ปี </w:t>
      </w:r>
      <w:r w:rsidR="000B50DF" w:rsidRPr="000B50DF">
        <w:rPr>
          <w:rFonts w:ascii="Angsana New" w:hAnsi="Angsana New"/>
          <w:sz w:val="30"/>
          <w:szCs w:val="30"/>
          <w:cs/>
        </w:rPr>
        <w:t xml:space="preserve">คู่สัญญาจะมีการปรับค่าเช่าในอัตราร้อยละ </w:t>
      </w:r>
      <w:r w:rsidR="000B50DF" w:rsidRPr="000B50DF">
        <w:rPr>
          <w:rFonts w:ascii="Angsana New" w:hAnsi="Angsana New" w:hint="cs"/>
          <w:sz w:val="30"/>
          <w:szCs w:val="30"/>
          <w:cs/>
        </w:rPr>
        <w:t>10</w:t>
      </w:r>
      <w:r w:rsidR="000B50DF" w:rsidRPr="000B50DF">
        <w:rPr>
          <w:rFonts w:ascii="Angsana New" w:hAnsi="Angsana New"/>
          <w:sz w:val="30"/>
          <w:szCs w:val="30"/>
          <w:cs/>
        </w:rPr>
        <w:t xml:space="preserve"> จากอัตราค่าเช่าที่ดินสุดท้าย</w:t>
      </w:r>
      <w:r w:rsidR="000B50DF" w:rsidRPr="000B50DF">
        <w:rPr>
          <w:rFonts w:ascii="Angsana New" w:hAnsi="Angsana New"/>
          <w:sz w:val="30"/>
          <w:szCs w:val="30"/>
        </w:rPr>
        <w:t xml:space="preserve"> </w:t>
      </w:r>
      <w:r w:rsidR="000B50DF" w:rsidRPr="000B50DF">
        <w:rPr>
          <w:rFonts w:ascii="Angsana New" w:hAnsi="Angsana New"/>
          <w:sz w:val="30"/>
          <w:szCs w:val="30"/>
          <w:cs/>
        </w:rPr>
        <w:t xml:space="preserve">สัญญานี้มีผลบังคับใช้ไปจนกว่าฝ่ายใดฝ่ายหนึ่งจะบอกเลิก โดยการแจ้งล่วงหน้าเป็นลายลักษณ์อักษรแก่อีกฝ่ายหนึ่งทราบไม่น้อยกว่า </w:t>
      </w:r>
      <w:r w:rsidR="000B50DF" w:rsidRPr="000B50DF">
        <w:rPr>
          <w:rFonts w:ascii="Angsana New" w:hAnsi="Angsana New"/>
          <w:sz w:val="30"/>
          <w:szCs w:val="30"/>
        </w:rPr>
        <w:t>90</w:t>
      </w:r>
      <w:r w:rsidR="000B50DF" w:rsidRPr="000B50DF">
        <w:rPr>
          <w:rFonts w:ascii="Angsana New" w:hAnsi="Angsana New"/>
          <w:sz w:val="30"/>
          <w:szCs w:val="30"/>
          <w:cs/>
        </w:rPr>
        <w:t xml:space="preserve"> วัน ก่อนสัญญาสิ้นสุด</w:t>
      </w:r>
    </w:p>
    <w:p w14:paraId="0A18266E" w14:textId="77777777" w:rsidR="000B50DF" w:rsidRPr="00E14CBA" w:rsidRDefault="000B50DF" w:rsidP="000B50D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459AB1" w14:textId="77777777" w:rsidR="00140858" w:rsidRPr="00E14CBA" w:rsidRDefault="00D2481A" w:rsidP="00913A4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E14CB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สัญญาเช่าที่ดินพร้อมสิ่งปลูกสร้าง</w:t>
      </w:r>
    </w:p>
    <w:p w14:paraId="574C3704" w14:textId="77777777" w:rsidR="00140858" w:rsidRPr="00E14CBA" w:rsidRDefault="00140858" w:rsidP="00D56E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E76F91" w14:textId="77777777" w:rsidR="00A77008" w:rsidRPr="00E14CBA" w:rsidRDefault="00A77008" w:rsidP="006344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4CBA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พร้อมสิ่งปลูกสร้างกับบุคคลที่เกี่ยวข้องกันท่านหนึ่งโดยที่คู่สัญญาตกลงที่จะให้เช่าที่ดินพร้อมสิ่งปลูกสร้างเป็นเวลา </w:t>
      </w:r>
      <w:r w:rsidRPr="00E14CBA">
        <w:rPr>
          <w:rFonts w:ascii="Angsana New" w:hAnsi="Angsana New"/>
          <w:sz w:val="30"/>
          <w:szCs w:val="30"/>
        </w:rPr>
        <w:t>3</w:t>
      </w:r>
      <w:r w:rsidRPr="00E14CBA">
        <w:rPr>
          <w:rFonts w:ascii="Angsana New" w:hAnsi="Angsana New"/>
          <w:sz w:val="30"/>
          <w:szCs w:val="30"/>
          <w:cs/>
        </w:rPr>
        <w:t xml:space="preserve"> ปี สิ้นสุดปี </w:t>
      </w:r>
      <w:r w:rsidRPr="00E14CBA">
        <w:rPr>
          <w:rFonts w:ascii="Angsana New" w:hAnsi="Angsana New"/>
          <w:sz w:val="30"/>
          <w:szCs w:val="30"/>
        </w:rPr>
        <w:t>256</w:t>
      </w:r>
      <w:r w:rsidR="00D922FE" w:rsidRPr="00E14CBA">
        <w:rPr>
          <w:rFonts w:ascii="Angsana New" w:hAnsi="Angsana New"/>
          <w:sz w:val="30"/>
          <w:szCs w:val="30"/>
        </w:rPr>
        <w:t>5</w:t>
      </w:r>
      <w:r w:rsidRPr="00E14CBA">
        <w:rPr>
          <w:rFonts w:ascii="Angsana New" w:hAnsi="Angsana New"/>
          <w:sz w:val="30"/>
          <w:szCs w:val="30"/>
          <w:cs/>
        </w:rPr>
        <w:t xml:space="preserve"> ในการนี้ บริษัทจะต้องจ่ายเงินประกันค่าเช่าที่ดินพร้อมสิ่งปลูกสร้างเริ่มแรกเป็นเงินจำนวนหนึ่งและจ่ายค่าเช่าที่ดินพร้อมสิ่งปลูกสร้างรายเดือน โดยในแต่ละปีคู่สัญญาจะมีการปรับ</w:t>
      </w:r>
      <w:r w:rsidRPr="00E14CBA">
        <w:rPr>
          <w:rFonts w:ascii="Angsana New" w:hAnsi="Angsana New"/>
          <w:sz w:val="30"/>
          <w:szCs w:val="30"/>
          <w:cs/>
        </w:rPr>
        <w:br/>
        <w:t xml:space="preserve">ค่าเช่าในอัตราร้อยละ </w:t>
      </w:r>
      <w:r w:rsidRPr="00E14CBA">
        <w:rPr>
          <w:rFonts w:ascii="Angsana New" w:hAnsi="Angsana New"/>
          <w:sz w:val="30"/>
          <w:szCs w:val="30"/>
        </w:rPr>
        <w:t>3</w:t>
      </w:r>
      <w:r w:rsidRPr="00E14CBA">
        <w:rPr>
          <w:rFonts w:ascii="Angsana New" w:hAnsi="Angsana New"/>
          <w:sz w:val="30"/>
          <w:szCs w:val="30"/>
          <w:cs/>
        </w:rPr>
        <w:t xml:space="preserve"> จากอัตราค่าเช่าที่ดินพร้อมสิ่งปลูกสร้างสุดท้าย สัญญานี้มีผลบังคับใช้ไปจนกว่าฝ่ายใด</w:t>
      </w:r>
      <w:r w:rsidRPr="00E14CBA">
        <w:rPr>
          <w:rFonts w:ascii="Angsana New" w:hAnsi="Angsana New"/>
          <w:sz w:val="30"/>
          <w:szCs w:val="30"/>
          <w:cs/>
        </w:rPr>
        <w:br/>
        <w:t xml:space="preserve">ฝ่ายหนึ่งจะบอกเลิกโดยการแจ้งล่วงหน้าเป็นลายลักษณ์อักษรแก่อีกฝ่ายหนึ่งทราบไม่น้อยกว่า </w:t>
      </w:r>
      <w:r w:rsidRPr="00E14CBA">
        <w:rPr>
          <w:rFonts w:ascii="Angsana New" w:hAnsi="Angsana New"/>
          <w:sz w:val="30"/>
          <w:szCs w:val="30"/>
        </w:rPr>
        <w:t>30</w:t>
      </w:r>
      <w:r w:rsidRPr="00E14CBA">
        <w:rPr>
          <w:rFonts w:ascii="Angsana New" w:hAnsi="Angsana New"/>
          <w:sz w:val="30"/>
          <w:szCs w:val="30"/>
          <w:cs/>
        </w:rPr>
        <w:t xml:space="preserve"> วัน ก่อนสัญญาสิ้นสุด</w:t>
      </w:r>
    </w:p>
    <w:p w14:paraId="76656899" w14:textId="36144BBF" w:rsidR="00E14CBA" w:rsidRDefault="00E1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4998CE6" w14:textId="6CF46220" w:rsidR="00CC77DF" w:rsidRPr="00E14CBA" w:rsidRDefault="00CC77DF" w:rsidP="00CC77D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E14CB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Pr="00E14C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ว่าจ้างให้เป็นผู้ผลิต</w:t>
      </w:r>
    </w:p>
    <w:p w14:paraId="71BF4E82" w14:textId="77777777" w:rsidR="00CC77DF" w:rsidRPr="00E14CBA" w:rsidRDefault="00CC77DF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5333D433" w14:textId="77777777" w:rsidR="00CC77DF" w:rsidRPr="001F2A6C" w:rsidRDefault="00CC77DF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4CBA">
        <w:rPr>
          <w:rFonts w:ascii="Angsana New" w:hAnsi="Angsana New"/>
          <w:sz w:val="30"/>
          <w:szCs w:val="30"/>
          <w:cs/>
        </w:rPr>
        <w:t>บริษัท</w:t>
      </w:r>
      <w:r w:rsidRPr="001F2A6C">
        <w:rPr>
          <w:rFonts w:ascii="Angsana New" w:hAnsi="Angsana New"/>
          <w:sz w:val="30"/>
          <w:szCs w:val="30"/>
          <w:cs/>
        </w:rPr>
        <w:t>มีสัญญาว่าจ้างให้เป็นผู้ผลิตกับบริษัท</w:t>
      </w:r>
      <w:r w:rsidRPr="001F2A6C">
        <w:rPr>
          <w:rFonts w:ascii="Angsana New" w:hAnsi="Angsana New"/>
          <w:sz w:val="30"/>
          <w:szCs w:val="30"/>
        </w:rPr>
        <w:t xml:space="preserve"> </w:t>
      </w:r>
      <w:r w:rsidRPr="001F2A6C">
        <w:rPr>
          <w:rFonts w:ascii="Angsana New" w:hAnsi="Angsana New"/>
          <w:sz w:val="30"/>
          <w:szCs w:val="30"/>
          <w:cs/>
        </w:rPr>
        <w:t>ดาน่อน เซ็ปเป้ เบฟเวอเรจส์ จำกัด ซึ่งเป็นบริษัทร่วมทางอ้อมของบริษัท โดยที่คู่สัญญาตกลงว่าจ้างให้บริษัทเป็นผู้ผลิตเครื่องดื่มเพื่อสุขภาพ โดยบริษัทเป็นผู้จัดหาวัตถุดิบและบรรจุภ</w:t>
      </w:r>
      <w:r w:rsidRPr="001F2A6C">
        <w:rPr>
          <w:rFonts w:ascii="Angsana New" w:hAnsi="Angsana New" w:hint="cs"/>
          <w:sz w:val="30"/>
          <w:szCs w:val="30"/>
          <w:cs/>
        </w:rPr>
        <w:t>ัณฑ์</w:t>
      </w:r>
      <w:r w:rsidRPr="001F2A6C">
        <w:rPr>
          <w:rFonts w:ascii="Angsana New" w:hAnsi="Angsana New"/>
          <w:sz w:val="30"/>
          <w:szCs w:val="30"/>
          <w:cs/>
        </w:rPr>
        <w:t>ที่จะใช้ในการผลิต</w:t>
      </w:r>
      <w:r w:rsidRPr="001F2A6C">
        <w:rPr>
          <w:rFonts w:ascii="Angsana New" w:hAnsi="Angsana New" w:hint="cs"/>
          <w:sz w:val="30"/>
          <w:szCs w:val="30"/>
          <w:cs/>
        </w:rPr>
        <w:t>ซึ่งจะต้องเป็นไปตาม</w:t>
      </w:r>
      <w:r w:rsidRPr="001F2A6C">
        <w:rPr>
          <w:rFonts w:ascii="Angsana New" w:hAnsi="Angsana New"/>
          <w:sz w:val="30"/>
          <w:szCs w:val="30"/>
          <w:cs/>
        </w:rPr>
        <w:t>เงื่อนไข</w:t>
      </w:r>
      <w:r w:rsidRPr="001F2A6C">
        <w:rPr>
          <w:rFonts w:ascii="Angsana New" w:hAnsi="Angsana New" w:hint="cs"/>
          <w:sz w:val="30"/>
          <w:szCs w:val="30"/>
          <w:cs/>
        </w:rPr>
        <w:t>หรือคำแนะนำ</w:t>
      </w:r>
      <w:r w:rsidRPr="001F2A6C">
        <w:rPr>
          <w:rFonts w:ascii="Angsana New" w:hAnsi="Angsana New"/>
          <w:sz w:val="30"/>
          <w:szCs w:val="30"/>
          <w:cs/>
        </w:rPr>
        <w:t>ที่กำหนดโดยคู่สัญญา สัญญาฉบับนี้มีผลบังคับใช้</w:t>
      </w:r>
      <w:r w:rsidRPr="001F2A6C">
        <w:rPr>
          <w:rFonts w:ascii="Angsana New" w:hAnsi="Angsana New" w:hint="cs"/>
          <w:sz w:val="30"/>
          <w:szCs w:val="30"/>
          <w:cs/>
        </w:rPr>
        <w:t>นับตั้งแต่</w:t>
      </w:r>
      <w:r w:rsidRPr="001F2A6C">
        <w:rPr>
          <w:rFonts w:ascii="Angsana New" w:hAnsi="Angsana New"/>
          <w:sz w:val="30"/>
          <w:szCs w:val="30"/>
          <w:cs/>
        </w:rPr>
        <w:t xml:space="preserve">วันที่ </w:t>
      </w:r>
      <w:r w:rsidRPr="001F2A6C">
        <w:rPr>
          <w:rFonts w:ascii="Angsana New" w:hAnsi="Angsana New"/>
          <w:sz w:val="30"/>
          <w:szCs w:val="30"/>
        </w:rPr>
        <w:t>27</w:t>
      </w:r>
      <w:r w:rsidRPr="001F2A6C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Pr="001F2A6C">
        <w:rPr>
          <w:rFonts w:ascii="Angsana New" w:hAnsi="Angsana New"/>
          <w:sz w:val="30"/>
          <w:szCs w:val="30"/>
          <w:cs/>
        </w:rPr>
        <w:t xml:space="preserve"> </w:t>
      </w:r>
      <w:r w:rsidRPr="001F2A6C">
        <w:rPr>
          <w:rFonts w:ascii="Angsana New" w:hAnsi="Angsana New"/>
          <w:sz w:val="30"/>
          <w:szCs w:val="30"/>
        </w:rPr>
        <w:t xml:space="preserve">2562 </w:t>
      </w:r>
      <w:r w:rsidRPr="001F2A6C">
        <w:rPr>
          <w:rFonts w:ascii="Angsana New" w:hAnsi="Angsana New"/>
          <w:sz w:val="30"/>
          <w:szCs w:val="30"/>
          <w:cs/>
        </w:rPr>
        <w:t>และจะยังคงมีผลบังคับใช้ต่อไปตลอดระยะเวลาที่กลุ่มบริษัทเป็นผู้ถือหุ้นในบริษัทดาน่อน เซ็ปเป้</w:t>
      </w:r>
      <w:r w:rsidRPr="001F2A6C">
        <w:rPr>
          <w:rFonts w:ascii="Angsana New" w:hAnsi="Angsana New" w:hint="cs"/>
          <w:sz w:val="30"/>
          <w:szCs w:val="30"/>
          <w:cs/>
        </w:rPr>
        <w:t xml:space="preserve"> เบฟเวอเรจส์ จำกัด</w:t>
      </w:r>
      <w:r w:rsidRPr="001F2A6C">
        <w:rPr>
          <w:rFonts w:ascii="Angsana New" w:hAnsi="Angsana New"/>
          <w:sz w:val="30"/>
          <w:szCs w:val="30"/>
        </w:rPr>
        <w:t> </w:t>
      </w:r>
      <w:r w:rsidRPr="001F2A6C">
        <w:rPr>
          <w:rFonts w:ascii="Angsana New" w:hAnsi="Angsana New"/>
          <w:sz w:val="30"/>
          <w:szCs w:val="30"/>
          <w:cs/>
        </w:rPr>
        <w:t>คู่สัญญามีภาระผูกพันที่จะต้องจ่าย</w:t>
      </w:r>
      <w:r w:rsidRPr="001F2A6C">
        <w:rPr>
          <w:rFonts w:ascii="Angsana New" w:hAnsi="Angsana New" w:hint="cs"/>
          <w:sz w:val="30"/>
          <w:szCs w:val="30"/>
          <w:cs/>
        </w:rPr>
        <w:t>ค่าบริการ</w:t>
      </w:r>
      <w:r w:rsidRPr="001F2A6C">
        <w:rPr>
          <w:rFonts w:ascii="Angsana New" w:hAnsi="Angsana New"/>
          <w:sz w:val="30"/>
          <w:szCs w:val="30"/>
          <w:cs/>
        </w:rPr>
        <w:t>ตาม</w:t>
      </w:r>
      <w:r w:rsidRPr="001F2A6C">
        <w:rPr>
          <w:rFonts w:ascii="Angsana New" w:hAnsi="Angsana New" w:hint="cs"/>
          <w:sz w:val="30"/>
          <w:szCs w:val="30"/>
          <w:cs/>
        </w:rPr>
        <w:t>อัตรา</w:t>
      </w:r>
      <w:r w:rsidRPr="001F2A6C">
        <w:rPr>
          <w:rFonts w:ascii="Angsana New" w:hAnsi="Angsana New"/>
          <w:sz w:val="30"/>
          <w:szCs w:val="30"/>
          <w:cs/>
        </w:rPr>
        <w:t>ที่ระบุไว้ในสัญญา</w:t>
      </w:r>
    </w:p>
    <w:p w14:paraId="066095DA" w14:textId="77777777" w:rsidR="00CC77DF" w:rsidRPr="00E14CBA" w:rsidRDefault="00CC77DF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17FDA41" w14:textId="77777777" w:rsidR="00CC77DF" w:rsidRPr="001F2A6C" w:rsidRDefault="00CC77DF" w:rsidP="00CC77D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1F2A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สัญญาจัดจำหน่าย</w:t>
      </w:r>
    </w:p>
    <w:p w14:paraId="10E4AC29" w14:textId="77777777" w:rsidR="00CC77DF" w:rsidRPr="00EE4310" w:rsidRDefault="00CC77DF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Cs w:val="18"/>
          <w:highlight w:val="yellow"/>
        </w:rPr>
      </w:pPr>
    </w:p>
    <w:p w14:paraId="2FAD4B61" w14:textId="77777777" w:rsidR="00CC77DF" w:rsidRDefault="00CC77DF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F2A6C">
        <w:rPr>
          <w:rFonts w:ascii="Angsana New" w:hAnsi="Angsana New"/>
          <w:sz w:val="30"/>
          <w:szCs w:val="30"/>
          <w:cs/>
        </w:rPr>
        <w:t>บริษัทมีสัญญาจัดจำหน่ายกับบริษัท ดาน่อน เซ็ปเป้ เบฟเวอเรจส์ จำกัด ซึ่งเป็นบริษัทร่วมทางอ้อมของบริษัท โดยที่คู่สัญญาตกลงที่จะให้บริษัทเป็นผู้จัดจำหน่ายเครื่องดื่มเพื่อสุขภาพ สัญญานี้มีผลบังคับใช้</w:t>
      </w:r>
      <w:r w:rsidRPr="001F2A6C">
        <w:rPr>
          <w:rFonts w:ascii="Angsana New" w:hAnsi="Angsana New" w:hint="cs"/>
          <w:sz w:val="30"/>
          <w:szCs w:val="30"/>
          <w:cs/>
        </w:rPr>
        <w:t>ตั้งแต่</w:t>
      </w:r>
      <w:r w:rsidRPr="001F2A6C">
        <w:rPr>
          <w:rFonts w:ascii="Angsana New" w:hAnsi="Angsana New"/>
          <w:sz w:val="30"/>
          <w:szCs w:val="30"/>
          <w:cs/>
        </w:rPr>
        <w:t xml:space="preserve">วันที่ 27 </w:t>
      </w:r>
      <w:r w:rsidRPr="001F2A6C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F2A6C">
        <w:rPr>
          <w:rFonts w:ascii="Angsana New" w:hAnsi="Angsana New"/>
          <w:sz w:val="30"/>
          <w:szCs w:val="30"/>
          <w:cs/>
        </w:rPr>
        <w:t xml:space="preserve"> 2562 สัญญาดังกล่าวมีกำหนดระยะเวลา 5 ปี และ</w:t>
      </w:r>
      <w:r w:rsidRPr="001F2A6C">
        <w:rPr>
          <w:rFonts w:ascii="Angsana New" w:hAnsi="Angsana New" w:hint="cs"/>
          <w:sz w:val="30"/>
          <w:szCs w:val="30"/>
          <w:cs/>
        </w:rPr>
        <w:t>ให้</w:t>
      </w:r>
      <w:r w:rsidRPr="001F2A6C">
        <w:rPr>
          <w:rFonts w:ascii="Angsana New" w:hAnsi="Angsana New"/>
          <w:sz w:val="30"/>
          <w:szCs w:val="30"/>
          <w:cs/>
        </w:rPr>
        <w:t>ถือว่าสัญญาฉบับนี้มีผลบังคับใช้ต่อไปอีก</w:t>
      </w:r>
      <w:r w:rsidRPr="001F2A6C">
        <w:rPr>
          <w:rFonts w:ascii="Angsana New" w:hAnsi="Angsana New" w:hint="cs"/>
          <w:sz w:val="30"/>
          <w:szCs w:val="30"/>
          <w:cs/>
        </w:rPr>
        <w:t>คราวละ</w:t>
      </w:r>
      <w:r w:rsidRPr="001F2A6C">
        <w:rPr>
          <w:rFonts w:ascii="Angsana New" w:hAnsi="Angsana New"/>
          <w:sz w:val="30"/>
          <w:szCs w:val="30"/>
          <w:cs/>
        </w:rPr>
        <w:t xml:space="preserve"> 2 ปี </w:t>
      </w:r>
      <w:r w:rsidRPr="001F2A6C">
        <w:rPr>
          <w:rFonts w:ascii="Angsana New" w:hAnsi="Angsana New" w:hint="cs"/>
          <w:sz w:val="30"/>
          <w:szCs w:val="30"/>
          <w:cs/>
        </w:rPr>
        <w:t>ทั้งนี้คู่สัญญามีสิทธิบอก</w:t>
      </w:r>
      <w:r w:rsidRPr="001F2A6C">
        <w:rPr>
          <w:rFonts w:ascii="Angsana New" w:hAnsi="Angsana New"/>
          <w:sz w:val="30"/>
          <w:szCs w:val="30"/>
          <w:cs/>
        </w:rPr>
        <w:t>เลิกสัญญา</w:t>
      </w:r>
      <w:r w:rsidRPr="001F2A6C">
        <w:rPr>
          <w:rFonts w:ascii="Angsana New" w:hAnsi="Angsana New" w:hint="cs"/>
          <w:sz w:val="30"/>
          <w:szCs w:val="30"/>
          <w:cs/>
        </w:rPr>
        <w:t>โดยแจ้งเป็นลายลักษณ์อักษร</w:t>
      </w:r>
      <w:r w:rsidRPr="001F2A6C">
        <w:rPr>
          <w:rFonts w:ascii="Angsana New" w:hAnsi="Angsana New"/>
          <w:sz w:val="30"/>
          <w:szCs w:val="30"/>
          <w:cs/>
        </w:rPr>
        <w:t>ก่อนสัญญาหมดอายุภายใน 6 เดือน โดยคู่สัญญามีภาระผูกพันที่จะต้องจ่ายค่า</w:t>
      </w:r>
      <w:r w:rsidRPr="001F2A6C">
        <w:rPr>
          <w:rFonts w:ascii="Angsana New" w:hAnsi="Angsana New" w:hint="cs"/>
          <w:sz w:val="30"/>
          <w:szCs w:val="30"/>
          <w:cs/>
        </w:rPr>
        <w:t>บริการ</w:t>
      </w:r>
      <w:r w:rsidRPr="001F2A6C">
        <w:rPr>
          <w:rFonts w:ascii="Angsana New" w:hAnsi="Angsana New"/>
          <w:sz w:val="30"/>
          <w:szCs w:val="30"/>
          <w:cs/>
        </w:rPr>
        <w:t>ตา</w:t>
      </w:r>
      <w:r w:rsidRPr="001F2A6C">
        <w:rPr>
          <w:rFonts w:ascii="Angsana New" w:hAnsi="Angsana New" w:hint="cs"/>
          <w:sz w:val="30"/>
          <w:szCs w:val="30"/>
          <w:cs/>
        </w:rPr>
        <w:t>ม</w:t>
      </w:r>
      <w:r w:rsidRPr="001F2A6C">
        <w:rPr>
          <w:rFonts w:ascii="Angsana New" w:hAnsi="Angsana New"/>
          <w:sz w:val="30"/>
          <w:szCs w:val="30"/>
          <w:cs/>
        </w:rPr>
        <w:t>อัตราที่ระบุไว้ในสัญญา</w:t>
      </w:r>
    </w:p>
    <w:p w14:paraId="2631A1B4" w14:textId="77777777" w:rsidR="00CD5FAF" w:rsidRPr="00E14CBA" w:rsidRDefault="00CD5FAF" w:rsidP="006344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154B95" w14:textId="77777777" w:rsidR="005B3B34" w:rsidRPr="00913A42" w:rsidRDefault="005B3B34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21018120" w14:textId="77777777" w:rsidR="005B3B34" w:rsidRPr="00E14CBA" w:rsidRDefault="005B3B34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44"/>
        <w:gridCol w:w="1106"/>
        <w:gridCol w:w="266"/>
        <w:gridCol w:w="1084"/>
        <w:gridCol w:w="270"/>
        <w:gridCol w:w="1080"/>
      </w:tblGrid>
      <w:tr w:rsidR="00770C93" w:rsidRPr="00D533B8" w14:paraId="13B8446F" w14:textId="77777777" w:rsidTr="00CC77DF">
        <w:tc>
          <w:tcPr>
            <w:tcW w:w="4230" w:type="dxa"/>
          </w:tcPr>
          <w:p w14:paraId="51C374FA" w14:textId="77777777" w:rsidR="00770C93" w:rsidRPr="00D533B8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4" w:name="OLE_LINK2"/>
          </w:p>
        </w:tc>
        <w:tc>
          <w:tcPr>
            <w:tcW w:w="2430" w:type="dxa"/>
            <w:gridSpan w:val="3"/>
            <w:shd w:val="clear" w:color="auto" w:fill="auto"/>
          </w:tcPr>
          <w:p w14:paraId="526B782E" w14:textId="77777777" w:rsidR="00770C93" w:rsidRPr="00D533B8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FEE62FC" w14:textId="77777777" w:rsidR="00770C93" w:rsidRPr="00D533B8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77585B6C" w14:textId="77777777" w:rsidR="00770C93" w:rsidRPr="00D533B8" w:rsidRDefault="00345E30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379" w:rsidRPr="00D533B8" w14:paraId="6596D76F" w14:textId="77777777" w:rsidTr="00CC77DF">
        <w:tc>
          <w:tcPr>
            <w:tcW w:w="4230" w:type="dxa"/>
          </w:tcPr>
          <w:p w14:paraId="1F261617" w14:textId="77777777" w:rsidR="00B30379" w:rsidRPr="00D533B8" w:rsidRDefault="00B30379" w:rsidP="00B3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2A39F0" w14:textId="77777777" w:rsidR="00B30379" w:rsidRPr="00D533B8" w:rsidRDefault="00B30379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4" w:type="dxa"/>
          </w:tcPr>
          <w:p w14:paraId="55FD6DE6" w14:textId="77777777" w:rsidR="00B30379" w:rsidRPr="00D533B8" w:rsidRDefault="00B30379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66DF5DB" w14:textId="77777777" w:rsidR="00B30379" w:rsidRPr="00D533B8" w:rsidRDefault="00B30379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737DC293" w14:textId="77777777" w:rsidR="00B30379" w:rsidRPr="00D533B8" w:rsidRDefault="00B30379" w:rsidP="00B30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A9E7086" w14:textId="77777777" w:rsidR="00B30379" w:rsidRPr="00D533B8" w:rsidRDefault="00B30379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B4F868A" w14:textId="77777777" w:rsidR="00B30379" w:rsidRPr="00D533B8" w:rsidRDefault="00B30379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E94F5F" w14:textId="77777777" w:rsidR="00B30379" w:rsidRPr="00D533B8" w:rsidRDefault="00B30379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676E1" w:rsidRPr="00D533B8" w14:paraId="38A6607B" w14:textId="77777777" w:rsidTr="00CC77DF">
        <w:tc>
          <w:tcPr>
            <w:tcW w:w="4230" w:type="dxa"/>
          </w:tcPr>
          <w:p w14:paraId="66D3BB0D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3BBD9FB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0754" w:rsidRPr="00D533B8" w14:paraId="73E86198" w14:textId="77777777" w:rsidTr="00CC77DF">
        <w:tc>
          <w:tcPr>
            <w:tcW w:w="4230" w:type="dxa"/>
          </w:tcPr>
          <w:p w14:paraId="61D0108B" w14:textId="77777777" w:rsidR="002E0754" w:rsidRPr="00D533B8" w:rsidRDefault="002E0754" w:rsidP="002E07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61797BD" w14:textId="2EF66052" w:rsidR="002E0754" w:rsidRPr="00D533B8" w:rsidRDefault="009D4CD1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44" w:type="dxa"/>
          </w:tcPr>
          <w:p w14:paraId="5224EF12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DF47554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379</w:t>
            </w:r>
          </w:p>
        </w:tc>
        <w:tc>
          <w:tcPr>
            <w:tcW w:w="266" w:type="dxa"/>
          </w:tcPr>
          <w:p w14:paraId="56461804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A143F12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48BC6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31CE5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0754" w:rsidRPr="00D533B8" w14:paraId="10B4DF9E" w14:textId="77777777" w:rsidTr="00CC77DF">
        <w:tc>
          <w:tcPr>
            <w:tcW w:w="4230" w:type="dxa"/>
          </w:tcPr>
          <w:p w14:paraId="34F4ED58" w14:textId="77777777" w:rsidR="002E0754" w:rsidRPr="00D533B8" w:rsidRDefault="002E0754" w:rsidP="002E07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33421CD1" w14:textId="086BA69B" w:rsidR="002E0754" w:rsidRPr="00D533B8" w:rsidRDefault="009D4CD1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78,618</w:t>
            </w:r>
          </w:p>
        </w:tc>
        <w:tc>
          <w:tcPr>
            <w:tcW w:w="244" w:type="dxa"/>
          </w:tcPr>
          <w:p w14:paraId="0A583B39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5E49D25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,253</w:t>
            </w:r>
          </w:p>
        </w:tc>
        <w:tc>
          <w:tcPr>
            <w:tcW w:w="266" w:type="dxa"/>
          </w:tcPr>
          <w:p w14:paraId="5E6D916C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C70B52D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488</w:t>
            </w:r>
          </w:p>
        </w:tc>
        <w:tc>
          <w:tcPr>
            <w:tcW w:w="270" w:type="dxa"/>
          </w:tcPr>
          <w:p w14:paraId="7AE34A1F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F921A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49,253</w:t>
            </w:r>
          </w:p>
        </w:tc>
      </w:tr>
      <w:tr w:rsidR="002E0754" w:rsidRPr="00D533B8" w14:paraId="6F486F66" w14:textId="77777777" w:rsidTr="00CC77DF">
        <w:tc>
          <w:tcPr>
            <w:tcW w:w="4230" w:type="dxa"/>
          </w:tcPr>
          <w:p w14:paraId="05F360BB" w14:textId="77777777" w:rsidR="002E0754" w:rsidRPr="00D533B8" w:rsidRDefault="002E0754" w:rsidP="002E07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4D29F7A" w14:textId="24E33FD5" w:rsidR="002E0754" w:rsidRPr="00D533B8" w:rsidRDefault="009D4CD1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103,025</w:t>
            </w:r>
          </w:p>
        </w:tc>
        <w:tc>
          <w:tcPr>
            <w:tcW w:w="244" w:type="dxa"/>
          </w:tcPr>
          <w:p w14:paraId="7F3CF856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1100675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123,005</w:t>
            </w:r>
          </w:p>
        </w:tc>
        <w:tc>
          <w:tcPr>
            <w:tcW w:w="266" w:type="dxa"/>
          </w:tcPr>
          <w:p w14:paraId="3ED4A33A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86B10C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90,899</w:t>
            </w:r>
          </w:p>
        </w:tc>
        <w:tc>
          <w:tcPr>
            <w:tcW w:w="270" w:type="dxa"/>
          </w:tcPr>
          <w:p w14:paraId="1043166B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FC07D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110,305</w:t>
            </w:r>
          </w:p>
        </w:tc>
      </w:tr>
      <w:tr w:rsidR="002E0754" w:rsidRPr="00D533B8" w14:paraId="7B6F3C04" w14:textId="77777777" w:rsidTr="00CC77DF">
        <w:tc>
          <w:tcPr>
            <w:tcW w:w="4230" w:type="dxa"/>
          </w:tcPr>
          <w:p w14:paraId="48E67CC9" w14:textId="77777777" w:rsidR="002E0754" w:rsidRPr="00D533B8" w:rsidRDefault="002E0754" w:rsidP="002E0754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4D4E180A" w14:textId="77777777" w:rsidR="002E0754" w:rsidRPr="00D533B8" w:rsidRDefault="002E0754" w:rsidP="002E075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งบแสดงฐานะการเงิน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0F19EE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FD1C7C" w14:textId="46736AB9" w:rsidR="009D4CD1" w:rsidRPr="00D533B8" w:rsidRDefault="009D4CD1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181,695</w:t>
            </w:r>
          </w:p>
        </w:tc>
        <w:tc>
          <w:tcPr>
            <w:tcW w:w="244" w:type="dxa"/>
          </w:tcPr>
          <w:p w14:paraId="543AAD9E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6A2367CE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5228C5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172,637</w:t>
            </w:r>
          </w:p>
        </w:tc>
        <w:tc>
          <w:tcPr>
            <w:tcW w:w="266" w:type="dxa"/>
          </w:tcPr>
          <w:p w14:paraId="49F2ECBA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770696D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E892381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124,387</w:t>
            </w:r>
          </w:p>
        </w:tc>
        <w:tc>
          <w:tcPr>
            <w:tcW w:w="270" w:type="dxa"/>
          </w:tcPr>
          <w:p w14:paraId="6E2412CF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F26E48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7DAD55" w14:textId="77777777" w:rsidR="002E0754" w:rsidRPr="0015284E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284E">
              <w:rPr>
                <w:rFonts w:ascii="Angsana New" w:hAnsi="Angsana New"/>
                <w:b/>
                <w:bCs/>
                <w:sz w:val="30"/>
                <w:szCs w:val="30"/>
              </w:rPr>
              <w:t>159,558</w:t>
            </w:r>
          </w:p>
        </w:tc>
      </w:tr>
      <w:tr w:rsidR="002E0754" w:rsidRPr="00D533B8" w14:paraId="41F95CCF" w14:textId="77777777" w:rsidTr="00CC77DF">
        <w:tc>
          <w:tcPr>
            <w:tcW w:w="4230" w:type="dxa"/>
          </w:tcPr>
          <w:p w14:paraId="755E50BF" w14:textId="77777777" w:rsidR="002E0754" w:rsidRPr="00D533B8" w:rsidRDefault="002E0754" w:rsidP="002E0754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3E4CB3C9" w14:textId="77777777" w:rsidR="002E0754" w:rsidRPr="00D533B8" w:rsidRDefault="002E0754" w:rsidP="002E075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งบกระแสเงินสด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9E79B4D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99FE5D" w14:textId="5A3338C9" w:rsidR="009D4CD1" w:rsidRPr="00D533B8" w:rsidRDefault="009D4CD1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181,695</w:t>
            </w:r>
          </w:p>
        </w:tc>
        <w:tc>
          <w:tcPr>
            <w:tcW w:w="244" w:type="dxa"/>
          </w:tcPr>
          <w:p w14:paraId="71BFEF2D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14:paraId="6B4796CB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70D6EB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172,637</w:t>
            </w:r>
          </w:p>
        </w:tc>
        <w:tc>
          <w:tcPr>
            <w:tcW w:w="266" w:type="dxa"/>
          </w:tcPr>
          <w:p w14:paraId="67F1C1DF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40A7734F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2FF7BBB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124,387</w:t>
            </w:r>
          </w:p>
        </w:tc>
        <w:tc>
          <w:tcPr>
            <w:tcW w:w="270" w:type="dxa"/>
          </w:tcPr>
          <w:p w14:paraId="4E3AB390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D077441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03AC64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159,558</w:t>
            </w:r>
          </w:p>
        </w:tc>
      </w:tr>
    </w:tbl>
    <w:p w14:paraId="166A3AEE" w14:textId="77777777" w:rsidR="00A77008" w:rsidRPr="00EE4310" w:rsidRDefault="00A77008" w:rsidP="00A77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s/>
          <w:lang w:val="th-TH"/>
        </w:rPr>
      </w:pPr>
    </w:p>
    <w:p w14:paraId="357C501D" w14:textId="77777777" w:rsidR="00E14CBA" w:rsidRDefault="00E1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4638C1D" w14:textId="34F8525B" w:rsidR="002A62DD" w:rsidRPr="00913A42" w:rsidRDefault="004D5385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เงินลงทุนอื่น</w:t>
      </w:r>
      <w:r w:rsidR="002A62DD" w:rsidRPr="00913A42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7A02EB3B" w14:textId="77777777" w:rsidR="002A62DD" w:rsidRPr="00E14CBA" w:rsidRDefault="002A62DD" w:rsidP="007E6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2A62DD" w:rsidRPr="00D533B8" w14:paraId="15F280F7" w14:textId="77777777" w:rsidTr="00CC77DF">
        <w:trPr>
          <w:trHeight w:val="425"/>
          <w:tblHeader/>
        </w:trPr>
        <w:tc>
          <w:tcPr>
            <w:tcW w:w="4230" w:type="dxa"/>
            <w:shd w:val="clear" w:color="auto" w:fill="auto"/>
          </w:tcPr>
          <w:p w14:paraId="5D072733" w14:textId="77777777" w:rsidR="002A62DD" w:rsidRPr="00D533B8" w:rsidRDefault="002A62DD" w:rsidP="003F2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677B79A" w14:textId="77777777" w:rsidR="002A62DD" w:rsidRPr="00D533B8" w:rsidRDefault="002A62DD" w:rsidP="003F2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533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9CB743F" w14:textId="77777777" w:rsidR="002A62DD" w:rsidRPr="00D533B8" w:rsidRDefault="002A62DD" w:rsidP="003F2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D3784E8" w14:textId="77777777" w:rsidR="002A62DD" w:rsidRPr="00D533B8" w:rsidRDefault="002A62DD" w:rsidP="003F2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56B2" w:rsidRPr="00D533B8" w14:paraId="21957D26" w14:textId="77777777" w:rsidTr="00CC77DF">
        <w:trPr>
          <w:tblHeader/>
        </w:trPr>
        <w:tc>
          <w:tcPr>
            <w:tcW w:w="4230" w:type="dxa"/>
            <w:shd w:val="clear" w:color="auto" w:fill="auto"/>
          </w:tcPr>
          <w:p w14:paraId="134A3E8D" w14:textId="77777777" w:rsidR="00E956B2" w:rsidRPr="00D533B8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E7141" w14:textId="77777777" w:rsidR="00E956B2" w:rsidRPr="00D533B8" w:rsidRDefault="00E956B2" w:rsidP="00E956B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65B8FC6" w14:textId="77777777" w:rsidR="00E956B2" w:rsidRPr="00D533B8" w:rsidRDefault="00E956B2" w:rsidP="00E956B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76B81" w14:textId="77777777" w:rsidR="00E956B2" w:rsidRPr="00D533B8" w:rsidRDefault="00E956B2" w:rsidP="00E956B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ED42621" w14:textId="77777777" w:rsidR="00E956B2" w:rsidRPr="00D533B8" w:rsidRDefault="00E956B2" w:rsidP="00E9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C799FA" w14:textId="77777777" w:rsidR="00E956B2" w:rsidRPr="00D533B8" w:rsidRDefault="00E956B2" w:rsidP="00E956B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36AEB6D" w14:textId="77777777" w:rsidR="00E956B2" w:rsidRPr="00D533B8" w:rsidRDefault="00E956B2" w:rsidP="00E956B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D6AC1C" w14:textId="77777777" w:rsidR="00E956B2" w:rsidRPr="00D533B8" w:rsidRDefault="00E956B2" w:rsidP="00E956B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676E1" w:rsidRPr="00D533B8" w14:paraId="309ACE42" w14:textId="77777777" w:rsidTr="00CC77DF">
        <w:trPr>
          <w:trHeight w:val="263"/>
          <w:tblHeader/>
        </w:trPr>
        <w:tc>
          <w:tcPr>
            <w:tcW w:w="4230" w:type="dxa"/>
            <w:shd w:val="clear" w:color="auto" w:fill="auto"/>
          </w:tcPr>
          <w:p w14:paraId="7EEEDF83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D019416" w14:textId="77777777" w:rsidR="00B676E1" w:rsidRPr="00D533B8" w:rsidRDefault="00B676E1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76E1" w:rsidRPr="00D533B8" w14:paraId="318A0ABB" w14:textId="77777777" w:rsidTr="00CC77DF">
        <w:tc>
          <w:tcPr>
            <w:tcW w:w="4230" w:type="dxa"/>
            <w:shd w:val="clear" w:color="auto" w:fill="auto"/>
          </w:tcPr>
          <w:p w14:paraId="3DE791A5" w14:textId="77777777" w:rsidR="00B676E1" w:rsidRPr="00D533B8" w:rsidRDefault="00B676E1" w:rsidP="00B676E1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shd w:val="clear" w:color="auto" w:fill="auto"/>
          </w:tcPr>
          <w:p w14:paraId="77CB2E58" w14:textId="77777777" w:rsidR="00B676E1" w:rsidRPr="00D533B8" w:rsidRDefault="00B676E1" w:rsidP="00B676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BDEA24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CC50CD" w14:textId="77777777" w:rsidR="00B676E1" w:rsidRPr="00D533B8" w:rsidRDefault="00B676E1" w:rsidP="00B676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44ADA1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C5B536" w14:textId="77777777" w:rsidR="00B676E1" w:rsidRPr="00D533B8" w:rsidRDefault="00B676E1" w:rsidP="00B676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C5832D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4635C8" w14:textId="77777777" w:rsidR="00B676E1" w:rsidRPr="00D533B8" w:rsidRDefault="00B676E1" w:rsidP="00B676E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6B2" w:rsidRPr="00D533B8" w14:paraId="335DCE11" w14:textId="77777777" w:rsidTr="00CC77DF">
        <w:tc>
          <w:tcPr>
            <w:tcW w:w="4230" w:type="dxa"/>
            <w:shd w:val="clear" w:color="auto" w:fill="auto"/>
          </w:tcPr>
          <w:p w14:paraId="17CA6FF1" w14:textId="77777777" w:rsidR="00E956B2" w:rsidRPr="00D533B8" w:rsidRDefault="00E956B2" w:rsidP="00E956B2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ตราสารหนี้ที่ถือไว้เพื่อค้า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353961" w14:textId="77777777" w:rsidR="00E956B2" w:rsidRPr="0015284E" w:rsidRDefault="002E0754" w:rsidP="00E956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1,132,132</w:t>
            </w:r>
          </w:p>
        </w:tc>
        <w:tc>
          <w:tcPr>
            <w:tcW w:w="270" w:type="dxa"/>
            <w:shd w:val="clear" w:color="auto" w:fill="auto"/>
          </w:tcPr>
          <w:p w14:paraId="30E72D5C" w14:textId="77777777" w:rsidR="00E956B2" w:rsidRPr="00D533B8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C3E436" w14:textId="77777777" w:rsidR="00E956B2" w:rsidRPr="0015284E" w:rsidRDefault="00E956B2" w:rsidP="00E956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915,805</w:t>
            </w:r>
          </w:p>
        </w:tc>
        <w:tc>
          <w:tcPr>
            <w:tcW w:w="270" w:type="dxa"/>
            <w:shd w:val="clear" w:color="auto" w:fill="auto"/>
          </w:tcPr>
          <w:p w14:paraId="0916B187" w14:textId="77777777" w:rsidR="00E956B2" w:rsidRPr="00D533B8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A54D94" w14:textId="77777777" w:rsidR="00E956B2" w:rsidRPr="0015284E" w:rsidRDefault="002E0754" w:rsidP="00E956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1,132,132</w:t>
            </w:r>
          </w:p>
        </w:tc>
        <w:tc>
          <w:tcPr>
            <w:tcW w:w="270" w:type="dxa"/>
            <w:shd w:val="clear" w:color="auto" w:fill="auto"/>
          </w:tcPr>
          <w:p w14:paraId="4E9DEFD2" w14:textId="77777777" w:rsidR="00E956B2" w:rsidRPr="00D533B8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0628F4" w14:textId="77777777" w:rsidR="00E956B2" w:rsidRPr="0015284E" w:rsidRDefault="00E956B2" w:rsidP="00E956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915,805</w:t>
            </w:r>
          </w:p>
        </w:tc>
      </w:tr>
      <w:tr w:rsidR="00E956B2" w:rsidRPr="00D533B8" w14:paraId="367891CC" w14:textId="77777777" w:rsidTr="00CC77DF">
        <w:tc>
          <w:tcPr>
            <w:tcW w:w="4230" w:type="dxa"/>
            <w:shd w:val="clear" w:color="auto" w:fill="auto"/>
          </w:tcPr>
          <w:p w14:paraId="30B72936" w14:textId="77777777" w:rsidR="00E956B2" w:rsidRPr="00D533B8" w:rsidRDefault="00E956B2" w:rsidP="00E956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4B795" w14:textId="77777777" w:rsidR="00E956B2" w:rsidRPr="009C0E44" w:rsidRDefault="002E0754" w:rsidP="00E956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1,132,132</w:t>
            </w:r>
          </w:p>
        </w:tc>
        <w:tc>
          <w:tcPr>
            <w:tcW w:w="270" w:type="dxa"/>
            <w:shd w:val="clear" w:color="auto" w:fill="auto"/>
          </w:tcPr>
          <w:p w14:paraId="18F3CD76" w14:textId="77777777" w:rsidR="00E956B2" w:rsidRPr="00D533B8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DE4EF" w14:textId="77777777" w:rsidR="00E956B2" w:rsidRPr="009C0E44" w:rsidRDefault="00E956B2" w:rsidP="00E956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915,805</w:t>
            </w:r>
          </w:p>
        </w:tc>
        <w:tc>
          <w:tcPr>
            <w:tcW w:w="270" w:type="dxa"/>
            <w:shd w:val="clear" w:color="auto" w:fill="auto"/>
          </w:tcPr>
          <w:p w14:paraId="01E48017" w14:textId="77777777" w:rsidR="00E956B2" w:rsidRPr="00D533B8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2AEF9" w14:textId="77777777" w:rsidR="00E956B2" w:rsidRPr="009C0E44" w:rsidRDefault="002E0754" w:rsidP="00E956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1,132,132</w:t>
            </w:r>
          </w:p>
        </w:tc>
        <w:tc>
          <w:tcPr>
            <w:tcW w:w="270" w:type="dxa"/>
            <w:shd w:val="clear" w:color="auto" w:fill="auto"/>
          </w:tcPr>
          <w:p w14:paraId="05CF5E47" w14:textId="77777777" w:rsidR="00E956B2" w:rsidRPr="00D533B8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08FC6" w14:textId="77777777" w:rsidR="00E956B2" w:rsidRPr="009C0E44" w:rsidRDefault="00E956B2" w:rsidP="00E956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915,805</w:t>
            </w:r>
          </w:p>
        </w:tc>
      </w:tr>
      <w:tr w:rsidR="00E956B2" w:rsidRPr="00EE4310" w14:paraId="5101D152" w14:textId="77777777" w:rsidTr="00CC77DF">
        <w:tc>
          <w:tcPr>
            <w:tcW w:w="4230" w:type="dxa"/>
            <w:shd w:val="clear" w:color="auto" w:fill="auto"/>
          </w:tcPr>
          <w:p w14:paraId="4A7E041E" w14:textId="77777777" w:rsidR="00E956B2" w:rsidRPr="00EE4310" w:rsidRDefault="00E956B2" w:rsidP="00E956B2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70D7E6" w14:textId="77777777" w:rsidR="00E956B2" w:rsidRPr="00EE4310" w:rsidRDefault="00E956B2" w:rsidP="00E956B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7178D11" w14:textId="77777777" w:rsidR="00E956B2" w:rsidRPr="00EE4310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8B77FB" w14:textId="77777777" w:rsidR="00E956B2" w:rsidRPr="00EE4310" w:rsidRDefault="00E956B2" w:rsidP="00E956B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A869181" w14:textId="77777777" w:rsidR="00E956B2" w:rsidRPr="00EE4310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88D9FA" w14:textId="77777777" w:rsidR="00E956B2" w:rsidRPr="00EE4310" w:rsidRDefault="00E956B2" w:rsidP="00E956B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81F3D09" w14:textId="77777777" w:rsidR="00E956B2" w:rsidRPr="00EE4310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756DCB" w14:textId="77777777" w:rsidR="00E956B2" w:rsidRPr="00EE4310" w:rsidRDefault="00E956B2" w:rsidP="00E956B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E956B2" w:rsidRPr="00D533B8" w14:paraId="742AB3EB" w14:textId="77777777" w:rsidTr="00CC77DF">
        <w:tc>
          <w:tcPr>
            <w:tcW w:w="4230" w:type="dxa"/>
            <w:shd w:val="clear" w:color="auto" w:fill="auto"/>
          </w:tcPr>
          <w:p w14:paraId="4DC8290E" w14:textId="77777777" w:rsidR="00E956B2" w:rsidRPr="00F4323B" w:rsidRDefault="00E956B2" w:rsidP="00E956B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12DBD801" w14:textId="77777777" w:rsidR="00E956B2" w:rsidRDefault="00E956B2" w:rsidP="00E956B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FA50A5" w14:textId="77777777" w:rsidR="00E956B2" w:rsidRPr="00D533B8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F478D9" w14:textId="77777777" w:rsidR="00E956B2" w:rsidRPr="009C0E44" w:rsidRDefault="00E956B2" w:rsidP="00E956B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CCEB6F" w14:textId="77777777" w:rsidR="00E956B2" w:rsidRPr="00D533B8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70C98E" w14:textId="77777777" w:rsidR="00E956B2" w:rsidRDefault="00E956B2" w:rsidP="00E956B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F12A51" w14:textId="77777777" w:rsidR="00E956B2" w:rsidRPr="00D533B8" w:rsidRDefault="00E956B2" w:rsidP="00E9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F16E8C" w14:textId="77777777" w:rsidR="00E956B2" w:rsidRPr="009C0E44" w:rsidRDefault="00E956B2" w:rsidP="00E956B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0754" w:rsidRPr="00D533B8" w14:paraId="676B1F66" w14:textId="77777777" w:rsidTr="00CC77DF">
        <w:tc>
          <w:tcPr>
            <w:tcW w:w="4230" w:type="dxa"/>
            <w:shd w:val="clear" w:color="auto" w:fill="auto"/>
          </w:tcPr>
          <w:p w14:paraId="25452E04" w14:textId="77777777" w:rsidR="002E0754" w:rsidRPr="00F4323B" w:rsidRDefault="002E0754" w:rsidP="002E0754">
            <w:pPr>
              <w:rPr>
                <w:rFonts w:ascii="Angsana New" w:hAnsi="Angsana New"/>
                <w:sz w:val="30"/>
                <w:szCs w:val="30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</w:rPr>
              <w:t>เงินฝากระยะยาวกับสถาบันการเงิน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031BCE" w14:textId="77777777" w:rsidR="002E0754" w:rsidRPr="004D5385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  <w:r w:rsidRPr="004D53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0,000</w:t>
            </w:r>
          </w:p>
        </w:tc>
        <w:tc>
          <w:tcPr>
            <w:tcW w:w="270" w:type="dxa"/>
            <w:shd w:val="clear" w:color="auto" w:fill="auto"/>
          </w:tcPr>
          <w:p w14:paraId="144E8B33" w14:textId="77777777" w:rsidR="002E0754" w:rsidRPr="004D538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3EE371" w14:textId="77777777" w:rsidR="002E0754" w:rsidRPr="004D5385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53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1BA83D92" w14:textId="77777777" w:rsidR="002E0754" w:rsidRPr="004D538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4EC383" w14:textId="77777777" w:rsidR="002E0754" w:rsidRPr="004D5385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  <w:r w:rsidRPr="004D53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0,000</w:t>
            </w:r>
          </w:p>
        </w:tc>
        <w:tc>
          <w:tcPr>
            <w:tcW w:w="270" w:type="dxa"/>
            <w:shd w:val="clear" w:color="auto" w:fill="auto"/>
          </w:tcPr>
          <w:p w14:paraId="08AF3848" w14:textId="77777777" w:rsidR="002E0754" w:rsidRPr="004D538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0EE4C4" w14:textId="77777777" w:rsidR="002E0754" w:rsidRPr="004D5385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53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50,000</w:t>
            </w:r>
          </w:p>
        </w:tc>
      </w:tr>
      <w:tr w:rsidR="002E0754" w:rsidRPr="00D533B8" w14:paraId="5935EB85" w14:textId="77777777" w:rsidTr="00CC77DF">
        <w:tc>
          <w:tcPr>
            <w:tcW w:w="4230" w:type="dxa"/>
            <w:shd w:val="clear" w:color="auto" w:fill="auto"/>
          </w:tcPr>
          <w:p w14:paraId="13A070FC" w14:textId="77777777" w:rsidR="002E0754" w:rsidRPr="00D533B8" w:rsidRDefault="002E0754" w:rsidP="002E075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40BA" w14:textId="77777777" w:rsidR="002E0754" w:rsidRPr="004D5385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</w:t>
            </w:r>
            <w:r w:rsidRPr="004D5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0,000</w:t>
            </w:r>
          </w:p>
        </w:tc>
        <w:tc>
          <w:tcPr>
            <w:tcW w:w="270" w:type="dxa"/>
            <w:shd w:val="clear" w:color="auto" w:fill="auto"/>
          </w:tcPr>
          <w:p w14:paraId="698ED67E" w14:textId="77777777" w:rsidR="002E0754" w:rsidRPr="004D538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77F16" w14:textId="77777777" w:rsidR="002E0754" w:rsidRPr="004D5385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5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2B632445" w14:textId="77777777" w:rsidR="002E0754" w:rsidRPr="004D538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3242A" w14:textId="77777777" w:rsidR="002E0754" w:rsidRPr="004D5385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</w:t>
            </w:r>
            <w:r w:rsidRPr="004D5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0,000</w:t>
            </w:r>
          </w:p>
        </w:tc>
        <w:tc>
          <w:tcPr>
            <w:tcW w:w="270" w:type="dxa"/>
            <w:shd w:val="clear" w:color="auto" w:fill="auto"/>
          </w:tcPr>
          <w:p w14:paraId="7D3F2277" w14:textId="77777777" w:rsidR="002E0754" w:rsidRPr="004D538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A2CCF" w14:textId="77777777" w:rsidR="002E0754" w:rsidRPr="004D5385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5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50,000</w:t>
            </w:r>
          </w:p>
        </w:tc>
      </w:tr>
      <w:tr w:rsidR="002E0754" w:rsidRPr="00D533B8" w14:paraId="0BA9B6D2" w14:textId="77777777" w:rsidTr="00CC77DF">
        <w:tc>
          <w:tcPr>
            <w:tcW w:w="4230" w:type="dxa"/>
            <w:shd w:val="clear" w:color="auto" w:fill="auto"/>
          </w:tcPr>
          <w:p w14:paraId="049943EF" w14:textId="77777777" w:rsidR="002E0754" w:rsidRPr="00D533B8" w:rsidRDefault="002E0754" w:rsidP="002E075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FC98C" w14:textId="77777777" w:rsidR="002E0754" w:rsidRPr="004D5385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1,232,132</w:t>
            </w:r>
          </w:p>
        </w:tc>
        <w:tc>
          <w:tcPr>
            <w:tcW w:w="270" w:type="dxa"/>
            <w:shd w:val="clear" w:color="auto" w:fill="auto"/>
          </w:tcPr>
          <w:p w14:paraId="6C73A94B" w14:textId="77777777" w:rsidR="002E0754" w:rsidRPr="004D538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28D3F" w14:textId="77777777" w:rsidR="002E0754" w:rsidRPr="004D5385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965,805</w:t>
            </w:r>
          </w:p>
        </w:tc>
        <w:tc>
          <w:tcPr>
            <w:tcW w:w="270" w:type="dxa"/>
            <w:shd w:val="clear" w:color="auto" w:fill="auto"/>
          </w:tcPr>
          <w:p w14:paraId="2A616C0D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AF11B" w14:textId="77777777" w:rsidR="002E0754" w:rsidRPr="004D5385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1,232,132</w:t>
            </w:r>
          </w:p>
        </w:tc>
        <w:tc>
          <w:tcPr>
            <w:tcW w:w="270" w:type="dxa"/>
            <w:shd w:val="clear" w:color="auto" w:fill="auto"/>
          </w:tcPr>
          <w:p w14:paraId="65809676" w14:textId="77777777" w:rsidR="002E0754" w:rsidRPr="00D533B8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91E3D" w14:textId="77777777" w:rsidR="002E0754" w:rsidRPr="009C0E44" w:rsidRDefault="002E0754" w:rsidP="002E07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965,805</w:t>
            </w:r>
          </w:p>
        </w:tc>
      </w:tr>
    </w:tbl>
    <w:p w14:paraId="742EE602" w14:textId="77777777" w:rsidR="00E14CBA" w:rsidRDefault="00E14CBA" w:rsidP="0098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8D753A9" w14:textId="7D1A4751" w:rsidR="00982D57" w:rsidRPr="00E73F96" w:rsidRDefault="00982D57" w:rsidP="0098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E73F96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เงินปันผลรับและดอกเบี้ยรับ สำหรับปีสิ้นสุดวันที่ </w:t>
      </w:r>
      <w:r w:rsidRPr="00E73F96">
        <w:rPr>
          <w:rFonts w:asciiTheme="majorBidi" w:hAnsiTheme="majorBidi" w:cstheme="majorBidi"/>
          <w:sz w:val="30"/>
          <w:szCs w:val="30"/>
          <w:lang w:val="en-GB" w:bidi="ar-SA"/>
        </w:rPr>
        <w:t xml:space="preserve">31 </w:t>
      </w:r>
      <w:r w:rsidRPr="00E73F96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E73F96">
        <w:rPr>
          <w:rFonts w:asciiTheme="majorBidi" w:hAnsiTheme="majorBidi" w:cstheme="majorBidi"/>
          <w:sz w:val="30"/>
          <w:szCs w:val="30"/>
          <w:lang w:val="en-GB" w:bidi="ar-SA"/>
        </w:rPr>
        <w:t>2562</w:t>
      </w:r>
      <w:r w:rsidRPr="00E73F9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73F96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E73F96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มีจำนวน </w:t>
      </w:r>
      <w:r w:rsidR="00C0179A">
        <w:rPr>
          <w:rFonts w:asciiTheme="majorBidi" w:hAnsiTheme="majorBidi" w:cstheme="majorBidi"/>
          <w:sz w:val="30"/>
          <w:szCs w:val="30"/>
        </w:rPr>
        <w:t>1.37</w:t>
      </w:r>
      <w:r w:rsidRPr="00E73F96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E73F96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ล้านบาทและ </w:t>
      </w:r>
      <w:r w:rsidR="00C0179A">
        <w:rPr>
          <w:rFonts w:asciiTheme="majorBidi" w:hAnsiTheme="majorBidi" w:cstheme="majorBidi"/>
          <w:sz w:val="30"/>
          <w:szCs w:val="30"/>
          <w:lang w:val="en-GB"/>
        </w:rPr>
        <w:t>1.62</w:t>
      </w:r>
      <w:r w:rsidRPr="00E73F96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E73F96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ตามลำดับ </w:t>
      </w:r>
    </w:p>
    <w:p w14:paraId="47B124CE" w14:textId="77777777" w:rsidR="00982D57" w:rsidRDefault="00982D57" w:rsidP="002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236"/>
        <w:gridCol w:w="1024"/>
        <w:gridCol w:w="270"/>
        <w:gridCol w:w="1170"/>
        <w:gridCol w:w="236"/>
        <w:gridCol w:w="1170"/>
        <w:gridCol w:w="244"/>
        <w:gridCol w:w="1230"/>
      </w:tblGrid>
      <w:tr w:rsidR="00CC77DF" w:rsidRPr="00432645" w14:paraId="5C34706B" w14:textId="77777777" w:rsidTr="00E14CBA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71DDC554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9"/>
            <w:shd w:val="clear" w:color="auto" w:fill="auto"/>
            <w:vAlign w:val="bottom"/>
          </w:tcPr>
          <w:p w14:paraId="63E82731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77DF" w:rsidRPr="00432645" w14:paraId="130B7DE3" w14:textId="77777777" w:rsidTr="00E14CBA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62C9AF1B" w14:textId="77777777" w:rsidR="00CC77DF" w:rsidRPr="00432645" w:rsidRDefault="00CC77DF" w:rsidP="00C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4F90C6" w14:textId="77777777" w:rsidR="00CC77DF" w:rsidRPr="00CC77DF" w:rsidRDefault="00CC77DF" w:rsidP="00CC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D71E055" w14:textId="77777777" w:rsidR="00CC77DF" w:rsidRPr="00CC77DF" w:rsidRDefault="00CC77DF" w:rsidP="00CC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B80602" w14:textId="77777777" w:rsidR="00CC77DF" w:rsidRPr="00CC77DF" w:rsidRDefault="00CC77DF" w:rsidP="00CC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2CB2835" w14:textId="77777777" w:rsidR="00CC77DF" w:rsidRPr="00CC77DF" w:rsidRDefault="00CC77DF" w:rsidP="00CC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D25CE8" w14:textId="77777777" w:rsidR="00CC77DF" w:rsidRPr="00CC77DF" w:rsidRDefault="00CC77DF" w:rsidP="00CC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432098" w14:textId="77777777" w:rsidR="00CC77DF" w:rsidRPr="00CC77DF" w:rsidRDefault="00CC77DF" w:rsidP="00CC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467236" w14:textId="77777777" w:rsidR="00CC77DF" w:rsidRPr="00CC77DF" w:rsidRDefault="00CC77DF" w:rsidP="00C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98595C" w14:textId="77777777" w:rsidR="00CC77DF" w:rsidRPr="00CC77DF" w:rsidRDefault="00CC77DF" w:rsidP="00CC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9A8ECCC" w14:textId="77777777" w:rsidR="00CC77DF" w:rsidRPr="00CC77DF" w:rsidRDefault="00CC77DF" w:rsidP="00CC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09127CC" w14:textId="77777777" w:rsidR="00CC77DF" w:rsidRPr="00CC77DF" w:rsidRDefault="00CC77DF" w:rsidP="00CC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BB0A736" w14:textId="77777777" w:rsidR="00CC77DF" w:rsidRPr="00CC77DF" w:rsidRDefault="00CC77DF" w:rsidP="00CC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CC77DF" w:rsidRPr="00432645" w14:paraId="7671DF27" w14:textId="77777777" w:rsidTr="00E14CBA">
        <w:trPr>
          <w:tblHeader/>
        </w:trPr>
        <w:tc>
          <w:tcPr>
            <w:tcW w:w="2340" w:type="dxa"/>
            <w:shd w:val="clear" w:color="auto" w:fill="auto"/>
          </w:tcPr>
          <w:p w14:paraId="3AE93AF1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9"/>
            <w:shd w:val="clear" w:color="auto" w:fill="auto"/>
          </w:tcPr>
          <w:p w14:paraId="20870259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7DF" w:rsidRPr="00432645" w14:paraId="52CE0086" w14:textId="77777777" w:rsidTr="00EF3C52">
        <w:tc>
          <w:tcPr>
            <w:tcW w:w="2340" w:type="dxa"/>
            <w:shd w:val="clear" w:color="auto" w:fill="auto"/>
          </w:tcPr>
          <w:p w14:paraId="098ADEAC" w14:textId="77777777" w:rsidR="00CC77DF" w:rsidRPr="00CC77DF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7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020" w:type="dxa"/>
            <w:gridSpan w:val="9"/>
            <w:shd w:val="clear" w:color="auto" w:fill="auto"/>
          </w:tcPr>
          <w:p w14:paraId="2F8D1792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C77DF" w:rsidRPr="00432645" w14:paraId="265C8560" w14:textId="77777777" w:rsidTr="00EF3C52">
        <w:tc>
          <w:tcPr>
            <w:tcW w:w="2340" w:type="dxa"/>
            <w:shd w:val="clear" w:color="auto" w:fill="auto"/>
          </w:tcPr>
          <w:p w14:paraId="43F6EF45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</w:tcPr>
          <w:p w14:paraId="7345F4B1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C92734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8F1EE4E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4FD5D7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CB7917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F134FC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8A61EB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8DB3AF4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1D718087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7DF" w:rsidRPr="00E97227" w14:paraId="1E08F5A4" w14:textId="77777777" w:rsidTr="00EF3C52">
        <w:tc>
          <w:tcPr>
            <w:tcW w:w="2340" w:type="dxa"/>
            <w:shd w:val="clear" w:color="auto" w:fill="auto"/>
          </w:tcPr>
          <w:p w14:paraId="46756E8B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ตราสารหนี้ที่ถือไว้เพื่อค้า</w:t>
            </w:r>
          </w:p>
        </w:tc>
        <w:tc>
          <w:tcPr>
            <w:tcW w:w="1440" w:type="dxa"/>
            <w:shd w:val="clear" w:color="auto" w:fill="auto"/>
          </w:tcPr>
          <w:p w14:paraId="221EACF4" w14:textId="77777777" w:rsidR="00CC77DF" w:rsidRPr="00E97227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227">
              <w:rPr>
                <w:rFonts w:ascii="Angsana New" w:hAnsi="Angsana New"/>
                <w:b/>
                <w:bCs/>
                <w:sz w:val="30"/>
                <w:szCs w:val="30"/>
              </w:rPr>
              <w:t>915,805</w:t>
            </w:r>
          </w:p>
        </w:tc>
        <w:tc>
          <w:tcPr>
            <w:tcW w:w="236" w:type="dxa"/>
            <w:shd w:val="clear" w:color="auto" w:fill="auto"/>
          </w:tcPr>
          <w:p w14:paraId="0DDDDA0C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02A3D4" w14:textId="77777777" w:rsidR="00CC77DF" w:rsidRPr="00D0112A" w:rsidRDefault="002E0754" w:rsidP="00EF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1,600,0</w:t>
            </w:r>
            <w:r w:rsidR="00E73F9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753A899" w14:textId="77777777" w:rsidR="00CC77DF" w:rsidRPr="00D0112A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77D259" w14:textId="77777777" w:rsidR="00CC77DF" w:rsidRPr="00D0112A" w:rsidRDefault="002E0754" w:rsidP="00EF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(1,400,000)</w:t>
            </w:r>
          </w:p>
        </w:tc>
        <w:tc>
          <w:tcPr>
            <w:tcW w:w="236" w:type="dxa"/>
            <w:shd w:val="clear" w:color="auto" w:fill="auto"/>
          </w:tcPr>
          <w:p w14:paraId="02CD4EDE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574669" w14:textId="77777777" w:rsidR="00CC77DF" w:rsidRPr="00432645" w:rsidRDefault="002E0754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E73F9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44" w:type="dxa"/>
            <w:shd w:val="clear" w:color="auto" w:fill="auto"/>
          </w:tcPr>
          <w:p w14:paraId="4434E09F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3B9A0044" w14:textId="77777777" w:rsidR="00CC77DF" w:rsidRPr="00E97227" w:rsidRDefault="002E0754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1,132,132</w:t>
            </w:r>
          </w:p>
        </w:tc>
      </w:tr>
      <w:tr w:rsidR="00CC77DF" w:rsidRPr="00EE4310" w14:paraId="44C3A7FE" w14:textId="77777777" w:rsidTr="00EF3C52">
        <w:tc>
          <w:tcPr>
            <w:tcW w:w="2340" w:type="dxa"/>
            <w:shd w:val="clear" w:color="auto" w:fill="auto"/>
          </w:tcPr>
          <w:p w14:paraId="58C44C40" w14:textId="77777777" w:rsidR="00CC77DF" w:rsidRPr="00EE4310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DAE0B83" w14:textId="77777777" w:rsidR="00CC77DF" w:rsidRPr="00EE4310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FC9FBF" w14:textId="77777777" w:rsidR="00CC77DF" w:rsidRPr="00EE4310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E891F4E" w14:textId="77777777" w:rsidR="00CC77DF" w:rsidRPr="00EE4310" w:rsidRDefault="00CC77DF" w:rsidP="00EF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82C0A9" w14:textId="77777777" w:rsidR="00CC77DF" w:rsidRPr="00EE4310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25FE9D" w14:textId="77777777" w:rsidR="00CC77DF" w:rsidRPr="00EE4310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A5CA77" w14:textId="77777777" w:rsidR="00CC77DF" w:rsidRPr="00EE4310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5513C4" w14:textId="77777777" w:rsidR="00CC77DF" w:rsidRPr="00EE4310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9E42C8E" w14:textId="77777777" w:rsidR="00CC77DF" w:rsidRPr="00EE4310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shd w:val="clear" w:color="auto" w:fill="auto"/>
          </w:tcPr>
          <w:p w14:paraId="018E2239" w14:textId="77777777" w:rsidR="00CC77DF" w:rsidRPr="00EE4310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7DF" w:rsidRPr="00432645" w14:paraId="3E3819A4" w14:textId="77777777" w:rsidTr="00EF3C52">
        <w:tc>
          <w:tcPr>
            <w:tcW w:w="2340" w:type="dxa"/>
            <w:shd w:val="clear" w:color="auto" w:fill="auto"/>
          </w:tcPr>
          <w:p w14:paraId="21109976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</w:tcPr>
          <w:p w14:paraId="14DC0F2C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3ED384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A454232" w14:textId="77777777" w:rsidR="00CC77DF" w:rsidRPr="00432645" w:rsidRDefault="00CC77DF" w:rsidP="00EF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0970CD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392CE2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7BADB9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C460F4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2C86D2B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0E1106A1" w14:textId="77777777" w:rsidR="00CC77DF" w:rsidRPr="00432645" w:rsidRDefault="00CC77D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754" w:rsidRPr="00432645" w14:paraId="6A67AEEC" w14:textId="77777777" w:rsidTr="00EF3C52">
        <w:tc>
          <w:tcPr>
            <w:tcW w:w="2340" w:type="dxa"/>
            <w:shd w:val="clear" w:color="auto" w:fill="auto"/>
          </w:tcPr>
          <w:p w14:paraId="093C898A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เงินฝากระยะยาวกับสถาบันการเงิน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2752841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3963D80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05C222F5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3C3C11D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7D41A2E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6EFD035E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7710E0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21CF5897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864C08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D1FAB11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F2950D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6F4CE086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34E557C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shd w:val="clear" w:color="auto" w:fill="auto"/>
          </w:tcPr>
          <w:p w14:paraId="1F3269F7" w14:textId="77777777" w:rsidR="002E0754" w:rsidRP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17DC34" w14:textId="77777777" w:rsidR="002E0754" w:rsidRP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754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  <w:tr w:rsidR="002E0754" w:rsidRPr="00EE4310" w14:paraId="3A5D6440" w14:textId="77777777" w:rsidTr="00EF3C52">
        <w:tc>
          <w:tcPr>
            <w:tcW w:w="2340" w:type="dxa"/>
            <w:shd w:val="clear" w:color="auto" w:fill="auto"/>
          </w:tcPr>
          <w:p w14:paraId="26AE93A4" w14:textId="77777777" w:rsidR="002E0754" w:rsidRPr="00EE4310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62B061" w14:textId="77777777" w:rsidR="002E0754" w:rsidRPr="00EE4310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153CBF" w14:textId="77777777" w:rsidR="002E0754" w:rsidRPr="00EE4310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C85E7B" w14:textId="77777777" w:rsidR="002E0754" w:rsidRPr="00EE4310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DD4829" w14:textId="77777777" w:rsidR="002E0754" w:rsidRPr="00EE4310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261E91" w14:textId="77777777" w:rsidR="002E0754" w:rsidRPr="00EE4310" w:rsidRDefault="002E0754" w:rsidP="002E075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A6F7A10" w14:textId="77777777" w:rsidR="002E0754" w:rsidRPr="00EE4310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AAAC67" w14:textId="77777777" w:rsidR="002E0754" w:rsidRPr="00EE4310" w:rsidRDefault="002E0754" w:rsidP="002E075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2BA4B72C" w14:textId="77777777" w:rsidR="002E0754" w:rsidRPr="00EE4310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6913DEF6" w14:textId="77777777" w:rsidR="002E0754" w:rsidRPr="00EE4310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4CBA" w:rsidRPr="00432645" w14:paraId="73D75E04" w14:textId="77777777" w:rsidTr="00EF3C52">
        <w:tc>
          <w:tcPr>
            <w:tcW w:w="2340" w:type="dxa"/>
            <w:shd w:val="clear" w:color="auto" w:fill="auto"/>
          </w:tcPr>
          <w:p w14:paraId="04F3854D" w14:textId="77777777" w:rsidR="00E14CBA" w:rsidRPr="00CC77DF" w:rsidRDefault="00E14CBA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20" w:type="dxa"/>
            <w:gridSpan w:val="9"/>
            <w:shd w:val="clear" w:color="auto" w:fill="auto"/>
          </w:tcPr>
          <w:p w14:paraId="0D4D9199" w14:textId="77777777" w:rsidR="00E14CBA" w:rsidRPr="00432645" w:rsidRDefault="00E14CBA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E0754" w:rsidRPr="00432645" w14:paraId="6F85E8B1" w14:textId="77777777" w:rsidTr="00EF3C52">
        <w:tc>
          <w:tcPr>
            <w:tcW w:w="2340" w:type="dxa"/>
            <w:shd w:val="clear" w:color="auto" w:fill="auto"/>
          </w:tcPr>
          <w:p w14:paraId="2BDBBFC5" w14:textId="77777777" w:rsidR="002E0754" w:rsidRPr="00CC77DF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7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020" w:type="dxa"/>
            <w:gridSpan w:val="9"/>
            <w:shd w:val="clear" w:color="auto" w:fill="auto"/>
          </w:tcPr>
          <w:p w14:paraId="2858BE36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E0754" w:rsidRPr="00432645" w14:paraId="22CFD509" w14:textId="77777777" w:rsidTr="00EF3C52">
        <w:tc>
          <w:tcPr>
            <w:tcW w:w="2340" w:type="dxa"/>
            <w:shd w:val="clear" w:color="auto" w:fill="auto"/>
          </w:tcPr>
          <w:p w14:paraId="7F3CCEA6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</w:tcPr>
          <w:p w14:paraId="5AD0BC5A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D6A0E4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8E6F64A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8335D9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B58BD2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C19D6D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C149E5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23CB43B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0DDAED57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754" w:rsidRPr="00E97227" w14:paraId="1B8310F2" w14:textId="77777777" w:rsidTr="00EF3C52">
        <w:tc>
          <w:tcPr>
            <w:tcW w:w="2340" w:type="dxa"/>
            <w:shd w:val="clear" w:color="auto" w:fill="auto"/>
          </w:tcPr>
          <w:p w14:paraId="1A2C771D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ตราสารหนี้ที่ถือไว้เพื่อค้า</w:t>
            </w:r>
          </w:p>
        </w:tc>
        <w:tc>
          <w:tcPr>
            <w:tcW w:w="1440" w:type="dxa"/>
            <w:shd w:val="clear" w:color="auto" w:fill="auto"/>
          </w:tcPr>
          <w:p w14:paraId="36E259E5" w14:textId="77777777" w:rsidR="002E0754" w:rsidRPr="00E97227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905,212</w:t>
            </w:r>
          </w:p>
        </w:tc>
        <w:tc>
          <w:tcPr>
            <w:tcW w:w="236" w:type="dxa"/>
            <w:shd w:val="clear" w:color="auto" w:fill="auto"/>
          </w:tcPr>
          <w:p w14:paraId="249F6F2C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78C1AE" w14:textId="77777777" w:rsidR="002E0754" w:rsidRPr="00D0112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1,340,000</w:t>
            </w:r>
          </w:p>
        </w:tc>
        <w:tc>
          <w:tcPr>
            <w:tcW w:w="270" w:type="dxa"/>
            <w:shd w:val="clear" w:color="auto" w:fill="auto"/>
          </w:tcPr>
          <w:p w14:paraId="1AAAE9C2" w14:textId="77777777" w:rsidR="002E0754" w:rsidRPr="00D0112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D67E23" w14:textId="77777777" w:rsidR="002E0754" w:rsidRPr="00D0112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(1,340,000)</w:t>
            </w:r>
          </w:p>
        </w:tc>
        <w:tc>
          <w:tcPr>
            <w:tcW w:w="236" w:type="dxa"/>
            <w:shd w:val="clear" w:color="auto" w:fill="auto"/>
          </w:tcPr>
          <w:p w14:paraId="24B1C335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9A8E76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10,593</w:t>
            </w:r>
          </w:p>
        </w:tc>
        <w:tc>
          <w:tcPr>
            <w:tcW w:w="244" w:type="dxa"/>
            <w:shd w:val="clear" w:color="auto" w:fill="auto"/>
          </w:tcPr>
          <w:p w14:paraId="0E582647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66C12A5D" w14:textId="77777777" w:rsidR="002E0754" w:rsidRPr="00E97227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227">
              <w:rPr>
                <w:rFonts w:ascii="Angsana New" w:hAnsi="Angsana New"/>
                <w:b/>
                <w:bCs/>
                <w:sz w:val="30"/>
                <w:szCs w:val="30"/>
              </w:rPr>
              <w:t>915,805</w:t>
            </w:r>
          </w:p>
        </w:tc>
      </w:tr>
      <w:tr w:rsidR="002E0754" w:rsidRPr="00E14CBA" w14:paraId="57B2AB6F" w14:textId="77777777" w:rsidTr="00EF3C52">
        <w:tc>
          <w:tcPr>
            <w:tcW w:w="2340" w:type="dxa"/>
            <w:shd w:val="clear" w:color="auto" w:fill="auto"/>
          </w:tcPr>
          <w:p w14:paraId="0E2DE19E" w14:textId="77777777" w:rsidR="002E0754" w:rsidRPr="00E14CB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1352BBD" w14:textId="77777777" w:rsidR="002E0754" w:rsidRPr="00E14CB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FDBB41F" w14:textId="77777777" w:rsidR="002E0754" w:rsidRPr="00E14CB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14:paraId="6A99E785" w14:textId="77777777" w:rsidR="002E0754" w:rsidRPr="00E14CB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D53C67D" w14:textId="77777777" w:rsidR="002E0754" w:rsidRPr="00E14CB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1F275D7" w14:textId="77777777" w:rsidR="002E0754" w:rsidRPr="00E14CB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D9F7712" w14:textId="77777777" w:rsidR="002E0754" w:rsidRPr="00E14CB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9A7CFB2" w14:textId="77777777" w:rsidR="002E0754" w:rsidRPr="00E14CB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35D7CE8F" w14:textId="77777777" w:rsidR="002E0754" w:rsidRPr="00E14CB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shd w:val="clear" w:color="auto" w:fill="auto"/>
          </w:tcPr>
          <w:p w14:paraId="331C1732" w14:textId="77777777" w:rsidR="002E0754" w:rsidRPr="00E14CBA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0754" w:rsidRPr="00432645" w14:paraId="3C3F23AB" w14:textId="77777777" w:rsidTr="00EF3C52">
        <w:tc>
          <w:tcPr>
            <w:tcW w:w="2340" w:type="dxa"/>
            <w:shd w:val="clear" w:color="auto" w:fill="auto"/>
          </w:tcPr>
          <w:p w14:paraId="7C67AC18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</w:tcPr>
          <w:p w14:paraId="30420EB4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3ADE23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A68E13E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960388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124390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B6A5E9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0790C6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049A717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149BE8D0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754" w:rsidRPr="00432645" w14:paraId="738A152B" w14:textId="77777777" w:rsidTr="00EF3C52">
        <w:tc>
          <w:tcPr>
            <w:tcW w:w="2340" w:type="dxa"/>
            <w:shd w:val="clear" w:color="auto" w:fill="auto"/>
          </w:tcPr>
          <w:p w14:paraId="5D48221F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เงินฝากระยะยาวกับสถาบันการเงิน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351F8A6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BCB5AB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925841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D50AE79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423145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356911B0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D85CE3" w14:textId="77777777" w:rsidR="002E0754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9704308" w14:textId="77777777" w:rsidR="002E0754" w:rsidRPr="00005E97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C8908D" w14:textId="77777777" w:rsidR="002E0754" w:rsidRPr="00005E97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5E5ACC" w14:textId="77777777" w:rsidR="002E0754" w:rsidRDefault="002E0754" w:rsidP="002E075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5CE1B54" w14:textId="77777777" w:rsidR="002E0754" w:rsidRPr="00005E97" w:rsidRDefault="002E0754" w:rsidP="002E075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EFB297A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shd w:val="clear" w:color="auto" w:fill="auto"/>
          </w:tcPr>
          <w:p w14:paraId="2472FD7F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73B23F" w14:textId="77777777" w:rsidR="002E0754" w:rsidRPr="00432645" w:rsidRDefault="002E0754" w:rsidP="002E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</w:tr>
    </w:tbl>
    <w:p w14:paraId="24B21FA6" w14:textId="283EAB94" w:rsidR="00EE4310" w:rsidRPr="00E14CBA" w:rsidRDefault="00EE4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236"/>
        <w:gridCol w:w="1024"/>
        <w:gridCol w:w="270"/>
        <w:gridCol w:w="1170"/>
        <w:gridCol w:w="236"/>
        <w:gridCol w:w="1170"/>
        <w:gridCol w:w="244"/>
        <w:gridCol w:w="1230"/>
      </w:tblGrid>
      <w:tr w:rsidR="00EF3C52" w:rsidRPr="00432645" w14:paraId="2C7B97E5" w14:textId="77777777" w:rsidTr="0006404F">
        <w:tc>
          <w:tcPr>
            <w:tcW w:w="2340" w:type="dxa"/>
            <w:shd w:val="clear" w:color="auto" w:fill="auto"/>
            <w:vAlign w:val="bottom"/>
          </w:tcPr>
          <w:p w14:paraId="6074DAE6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9"/>
            <w:shd w:val="clear" w:color="auto" w:fill="auto"/>
            <w:vAlign w:val="bottom"/>
          </w:tcPr>
          <w:p w14:paraId="7DFEA136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C52" w:rsidRPr="00432645" w14:paraId="73C93D5D" w14:textId="77777777" w:rsidTr="0006404F">
        <w:tc>
          <w:tcPr>
            <w:tcW w:w="2340" w:type="dxa"/>
            <w:shd w:val="clear" w:color="auto" w:fill="auto"/>
            <w:vAlign w:val="bottom"/>
          </w:tcPr>
          <w:p w14:paraId="1C7EE8A9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B06546" w14:textId="77777777" w:rsidR="00EF3C52" w:rsidRPr="00CC77DF" w:rsidRDefault="00EF3C52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92A0C04" w14:textId="77777777" w:rsidR="00EF3C52" w:rsidRPr="00CC77DF" w:rsidRDefault="00EF3C52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BCA45" w14:textId="77777777" w:rsidR="00EF3C52" w:rsidRPr="00CC77DF" w:rsidRDefault="00EF3C52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2BAA95" w14:textId="77777777" w:rsidR="00EF3C52" w:rsidRPr="00CC77DF" w:rsidRDefault="00EF3C52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BF729" w14:textId="77777777" w:rsidR="00EF3C52" w:rsidRPr="00CC77DF" w:rsidRDefault="00EF3C52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85C25A" w14:textId="77777777" w:rsidR="00EF3C52" w:rsidRPr="00CC77DF" w:rsidRDefault="00EF3C52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7DC419" w14:textId="77777777" w:rsidR="00EF3C52" w:rsidRPr="00CC77DF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D8BEE9" w14:textId="77777777" w:rsidR="00EF3C52" w:rsidRPr="00CC77DF" w:rsidRDefault="00EF3C52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220C397" w14:textId="77777777" w:rsidR="00EF3C52" w:rsidRPr="00CC77DF" w:rsidRDefault="00EF3C52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DFC549E" w14:textId="77777777" w:rsidR="00EF3C52" w:rsidRPr="00CC77DF" w:rsidRDefault="00EF3C52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447064B" w14:textId="77777777" w:rsidR="00EF3C52" w:rsidRPr="00CC77DF" w:rsidRDefault="00EF3C52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7DF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EF3C52" w:rsidRPr="00432645" w14:paraId="7C856003" w14:textId="77777777" w:rsidTr="0006404F">
        <w:tc>
          <w:tcPr>
            <w:tcW w:w="2340" w:type="dxa"/>
            <w:shd w:val="clear" w:color="auto" w:fill="auto"/>
          </w:tcPr>
          <w:p w14:paraId="0A441BFD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9"/>
            <w:shd w:val="clear" w:color="auto" w:fill="auto"/>
          </w:tcPr>
          <w:p w14:paraId="71F26E7B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C52" w:rsidRPr="00432645" w14:paraId="4CE1E281" w14:textId="77777777" w:rsidTr="0006404F">
        <w:tc>
          <w:tcPr>
            <w:tcW w:w="2340" w:type="dxa"/>
            <w:shd w:val="clear" w:color="auto" w:fill="auto"/>
          </w:tcPr>
          <w:p w14:paraId="23C152B2" w14:textId="77777777" w:rsidR="00EF3C52" w:rsidRPr="00CC77DF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7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020" w:type="dxa"/>
            <w:gridSpan w:val="9"/>
            <w:shd w:val="clear" w:color="auto" w:fill="auto"/>
          </w:tcPr>
          <w:p w14:paraId="4A8E3707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F3C52" w:rsidRPr="00432645" w14:paraId="3FF3BD32" w14:textId="77777777" w:rsidTr="0006404F">
        <w:tc>
          <w:tcPr>
            <w:tcW w:w="2340" w:type="dxa"/>
            <w:shd w:val="clear" w:color="auto" w:fill="auto"/>
          </w:tcPr>
          <w:p w14:paraId="10BB5C56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</w:tcPr>
          <w:p w14:paraId="7ED2112D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E9E58E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7185C51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9A6033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695707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3C5A7F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688166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338CF91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757FB947" w14:textId="77777777" w:rsidR="00EF3C52" w:rsidRPr="00432645" w:rsidRDefault="00EF3C52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680" w:rsidRPr="00E97227" w14:paraId="0CBA433E" w14:textId="77777777" w:rsidTr="0006404F">
        <w:tc>
          <w:tcPr>
            <w:tcW w:w="2340" w:type="dxa"/>
            <w:shd w:val="clear" w:color="auto" w:fill="auto"/>
          </w:tcPr>
          <w:p w14:paraId="04AE104B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ตราสารหนี้ที่ถือไว้เพื่อค้า</w:t>
            </w:r>
          </w:p>
        </w:tc>
        <w:tc>
          <w:tcPr>
            <w:tcW w:w="1440" w:type="dxa"/>
            <w:shd w:val="clear" w:color="auto" w:fill="auto"/>
          </w:tcPr>
          <w:p w14:paraId="24B3BAA8" w14:textId="77777777" w:rsidR="00F35680" w:rsidRPr="00E97227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227">
              <w:rPr>
                <w:rFonts w:ascii="Angsana New" w:hAnsi="Angsana New"/>
                <w:b/>
                <w:bCs/>
                <w:sz w:val="30"/>
                <w:szCs w:val="30"/>
              </w:rPr>
              <w:t>915,805</w:t>
            </w:r>
          </w:p>
        </w:tc>
        <w:tc>
          <w:tcPr>
            <w:tcW w:w="236" w:type="dxa"/>
            <w:shd w:val="clear" w:color="auto" w:fill="auto"/>
          </w:tcPr>
          <w:p w14:paraId="1E0C755B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FEF1FC" w14:textId="77777777" w:rsidR="00F35680" w:rsidRPr="00D0112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1,600,0</w:t>
            </w:r>
            <w:r w:rsidR="00E73F9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59626C9" w14:textId="77777777" w:rsidR="00F35680" w:rsidRPr="00D0112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5AEFD9" w14:textId="77777777" w:rsidR="00F35680" w:rsidRPr="00D0112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(1,400,000)</w:t>
            </w:r>
          </w:p>
        </w:tc>
        <w:tc>
          <w:tcPr>
            <w:tcW w:w="236" w:type="dxa"/>
            <w:shd w:val="clear" w:color="auto" w:fill="auto"/>
          </w:tcPr>
          <w:p w14:paraId="67B01100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891D8A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E73F96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4" w:type="dxa"/>
            <w:shd w:val="clear" w:color="auto" w:fill="auto"/>
          </w:tcPr>
          <w:p w14:paraId="6F3F3097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6637FB8D" w14:textId="77777777" w:rsidR="00F35680" w:rsidRPr="00E97227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1,132,132</w:t>
            </w:r>
          </w:p>
        </w:tc>
      </w:tr>
      <w:tr w:rsidR="00F35680" w:rsidRPr="00E14CBA" w14:paraId="75163C27" w14:textId="77777777" w:rsidTr="0006404F">
        <w:tc>
          <w:tcPr>
            <w:tcW w:w="2340" w:type="dxa"/>
            <w:shd w:val="clear" w:color="auto" w:fill="auto"/>
          </w:tcPr>
          <w:p w14:paraId="60B24E07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3685EB3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605D20B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14:paraId="6857C1BE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9B07663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1BA57B4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4C386E1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C1A5490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692ABE4D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shd w:val="clear" w:color="auto" w:fill="auto"/>
          </w:tcPr>
          <w:p w14:paraId="27D36D56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5680" w:rsidRPr="00432645" w14:paraId="7C380168" w14:textId="77777777" w:rsidTr="0006404F">
        <w:tc>
          <w:tcPr>
            <w:tcW w:w="2340" w:type="dxa"/>
            <w:shd w:val="clear" w:color="auto" w:fill="auto"/>
          </w:tcPr>
          <w:p w14:paraId="710EA20B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</w:tcPr>
          <w:p w14:paraId="596B8631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07EBEE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3F2D30B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70EB6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1C1B0E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46D81A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DD4C7D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0CC3898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05A3E940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680" w:rsidRPr="00432645" w14:paraId="1CEF269B" w14:textId="77777777" w:rsidTr="0006404F">
        <w:tc>
          <w:tcPr>
            <w:tcW w:w="2340" w:type="dxa"/>
            <w:shd w:val="clear" w:color="auto" w:fill="auto"/>
          </w:tcPr>
          <w:p w14:paraId="0B9AE5BA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เงินฝากระยะยาวกับสถาบันการเงิน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06BB642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3BE9D4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48863A6A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7BCA86" w14:textId="77777777" w:rsidR="00F35680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815649A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37C12D54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F4D100" w14:textId="77777777" w:rsidR="00F35680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3302AC8A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A2052D" w14:textId="77777777" w:rsidR="00F35680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AAD370F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261EA0" w14:textId="77777777" w:rsidR="00F35680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3B71DAB5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9E031E4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shd w:val="clear" w:color="auto" w:fill="auto"/>
          </w:tcPr>
          <w:p w14:paraId="48E6AD07" w14:textId="77777777" w:rsidR="00F35680" w:rsidRPr="002E0754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88BE08" w14:textId="77777777" w:rsidR="00F35680" w:rsidRPr="002E0754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754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  <w:tr w:rsidR="00F35680" w:rsidRPr="00E14CBA" w14:paraId="4DF4E304" w14:textId="77777777" w:rsidTr="0006404F">
        <w:tc>
          <w:tcPr>
            <w:tcW w:w="2340" w:type="dxa"/>
            <w:shd w:val="clear" w:color="auto" w:fill="auto"/>
          </w:tcPr>
          <w:p w14:paraId="1DA8B8CA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C5E4DD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EE9D70F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14:paraId="6BEC667D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724B5FB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6663FAB" w14:textId="77777777" w:rsidR="00F35680" w:rsidRPr="00E14CBA" w:rsidRDefault="00F35680" w:rsidP="00F35680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BA542AA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DFB286F" w14:textId="77777777" w:rsidR="00F35680" w:rsidRPr="00E14CBA" w:rsidRDefault="00F35680" w:rsidP="00F3568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174AF867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auto"/>
          </w:tcPr>
          <w:p w14:paraId="3228453C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35680" w:rsidRPr="00432645" w14:paraId="1CB29F94" w14:textId="77777777" w:rsidTr="0006404F">
        <w:tc>
          <w:tcPr>
            <w:tcW w:w="2340" w:type="dxa"/>
            <w:shd w:val="clear" w:color="auto" w:fill="auto"/>
          </w:tcPr>
          <w:p w14:paraId="46B5F096" w14:textId="77777777" w:rsidR="00F35680" w:rsidRPr="00CC77DF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7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020" w:type="dxa"/>
            <w:gridSpan w:val="9"/>
            <w:shd w:val="clear" w:color="auto" w:fill="auto"/>
          </w:tcPr>
          <w:p w14:paraId="4CDB860E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35680" w:rsidRPr="00432645" w14:paraId="06C5B541" w14:textId="77777777" w:rsidTr="0006404F">
        <w:tc>
          <w:tcPr>
            <w:tcW w:w="2340" w:type="dxa"/>
            <w:shd w:val="clear" w:color="auto" w:fill="auto"/>
          </w:tcPr>
          <w:p w14:paraId="0BA0B81A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</w:tcPr>
          <w:p w14:paraId="2FC36DED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5CE494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9E68B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CE482D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B3AC7A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ECC51F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531965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301F715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1D70ADBC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680" w:rsidRPr="00E97227" w14:paraId="1C372C0F" w14:textId="77777777" w:rsidTr="0006404F">
        <w:tc>
          <w:tcPr>
            <w:tcW w:w="2340" w:type="dxa"/>
            <w:shd w:val="clear" w:color="auto" w:fill="auto"/>
          </w:tcPr>
          <w:p w14:paraId="69C73BAD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ตราสารหนี้ที่ถือไว้เพื่อค้า</w:t>
            </w:r>
          </w:p>
        </w:tc>
        <w:tc>
          <w:tcPr>
            <w:tcW w:w="1440" w:type="dxa"/>
            <w:shd w:val="clear" w:color="auto" w:fill="auto"/>
          </w:tcPr>
          <w:p w14:paraId="1B495D7A" w14:textId="77777777" w:rsidR="00F35680" w:rsidRPr="00E97227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905,212</w:t>
            </w:r>
          </w:p>
        </w:tc>
        <w:tc>
          <w:tcPr>
            <w:tcW w:w="236" w:type="dxa"/>
            <w:shd w:val="clear" w:color="auto" w:fill="auto"/>
          </w:tcPr>
          <w:p w14:paraId="6893CDEF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9504802" w14:textId="77777777" w:rsidR="00F35680" w:rsidRPr="00D0112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1,340,000</w:t>
            </w:r>
          </w:p>
        </w:tc>
        <w:tc>
          <w:tcPr>
            <w:tcW w:w="270" w:type="dxa"/>
            <w:shd w:val="clear" w:color="auto" w:fill="auto"/>
          </w:tcPr>
          <w:p w14:paraId="67E723B4" w14:textId="77777777" w:rsidR="00F35680" w:rsidRPr="00D0112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51AC53" w14:textId="77777777" w:rsidR="00F35680" w:rsidRPr="00D0112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(1,340,000)</w:t>
            </w:r>
          </w:p>
        </w:tc>
        <w:tc>
          <w:tcPr>
            <w:tcW w:w="236" w:type="dxa"/>
            <w:shd w:val="clear" w:color="auto" w:fill="auto"/>
          </w:tcPr>
          <w:p w14:paraId="3D4CB043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12D873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10,593</w:t>
            </w:r>
          </w:p>
        </w:tc>
        <w:tc>
          <w:tcPr>
            <w:tcW w:w="244" w:type="dxa"/>
            <w:shd w:val="clear" w:color="auto" w:fill="auto"/>
          </w:tcPr>
          <w:p w14:paraId="68069302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5F42AEC2" w14:textId="77777777" w:rsidR="00F35680" w:rsidRPr="00E97227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227">
              <w:rPr>
                <w:rFonts w:ascii="Angsana New" w:hAnsi="Angsana New"/>
                <w:b/>
                <w:bCs/>
                <w:sz w:val="30"/>
                <w:szCs w:val="30"/>
              </w:rPr>
              <w:t>915,805</w:t>
            </w:r>
          </w:p>
        </w:tc>
      </w:tr>
      <w:tr w:rsidR="00F35680" w:rsidRPr="00E14CBA" w14:paraId="71F5F131" w14:textId="77777777" w:rsidTr="0006404F">
        <w:tc>
          <w:tcPr>
            <w:tcW w:w="2340" w:type="dxa"/>
            <w:shd w:val="clear" w:color="auto" w:fill="auto"/>
          </w:tcPr>
          <w:p w14:paraId="0BA1FE4A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0A51142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793E98B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</w:tcPr>
          <w:p w14:paraId="407347CC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1962FD5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9B5C63D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D82CD0D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E016315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2643041B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shd w:val="clear" w:color="auto" w:fill="auto"/>
          </w:tcPr>
          <w:p w14:paraId="740153BA" w14:textId="77777777" w:rsidR="00F35680" w:rsidRPr="00E14CB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5680" w:rsidRPr="00432645" w14:paraId="000ED645" w14:textId="77777777" w:rsidTr="0006404F">
        <w:tc>
          <w:tcPr>
            <w:tcW w:w="2340" w:type="dxa"/>
            <w:shd w:val="clear" w:color="auto" w:fill="auto"/>
          </w:tcPr>
          <w:p w14:paraId="0332D0ED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</w:tcPr>
          <w:p w14:paraId="4F85CBC5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E71CD5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F4A072B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01FD21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587BE2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955CF9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1CAE6C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E5C49B7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7584BB35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680" w:rsidRPr="00432645" w14:paraId="3E64A3A2" w14:textId="77777777" w:rsidTr="0006404F">
        <w:tc>
          <w:tcPr>
            <w:tcW w:w="2340" w:type="dxa"/>
            <w:shd w:val="clear" w:color="auto" w:fill="auto"/>
          </w:tcPr>
          <w:p w14:paraId="543ECBD7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เงินฝากระยะยาวกับสถาบันการเงิน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81EC87C" w14:textId="77777777" w:rsidR="00F35680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FDE1D7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DAFB2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2DA4185" w14:textId="77777777" w:rsidR="00F35680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A103679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3B06B1C6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DECF67" w14:textId="77777777" w:rsidR="00F35680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C7470F" w14:textId="77777777" w:rsidR="00F35680" w:rsidRPr="00005E97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2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FDDD79" w14:textId="77777777" w:rsidR="00F35680" w:rsidRPr="00005E97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262854" w14:textId="77777777" w:rsidR="00F35680" w:rsidRDefault="00F35680" w:rsidP="00F3568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E5C8ED" w14:textId="77777777" w:rsidR="00F35680" w:rsidRPr="00005E97" w:rsidRDefault="00F35680" w:rsidP="00F3568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D59FE99" w14:textId="77777777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shd w:val="clear" w:color="auto" w:fill="auto"/>
          </w:tcPr>
          <w:p w14:paraId="76A15929" w14:textId="77777777" w:rsidR="00E14CBA" w:rsidRDefault="00E14CBA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0BA192D" w14:textId="5BF58FFA" w:rsidR="00F35680" w:rsidRPr="00432645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</w:tr>
    </w:tbl>
    <w:p w14:paraId="185CF6BE" w14:textId="77777777" w:rsidR="00A77008" w:rsidRPr="00913A42" w:rsidRDefault="005B3B34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4172973D" w14:textId="77777777" w:rsidR="005B3B34" w:rsidRPr="00EE4310" w:rsidRDefault="005B3B34" w:rsidP="00A77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  <w:lang w:val="th-TH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174"/>
        <w:gridCol w:w="263"/>
        <w:gridCol w:w="1092"/>
        <w:gridCol w:w="263"/>
        <w:gridCol w:w="1088"/>
        <w:gridCol w:w="263"/>
        <w:gridCol w:w="1073"/>
      </w:tblGrid>
      <w:tr w:rsidR="00A1251F" w:rsidRPr="009E555A" w14:paraId="49049BAD" w14:textId="77777777" w:rsidTr="00A7581F">
        <w:trPr>
          <w:tblHeader/>
        </w:trPr>
        <w:tc>
          <w:tcPr>
            <w:tcW w:w="2186" w:type="pct"/>
          </w:tcPr>
          <w:p w14:paraId="6420CC2F" w14:textId="77777777" w:rsidR="00A1251F" w:rsidRPr="009E555A" w:rsidRDefault="00A1251F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59461CC9" w14:textId="77777777" w:rsidR="00A1251F" w:rsidRPr="009E555A" w:rsidRDefault="00A1251F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1CB3291" w14:textId="77777777" w:rsidR="00A1251F" w:rsidRPr="009E555A" w:rsidRDefault="00A1251F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1B5FE5EE" w14:textId="77777777" w:rsidR="00A1251F" w:rsidRPr="009E555A" w:rsidRDefault="00A1251F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51F" w:rsidRPr="009E555A" w14:paraId="10C2D2BA" w14:textId="77777777" w:rsidTr="00A7581F">
        <w:trPr>
          <w:tblHeader/>
        </w:trPr>
        <w:tc>
          <w:tcPr>
            <w:tcW w:w="2186" w:type="pct"/>
          </w:tcPr>
          <w:p w14:paraId="50D508E0" w14:textId="77777777" w:rsidR="00A1251F" w:rsidRPr="009E555A" w:rsidRDefault="00A1251F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7C248BA" w14:textId="77777777" w:rsidR="00A1251F" w:rsidRPr="009E555A" w:rsidRDefault="00A1251F" w:rsidP="0006404F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136CC8C3" w14:textId="77777777" w:rsidR="00A1251F" w:rsidRPr="009E555A" w:rsidRDefault="00A1251F" w:rsidP="0006404F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F5E955D" w14:textId="77777777" w:rsidR="00A1251F" w:rsidRPr="009E555A" w:rsidRDefault="00A1251F" w:rsidP="0006404F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7A94F749" w14:textId="77777777" w:rsidR="00A1251F" w:rsidRPr="009E555A" w:rsidRDefault="00A1251F" w:rsidP="0006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FDF97F1" w14:textId="77777777" w:rsidR="00A1251F" w:rsidRPr="009E555A" w:rsidRDefault="00A1251F" w:rsidP="0006404F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7FD4CC18" w14:textId="77777777" w:rsidR="00A1251F" w:rsidRPr="009E555A" w:rsidRDefault="00A1251F" w:rsidP="0006404F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1A6A2DE" w14:textId="77777777" w:rsidR="00A1251F" w:rsidRPr="009E555A" w:rsidRDefault="00A1251F" w:rsidP="0006404F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1251F" w:rsidRPr="009E555A" w14:paraId="28E6D7D9" w14:textId="77777777" w:rsidTr="00F35680">
        <w:trPr>
          <w:trHeight w:val="182"/>
          <w:tblHeader/>
        </w:trPr>
        <w:tc>
          <w:tcPr>
            <w:tcW w:w="2186" w:type="pct"/>
          </w:tcPr>
          <w:p w14:paraId="1D1AE644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7"/>
          </w:tcPr>
          <w:p w14:paraId="2C007720" w14:textId="77777777" w:rsidR="00A1251F" w:rsidRPr="009E555A" w:rsidRDefault="00A1251F" w:rsidP="000640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680" w:rsidRPr="009E555A" w14:paraId="1DC0BC1D" w14:textId="77777777" w:rsidTr="00A7581F">
        <w:tc>
          <w:tcPr>
            <w:tcW w:w="2186" w:type="pct"/>
          </w:tcPr>
          <w:p w14:paraId="3AF375C7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E555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3" w:type="pct"/>
            <w:shd w:val="clear" w:color="auto" w:fill="auto"/>
          </w:tcPr>
          <w:p w14:paraId="28FA13E2" w14:textId="76F961D3" w:rsidR="00F35680" w:rsidRPr="009E555A" w:rsidRDefault="004907D9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204,705</w:t>
            </w:r>
          </w:p>
        </w:tc>
        <w:tc>
          <w:tcPr>
            <w:tcW w:w="142" w:type="pct"/>
            <w:shd w:val="clear" w:color="auto" w:fill="auto"/>
          </w:tcPr>
          <w:p w14:paraId="1CD98E9C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6140B16A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449</w:t>
            </w:r>
          </w:p>
        </w:tc>
        <w:tc>
          <w:tcPr>
            <w:tcW w:w="142" w:type="pct"/>
            <w:shd w:val="clear" w:color="auto" w:fill="auto"/>
          </w:tcPr>
          <w:p w14:paraId="09E318EF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shd w:val="clear" w:color="auto" w:fill="auto"/>
          </w:tcPr>
          <w:p w14:paraId="6840521A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73F96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73F96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42" w:type="pct"/>
          </w:tcPr>
          <w:p w14:paraId="069AA204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</w:tcPr>
          <w:p w14:paraId="75461C83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159,843</w:t>
            </w:r>
          </w:p>
        </w:tc>
      </w:tr>
      <w:tr w:rsidR="00F35680" w:rsidRPr="009E555A" w14:paraId="1C28BE66" w14:textId="77777777" w:rsidTr="00A7581F">
        <w:tc>
          <w:tcPr>
            <w:tcW w:w="2186" w:type="pct"/>
          </w:tcPr>
          <w:p w14:paraId="05FD5505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33" w:type="pct"/>
            <w:shd w:val="clear" w:color="auto" w:fill="auto"/>
          </w:tcPr>
          <w:p w14:paraId="62B341EF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1F5529B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0B6EC38D" w14:textId="77777777" w:rsidR="00F35680" w:rsidRPr="00D533B8" w:rsidRDefault="00F35680" w:rsidP="00F35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350B763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shd w:val="clear" w:color="auto" w:fill="auto"/>
          </w:tcPr>
          <w:p w14:paraId="3A982F86" w14:textId="77777777" w:rsidR="00F35680" w:rsidRPr="00D533B8" w:rsidRDefault="00F35680" w:rsidP="00F35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640A5B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</w:tcPr>
          <w:p w14:paraId="47EE4DBA" w14:textId="77777777" w:rsidR="00F35680" w:rsidRPr="00D533B8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680" w:rsidRPr="009E555A" w14:paraId="506DA04E" w14:textId="77777777" w:rsidTr="00A7581F">
        <w:tc>
          <w:tcPr>
            <w:tcW w:w="2186" w:type="pct"/>
          </w:tcPr>
          <w:p w14:paraId="621D231F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E555A">
              <w:rPr>
                <w:rFonts w:ascii="Angsana New" w:hAnsi="Angsana New"/>
                <w:sz w:val="30"/>
                <w:szCs w:val="30"/>
              </w:rPr>
              <w:t>3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3" w:type="pct"/>
            <w:shd w:val="clear" w:color="auto" w:fill="auto"/>
          </w:tcPr>
          <w:p w14:paraId="12D954D3" w14:textId="033BC1E0" w:rsidR="00F35680" w:rsidRPr="009E555A" w:rsidRDefault="004907D9" w:rsidP="00490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911858">
              <w:rPr>
                <w:rFonts w:ascii="Angsana New" w:hAnsi="Angsana New"/>
                <w:sz w:val="30"/>
                <w:szCs w:val="30"/>
              </w:rPr>
              <w:t>8,823</w:t>
            </w:r>
          </w:p>
        </w:tc>
        <w:tc>
          <w:tcPr>
            <w:tcW w:w="142" w:type="pct"/>
            <w:shd w:val="clear" w:color="auto" w:fill="auto"/>
          </w:tcPr>
          <w:p w14:paraId="3697E018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7B7CD075" w14:textId="77777777" w:rsidR="00F35680" w:rsidRPr="00D533B8" w:rsidRDefault="00F35680" w:rsidP="00F35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89,430</w:t>
            </w:r>
          </w:p>
        </w:tc>
        <w:tc>
          <w:tcPr>
            <w:tcW w:w="142" w:type="pct"/>
            <w:shd w:val="clear" w:color="auto" w:fill="auto"/>
          </w:tcPr>
          <w:p w14:paraId="7E560D3D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shd w:val="clear" w:color="auto" w:fill="auto"/>
          </w:tcPr>
          <w:p w14:paraId="4646DD5D" w14:textId="1AFDE581" w:rsidR="00F35680" w:rsidRPr="00D533B8" w:rsidRDefault="00F35680" w:rsidP="00F35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11858">
              <w:rPr>
                <w:rFonts w:ascii="Angsana New" w:hAnsi="Angsana New"/>
                <w:sz w:val="30"/>
                <w:szCs w:val="30"/>
              </w:rPr>
              <w:t>31,225</w:t>
            </w:r>
          </w:p>
        </w:tc>
        <w:tc>
          <w:tcPr>
            <w:tcW w:w="142" w:type="pct"/>
          </w:tcPr>
          <w:p w14:paraId="27A70A89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</w:tcPr>
          <w:p w14:paraId="4E4BE3C3" w14:textId="77777777" w:rsidR="00F35680" w:rsidRPr="00D533B8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84,442</w:t>
            </w:r>
          </w:p>
        </w:tc>
      </w:tr>
      <w:tr w:rsidR="00F35680" w:rsidRPr="009E555A" w14:paraId="0CEC2683" w14:textId="77777777" w:rsidTr="00A7581F">
        <w:tc>
          <w:tcPr>
            <w:tcW w:w="2186" w:type="pct"/>
          </w:tcPr>
          <w:p w14:paraId="18ABC2D4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>3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3" w:type="pct"/>
            <w:shd w:val="clear" w:color="auto" w:fill="auto"/>
          </w:tcPr>
          <w:p w14:paraId="105E0779" w14:textId="7FF3BE56" w:rsidR="00F35680" w:rsidRPr="009E555A" w:rsidRDefault="00911858" w:rsidP="00490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9,341</w:t>
            </w:r>
          </w:p>
        </w:tc>
        <w:tc>
          <w:tcPr>
            <w:tcW w:w="142" w:type="pct"/>
            <w:shd w:val="clear" w:color="auto" w:fill="auto"/>
          </w:tcPr>
          <w:p w14:paraId="0251793D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0AA4C931" w14:textId="77777777" w:rsidR="00F35680" w:rsidRPr="00D533B8" w:rsidRDefault="00F35680" w:rsidP="00F35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E8282F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42" w:type="pct"/>
            <w:shd w:val="clear" w:color="auto" w:fill="auto"/>
          </w:tcPr>
          <w:p w14:paraId="6EC720D6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shd w:val="clear" w:color="auto" w:fill="auto"/>
          </w:tcPr>
          <w:p w14:paraId="68439FE0" w14:textId="2751A0D7" w:rsidR="00F35680" w:rsidRPr="00D533B8" w:rsidRDefault="00911858" w:rsidP="00F35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9,075</w:t>
            </w:r>
          </w:p>
        </w:tc>
        <w:tc>
          <w:tcPr>
            <w:tcW w:w="142" w:type="pct"/>
          </w:tcPr>
          <w:p w14:paraId="055945E5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</w:tcPr>
          <w:p w14:paraId="4CDB1CC9" w14:textId="77777777" w:rsidR="00F35680" w:rsidRPr="00D533B8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F35680" w:rsidRPr="009E555A" w14:paraId="7EA6868E" w14:textId="77777777" w:rsidTr="00A7581F">
        <w:tc>
          <w:tcPr>
            <w:tcW w:w="2186" w:type="pct"/>
          </w:tcPr>
          <w:p w14:paraId="5A8E1ABF" w14:textId="2203F16E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3" w:type="pct"/>
            <w:shd w:val="clear" w:color="auto" w:fill="auto"/>
          </w:tcPr>
          <w:p w14:paraId="18A50335" w14:textId="624738AF" w:rsidR="00F35680" w:rsidRPr="009E555A" w:rsidRDefault="004907D9" w:rsidP="00490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142" w:type="pct"/>
            <w:shd w:val="clear" w:color="auto" w:fill="auto"/>
          </w:tcPr>
          <w:p w14:paraId="0D78B85C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6B456C6C" w14:textId="77777777" w:rsidR="00F35680" w:rsidRPr="00D533B8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15D649E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shd w:val="clear" w:color="auto" w:fill="auto"/>
          </w:tcPr>
          <w:p w14:paraId="56E9E520" w14:textId="77777777" w:rsidR="00F35680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42" w:type="pct"/>
          </w:tcPr>
          <w:p w14:paraId="6607F3C2" w14:textId="77777777" w:rsidR="00F35680" w:rsidRPr="009E555A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</w:tcPr>
          <w:p w14:paraId="5A1F5256" w14:textId="77777777" w:rsidR="00F35680" w:rsidRPr="00D533B8" w:rsidRDefault="00F35680" w:rsidP="00F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81F" w:rsidRPr="009E555A" w14:paraId="005C9745" w14:textId="77777777" w:rsidTr="00A7581F">
        <w:tc>
          <w:tcPr>
            <w:tcW w:w="2186" w:type="pct"/>
          </w:tcPr>
          <w:p w14:paraId="5584E334" w14:textId="77777777" w:rsidR="00A7581F" w:rsidRPr="009E555A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660D3833" w14:textId="0E811F57" w:rsidR="00A7581F" w:rsidRPr="009E555A" w:rsidRDefault="004907D9" w:rsidP="00490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1,123</w:t>
            </w:r>
          </w:p>
        </w:tc>
        <w:tc>
          <w:tcPr>
            <w:tcW w:w="142" w:type="pct"/>
            <w:shd w:val="clear" w:color="auto" w:fill="auto"/>
          </w:tcPr>
          <w:p w14:paraId="2431F577" w14:textId="77777777" w:rsidR="00A7581F" w:rsidRPr="009E555A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BA29027" w14:textId="77777777" w:rsidR="00A7581F" w:rsidRPr="00D533B8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1680EB4E" w14:textId="77777777" w:rsidR="00A7581F" w:rsidRPr="006A5F61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ACFDF95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3C14593" w14:textId="77777777" w:rsidR="00A7581F" w:rsidRPr="009E555A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896E859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81F" w:rsidRPr="009E555A" w14:paraId="4A63B91C" w14:textId="77777777" w:rsidTr="00A7581F">
        <w:tc>
          <w:tcPr>
            <w:tcW w:w="2186" w:type="pct"/>
          </w:tcPr>
          <w:p w14:paraId="7B23EBFC" w14:textId="089217FC" w:rsidR="00A7581F" w:rsidRPr="00005E97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2C210C0D" w14:textId="0A9BF7B1" w:rsidR="00A7581F" w:rsidRPr="004907D9" w:rsidRDefault="004907D9" w:rsidP="00490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7D9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07D9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142" w:type="pct"/>
            <w:shd w:val="clear" w:color="auto" w:fill="auto"/>
          </w:tcPr>
          <w:p w14:paraId="0AD806FF" w14:textId="77777777" w:rsidR="00A7581F" w:rsidRPr="009E555A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1C9127ED" w14:textId="77777777" w:rsidR="00A7581F" w:rsidRPr="00D533B8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248,961</w:t>
            </w:r>
          </w:p>
        </w:tc>
        <w:tc>
          <w:tcPr>
            <w:tcW w:w="142" w:type="pct"/>
            <w:shd w:val="clear" w:color="auto" w:fill="auto"/>
          </w:tcPr>
          <w:p w14:paraId="07B566EC" w14:textId="77777777" w:rsidR="00A7581F" w:rsidRPr="00F876C4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553A2B93" w14:textId="77777777" w:rsidR="00A7581F" w:rsidRPr="00D533B8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470280">
              <w:rPr>
                <w:rFonts w:ascii="Angsana New" w:hAnsi="Angsana New"/>
                <w:b/>
                <w:bCs/>
                <w:sz w:val="30"/>
                <w:szCs w:val="30"/>
              </w:rPr>
              <w:t>4,822</w:t>
            </w:r>
          </w:p>
        </w:tc>
        <w:tc>
          <w:tcPr>
            <w:tcW w:w="142" w:type="pct"/>
          </w:tcPr>
          <w:p w14:paraId="33A676F4" w14:textId="77777777" w:rsidR="00A7581F" w:rsidRPr="009E555A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142E2C3C" w14:textId="77777777" w:rsidR="00A7581F" w:rsidRPr="00D533B8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244,365</w:t>
            </w:r>
          </w:p>
        </w:tc>
      </w:tr>
      <w:tr w:rsidR="00A7581F" w:rsidRPr="009E555A" w14:paraId="48EA7320" w14:textId="77777777" w:rsidTr="00A7581F">
        <w:tc>
          <w:tcPr>
            <w:tcW w:w="2186" w:type="pct"/>
          </w:tcPr>
          <w:p w14:paraId="6EC153AA" w14:textId="77777777" w:rsidR="00A7581F" w:rsidRPr="009E555A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09B3A190" w14:textId="1C7A05CA" w:rsidR="00A7581F" w:rsidRPr="009E555A" w:rsidRDefault="004907D9" w:rsidP="00490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(1,356)</w:t>
            </w:r>
          </w:p>
        </w:tc>
        <w:tc>
          <w:tcPr>
            <w:tcW w:w="142" w:type="pct"/>
            <w:shd w:val="clear" w:color="auto" w:fill="auto"/>
          </w:tcPr>
          <w:p w14:paraId="4B49CE14" w14:textId="77777777" w:rsidR="00A7581F" w:rsidRPr="009E555A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973BB04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142" w:type="pct"/>
            <w:shd w:val="clear" w:color="auto" w:fill="auto"/>
          </w:tcPr>
          <w:p w14:paraId="17DA7BEC" w14:textId="77777777" w:rsidR="00A7581F" w:rsidRPr="009E555A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3D0BCB1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(227)</w:t>
            </w:r>
          </w:p>
        </w:tc>
        <w:tc>
          <w:tcPr>
            <w:tcW w:w="142" w:type="pct"/>
          </w:tcPr>
          <w:p w14:paraId="69E38F5D" w14:textId="77777777" w:rsidR="00A7581F" w:rsidRPr="009E555A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9FFE469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81F" w:rsidRPr="009E555A" w14:paraId="351526B9" w14:textId="77777777" w:rsidTr="00A7581F">
        <w:tc>
          <w:tcPr>
            <w:tcW w:w="2186" w:type="pct"/>
          </w:tcPr>
          <w:p w14:paraId="654F6A70" w14:textId="77777777" w:rsidR="00A7581F" w:rsidRPr="009E555A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32B34665" w14:textId="103CCA9C" w:rsidR="00A7581F" w:rsidRPr="004907D9" w:rsidRDefault="004907D9" w:rsidP="00490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7D9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07D9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142" w:type="pct"/>
            <w:shd w:val="clear" w:color="auto" w:fill="auto"/>
          </w:tcPr>
          <w:p w14:paraId="22A06643" w14:textId="77777777" w:rsidR="00A7581F" w:rsidRPr="009E555A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7E7FDC72" w14:textId="77777777" w:rsidR="00A7581F" w:rsidRPr="00D533B8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248,959</w:t>
            </w:r>
          </w:p>
        </w:tc>
        <w:tc>
          <w:tcPr>
            <w:tcW w:w="142" w:type="pct"/>
            <w:shd w:val="clear" w:color="auto" w:fill="auto"/>
          </w:tcPr>
          <w:p w14:paraId="0A3905E4" w14:textId="77777777" w:rsidR="00A7581F" w:rsidRPr="009E555A" w:rsidRDefault="00A7581F" w:rsidP="00A7581F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48A3B4B3" w14:textId="77777777" w:rsidR="00A7581F" w:rsidRPr="00D533B8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470280">
              <w:rPr>
                <w:rFonts w:ascii="Angsana New" w:hAnsi="Angsana New"/>
                <w:b/>
                <w:bCs/>
                <w:sz w:val="30"/>
                <w:szCs w:val="30"/>
              </w:rPr>
              <w:t>4,595</w:t>
            </w:r>
          </w:p>
        </w:tc>
        <w:tc>
          <w:tcPr>
            <w:tcW w:w="142" w:type="pct"/>
          </w:tcPr>
          <w:p w14:paraId="4B580BB2" w14:textId="77777777" w:rsidR="00A7581F" w:rsidRPr="009E555A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108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BC58F3F" w14:textId="77777777" w:rsidR="00A7581F" w:rsidRPr="00D533B8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244,365</w:t>
            </w:r>
          </w:p>
        </w:tc>
      </w:tr>
      <w:bookmarkEnd w:id="4"/>
    </w:tbl>
    <w:p w14:paraId="077B61F3" w14:textId="77777777" w:rsidR="00A77008" w:rsidRPr="00EE4310" w:rsidRDefault="00A77008" w:rsidP="0027257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20"/>
          <w:szCs w:val="20"/>
        </w:rPr>
      </w:pPr>
    </w:p>
    <w:p w14:paraId="2369597B" w14:textId="77777777" w:rsidR="00A1251F" w:rsidRDefault="005B3B34" w:rsidP="00A1251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B2B00" w:rsidRPr="00D533B8">
        <w:rPr>
          <w:rFonts w:ascii="Angsana New" w:hAnsi="Angsana New"/>
          <w:sz w:val="30"/>
          <w:szCs w:val="30"/>
        </w:rPr>
        <w:t>30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 xml:space="preserve">ถึง </w:t>
      </w:r>
      <w:r w:rsidR="00DE177D" w:rsidRPr="00D533B8">
        <w:rPr>
          <w:rFonts w:ascii="Angsana New" w:hAnsi="Angsana New"/>
          <w:sz w:val="30"/>
          <w:szCs w:val="30"/>
        </w:rPr>
        <w:t>6</w:t>
      </w:r>
      <w:r w:rsidR="000D0F86" w:rsidRPr="00D533B8">
        <w:rPr>
          <w:rFonts w:ascii="Angsana New" w:hAnsi="Angsana New"/>
          <w:sz w:val="30"/>
          <w:szCs w:val="30"/>
        </w:rPr>
        <w:t>0</w:t>
      </w:r>
      <w:r w:rsidRPr="00D533B8">
        <w:rPr>
          <w:rFonts w:ascii="Angsana New" w:hAnsi="Angsana New"/>
          <w:sz w:val="30"/>
          <w:szCs w:val="30"/>
          <w:cs/>
        </w:rPr>
        <w:t xml:space="preserve"> วัน</w:t>
      </w:r>
      <w:bookmarkStart w:id="5" w:name="OLE_LINK5"/>
    </w:p>
    <w:p w14:paraId="1B9A91FC" w14:textId="77777777" w:rsidR="00A1251F" w:rsidRPr="00EE4310" w:rsidRDefault="00A1251F" w:rsidP="00A1251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20"/>
          <w:szCs w:val="20"/>
        </w:rPr>
      </w:pPr>
    </w:p>
    <w:p w14:paraId="13DF4345" w14:textId="77777777" w:rsidR="005B3B34" w:rsidRPr="00913A42" w:rsidRDefault="005B3B34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ลูกหนี้อื่น</w:t>
      </w:r>
    </w:p>
    <w:p w14:paraId="772475EB" w14:textId="77777777" w:rsidR="00D56E13" w:rsidRPr="00EE4310" w:rsidRDefault="00D56E13" w:rsidP="00D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bookmarkEnd w:id="5"/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903"/>
        <w:gridCol w:w="1087"/>
        <w:gridCol w:w="263"/>
        <w:gridCol w:w="1088"/>
        <w:gridCol w:w="263"/>
        <w:gridCol w:w="1083"/>
        <w:gridCol w:w="265"/>
        <w:gridCol w:w="32"/>
        <w:gridCol w:w="1048"/>
      </w:tblGrid>
      <w:tr w:rsidR="00A10B64" w:rsidRPr="00D533B8" w14:paraId="6C660DA5" w14:textId="77777777" w:rsidTr="00A1251F">
        <w:tc>
          <w:tcPr>
            <w:tcW w:w="2234" w:type="pct"/>
            <w:gridSpan w:val="2"/>
          </w:tcPr>
          <w:p w14:paraId="4CCCBFFE" w14:textId="77777777" w:rsidR="00A10B64" w:rsidRPr="00D533B8" w:rsidRDefault="00A10B64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65EE446B" w14:textId="77777777" w:rsidR="00A10B64" w:rsidRPr="00D533B8" w:rsidRDefault="00A10B64" w:rsidP="00607C9D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0C3B237" w14:textId="77777777" w:rsidR="00A10B64" w:rsidRPr="00D533B8" w:rsidRDefault="00A10B64" w:rsidP="00607C9D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4"/>
          </w:tcPr>
          <w:p w14:paraId="6E988653" w14:textId="77777777" w:rsidR="00A10B64" w:rsidRPr="00D533B8" w:rsidRDefault="00A10B64" w:rsidP="00607C9D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E9B" w:rsidRPr="00D533B8" w14:paraId="219FC0B6" w14:textId="77777777" w:rsidTr="00A1251F">
        <w:tc>
          <w:tcPr>
            <w:tcW w:w="1747" w:type="pct"/>
          </w:tcPr>
          <w:p w14:paraId="2226631C" w14:textId="77777777" w:rsidR="00D46E9B" w:rsidRPr="00D533B8" w:rsidRDefault="00D46E9B" w:rsidP="00D46E9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14:paraId="35B4FFDD" w14:textId="77777777" w:rsidR="00D46E9B" w:rsidRPr="00D533B8" w:rsidRDefault="00D46E9B" w:rsidP="00D46E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6" w:type="pct"/>
          </w:tcPr>
          <w:p w14:paraId="7BC8A131" w14:textId="77777777" w:rsidR="00D46E9B" w:rsidRPr="00D533B8" w:rsidRDefault="00D46E9B" w:rsidP="00D46E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</w:tcPr>
          <w:p w14:paraId="5ADCC1D2" w14:textId="77777777" w:rsidR="00D46E9B" w:rsidRPr="00D533B8" w:rsidRDefault="00D46E9B" w:rsidP="00D46E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2047A37" w14:textId="77777777" w:rsidR="00D46E9B" w:rsidRPr="00D533B8" w:rsidRDefault="00D46E9B" w:rsidP="00D46E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60D18385" w14:textId="77777777" w:rsidR="00D46E9B" w:rsidRPr="00D533B8" w:rsidRDefault="00D46E9B" w:rsidP="00D46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AF629A" w14:textId="77777777" w:rsidR="00D46E9B" w:rsidRPr="00D533B8" w:rsidRDefault="00D46E9B" w:rsidP="00D46E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60" w:type="pct"/>
            <w:gridSpan w:val="2"/>
            <w:shd w:val="clear" w:color="auto" w:fill="auto"/>
          </w:tcPr>
          <w:p w14:paraId="43668D41" w14:textId="77777777" w:rsidR="00D46E9B" w:rsidRPr="00D533B8" w:rsidRDefault="00D46E9B" w:rsidP="00D46E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045D240" w14:textId="77777777" w:rsidR="00D46E9B" w:rsidRPr="00D533B8" w:rsidRDefault="00D46E9B" w:rsidP="00D46E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676E1" w:rsidRPr="00D533B8" w14:paraId="5F816626" w14:textId="77777777" w:rsidTr="00A1251F">
        <w:tc>
          <w:tcPr>
            <w:tcW w:w="1747" w:type="pct"/>
          </w:tcPr>
          <w:p w14:paraId="08B0C955" w14:textId="77777777" w:rsidR="00B676E1" w:rsidRPr="00D533B8" w:rsidRDefault="00B676E1" w:rsidP="00B676E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012872BC" w14:textId="77777777" w:rsidR="00B676E1" w:rsidRPr="00D533B8" w:rsidRDefault="00B676E1" w:rsidP="00B676E1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8"/>
          </w:tcPr>
          <w:p w14:paraId="07C65A43" w14:textId="77777777" w:rsidR="00B676E1" w:rsidRPr="00D533B8" w:rsidRDefault="00B676E1" w:rsidP="00B676E1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81F" w:rsidRPr="00D533B8" w14:paraId="32FE81D8" w14:textId="77777777" w:rsidTr="00A1251F">
        <w:tc>
          <w:tcPr>
            <w:tcW w:w="1747" w:type="pct"/>
          </w:tcPr>
          <w:p w14:paraId="0238B2C9" w14:textId="77777777" w:rsidR="00A7581F" w:rsidRPr="00D533B8" w:rsidRDefault="00A7581F" w:rsidP="00A7581F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487" w:type="pct"/>
          </w:tcPr>
          <w:p w14:paraId="542F8543" w14:textId="77777777" w:rsidR="00A7581F" w:rsidRPr="00A1251F" w:rsidRDefault="00A7581F" w:rsidP="00A75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1251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86" w:type="pct"/>
            <w:shd w:val="clear" w:color="auto" w:fill="auto"/>
          </w:tcPr>
          <w:p w14:paraId="3E1836AE" w14:textId="19CB76CD" w:rsidR="00A7581F" w:rsidRPr="00D533B8" w:rsidRDefault="004907D9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3,829</w:t>
            </w:r>
          </w:p>
        </w:tc>
        <w:tc>
          <w:tcPr>
            <w:tcW w:w="142" w:type="pct"/>
          </w:tcPr>
          <w:p w14:paraId="41F68BCD" w14:textId="77777777" w:rsidR="00A7581F" w:rsidRPr="00D533B8" w:rsidRDefault="00A7581F" w:rsidP="00A7581F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5E021A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4,425</w:t>
            </w:r>
          </w:p>
        </w:tc>
        <w:tc>
          <w:tcPr>
            <w:tcW w:w="142" w:type="pct"/>
          </w:tcPr>
          <w:p w14:paraId="738375FC" w14:textId="77777777" w:rsidR="00A7581F" w:rsidRPr="00D533B8" w:rsidRDefault="00A7581F" w:rsidP="00A7581F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5523CE2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19,242</w:t>
            </w:r>
          </w:p>
        </w:tc>
        <w:tc>
          <w:tcPr>
            <w:tcW w:w="143" w:type="pct"/>
            <w:vAlign w:val="bottom"/>
          </w:tcPr>
          <w:p w14:paraId="0EF67927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gridSpan w:val="2"/>
          </w:tcPr>
          <w:p w14:paraId="209298D9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16,482</w:t>
            </w:r>
          </w:p>
        </w:tc>
      </w:tr>
      <w:tr w:rsidR="00E73F96" w:rsidRPr="00D533B8" w14:paraId="22A6B5DD" w14:textId="77777777" w:rsidTr="00A1251F">
        <w:tc>
          <w:tcPr>
            <w:tcW w:w="1747" w:type="pct"/>
          </w:tcPr>
          <w:p w14:paraId="68C7FA1B" w14:textId="77777777" w:rsidR="00E73F96" w:rsidRPr="00D533B8" w:rsidRDefault="00E73F96" w:rsidP="00E73F96">
            <w:pPr>
              <w:spacing w:line="240" w:lineRule="auto"/>
              <w:ind w:left="165" w:right="-216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ลูกหนี้อื่นที่ยังไม่ออกใบแจ้งหนี้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</w:tcPr>
          <w:p w14:paraId="5AD2D851" w14:textId="77777777" w:rsidR="00EE4310" w:rsidRDefault="00EE4310" w:rsidP="00A75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65C17497" w14:textId="77777777" w:rsidR="00E73F96" w:rsidRPr="00A1251F" w:rsidRDefault="00EE4310" w:rsidP="00A75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1251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86" w:type="pct"/>
            <w:shd w:val="clear" w:color="auto" w:fill="auto"/>
          </w:tcPr>
          <w:p w14:paraId="23E3E026" w14:textId="77777777" w:rsidR="00E73F96" w:rsidRDefault="00E73F96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9A2A48A" w14:textId="2D99503E" w:rsidR="004907D9" w:rsidRPr="00D533B8" w:rsidRDefault="004907D9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6,528</w:t>
            </w:r>
          </w:p>
        </w:tc>
        <w:tc>
          <w:tcPr>
            <w:tcW w:w="142" w:type="pct"/>
          </w:tcPr>
          <w:p w14:paraId="7F8F1A3F" w14:textId="77777777" w:rsidR="00E73F96" w:rsidRPr="00D533B8" w:rsidRDefault="00E73F96" w:rsidP="00A7581F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EED41B" w14:textId="77777777" w:rsidR="00EE4310" w:rsidRDefault="00EE4310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84BD4F7" w14:textId="77777777" w:rsidR="00EE4310" w:rsidRDefault="00EE4310" w:rsidP="00EE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35FAAC" w14:textId="77777777" w:rsidR="00E73F96" w:rsidRPr="00D533B8" w:rsidRDefault="00E73F96" w:rsidP="00A7581F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5BBD786" w14:textId="77777777" w:rsidR="00E73F96" w:rsidRDefault="00E73F96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1DE648A" w14:textId="08E87963" w:rsidR="00DC0855" w:rsidRDefault="00BC6561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6,528</w:t>
            </w:r>
          </w:p>
        </w:tc>
        <w:tc>
          <w:tcPr>
            <w:tcW w:w="143" w:type="pct"/>
            <w:vAlign w:val="bottom"/>
          </w:tcPr>
          <w:p w14:paraId="4BC3C39F" w14:textId="77777777" w:rsidR="00E73F96" w:rsidRPr="00D533B8" w:rsidRDefault="00E73F96" w:rsidP="00A7581F">
            <w:pPr>
              <w:pStyle w:val="acctfourfigures"/>
              <w:tabs>
                <w:tab w:val="clear" w:pos="765"/>
                <w:tab w:val="left" w:pos="68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gridSpan w:val="2"/>
          </w:tcPr>
          <w:p w14:paraId="30347B2A" w14:textId="77777777" w:rsidR="00E73F96" w:rsidRDefault="00E73F96" w:rsidP="00EE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865C0EA" w14:textId="77777777" w:rsidR="00EE4310" w:rsidRDefault="00EE4310" w:rsidP="00EE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81F" w:rsidRPr="00D533B8" w14:paraId="597F74BF" w14:textId="77777777" w:rsidTr="00A1251F">
        <w:tc>
          <w:tcPr>
            <w:tcW w:w="1747" w:type="pct"/>
          </w:tcPr>
          <w:p w14:paraId="709BA57E" w14:textId="77777777" w:rsidR="00A7581F" w:rsidRPr="00D533B8" w:rsidRDefault="00A7581F" w:rsidP="00A7581F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7" w:type="pct"/>
          </w:tcPr>
          <w:p w14:paraId="1E28B42F" w14:textId="77777777" w:rsidR="00A7581F" w:rsidRPr="00D533B8" w:rsidRDefault="00A7581F" w:rsidP="00A7581F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shd w:val="clear" w:color="auto" w:fill="auto"/>
          </w:tcPr>
          <w:p w14:paraId="1A9527A6" w14:textId="6DA83615" w:rsidR="00A7581F" w:rsidRPr="00D533B8" w:rsidRDefault="004907D9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19,920</w:t>
            </w:r>
          </w:p>
        </w:tc>
        <w:tc>
          <w:tcPr>
            <w:tcW w:w="142" w:type="pct"/>
          </w:tcPr>
          <w:p w14:paraId="671EC419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760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2255E726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27,542</w:t>
            </w:r>
          </w:p>
        </w:tc>
        <w:tc>
          <w:tcPr>
            <w:tcW w:w="142" w:type="pct"/>
          </w:tcPr>
          <w:p w14:paraId="54915E24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760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67D573E7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470280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3" w:type="pct"/>
            <w:vAlign w:val="bottom"/>
          </w:tcPr>
          <w:p w14:paraId="02CC432F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2" w:type="pct"/>
            <w:gridSpan w:val="2"/>
          </w:tcPr>
          <w:p w14:paraId="713A0284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26,804</w:t>
            </w:r>
          </w:p>
        </w:tc>
      </w:tr>
      <w:tr w:rsidR="00A7581F" w:rsidRPr="00D533B8" w14:paraId="3C6742F0" w14:textId="77777777" w:rsidTr="00A1251F">
        <w:tc>
          <w:tcPr>
            <w:tcW w:w="1747" w:type="pct"/>
          </w:tcPr>
          <w:p w14:paraId="09AE986F" w14:textId="77777777" w:rsidR="00A7581F" w:rsidRPr="00D533B8" w:rsidRDefault="00A7581F" w:rsidP="00A7581F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487" w:type="pct"/>
          </w:tcPr>
          <w:p w14:paraId="0A1A9406" w14:textId="77777777" w:rsidR="00A7581F" w:rsidRPr="00D533B8" w:rsidRDefault="00A7581F" w:rsidP="00A75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8AD5869" w14:textId="692FC27B" w:rsidR="00A7581F" w:rsidRPr="00D533B8" w:rsidRDefault="004907D9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5,595</w:t>
            </w:r>
          </w:p>
        </w:tc>
        <w:tc>
          <w:tcPr>
            <w:tcW w:w="142" w:type="pct"/>
          </w:tcPr>
          <w:p w14:paraId="6D2590C1" w14:textId="77777777" w:rsidR="00A7581F" w:rsidRPr="00D533B8" w:rsidRDefault="00A7581F" w:rsidP="00A7581F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52F296F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1,229</w:t>
            </w:r>
          </w:p>
        </w:tc>
        <w:tc>
          <w:tcPr>
            <w:tcW w:w="142" w:type="pct"/>
          </w:tcPr>
          <w:p w14:paraId="0D5561C4" w14:textId="77777777" w:rsidR="00A7581F" w:rsidRPr="00D533B8" w:rsidRDefault="00A7581F" w:rsidP="00A7581F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9458E6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5,460</w:t>
            </w:r>
          </w:p>
        </w:tc>
        <w:tc>
          <w:tcPr>
            <w:tcW w:w="143" w:type="pct"/>
            <w:vAlign w:val="bottom"/>
          </w:tcPr>
          <w:p w14:paraId="192327FA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gridSpan w:val="2"/>
          </w:tcPr>
          <w:p w14:paraId="74C1730A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1,228</w:t>
            </w:r>
          </w:p>
        </w:tc>
      </w:tr>
      <w:tr w:rsidR="00A7581F" w:rsidRPr="00D533B8" w14:paraId="6BA75A56" w14:textId="77777777" w:rsidTr="00A1251F">
        <w:tc>
          <w:tcPr>
            <w:tcW w:w="1747" w:type="pct"/>
          </w:tcPr>
          <w:p w14:paraId="607FD836" w14:textId="77777777" w:rsidR="00A7581F" w:rsidRPr="00D533B8" w:rsidRDefault="00A7581F" w:rsidP="00A7581F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87" w:type="pct"/>
          </w:tcPr>
          <w:p w14:paraId="23968675" w14:textId="77777777" w:rsidR="00A7581F" w:rsidRPr="00D533B8" w:rsidRDefault="00A7581F" w:rsidP="00A7581F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0B0ED20" w14:textId="4B32B56E" w:rsidR="00A7581F" w:rsidRPr="00D533B8" w:rsidRDefault="004907D9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6,61</w:t>
            </w:r>
            <w:r w:rsidR="00EE69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7E85CE6C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760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E4CF15A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,056</w:t>
            </w:r>
          </w:p>
        </w:tc>
        <w:tc>
          <w:tcPr>
            <w:tcW w:w="142" w:type="pct"/>
          </w:tcPr>
          <w:p w14:paraId="18D40E19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760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A2D8710" w14:textId="30B48895" w:rsidR="00A7581F" w:rsidRPr="00D533B8" w:rsidRDefault="00BC6561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6,891</w:t>
            </w:r>
          </w:p>
        </w:tc>
        <w:tc>
          <w:tcPr>
            <w:tcW w:w="143" w:type="pct"/>
            <w:vAlign w:val="bottom"/>
          </w:tcPr>
          <w:p w14:paraId="5FA32A35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8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11971257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5,676</w:t>
            </w:r>
          </w:p>
        </w:tc>
      </w:tr>
      <w:tr w:rsidR="00A7581F" w:rsidRPr="00D533B8" w14:paraId="63F7519D" w14:textId="77777777" w:rsidTr="00A1251F">
        <w:tc>
          <w:tcPr>
            <w:tcW w:w="1747" w:type="pct"/>
          </w:tcPr>
          <w:p w14:paraId="0E418111" w14:textId="5C875146" w:rsidR="00A7581F" w:rsidRPr="00AC58D4" w:rsidRDefault="00A7581F" w:rsidP="00A7581F">
            <w:pPr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02012B57" w14:textId="77777777" w:rsidR="00A7581F" w:rsidRPr="00D533B8" w:rsidRDefault="00A7581F" w:rsidP="00A7581F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shd w:val="clear" w:color="auto" w:fill="auto"/>
          </w:tcPr>
          <w:p w14:paraId="01E86AFF" w14:textId="0D6B5F66" w:rsidR="00A7581F" w:rsidRPr="00D533B8" w:rsidRDefault="004907D9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42,48</w:t>
            </w:r>
            <w:r w:rsidR="00EE690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4C5D6991" w14:textId="77777777" w:rsidR="00A7581F" w:rsidRPr="00D533B8" w:rsidRDefault="00A7581F" w:rsidP="00A7581F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6A7C19A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38,252</w:t>
            </w:r>
          </w:p>
        </w:tc>
        <w:tc>
          <w:tcPr>
            <w:tcW w:w="142" w:type="pct"/>
          </w:tcPr>
          <w:p w14:paraId="5CBB12A6" w14:textId="77777777" w:rsidR="00A7581F" w:rsidRPr="00D533B8" w:rsidRDefault="00A7581F" w:rsidP="00A7581F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0FC7651E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70280">
              <w:rPr>
                <w:rFonts w:ascii="Angsana New" w:hAnsi="Angsana New"/>
                <w:b/>
                <w:bCs/>
                <w:sz w:val="30"/>
                <w:szCs w:val="30"/>
              </w:rPr>
              <w:t>6,550</w:t>
            </w:r>
          </w:p>
        </w:tc>
        <w:tc>
          <w:tcPr>
            <w:tcW w:w="143" w:type="pct"/>
            <w:vAlign w:val="bottom"/>
          </w:tcPr>
          <w:p w14:paraId="6F7ED835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gridSpan w:val="2"/>
          </w:tcPr>
          <w:p w14:paraId="70395ED0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50,190</w:t>
            </w:r>
          </w:p>
        </w:tc>
      </w:tr>
      <w:tr w:rsidR="00A7581F" w:rsidRPr="00D533B8" w14:paraId="2E528081" w14:textId="77777777" w:rsidTr="00A1251F">
        <w:tc>
          <w:tcPr>
            <w:tcW w:w="1747" w:type="pct"/>
          </w:tcPr>
          <w:p w14:paraId="2202DE36" w14:textId="77777777" w:rsidR="00A7581F" w:rsidRPr="00D533B8" w:rsidRDefault="00A7581F" w:rsidP="00A7581F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7" w:type="pct"/>
          </w:tcPr>
          <w:p w14:paraId="63137FDA" w14:textId="77777777" w:rsidR="00A7581F" w:rsidRPr="00D533B8" w:rsidRDefault="00A7581F" w:rsidP="00A7581F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E1CBDE9" w14:textId="4C923D00" w:rsidR="00A7581F" w:rsidRPr="00D533B8" w:rsidRDefault="004907D9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(1,535)</w:t>
            </w:r>
          </w:p>
        </w:tc>
        <w:tc>
          <w:tcPr>
            <w:tcW w:w="142" w:type="pct"/>
          </w:tcPr>
          <w:p w14:paraId="2FAE8D2E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760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66AE92A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(1,535)</w:t>
            </w:r>
          </w:p>
        </w:tc>
        <w:tc>
          <w:tcPr>
            <w:tcW w:w="142" w:type="pct"/>
          </w:tcPr>
          <w:p w14:paraId="5E7FC6B9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760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6F79892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(13,682)</w:t>
            </w:r>
          </w:p>
        </w:tc>
        <w:tc>
          <w:tcPr>
            <w:tcW w:w="143" w:type="pct"/>
            <w:vAlign w:val="bottom"/>
          </w:tcPr>
          <w:p w14:paraId="43A5126C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8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2EC09CF7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(13,407)</w:t>
            </w:r>
          </w:p>
        </w:tc>
      </w:tr>
      <w:tr w:rsidR="00A7581F" w:rsidRPr="009E4C95" w14:paraId="0D207842" w14:textId="77777777" w:rsidTr="00A1251F">
        <w:tc>
          <w:tcPr>
            <w:tcW w:w="1747" w:type="pct"/>
          </w:tcPr>
          <w:p w14:paraId="2E18A75C" w14:textId="77777777" w:rsidR="00A7581F" w:rsidRPr="009E4C95" w:rsidRDefault="00A7581F" w:rsidP="00A7581F">
            <w:pPr>
              <w:spacing w:line="240" w:lineRule="auto"/>
              <w:ind w:right="-216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487" w:type="pct"/>
          </w:tcPr>
          <w:p w14:paraId="02D94DBE" w14:textId="77777777" w:rsidR="00A7581F" w:rsidRPr="009E4C95" w:rsidRDefault="00A7581F" w:rsidP="00A7581F">
            <w:pPr>
              <w:pStyle w:val="acctfourfigures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586" w:type="pct"/>
            <w:shd w:val="clear" w:color="auto" w:fill="auto"/>
          </w:tcPr>
          <w:p w14:paraId="658812EA" w14:textId="5C368B8C" w:rsidR="00A7581F" w:rsidRPr="009E4C95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2" w:type="pct"/>
          </w:tcPr>
          <w:p w14:paraId="304A9140" w14:textId="77777777" w:rsidR="00A7581F" w:rsidRPr="009E4C95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760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87" w:type="pct"/>
          </w:tcPr>
          <w:p w14:paraId="37B3007E" w14:textId="77777777" w:rsidR="00A7581F" w:rsidRPr="009E4C95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2" w:type="pct"/>
          </w:tcPr>
          <w:p w14:paraId="6926BD1C" w14:textId="77777777" w:rsidR="00A7581F" w:rsidRPr="009E4C95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760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84" w:type="pct"/>
          </w:tcPr>
          <w:p w14:paraId="0E31C520" w14:textId="77777777" w:rsidR="00A7581F" w:rsidRPr="009E4C95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" w:type="pct"/>
            <w:vAlign w:val="bottom"/>
          </w:tcPr>
          <w:p w14:paraId="266409F5" w14:textId="77777777" w:rsidR="00A7581F" w:rsidRPr="009E4C95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865"/>
              </w:tabs>
              <w:spacing w:line="240" w:lineRule="auto"/>
              <w:jc w:val="center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82" w:type="pct"/>
            <w:gridSpan w:val="2"/>
          </w:tcPr>
          <w:p w14:paraId="66DED1B8" w14:textId="77777777" w:rsidR="00A7581F" w:rsidRPr="009E4C95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A7581F" w:rsidRPr="00D533B8" w14:paraId="46C70B1F" w14:textId="77777777" w:rsidTr="00A1251F">
        <w:tc>
          <w:tcPr>
            <w:tcW w:w="1747" w:type="pct"/>
          </w:tcPr>
          <w:p w14:paraId="31B22B7B" w14:textId="77777777" w:rsidR="00A7581F" w:rsidRPr="00D533B8" w:rsidRDefault="00A7581F" w:rsidP="00A7581F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7" w:type="pct"/>
          </w:tcPr>
          <w:p w14:paraId="1B3AEDAB" w14:textId="77777777" w:rsidR="00A7581F" w:rsidRPr="00D533B8" w:rsidRDefault="00A7581F" w:rsidP="00A7581F">
            <w:pPr>
              <w:spacing w:line="240" w:lineRule="auto"/>
              <w:ind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3EBC86BF" w14:textId="531686C2" w:rsidR="00A7581F" w:rsidRPr="00D533B8" w:rsidRDefault="004907D9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40,94</w:t>
            </w:r>
            <w:r w:rsidR="00EE690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618A2E1E" w14:textId="77777777" w:rsidR="00A7581F" w:rsidRPr="00D533B8" w:rsidRDefault="00A7581F" w:rsidP="00A7581F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D1821D9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36,717</w:t>
            </w:r>
          </w:p>
        </w:tc>
        <w:tc>
          <w:tcPr>
            <w:tcW w:w="142" w:type="pct"/>
          </w:tcPr>
          <w:p w14:paraId="71D7395A" w14:textId="77777777" w:rsidR="00A7581F" w:rsidRPr="00D533B8" w:rsidRDefault="00A7581F" w:rsidP="00A7581F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8C02263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70280">
              <w:rPr>
                <w:rFonts w:ascii="Angsana New" w:hAnsi="Angsana New"/>
                <w:b/>
                <w:bCs/>
                <w:sz w:val="30"/>
                <w:szCs w:val="30"/>
              </w:rPr>
              <w:t>2,868</w:t>
            </w:r>
          </w:p>
        </w:tc>
        <w:tc>
          <w:tcPr>
            <w:tcW w:w="143" w:type="pct"/>
            <w:vAlign w:val="bottom"/>
          </w:tcPr>
          <w:p w14:paraId="2DF41100" w14:textId="77777777" w:rsidR="00A7581F" w:rsidRPr="00D533B8" w:rsidRDefault="00A7581F" w:rsidP="00A7581F">
            <w:pPr>
              <w:pStyle w:val="acctfourfigures"/>
              <w:tabs>
                <w:tab w:val="clear" w:pos="765"/>
                <w:tab w:val="left" w:pos="6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</w:tcPr>
          <w:p w14:paraId="073CE919" w14:textId="77777777" w:rsidR="00A7581F" w:rsidRPr="00D533B8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36,783</w:t>
            </w:r>
          </w:p>
        </w:tc>
      </w:tr>
      <w:tr w:rsidR="00A7581F" w:rsidRPr="00481E02" w14:paraId="2D914AAC" w14:textId="77777777" w:rsidTr="00A1251F">
        <w:tc>
          <w:tcPr>
            <w:tcW w:w="1747" w:type="pct"/>
          </w:tcPr>
          <w:p w14:paraId="5D027016" w14:textId="77777777" w:rsidR="00A7581F" w:rsidRPr="00481E02" w:rsidRDefault="00A7581F" w:rsidP="00A7581F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7" w:type="pct"/>
          </w:tcPr>
          <w:p w14:paraId="4192F54D" w14:textId="77777777" w:rsidR="00A7581F" w:rsidRPr="00481E02" w:rsidRDefault="00A7581F" w:rsidP="00A7581F">
            <w:pPr>
              <w:spacing w:line="240" w:lineRule="auto"/>
              <w:ind w:right="163"/>
              <w:jc w:val="right"/>
              <w:rPr>
                <w:rFonts w:ascii="Angsana New" w:hAnsi="Angsana New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3DD967BC" w14:textId="77777777" w:rsidR="00A7581F" w:rsidRPr="00481E0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" w:type="pct"/>
          </w:tcPr>
          <w:p w14:paraId="586D6C31" w14:textId="77777777" w:rsidR="00A7581F" w:rsidRPr="00481E02" w:rsidRDefault="00A7581F" w:rsidP="00A7581F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78DC65EB" w14:textId="77777777" w:rsidR="00A7581F" w:rsidRPr="00481E0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" w:type="pct"/>
          </w:tcPr>
          <w:p w14:paraId="3A3EEB92" w14:textId="77777777" w:rsidR="00A7581F" w:rsidRPr="00481E02" w:rsidRDefault="00A7581F" w:rsidP="00A7581F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AE01BFB" w14:textId="77777777" w:rsidR="00A7581F" w:rsidRPr="00481E0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" w:type="pct"/>
            <w:vAlign w:val="bottom"/>
          </w:tcPr>
          <w:p w14:paraId="229E1ACB" w14:textId="77777777" w:rsidR="00A7581F" w:rsidRPr="00481E02" w:rsidRDefault="00A7581F" w:rsidP="00A7581F">
            <w:pPr>
              <w:pStyle w:val="acctfourfigures"/>
              <w:tabs>
                <w:tab w:val="clear" w:pos="765"/>
                <w:tab w:val="left" w:pos="680"/>
              </w:tabs>
              <w:spacing w:line="240" w:lineRule="auto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26769079" w14:textId="77777777" w:rsidR="00A7581F" w:rsidRPr="00481E0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A7581F" w:rsidRPr="00D533B8" w14:paraId="7C608E91" w14:textId="77777777" w:rsidTr="00A1251F">
        <w:tc>
          <w:tcPr>
            <w:tcW w:w="1747" w:type="pct"/>
          </w:tcPr>
          <w:p w14:paraId="39EA84B9" w14:textId="77777777" w:rsidR="00A7581F" w:rsidRDefault="00A7581F" w:rsidP="00A7581F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5EE2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487" w:type="pct"/>
          </w:tcPr>
          <w:p w14:paraId="74F277AF" w14:textId="77777777" w:rsidR="00A7581F" w:rsidRPr="00D533B8" w:rsidRDefault="00A7581F" w:rsidP="00A7581F">
            <w:pPr>
              <w:spacing w:line="240" w:lineRule="auto"/>
              <w:ind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14E6638C" w14:textId="788B79C5" w:rsidR="00A7581F" w:rsidRPr="00481E02" w:rsidRDefault="004907D9" w:rsidP="00490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585A5C8" w14:textId="77777777" w:rsidR="00A7581F" w:rsidRPr="00481E02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760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5335E523" w14:textId="77777777" w:rsidR="00A7581F" w:rsidRPr="00481E0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E02">
              <w:rPr>
                <w:rFonts w:ascii="Angsana New" w:hAnsi="Angsana New"/>
                <w:b/>
                <w:bCs/>
                <w:sz w:val="30"/>
                <w:szCs w:val="30"/>
              </w:rPr>
              <w:t>1,535</w:t>
            </w:r>
          </w:p>
        </w:tc>
        <w:tc>
          <w:tcPr>
            <w:tcW w:w="142" w:type="pct"/>
          </w:tcPr>
          <w:p w14:paraId="55A456BE" w14:textId="77777777" w:rsidR="00A7581F" w:rsidRPr="00481E02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760"/>
                <w:tab w:val="decimal" w:pos="86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1CA08780" w14:textId="77777777" w:rsidR="00A7581F" w:rsidRPr="00481E0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3" w:type="pct"/>
            <w:vAlign w:val="bottom"/>
          </w:tcPr>
          <w:p w14:paraId="557AF01F" w14:textId="77777777" w:rsidR="00A7581F" w:rsidRPr="00481E02" w:rsidRDefault="00A7581F" w:rsidP="00A7581F">
            <w:pPr>
              <w:pStyle w:val="acctfourfigures"/>
              <w:tabs>
                <w:tab w:val="clear" w:pos="765"/>
                <w:tab w:val="left" w:pos="680"/>
                <w:tab w:val="decimal" w:pos="8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</w:tcPr>
          <w:p w14:paraId="685ABF0F" w14:textId="77777777" w:rsidR="00A7581F" w:rsidRPr="00481E0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E02">
              <w:rPr>
                <w:rFonts w:ascii="Angsana New" w:hAnsi="Angsana New"/>
                <w:b/>
                <w:bCs/>
                <w:sz w:val="30"/>
                <w:szCs w:val="30"/>
              </w:rPr>
              <w:t>13,407</w:t>
            </w:r>
          </w:p>
        </w:tc>
      </w:tr>
    </w:tbl>
    <w:p w14:paraId="1F4A5500" w14:textId="77777777" w:rsidR="00407FA4" w:rsidRPr="00913A42" w:rsidRDefault="00697819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01ABB274" w14:textId="77777777" w:rsidR="0050409E" w:rsidRPr="00FA79A2" w:rsidRDefault="0050409E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8"/>
        <w:gridCol w:w="1082"/>
        <w:gridCol w:w="270"/>
        <w:gridCol w:w="1084"/>
        <w:gridCol w:w="271"/>
        <w:gridCol w:w="1075"/>
      </w:tblGrid>
      <w:tr w:rsidR="0050409E" w:rsidRPr="00FA79A2" w14:paraId="2D6388F6" w14:textId="77777777" w:rsidTr="00A1251F">
        <w:trPr>
          <w:tblHeader/>
        </w:trPr>
        <w:tc>
          <w:tcPr>
            <w:tcW w:w="2260" w:type="pct"/>
          </w:tcPr>
          <w:p w14:paraId="32E9AA43" w14:textId="77777777" w:rsidR="0050409E" w:rsidRPr="00FA79A2" w:rsidRDefault="0050409E" w:rsidP="00A00C73">
            <w:pPr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</w:tcPr>
          <w:p w14:paraId="4935A6EE" w14:textId="77777777" w:rsidR="0050409E" w:rsidRPr="00FA79A2" w:rsidRDefault="0050409E" w:rsidP="00A00C73">
            <w:pPr>
              <w:tabs>
                <w:tab w:val="decimal" w:pos="873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A51DA18" w14:textId="77777777" w:rsidR="0050409E" w:rsidRPr="00FA79A2" w:rsidRDefault="0050409E" w:rsidP="00A00C73">
            <w:pPr>
              <w:tabs>
                <w:tab w:val="decimal" w:pos="873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21289832" w14:textId="77777777" w:rsidR="0050409E" w:rsidRPr="00FA79A2" w:rsidRDefault="0050409E" w:rsidP="00A00C73">
            <w:pPr>
              <w:tabs>
                <w:tab w:val="decimal" w:pos="864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6E1" w:rsidRPr="00FA79A2" w14:paraId="451EAE5D" w14:textId="77777777" w:rsidTr="00A1251F">
        <w:trPr>
          <w:tblHeader/>
        </w:trPr>
        <w:tc>
          <w:tcPr>
            <w:tcW w:w="2260" w:type="pct"/>
          </w:tcPr>
          <w:p w14:paraId="5E8A1431" w14:textId="77777777" w:rsidR="00B676E1" w:rsidRPr="00FA79A2" w:rsidRDefault="00B676E1" w:rsidP="00B676E1">
            <w:pPr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23578EF" w14:textId="77777777" w:rsidR="00B676E1" w:rsidRPr="00FA79A2" w:rsidRDefault="00B676E1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</w:rPr>
              <w:t>256</w:t>
            </w:r>
            <w:r w:rsidR="00D46E9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14:paraId="086D6090" w14:textId="77777777" w:rsidR="00B676E1" w:rsidRPr="00FA79A2" w:rsidRDefault="00B676E1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1E31FA" w14:textId="77777777" w:rsidR="00B676E1" w:rsidRPr="00FA79A2" w:rsidRDefault="00B676E1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</w:rPr>
              <w:t>256</w:t>
            </w:r>
            <w:r w:rsidR="00D46E9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14:paraId="0C703078" w14:textId="77777777" w:rsidR="00B676E1" w:rsidRPr="00FA79A2" w:rsidRDefault="00B676E1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7002D9B" w14:textId="77777777" w:rsidR="00B676E1" w:rsidRPr="00FA79A2" w:rsidRDefault="00B676E1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</w:rPr>
              <w:t>256</w:t>
            </w:r>
            <w:r w:rsidR="00D46E9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6CE26E1F" w14:textId="77777777" w:rsidR="00B676E1" w:rsidRPr="00FA79A2" w:rsidRDefault="00B676E1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A77ACC" w14:textId="77777777" w:rsidR="00B676E1" w:rsidRPr="00FA79A2" w:rsidRDefault="00B676E1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</w:rPr>
              <w:t>256</w:t>
            </w:r>
            <w:r w:rsidR="00D46E9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676E1" w:rsidRPr="00FA79A2" w14:paraId="79749F2B" w14:textId="77777777" w:rsidTr="00A1251F">
        <w:trPr>
          <w:tblHeader/>
        </w:trPr>
        <w:tc>
          <w:tcPr>
            <w:tcW w:w="2260" w:type="pct"/>
          </w:tcPr>
          <w:p w14:paraId="4513FFD9" w14:textId="77777777" w:rsidR="00B676E1" w:rsidRPr="00FA79A2" w:rsidRDefault="00B676E1" w:rsidP="00B676E1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7"/>
          </w:tcPr>
          <w:p w14:paraId="2B4B0E69" w14:textId="77777777" w:rsidR="00B676E1" w:rsidRPr="00FA79A2" w:rsidRDefault="00B676E1" w:rsidP="00B676E1">
            <w:pPr>
              <w:tabs>
                <w:tab w:val="decimal" w:pos="864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81F" w:rsidRPr="00FA79A2" w14:paraId="1646065A" w14:textId="77777777" w:rsidTr="00A1251F">
        <w:tc>
          <w:tcPr>
            <w:tcW w:w="2260" w:type="pct"/>
          </w:tcPr>
          <w:p w14:paraId="0A0B2A56" w14:textId="77777777" w:rsidR="00A7581F" w:rsidRPr="00FA79A2" w:rsidRDefault="00A7581F" w:rsidP="00A7581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77" w:type="pct"/>
            <w:shd w:val="clear" w:color="auto" w:fill="auto"/>
          </w:tcPr>
          <w:p w14:paraId="6963E681" w14:textId="755D47A0" w:rsidR="00A7581F" w:rsidRPr="00FA79A2" w:rsidRDefault="004907D9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C710C">
              <w:rPr>
                <w:rFonts w:ascii="Angsana New" w:hAnsi="Angsana New"/>
                <w:sz w:val="30"/>
                <w:szCs w:val="30"/>
              </w:rPr>
              <w:t>2,744</w:t>
            </w:r>
          </w:p>
        </w:tc>
        <w:tc>
          <w:tcPr>
            <w:tcW w:w="143" w:type="pct"/>
          </w:tcPr>
          <w:p w14:paraId="388EC4B8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81DA939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1,579</w:t>
            </w:r>
          </w:p>
        </w:tc>
        <w:tc>
          <w:tcPr>
            <w:tcW w:w="144" w:type="pct"/>
          </w:tcPr>
          <w:p w14:paraId="04F1DC82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DA510D0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48,807</w:t>
            </w:r>
          </w:p>
        </w:tc>
        <w:tc>
          <w:tcPr>
            <w:tcW w:w="145" w:type="pct"/>
          </w:tcPr>
          <w:p w14:paraId="5082CE22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2ACEA2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192</w:t>
            </w:r>
          </w:p>
        </w:tc>
      </w:tr>
      <w:tr w:rsidR="00A7581F" w:rsidRPr="00FA79A2" w14:paraId="668DD076" w14:textId="77777777" w:rsidTr="00A1251F">
        <w:tc>
          <w:tcPr>
            <w:tcW w:w="2260" w:type="pct"/>
          </w:tcPr>
          <w:p w14:paraId="176E7AF2" w14:textId="77777777" w:rsidR="00A7581F" w:rsidRPr="00FA79A2" w:rsidRDefault="00A7581F" w:rsidP="00A7581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สินค้าซื้อมาขายไป</w:t>
            </w:r>
          </w:p>
        </w:tc>
        <w:tc>
          <w:tcPr>
            <w:tcW w:w="577" w:type="pct"/>
            <w:shd w:val="clear" w:color="auto" w:fill="auto"/>
          </w:tcPr>
          <w:p w14:paraId="046F5E00" w14:textId="4821A27F" w:rsidR="00A7581F" w:rsidRDefault="00E14CBA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6,917</w:t>
            </w:r>
          </w:p>
        </w:tc>
        <w:tc>
          <w:tcPr>
            <w:tcW w:w="143" w:type="pct"/>
          </w:tcPr>
          <w:p w14:paraId="3F75CF70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A3C053" w14:textId="77777777" w:rsidR="00A7581F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767</w:t>
            </w:r>
          </w:p>
        </w:tc>
        <w:tc>
          <w:tcPr>
            <w:tcW w:w="144" w:type="pct"/>
          </w:tcPr>
          <w:p w14:paraId="1615F251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FDCFCF" w14:textId="77777777" w:rsidR="00A7581F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6,273</w:t>
            </w:r>
          </w:p>
        </w:tc>
        <w:tc>
          <w:tcPr>
            <w:tcW w:w="145" w:type="pct"/>
          </w:tcPr>
          <w:p w14:paraId="3E1A35DB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E90DD7D" w14:textId="77777777" w:rsidR="00A7581F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767</w:t>
            </w:r>
          </w:p>
        </w:tc>
      </w:tr>
      <w:tr w:rsidR="00A7581F" w:rsidRPr="00FA79A2" w14:paraId="3AC299B1" w14:textId="77777777" w:rsidTr="00A1251F">
        <w:tc>
          <w:tcPr>
            <w:tcW w:w="2260" w:type="pct"/>
          </w:tcPr>
          <w:p w14:paraId="698326B7" w14:textId="77777777" w:rsidR="00A7581F" w:rsidRPr="00FA79A2" w:rsidRDefault="00A7581F" w:rsidP="00A7581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77" w:type="pct"/>
            <w:shd w:val="clear" w:color="auto" w:fill="auto"/>
          </w:tcPr>
          <w:p w14:paraId="6771313D" w14:textId="6607EAFD" w:rsidR="00A7581F" w:rsidRPr="00FA79A2" w:rsidRDefault="00E14CBA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86EC3">
              <w:rPr>
                <w:rFonts w:ascii="Angsana New" w:hAnsi="Angsana New"/>
                <w:sz w:val="30"/>
                <w:szCs w:val="30"/>
              </w:rPr>
              <w:t>7,625</w:t>
            </w:r>
          </w:p>
        </w:tc>
        <w:tc>
          <w:tcPr>
            <w:tcW w:w="143" w:type="pct"/>
          </w:tcPr>
          <w:p w14:paraId="7C7AED8A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12F7B50E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093</w:t>
            </w:r>
          </w:p>
        </w:tc>
        <w:tc>
          <w:tcPr>
            <w:tcW w:w="144" w:type="pct"/>
          </w:tcPr>
          <w:p w14:paraId="43E99F8B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749A7FF1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13,758</w:t>
            </w:r>
          </w:p>
        </w:tc>
        <w:tc>
          <w:tcPr>
            <w:tcW w:w="145" w:type="pct"/>
          </w:tcPr>
          <w:p w14:paraId="662B48B2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590B027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8,093</w:t>
            </w:r>
          </w:p>
        </w:tc>
      </w:tr>
      <w:tr w:rsidR="00A7581F" w:rsidRPr="00FA79A2" w14:paraId="3E3690D9" w14:textId="77777777" w:rsidTr="00A1251F">
        <w:tc>
          <w:tcPr>
            <w:tcW w:w="2260" w:type="pct"/>
          </w:tcPr>
          <w:p w14:paraId="568EE6C1" w14:textId="77777777" w:rsidR="00A7581F" w:rsidRPr="00FA79A2" w:rsidRDefault="00A7581F" w:rsidP="00A7581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7" w:type="pct"/>
            <w:shd w:val="clear" w:color="auto" w:fill="auto"/>
          </w:tcPr>
          <w:p w14:paraId="43375095" w14:textId="08D14922" w:rsidR="00A7581F" w:rsidRPr="00FA79A2" w:rsidRDefault="00E14CBA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36,820</w:t>
            </w:r>
          </w:p>
        </w:tc>
        <w:tc>
          <w:tcPr>
            <w:tcW w:w="143" w:type="pct"/>
          </w:tcPr>
          <w:p w14:paraId="3C1B2F22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79EBFE5E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41,532</w:t>
            </w:r>
          </w:p>
        </w:tc>
        <w:tc>
          <w:tcPr>
            <w:tcW w:w="144" w:type="pct"/>
          </w:tcPr>
          <w:p w14:paraId="6D8A663D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7181295E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36,288</w:t>
            </w:r>
          </w:p>
        </w:tc>
        <w:tc>
          <w:tcPr>
            <w:tcW w:w="145" w:type="pct"/>
          </w:tcPr>
          <w:p w14:paraId="031CFB0E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D7FDF7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41,532</w:t>
            </w:r>
          </w:p>
        </w:tc>
      </w:tr>
      <w:tr w:rsidR="00A7581F" w:rsidRPr="00FA79A2" w14:paraId="46245F75" w14:textId="77777777" w:rsidTr="00A1251F">
        <w:tc>
          <w:tcPr>
            <w:tcW w:w="2260" w:type="pct"/>
          </w:tcPr>
          <w:p w14:paraId="4E5FB46E" w14:textId="77777777" w:rsidR="00A7581F" w:rsidRPr="00FA79A2" w:rsidRDefault="00A7581F" w:rsidP="00A7581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ภาชนะบรรจุและวัสดุหีบห่อ</w:t>
            </w:r>
          </w:p>
        </w:tc>
        <w:tc>
          <w:tcPr>
            <w:tcW w:w="577" w:type="pct"/>
            <w:shd w:val="clear" w:color="auto" w:fill="auto"/>
          </w:tcPr>
          <w:p w14:paraId="4899C830" w14:textId="5FEF4596" w:rsidR="00A7581F" w:rsidRPr="00FA79A2" w:rsidRDefault="00E14CBA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71,143</w:t>
            </w:r>
          </w:p>
        </w:tc>
        <w:tc>
          <w:tcPr>
            <w:tcW w:w="143" w:type="pct"/>
          </w:tcPr>
          <w:p w14:paraId="4EA1A650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2A7632D7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46,386</w:t>
            </w:r>
          </w:p>
        </w:tc>
        <w:tc>
          <w:tcPr>
            <w:tcW w:w="144" w:type="pct"/>
          </w:tcPr>
          <w:p w14:paraId="13892B8A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105800E9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66,695</w:t>
            </w:r>
          </w:p>
        </w:tc>
        <w:tc>
          <w:tcPr>
            <w:tcW w:w="145" w:type="pct"/>
          </w:tcPr>
          <w:p w14:paraId="1B27B1D4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DDDAEB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46,386</w:t>
            </w:r>
          </w:p>
        </w:tc>
      </w:tr>
      <w:tr w:rsidR="00A7581F" w:rsidRPr="00FA79A2" w14:paraId="0C66D596" w14:textId="77777777" w:rsidTr="00A1251F">
        <w:tc>
          <w:tcPr>
            <w:tcW w:w="2260" w:type="pct"/>
          </w:tcPr>
          <w:p w14:paraId="7C6EEF88" w14:textId="77777777" w:rsidR="00A7581F" w:rsidRPr="00FA79A2" w:rsidRDefault="00A7581F" w:rsidP="00A7581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อะไหล่ วัสดุโรงงาน และอื่นๆ</w:t>
            </w:r>
          </w:p>
        </w:tc>
        <w:tc>
          <w:tcPr>
            <w:tcW w:w="577" w:type="pct"/>
            <w:shd w:val="clear" w:color="auto" w:fill="auto"/>
          </w:tcPr>
          <w:p w14:paraId="46E8210D" w14:textId="794D7A15" w:rsidR="00A7581F" w:rsidRPr="00FA79A2" w:rsidRDefault="00E14CBA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26,557</w:t>
            </w:r>
          </w:p>
        </w:tc>
        <w:tc>
          <w:tcPr>
            <w:tcW w:w="143" w:type="pct"/>
          </w:tcPr>
          <w:p w14:paraId="5248D83F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4F9CD1A3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22,941</w:t>
            </w:r>
          </w:p>
        </w:tc>
        <w:tc>
          <w:tcPr>
            <w:tcW w:w="144" w:type="pct"/>
          </w:tcPr>
          <w:p w14:paraId="4E233181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372F1328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22,543</w:t>
            </w:r>
          </w:p>
        </w:tc>
        <w:tc>
          <w:tcPr>
            <w:tcW w:w="145" w:type="pct"/>
          </w:tcPr>
          <w:p w14:paraId="23FEB196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EF88FA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22,941</w:t>
            </w:r>
          </w:p>
        </w:tc>
      </w:tr>
      <w:tr w:rsidR="00A7581F" w:rsidRPr="00FA79A2" w14:paraId="72B50C80" w14:textId="77777777" w:rsidTr="00A1251F">
        <w:tc>
          <w:tcPr>
            <w:tcW w:w="2260" w:type="pct"/>
          </w:tcPr>
          <w:p w14:paraId="601C8B38" w14:textId="77777777" w:rsidR="00A7581F" w:rsidRPr="00FA79A2" w:rsidRDefault="00A7581F" w:rsidP="00A7581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77" w:type="pct"/>
            <w:shd w:val="clear" w:color="auto" w:fill="auto"/>
          </w:tcPr>
          <w:p w14:paraId="4215D83B" w14:textId="7A0F2D79" w:rsidR="00A7581F" w:rsidRPr="00FA79A2" w:rsidRDefault="00E14CBA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64FBA">
              <w:rPr>
                <w:rFonts w:ascii="Angsana New" w:hAnsi="Angsana New"/>
                <w:sz w:val="30"/>
                <w:szCs w:val="30"/>
              </w:rPr>
              <w:t>1,4</w:t>
            </w:r>
            <w:r w:rsidR="00C86EC3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3" w:type="pct"/>
          </w:tcPr>
          <w:p w14:paraId="5B15370F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57EE1C4E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5,430</w:t>
            </w:r>
          </w:p>
        </w:tc>
        <w:tc>
          <w:tcPr>
            <w:tcW w:w="144" w:type="pct"/>
          </w:tcPr>
          <w:p w14:paraId="64C0BEB7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51615F47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45" w:type="pct"/>
          </w:tcPr>
          <w:p w14:paraId="1F90F6BE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56A999" w14:textId="77777777" w:rsidR="00A7581F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677</w:t>
            </w:r>
          </w:p>
        </w:tc>
      </w:tr>
      <w:tr w:rsidR="00A7581F" w:rsidRPr="00FA79A2" w14:paraId="5CD6E2E2" w14:textId="77777777" w:rsidTr="00A1251F">
        <w:tc>
          <w:tcPr>
            <w:tcW w:w="2260" w:type="pct"/>
          </w:tcPr>
          <w:p w14:paraId="26AD7400" w14:textId="77777777" w:rsidR="00A7581F" w:rsidRPr="00FA79A2" w:rsidRDefault="00A7581F" w:rsidP="00A7581F">
            <w:pPr>
              <w:spacing w:line="380" w:lineRule="exact"/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747F43F" w14:textId="00ABCDD0" w:rsidR="00A7581F" w:rsidRPr="00FA79A2" w:rsidRDefault="00E14CBA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C64FBA">
              <w:rPr>
                <w:rFonts w:ascii="Angsana New" w:hAnsi="Angsana New"/>
                <w:b/>
                <w:bCs/>
                <w:sz w:val="30"/>
                <w:szCs w:val="30"/>
              </w:rPr>
              <w:t>3,264</w:t>
            </w:r>
          </w:p>
        </w:tc>
        <w:tc>
          <w:tcPr>
            <w:tcW w:w="143" w:type="pct"/>
          </w:tcPr>
          <w:p w14:paraId="4E720355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6F6A3AE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216,728</w:t>
            </w:r>
          </w:p>
        </w:tc>
        <w:tc>
          <w:tcPr>
            <w:tcW w:w="144" w:type="pct"/>
          </w:tcPr>
          <w:p w14:paraId="3EF20ED8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7305CFE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194,574</w:t>
            </w:r>
          </w:p>
        </w:tc>
        <w:tc>
          <w:tcPr>
            <w:tcW w:w="145" w:type="pct"/>
          </w:tcPr>
          <w:p w14:paraId="456C6506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A6C6E78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212,588</w:t>
            </w:r>
          </w:p>
        </w:tc>
      </w:tr>
      <w:tr w:rsidR="00A7581F" w:rsidRPr="00FA79A2" w14:paraId="6ED7E2E1" w14:textId="77777777" w:rsidTr="00A1251F">
        <w:tc>
          <w:tcPr>
            <w:tcW w:w="2260" w:type="pct"/>
          </w:tcPr>
          <w:p w14:paraId="3ACAEA85" w14:textId="77777777" w:rsidR="00A7581F" w:rsidRPr="00FA79A2" w:rsidRDefault="00A7581F" w:rsidP="00A7581F">
            <w:pPr>
              <w:tabs>
                <w:tab w:val="left" w:pos="9000"/>
                <w:tab w:val="left" w:pos="9090"/>
              </w:tabs>
              <w:spacing w:line="380" w:lineRule="exact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A79A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77" w:type="pct"/>
            <w:shd w:val="clear" w:color="auto" w:fill="auto"/>
          </w:tcPr>
          <w:p w14:paraId="1593B1CF" w14:textId="4D047166" w:rsidR="00A7581F" w:rsidRPr="00FA79A2" w:rsidRDefault="00E14CBA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(1,621)</w:t>
            </w:r>
          </w:p>
        </w:tc>
        <w:tc>
          <w:tcPr>
            <w:tcW w:w="143" w:type="pct"/>
          </w:tcPr>
          <w:p w14:paraId="5E18FC3C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7F915FD0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(1,363)</w:t>
            </w:r>
          </w:p>
        </w:tc>
        <w:tc>
          <w:tcPr>
            <w:tcW w:w="144" w:type="pct"/>
          </w:tcPr>
          <w:p w14:paraId="07159C7C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63210681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(1,621)</w:t>
            </w:r>
          </w:p>
        </w:tc>
        <w:tc>
          <w:tcPr>
            <w:tcW w:w="145" w:type="pct"/>
          </w:tcPr>
          <w:p w14:paraId="05036B51" w14:textId="77777777" w:rsidR="00A7581F" w:rsidRPr="00FA79A2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F38BDD7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(1,363)</w:t>
            </w:r>
          </w:p>
        </w:tc>
      </w:tr>
      <w:tr w:rsidR="00A7581F" w:rsidRPr="00FA79A2" w14:paraId="3B85B638" w14:textId="77777777" w:rsidTr="00A1251F">
        <w:tc>
          <w:tcPr>
            <w:tcW w:w="2260" w:type="pct"/>
          </w:tcPr>
          <w:p w14:paraId="6B27C2A7" w14:textId="77777777" w:rsidR="00A7581F" w:rsidRPr="00FA79A2" w:rsidRDefault="00A7581F" w:rsidP="00A7581F">
            <w:pPr>
              <w:tabs>
                <w:tab w:val="left" w:pos="9000"/>
                <w:tab w:val="left" w:pos="9090"/>
              </w:tabs>
              <w:spacing w:line="380" w:lineRule="exact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ค่าเผื่อสินค้าเสื่อมสภาพ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F6376AD" w14:textId="3E7F464C" w:rsidR="00A7581F" w:rsidRPr="00FA79A2" w:rsidRDefault="00E14CBA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(4,746)</w:t>
            </w:r>
          </w:p>
        </w:tc>
        <w:tc>
          <w:tcPr>
            <w:tcW w:w="143" w:type="pct"/>
          </w:tcPr>
          <w:p w14:paraId="55CCCE59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D14FDC8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(1,589)</w:t>
            </w:r>
          </w:p>
        </w:tc>
        <w:tc>
          <w:tcPr>
            <w:tcW w:w="144" w:type="pct"/>
          </w:tcPr>
          <w:p w14:paraId="1958A625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8EA8DAA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(3,976)</w:t>
            </w:r>
          </w:p>
        </w:tc>
        <w:tc>
          <w:tcPr>
            <w:tcW w:w="145" w:type="pct"/>
          </w:tcPr>
          <w:p w14:paraId="5949A3C0" w14:textId="77777777" w:rsidR="00A7581F" w:rsidRPr="00FA79A2" w:rsidRDefault="00A7581F" w:rsidP="00A758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91BD34A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(1,589)</w:t>
            </w:r>
          </w:p>
        </w:tc>
      </w:tr>
      <w:tr w:rsidR="00A7581F" w:rsidRPr="00FA79A2" w14:paraId="444E2318" w14:textId="77777777" w:rsidTr="00A1251F">
        <w:tc>
          <w:tcPr>
            <w:tcW w:w="2260" w:type="pct"/>
          </w:tcPr>
          <w:p w14:paraId="13AC5165" w14:textId="77777777" w:rsidR="00A7581F" w:rsidRPr="00FA79A2" w:rsidRDefault="00A7581F" w:rsidP="00A7581F">
            <w:pPr>
              <w:tabs>
                <w:tab w:val="left" w:pos="9000"/>
                <w:tab w:val="left" w:pos="9090"/>
              </w:tabs>
              <w:spacing w:line="380" w:lineRule="exact"/>
              <w:ind w:right="-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B5B5E" w14:textId="7A189AA0" w:rsidR="00A7581F" w:rsidRPr="00FA79A2" w:rsidRDefault="00E14CBA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C64FBA">
              <w:rPr>
                <w:rFonts w:ascii="Angsana New" w:hAnsi="Angsana New"/>
                <w:b/>
                <w:bCs/>
                <w:sz w:val="30"/>
                <w:szCs w:val="30"/>
              </w:rPr>
              <w:t>6,897</w:t>
            </w:r>
          </w:p>
        </w:tc>
        <w:tc>
          <w:tcPr>
            <w:tcW w:w="143" w:type="pct"/>
          </w:tcPr>
          <w:p w14:paraId="32AD1086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45FA352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213,776</w:t>
            </w:r>
          </w:p>
        </w:tc>
        <w:tc>
          <w:tcPr>
            <w:tcW w:w="144" w:type="pct"/>
          </w:tcPr>
          <w:p w14:paraId="540954EF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50C2DFE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188,977</w:t>
            </w:r>
          </w:p>
        </w:tc>
        <w:tc>
          <w:tcPr>
            <w:tcW w:w="145" w:type="pct"/>
          </w:tcPr>
          <w:p w14:paraId="3F4D2298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D34F956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209,636</w:t>
            </w:r>
          </w:p>
        </w:tc>
      </w:tr>
      <w:tr w:rsidR="00A7581F" w:rsidRPr="00FA79A2" w14:paraId="5FEB6929" w14:textId="77777777" w:rsidTr="00A1251F">
        <w:tc>
          <w:tcPr>
            <w:tcW w:w="2260" w:type="pct"/>
          </w:tcPr>
          <w:p w14:paraId="04A53B2B" w14:textId="77777777" w:rsidR="00A7581F" w:rsidRPr="00FA79A2" w:rsidRDefault="00A7581F" w:rsidP="00A7581F">
            <w:pPr>
              <w:tabs>
                <w:tab w:val="clear" w:pos="3515"/>
              </w:tabs>
              <w:spacing w:line="240" w:lineRule="auto"/>
              <w:ind w:right="-16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51DBA63B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84F574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1C9630A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E9793B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DCBD59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58F545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AC62E4F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81F" w:rsidRPr="00FA79A2" w14:paraId="396C4AD9" w14:textId="77777777" w:rsidTr="00A1251F">
        <w:tc>
          <w:tcPr>
            <w:tcW w:w="2260" w:type="pct"/>
          </w:tcPr>
          <w:p w14:paraId="652E2947" w14:textId="77777777" w:rsidR="00A7581F" w:rsidRPr="00FA79A2" w:rsidRDefault="00A7581F" w:rsidP="00A7581F">
            <w:pPr>
              <w:tabs>
                <w:tab w:val="clear" w:pos="3515"/>
              </w:tabs>
              <w:spacing w:line="380" w:lineRule="exact"/>
              <w:ind w:left="252" w:right="-169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FA79A2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EE4310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</w:tcPr>
          <w:p w14:paraId="36F26B66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D0F0365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401FD48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E607D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A87120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08D108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0481C24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81F" w:rsidRPr="00FA79A2" w14:paraId="2DAF9FD7" w14:textId="77777777" w:rsidTr="00A1251F">
        <w:tc>
          <w:tcPr>
            <w:tcW w:w="2260" w:type="pct"/>
          </w:tcPr>
          <w:p w14:paraId="0A804266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ในบัญชีต้นทุนขาย</w:t>
            </w:r>
          </w:p>
        </w:tc>
        <w:tc>
          <w:tcPr>
            <w:tcW w:w="577" w:type="pct"/>
          </w:tcPr>
          <w:p w14:paraId="757FF52E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EDD368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D4139F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01A89B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AE2716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1E5CAC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AD5F89D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81F" w:rsidRPr="00FA79A2" w14:paraId="55059710" w14:textId="77777777" w:rsidTr="00A1251F">
        <w:tc>
          <w:tcPr>
            <w:tcW w:w="2260" w:type="pct"/>
          </w:tcPr>
          <w:p w14:paraId="4593B7DF" w14:textId="77777777" w:rsidR="00A7581F" w:rsidRPr="00FA79A2" w:rsidRDefault="00A7581F" w:rsidP="00A7581F">
            <w:pPr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9" w:hanging="189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77" w:type="pct"/>
            <w:shd w:val="clear" w:color="auto" w:fill="auto"/>
          </w:tcPr>
          <w:p w14:paraId="4F01CBC4" w14:textId="412A759A" w:rsidR="00A7581F" w:rsidRPr="00FA79A2" w:rsidRDefault="00E14CBA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</w:t>
            </w:r>
            <w:r w:rsidR="00C64FBA"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  <w:tc>
          <w:tcPr>
            <w:tcW w:w="143" w:type="pct"/>
          </w:tcPr>
          <w:p w14:paraId="12F2EB4F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0C39E5A8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1,801,120</w:t>
            </w:r>
          </w:p>
        </w:tc>
        <w:tc>
          <w:tcPr>
            <w:tcW w:w="144" w:type="pct"/>
          </w:tcPr>
          <w:p w14:paraId="242C1B1A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shd w:val="clear" w:color="auto" w:fill="auto"/>
          </w:tcPr>
          <w:p w14:paraId="4B186958" w14:textId="305048E2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1,885,75</w:t>
            </w:r>
            <w:r w:rsidR="006F5A6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28E37F4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5053D18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7,486</w:t>
            </w:r>
          </w:p>
        </w:tc>
      </w:tr>
      <w:tr w:rsidR="00A7581F" w:rsidRPr="00FA79A2" w14:paraId="0780D8EA" w14:textId="77777777" w:rsidTr="00A1251F">
        <w:tc>
          <w:tcPr>
            <w:tcW w:w="2260" w:type="pct"/>
          </w:tcPr>
          <w:p w14:paraId="52812D62" w14:textId="77777777" w:rsidR="00A7581F" w:rsidRPr="00A1251F" w:rsidRDefault="00A7581F" w:rsidP="00A7581F">
            <w:pPr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9" w:hanging="189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A79A2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77" w:type="pct"/>
            <w:shd w:val="clear" w:color="auto" w:fill="auto"/>
          </w:tcPr>
          <w:p w14:paraId="40B6EA02" w14:textId="5C353DC1" w:rsidR="00A7581F" w:rsidRPr="00FA79A2" w:rsidRDefault="00E14CBA" w:rsidP="00E1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43" w:type="pct"/>
          </w:tcPr>
          <w:p w14:paraId="443C2DA9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53B08B8D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144" w:type="pct"/>
          </w:tcPr>
          <w:p w14:paraId="36E6944A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shd w:val="clear" w:color="auto" w:fill="auto"/>
          </w:tcPr>
          <w:p w14:paraId="46D39C38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45" w:type="pct"/>
          </w:tcPr>
          <w:p w14:paraId="3F1CF92B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58FC4E1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</w:tr>
      <w:tr w:rsidR="00A7581F" w:rsidRPr="00FA79A2" w14:paraId="0C4380C1" w14:textId="77777777" w:rsidTr="00A1251F">
        <w:tc>
          <w:tcPr>
            <w:tcW w:w="2260" w:type="pct"/>
          </w:tcPr>
          <w:p w14:paraId="750E2F12" w14:textId="65DCA6EB" w:rsidR="00A7581F" w:rsidRPr="00FA79A2" w:rsidRDefault="002E1F27" w:rsidP="00A7581F">
            <w:pPr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9" w:hanging="1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7581F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A7581F" w:rsidRPr="00FA79A2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577" w:type="pct"/>
            <w:shd w:val="clear" w:color="auto" w:fill="auto"/>
          </w:tcPr>
          <w:p w14:paraId="3C30A9DE" w14:textId="562B5EC5" w:rsidR="00A7581F" w:rsidRPr="00FA79A2" w:rsidRDefault="00E14CBA" w:rsidP="00E1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</w:t>
            </w:r>
            <w:r w:rsidR="006F5A6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31F18BE1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90159A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(2,329)</w:t>
            </w:r>
          </w:p>
        </w:tc>
        <w:tc>
          <w:tcPr>
            <w:tcW w:w="144" w:type="pct"/>
          </w:tcPr>
          <w:p w14:paraId="249966C6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shd w:val="clear" w:color="auto" w:fill="auto"/>
          </w:tcPr>
          <w:p w14:paraId="2C088BC1" w14:textId="52EC1B9B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</w:t>
            </w:r>
            <w:r w:rsidR="006F5A6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EE62C13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F35C140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(2,329)</w:t>
            </w:r>
          </w:p>
        </w:tc>
      </w:tr>
      <w:tr w:rsidR="00A7581F" w:rsidRPr="00FA79A2" w14:paraId="23E13149" w14:textId="77777777" w:rsidTr="00A1251F">
        <w:tc>
          <w:tcPr>
            <w:tcW w:w="2260" w:type="pct"/>
          </w:tcPr>
          <w:p w14:paraId="14AF310D" w14:textId="77777777" w:rsidR="00A7581F" w:rsidRPr="00FA79A2" w:rsidRDefault="00A7581F" w:rsidP="00A7581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97766" w14:textId="38EEF1BB" w:rsidR="00A7581F" w:rsidRPr="00E14CBA" w:rsidRDefault="00E14CBA" w:rsidP="00E1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CBA">
              <w:rPr>
                <w:rFonts w:ascii="Angsana New" w:hAnsi="Angsana New"/>
                <w:b/>
                <w:bCs/>
                <w:sz w:val="30"/>
                <w:szCs w:val="30"/>
              </w:rPr>
              <w:t>2,08</w:t>
            </w:r>
            <w:r w:rsidR="00C64FBA">
              <w:rPr>
                <w:rFonts w:ascii="Angsana New" w:hAnsi="Angsana New"/>
                <w:b/>
                <w:bCs/>
                <w:sz w:val="30"/>
                <w:szCs w:val="30"/>
              </w:rPr>
              <w:t>3,847</w:t>
            </w:r>
          </w:p>
        </w:tc>
        <w:tc>
          <w:tcPr>
            <w:tcW w:w="143" w:type="pct"/>
          </w:tcPr>
          <w:p w14:paraId="406635F5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C30D0CC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1,799,820</w:t>
            </w:r>
          </w:p>
        </w:tc>
        <w:tc>
          <w:tcPr>
            <w:tcW w:w="144" w:type="pct"/>
          </w:tcPr>
          <w:p w14:paraId="67C6DEF3" w14:textId="77777777" w:rsidR="00A7581F" w:rsidRPr="00FA79A2" w:rsidRDefault="00A7581F" w:rsidP="00A7581F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3FCFF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1,888,397</w:t>
            </w:r>
          </w:p>
        </w:tc>
        <w:tc>
          <w:tcPr>
            <w:tcW w:w="145" w:type="pct"/>
          </w:tcPr>
          <w:p w14:paraId="3DEDB1FB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2D1C0E0" w14:textId="77777777" w:rsidR="00A7581F" w:rsidRPr="00FA79A2" w:rsidRDefault="00A7581F" w:rsidP="00A7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1,776,186</w:t>
            </w:r>
          </w:p>
        </w:tc>
      </w:tr>
    </w:tbl>
    <w:p w14:paraId="112C842E" w14:textId="77777777" w:rsidR="00E31491" w:rsidRPr="00FA79A2" w:rsidRDefault="00E31491" w:rsidP="00E3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D79733" w14:textId="77777777" w:rsidR="00882A27" w:rsidRPr="00FA79A2" w:rsidRDefault="00882A27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D06C1A" w14:textId="77777777" w:rsidR="00E36A01" w:rsidRDefault="00E36A01" w:rsidP="007058E6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46CFDC90" w14:textId="77777777" w:rsidR="007058E6" w:rsidRDefault="007058E6" w:rsidP="007058E6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2F4D6637" w14:textId="77777777" w:rsidR="007058E6" w:rsidRDefault="007058E6" w:rsidP="007058E6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47572705" w14:textId="77777777" w:rsidR="00E31491" w:rsidRPr="001A05ED" w:rsidRDefault="00E36A01" w:rsidP="00E36A0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/>
        </w:rPr>
        <w:sectPr w:rsidR="00E31491" w:rsidRPr="001A05ED" w:rsidSect="00CE5DF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21"/>
          <w:cols w:space="708"/>
          <w:docGrid w:linePitch="360"/>
        </w:sectPr>
      </w:pPr>
      <w:r w:rsidRPr="001A05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7580B8E4" w14:textId="77777777" w:rsidR="00A1251F" w:rsidRPr="00913A42" w:rsidRDefault="00A1251F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6641E701" w14:textId="77777777" w:rsidR="00A4604F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1433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88"/>
        <w:gridCol w:w="1528"/>
        <w:gridCol w:w="178"/>
        <w:gridCol w:w="827"/>
        <w:gridCol w:w="179"/>
        <w:gridCol w:w="811"/>
        <w:gridCol w:w="182"/>
        <w:gridCol w:w="1033"/>
        <w:gridCol w:w="180"/>
        <w:gridCol w:w="1035"/>
        <w:gridCol w:w="185"/>
        <w:gridCol w:w="990"/>
        <w:gridCol w:w="180"/>
        <w:gridCol w:w="1028"/>
        <w:gridCol w:w="7"/>
        <w:gridCol w:w="173"/>
        <w:gridCol w:w="7"/>
        <w:gridCol w:w="948"/>
        <w:gridCol w:w="180"/>
        <w:gridCol w:w="995"/>
        <w:gridCol w:w="180"/>
        <w:gridCol w:w="725"/>
        <w:gridCol w:w="180"/>
        <w:gridCol w:w="720"/>
      </w:tblGrid>
      <w:tr w:rsidR="0006404F" w:rsidRPr="009E555A" w14:paraId="3A7803FA" w14:textId="77777777" w:rsidTr="0006404F">
        <w:trPr>
          <w:cantSplit/>
          <w:tblHeader/>
        </w:trPr>
        <w:tc>
          <w:tcPr>
            <w:tcW w:w="1888" w:type="dxa"/>
          </w:tcPr>
          <w:p w14:paraId="09480C06" w14:textId="77777777" w:rsidR="0006404F" w:rsidRPr="009E555A" w:rsidRDefault="0006404F" w:rsidP="00A1251F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2C0202EB" w14:textId="77777777" w:rsidR="0006404F" w:rsidRDefault="0006404F" w:rsidP="00A125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436C8CF" w14:textId="77777777" w:rsidR="0006404F" w:rsidRPr="009E555A" w:rsidRDefault="0006404F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</w:tcPr>
          <w:p w14:paraId="24C2AC6E" w14:textId="77777777" w:rsidR="0006404F" w:rsidRPr="009E555A" w:rsidRDefault="0006404F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2" w:type="dxa"/>
          </w:tcPr>
          <w:p w14:paraId="5B5DBBC5" w14:textId="77777777" w:rsidR="0006404F" w:rsidRPr="009E555A" w:rsidRDefault="0006404F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746" w:type="dxa"/>
            <w:gridSpan w:val="17"/>
          </w:tcPr>
          <w:p w14:paraId="35F95D2B" w14:textId="77777777" w:rsidR="0006404F" w:rsidRPr="009E555A" w:rsidRDefault="0006404F" w:rsidP="00A1251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A1251F" w:rsidRPr="009E555A" w14:paraId="658C2B8D" w14:textId="77777777" w:rsidTr="0006404F">
        <w:trPr>
          <w:cantSplit/>
          <w:tblHeader/>
        </w:trPr>
        <w:tc>
          <w:tcPr>
            <w:tcW w:w="1888" w:type="dxa"/>
          </w:tcPr>
          <w:p w14:paraId="293D60FE" w14:textId="77777777" w:rsidR="00A1251F" w:rsidRPr="009E555A" w:rsidRDefault="00A1251F" w:rsidP="00A1251F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32BEBB94" w14:textId="77777777" w:rsidR="0006404F" w:rsidRDefault="0006404F" w:rsidP="00A125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2EE54C" w14:textId="77777777" w:rsidR="00A1251F" w:rsidRPr="008C3D60" w:rsidRDefault="00A1251F" w:rsidP="00A1251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8" w:type="dxa"/>
          </w:tcPr>
          <w:p w14:paraId="541F67DB" w14:textId="77777777" w:rsidR="00A1251F" w:rsidRPr="009E555A" w:rsidRDefault="00A1251F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</w:tcPr>
          <w:p w14:paraId="53E00ED4" w14:textId="77777777" w:rsidR="00A1251F" w:rsidRPr="009E555A" w:rsidRDefault="00A1251F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สัดส่วนความ</w:t>
            </w: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เป็นเจ้าของ</w:t>
            </w:r>
          </w:p>
        </w:tc>
        <w:tc>
          <w:tcPr>
            <w:tcW w:w="182" w:type="dxa"/>
          </w:tcPr>
          <w:p w14:paraId="55A5C5CA" w14:textId="77777777" w:rsidR="00A1251F" w:rsidRPr="009E555A" w:rsidRDefault="00A1251F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48" w:type="dxa"/>
            <w:gridSpan w:val="3"/>
          </w:tcPr>
          <w:p w14:paraId="53A1AA00" w14:textId="77777777" w:rsidR="0006404F" w:rsidRDefault="0006404F" w:rsidP="00A1251F">
            <w:pPr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C03B71C" w14:textId="77777777" w:rsidR="00A1251F" w:rsidRPr="009E555A" w:rsidRDefault="00A1251F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5" w:type="dxa"/>
          </w:tcPr>
          <w:p w14:paraId="3594A9B4" w14:textId="77777777" w:rsidR="00A1251F" w:rsidRPr="009E555A" w:rsidRDefault="00A1251F" w:rsidP="00A1251F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3"/>
          </w:tcPr>
          <w:p w14:paraId="233F3409" w14:textId="77777777" w:rsidR="0006404F" w:rsidRDefault="0006404F" w:rsidP="00A1251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4ABC0859" w14:textId="77777777" w:rsidR="00A1251F" w:rsidRPr="009E555A" w:rsidRDefault="00A1251F" w:rsidP="00A1251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2A991853" w14:textId="77777777" w:rsidR="00A1251F" w:rsidRPr="009E555A" w:rsidRDefault="00A1251F" w:rsidP="00A125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30" w:type="dxa"/>
            <w:gridSpan w:val="4"/>
          </w:tcPr>
          <w:p w14:paraId="4E46E166" w14:textId="77777777" w:rsidR="0006404F" w:rsidRDefault="0006404F" w:rsidP="00A1251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041D735" w14:textId="77777777" w:rsidR="00A1251F" w:rsidRPr="009E555A" w:rsidRDefault="00A1251F" w:rsidP="00A1251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48E9B4DD" w14:textId="77777777" w:rsidR="00A1251F" w:rsidRPr="009E555A" w:rsidRDefault="00A1251F" w:rsidP="00A125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5" w:type="dxa"/>
            <w:gridSpan w:val="3"/>
          </w:tcPr>
          <w:p w14:paraId="48CC6D5C" w14:textId="77777777" w:rsidR="00A1251F" w:rsidRPr="009E555A" w:rsidRDefault="00A1251F" w:rsidP="00A125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สำหรับปี</w:t>
            </w:r>
          </w:p>
        </w:tc>
      </w:tr>
      <w:tr w:rsidR="00A1251F" w:rsidRPr="009E555A" w14:paraId="52D8E7AF" w14:textId="77777777" w:rsidTr="0006404F">
        <w:trPr>
          <w:cantSplit/>
          <w:tblHeader/>
        </w:trPr>
        <w:tc>
          <w:tcPr>
            <w:tcW w:w="1888" w:type="dxa"/>
          </w:tcPr>
          <w:p w14:paraId="4D6FA4DA" w14:textId="77777777" w:rsidR="00A1251F" w:rsidRPr="009E555A" w:rsidRDefault="00A1251F" w:rsidP="0006404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4F1416DC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0BDE3B1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hideMark/>
          </w:tcPr>
          <w:p w14:paraId="1FD4DB1D" w14:textId="77777777" w:rsidR="00A1251F" w:rsidRPr="009E555A" w:rsidRDefault="00A1251F" w:rsidP="00A12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43E6AAE5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hideMark/>
          </w:tcPr>
          <w:p w14:paraId="0336F859" w14:textId="77777777" w:rsidR="00A1251F" w:rsidRPr="009E555A" w:rsidRDefault="00A1251F" w:rsidP="00A12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2" w:type="dxa"/>
            <w:vAlign w:val="center"/>
            <w:hideMark/>
          </w:tcPr>
          <w:p w14:paraId="6EE22A0C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  <w:hideMark/>
          </w:tcPr>
          <w:p w14:paraId="757405A5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F098273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2ADE6B31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5" w:type="dxa"/>
          </w:tcPr>
          <w:p w14:paraId="31C3028E" w14:textId="77777777" w:rsidR="00A1251F" w:rsidRPr="009E555A" w:rsidRDefault="00A1251F" w:rsidP="0006404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2145CD91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DEBEE33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14:paraId="2F1DC8AF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gridSpan w:val="2"/>
          </w:tcPr>
          <w:p w14:paraId="24A8B738" w14:textId="77777777" w:rsidR="00A1251F" w:rsidRPr="009E555A" w:rsidRDefault="00A1251F" w:rsidP="0006404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hideMark/>
          </w:tcPr>
          <w:p w14:paraId="7789AA6B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75BCB38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hideMark/>
          </w:tcPr>
          <w:p w14:paraId="17902965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090B986" w14:textId="77777777" w:rsidR="00A1251F" w:rsidRPr="009E555A" w:rsidRDefault="00A1251F" w:rsidP="0006404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hideMark/>
          </w:tcPr>
          <w:p w14:paraId="1B29F524" w14:textId="77777777" w:rsidR="00A1251F" w:rsidRPr="009E555A" w:rsidRDefault="00A1251F" w:rsidP="00A12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3AE270B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3B1C96FB" w14:textId="77777777" w:rsidR="00A1251F" w:rsidRPr="009E555A" w:rsidRDefault="00A1251F" w:rsidP="0006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A1251F" w:rsidRPr="009E555A" w14:paraId="6172E495" w14:textId="77777777" w:rsidTr="0006404F">
        <w:trPr>
          <w:cantSplit/>
          <w:trHeight w:val="270"/>
        </w:trPr>
        <w:tc>
          <w:tcPr>
            <w:tcW w:w="1888" w:type="dxa"/>
          </w:tcPr>
          <w:p w14:paraId="663D0FDF" w14:textId="77777777" w:rsidR="00A1251F" w:rsidRPr="009E555A" w:rsidRDefault="00A1251F" w:rsidP="0006404F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4F96BC0C" w14:textId="77777777" w:rsidR="00A1251F" w:rsidRPr="009E555A" w:rsidRDefault="00A1251F" w:rsidP="0006404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8" w:type="dxa"/>
          </w:tcPr>
          <w:p w14:paraId="64B8F09F" w14:textId="77777777" w:rsidR="00A1251F" w:rsidRPr="009E555A" w:rsidRDefault="00A1251F" w:rsidP="0006404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hideMark/>
          </w:tcPr>
          <w:p w14:paraId="25F402EB" w14:textId="77777777" w:rsidR="00A1251F" w:rsidRPr="009E555A" w:rsidRDefault="00A1251F" w:rsidP="0006404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1D20AE37" w14:textId="77777777" w:rsidR="00A1251F" w:rsidRPr="009E555A" w:rsidRDefault="00A1251F" w:rsidP="0006404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746" w:type="dxa"/>
            <w:gridSpan w:val="17"/>
            <w:hideMark/>
          </w:tcPr>
          <w:p w14:paraId="09C83A57" w14:textId="77777777" w:rsidR="00A1251F" w:rsidRPr="009E555A" w:rsidRDefault="00A1251F" w:rsidP="000640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A1251F" w:rsidRPr="009E555A" w14:paraId="143A0702" w14:textId="77777777" w:rsidTr="0006404F">
        <w:trPr>
          <w:cantSplit/>
          <w:trHeight w:val="270"/>
        </w:trPr>
        <w:tc>
          <w:tcPr>
            <w:tcW w:w="1888" w:type="dxa"/>
            <w:hideMark/>
          </w:tcPr>
          <w:p w14:paraId="0FB82530" w14:textId="77777777" w:rsidR="00A1251F" w:rsidRPr="009E555A" w:rsidRDefault="00A1251F" w:rsidP="0006404F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ทางอ้อม</w:t>
            </w:r>
          </w:p>
        </w:tc>
        <w:tc>
          <w:tcPr>
            <w:tcW w:w="1528" w:type="dxa"/>
            <w:shd w:val="clear" w:color="auto" w:fill="auto"/>
          </w:tcPr>
          <w:p w14:paraId="26775BFC" w14:textId="77777777" w:rsidR="00A1251F" w:rsidRPr="009E555A" w:rsidRDefault="00A1251F" w:rsidP="0006404F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4C109934" w14:textId="77777777" w:rsidR="00A1251F" w:rsidRPr="009E555A" w:rsidRDefault="00A1251F" w:rsidP="0006404F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33D244BF" w14:textId="77777777" w:rsidR="00A1251F" w:rsidRPr="009E555A" w:rsidRDefault="00A1251F" w:rsidP="0006404F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24A41999" w14:textId="77777777" w:rsidR="00A1251F" w:rsidRPr="009E555A" w:rsidRDefault="00A1251F" w:rsidP="0006404F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4676BDA0" w14:textId="77777777" w:rsidR="00A1251F" w:rsidRPr="009E555A" w:rsidRDefault="00A1251F" w:rsidP="0006404F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5455820F" w14:textId="77777777" w:rsidR="00A1251F" w:rsidRPr="009E555A" w:rsidRDefault="00A1251F" w:rsidP="0006404F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</w:tcPr>
          <w:p w14:paraId="6F6B589B" w14:textId="77777777" w:rsidR="00A1251F" w:rsidRPr="009E555A" w:rsidRDefault="00A1251F" w:rsidP="0006404F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4332660" w14:textId="77777777" w:rsidR="00A1251F" w:rsidRPr="009E555A" w:rsidRDefault="00A1251F" w:rsidP="0006404F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3953F24A" w14:textId="77777777" w:rsidR="00A1251F" w:rsidRPr="009E555A" w:rsidRDefault="00A1251F" w:rsidP="0006404F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6482CA50" w14:textId="77777777" w:rsidR="00A1251F" w:rsidRPr="009E555A" w:rsidRDefault="00A1251F" w:rsidP="0006404F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8983934" w14:textId="77777777" w:rsidR="00A1251F" w:rsidRPr="009E555A" w:rsidRDefault="00A1251F" w:rsidP="000640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2D74712" w14:textId="77777777" w:rsidR="00A1251F" w:rsidRPr="009E555A" w:rsidRDefault="00A1251F" w:rsidP="0006404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27CE6CCF" w14:textId="77777777" w:rsidR="00A1251F" w:rsidRPr="009E555A" w:rsidRDefault="00A1251F" w:rsidP="000640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353110ED" w14:textId="77777777" w:rsidR="00A1251F" w:rsidRPr="009E555A" w:rsidRDefault="00A1251F" w:rsidP="0006404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366311C4" w14:textId="77777777" w:rsidR="00A1251F" w:rsidRPr="009E555A" w:rsidRDefault="00A1251F" w:rsidP="000640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1AD527D" w14:textId="77777777" w:rsidR="00A1251F" w:rsidRPr="009E555A" w:rsidRDefault="00A1251F" w:rsidP="0006404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4142476C" w14:textId="77777777" w:rsidR="00A1251F" w:rsidRPr="009E555A" w:rsidRDefault="00A1251F" w:rsidP="000640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6BAD50D" w14:textId="77777777" w:rsidR="00A1251F" w:rsidRPr="009E555A" w:rsidRDefault="00A1251F" w:rsidP="0006404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</w:tcPr>
          <w:p w14:paraId="688C0CE4" w14:textId="77777777" w:rsidR="00A1251F" w:rsidRPr="009E555A" w:rsidRDefault="00A1251F" w:rsidP="000640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FD7775E" w14:textId="77777777" w:rsidR="00A1251F" w:rsidRPr="009E555A" w:rsidRDefault="00A1251F" w:rsidP="000640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0" w:type="dxa"/>
          </w:tcPr>
          <w:p w14:paraId="680B4A9B" w14:textId="77777777" w:rsidR="00A1251F" w:rsidRPr="009E555A" w:rsidRDefault="00A1251F" w:rsidP="000640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D93B35" w:rsidRPr="009E555A" w14:paraId="2EFD6BAF" w14:textId="77777777" w:rsidTr="0006404F">
        <w:trPr>
          <w:cantSplit/>
          <w:trHeight w:val="270"/>
        </w:trPr>
        <w:tc>
          <w:tcPr>
            <w:tcW w:w="1888" w:type="dxa"/>
            <w:hideMark/>
          </w:tcPr>
          <w:p w14:paraId="112BA462" w14:textId="77777777" w:rsidR="00D93B35" w:rsidRPr="009E555A" w:rsidRDefault="00D93B35" w:rsidP="00D93B35">
            <w:pPr>
              <w:ind w:left="196" w:hanging="19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1528" w:type="dxa"/>
            <w:shd w:val="clear" w:color="auto" w:fill="auto"/>
          </w:tcPr>
          <w:p w14:paraId="524DF01C" w14:textId="77777777" w:rsidR="00D93B35" w:rsidRPr="009E555A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236" w:right="-80" w:hanging="180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ผลิตและจำหน่ายผลิตภัณฑ์จากมะพร้าว</w:t>
            </w:r>
          </w:p>
        </w:tc>
        <w:tc>
          <w:tcPr>
            <w:tcW w:w="178" w:type="dxa"/>
          </w:tcPr>
          <w:p w14:paraId="130137F8" w14:textId="77777777" w:rsidR="00D93B35" w:rsidRPr="009E555A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7" w:type="dxa"/>
            <w:shd w:val="clear" w:color="auto" w:fill="auto"/>
          </w:tcPr>
          <w:p w14:paraId="30CCD7BF" w14:textId="77777777" w:rsidR="00D93B35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D7D8C22" w14:textId="77777777" w:rsidR="00D93B35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1475D4B6" w14:textId="77777777" w:rsidR="00D93B35" w:rsidRPr="009E555A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76E143A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250A9AD6" w14:textId="77777777" w:rsidR="00D93B35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2E2CC33" w14:textId="77777777" w:rsidR="00D93B35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1C08CCD" w14:textId="77777777" w:rsidR="00D93B35" w:rsidRPr="009E555A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40</w:t>
            </w:r>
          </w:p>
        </w:tc>
        <w:tc>
          <w:tcPr>
            <w:tcW w:w="182" w:type="dxa"/>
            <w:shd w:val="clear" w:color="auto" w:fill="auto"/>
          </w:tcPr>
          <w:p w14:paraId="02E6913B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33" w:type="dxa"/>
            <w:shd w:val="clear" w:color="auto" w:fill="auto"/>
          </w:tcPr>
          <w:p w14:paraId="625E488B" w14:textId="77777777" w:rsidR="00D93B35" w:rsidRDefault="00D93B35" w:rsidP="00D93B35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5611DA9B" w14:textId="77777777" w:rsidR="00D93B35" w:rsidRDefault="00D93B35" w:rsidP="00D93B35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5FC628D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5D6076" w14:textId="77777777" w:rsidR="00D93B35" w:rsidRPr="009E555A" w:rsidRDefault="00D93B35" w:rsidP="00D93B35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1F4A7346" w14:textId="77777777" w:rsidR="00D93B35" w:rsidRDefault="00D93B35" w:rsidP="00D93B35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6350732" w14:textId="77777777" w:rsidR="00D93B35" w:rsidRDefault="00D93B35" w:rsidP="00D93B35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B61B692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168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,</w:t>
            </w:r>
            <w:r w:rsidRPr="003945A5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2EA5DBBA" w14:textId="77777777" w:rsidR="00D93B35" w:rsidRPr="009E555A" w:rsidRDefault="00D93B35" w:rsidP="00D93B3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2BEB3C7F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A7CAA60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1BA127B4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7CDD90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214CA77E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14C25FDF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FE4B258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207A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143</w:t>
            </w:r>
            <w:r w:rsidRPr="00D533B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,</w:t>
            </w:r>
            <w:r w:rsidRPr="00D533B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85</w:t>
            </w:r>
            <w:r w:rsidRPr="005207A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39ACCFD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64B6B27E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FEA6889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EB924A9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C05FE1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222B1794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A343E43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14584B3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142,</w:t>
            </w:r>
            <w:r w:rsidRPr="00E8282F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009</w:t>
            </w:r>
          </w:p>
        </w:tc>
        <w:tc>
          <w:tcPr>
            <w:tcW w:w="180" w:type="dxa"/>
            <w:shd w:val="clear" w:color="auto" w:fill="auto"/>
          </w:tcPr>
          <w:p w14:paraId="1300CA9B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shd w:val="clear" w:color="auto" w:fill="auto"/>
          </w:tcPr>
          <w:p w14:paraId="20694E4A" w14:textId="77777777" w:rsidR="00D93B35" w:rsidRDefault="00D93B35" w:rsidP="00D93B35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2ED2648" w14:textId="77777777" w:rsidR="00D93B35" w:rsidRDefault="00D93B35" w:rsidP="00D93B35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5EE250E0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458E79" w14:textId="77777777" w:rsidR="00D93B35" w:rsidRPr="009E555A" w:rsidRDefault="00D93B35" w:rsidP="00D93B3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2677946C" w14:textId="77777777" w:rsidR="00D93B35" w:rsidRDefault="00D93B35" w:rsidP="00D93B3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5485AC41" w14:textId="77777777" w:rsidR="00D93B35" w:rsidRDefault="00D93B35" w:rsidP="00D93B3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72E1C39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D93B35" w:rsidRPr="009E555A" w14:paraId="63A7E922" w14:textId="77777777" w:rsidTr="0006404F">
        <w:trPr>
          <w:cantSplit/>
          <w:trHeight w:val="270"/>
        </w:trPr>
        <w:tc>
          <w:tcPr>
            <w:tcW w:w="1888" w:type="dxa"/>
          </w:tcPr>
          <w:p w14:paraId="4B18DC29" w14:textId="77777777" w:rsidR="00D93B35" w:rsidRPr="009E555A" w:rsidRDefault="00D93B35" w:rsidP="00D93B3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28" w:type="dxa"/>
            <w:shd w:val="clear" w:color="auto" w:fill="auto"/>
          </w:tcPr>
          <w:p w14:paraId="13C2E498" w14:textId="77777777" w:rsidR="00D93B35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236" w:right="-79" w:hanging="18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178" w:type="dxa"/>
          </w:tcPr>
          <w:p w14:paraId="36C84A93" w14:textId="77777777" w:rsidR="00D93B35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7" w:type="dxa"/>
            <w:shd w:val="clear" w:color="auto" w:fill="auto"/>
          </w:tcPr>
          <w:p w14:paraId="3CE1BB73" w14:textId="77777777" w:rsidR="00D93B35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AE100A5" w14:textId="77777777" w:rsidR="00D93B35" w:rsidRPr="003945A5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</w:t>
            </w:r>
          </w:p>
        </w:tc>
        <w:tc>
          <w:tcPr>
            <w:tcW w:w="179" w:type="dxa"/>
            <w:shd w:val="clear" w:color="auto" w:fill="auto"/>
          </w:tcPr>
          <w:p w14:paraId="64E299EC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437E6B9" w14:textId="77777777" w:rsidR="00D93B35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F9B27F0" w14:textId="77777777" w:rsidR="00D93B35" w:rsidRPr="003945A5" w:rsidRDefault="00D93B35" w:rsidP="00D93B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E580F23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33" w:type="dxa"/>
            <w:shd w:val="clear" w:color="auto" w:fill="auto"/>
          </w:tcPr>
          <w:p w14:paraId="6349693C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1257137E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56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200,000</w:t>
            </w:r>
          </w:p>
        </w:tc>
        <w:tc>
          <w:tcPr>
            <w:tcW w:w="180" w:type="dxa"/>
            <w:shd w:val="clear" w:color="auto" w:fill="auto"/>
          </w:tcPr>
          <w:p w14:paraId="31938372" w14:textId="77777777" w:rsidR="00D93B35" w:rsidRPr="009E555A" w:rsidRDefault="00D93B35" w:rsidP="00D93B35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03266883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38410A0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56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2C7EBC52" w14:textId="77777777" w:rsidR="00D93B35" w:rsidRPr="009E555A" w:rsidRDefault="00D93B35" w:rsidP="00D93B3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150B5974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F736B70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left" w:pos="270"/>
                <w:tab w:val="left" w:pos="495"/>
                <w:tab w:val="decimal" w:pos="630"/>
              </w:tabs>
              <w:spacing w:line="240" w:lineRule="atLeas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50,000</w:t>
            </w:r>
          </w:p>
        </w:tc>
        <w:tc>
          <w:tcPr>
            <w:tcW w:w="180" w:type="dxa"/>
            <w:shd w:val="clear" w:color="auto" w:fill="auto"/>
          </w:tcPr>
          <w:p w14:paraId="39ED9FA6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6C1275CC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1B3E12CA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6396A4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0296E175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153EABE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left" w:pos="270"/>
                <w:tab w:val="left" w:pos="495"/>
                <w:tab w:val="decimal" w:pos="630"/>
              </w:tabs>
              <w:spacing w:line="240" w:lineRule="atLeas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29,744</w:t>
            </w:r>
          </w:p>
        </w:tc>
        <w:tc>
          <w:tcPr>
            <w:tcW w:w="180" w:type="dxa"/>
            <w:shd w:val="clear" w:color="auto" w:fill="auto"/>
          </w:tcPr>
          <w:p w14:paraId="3B615F6E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2196D8CD" w14:textId="77777777" w:rsidR="00D93B35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3080225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471ED4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shd w:val="clear" w:color="auto" w:fill="auto"/>
          </w:tcPr>
          <w:p w14:paraId="24769F9B" w14:textId="77777777" w:rsidR="00D93B35" w:rsidRDefault="00D93B35" w:rsidP="00D93B35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5D5C90F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8F36CB" w14:textId="77777777" w:rsidR="00D93B35" w:rsidRPr="009E555A" w:rsidRDefault="00D93B35" w:rsidP="00D93B3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0235C46B" w14:textId="77777777" w:rsidR="00D93B35" w:rsidRDefault="00D93B35" w:rsidP="00D93B3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3BCF8F6" w14:textId="77777777" w:rsidR="00D93B35" w:rsidRPr="009E555A" w:rsidRDefault="00D93B35" w:rsidP="00D93B3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D93B35" w:rsidRPr="009E555A" w14:paraId="31CE95A0" w14:textId="77777777" w:rsidTr="0006404F">
        <w:trPr>
          <w:cantSplit/>
        </w:trPr>
        <w:tc>
          <w:tcPr>
            <w:tcW w:w="1888" w:type="dxa"/>
          </w:tcPr>
          <w:p w14:paraId="3BA7A02F" w14:textId="77777777" w:rsidR="00D93B35" w:rsidRPr="009E555A" w:rsidRDefault="00D93B35" w:rsidP="00D93B35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528" w:type="dxa"/>
            <w:shd w:val="clear" w:color="auto" w:fill="auto"/>
          </w:tcPr>
          <w:p w14:paraId="28B8F4F5" w14:textId="77777777" w:rsidR="00D93B35" w:rsidRPr="009E555A" w:rsidRDefault="00D93B35" w:rsidP="00D93B35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5A9A123A" w14:textId="77777777" w:rsidR="00D93B35" w:rsidRPr="009E555A" w:rsidRDefault="00D93B35" w:rsidP="00D93B35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63BA0FE3" w14:textId="77777777" w:rsidR="00D93B35" w:rsidRPr="009E555A" w:rsidRDefault="00D93B35" w:rsidP="00D93B35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740068FA" w14:textId="77777777" w:rsidR="00D93B35" w:rsidRPr="009E555A" w:rsidRDefault="00D93B35" w:rsidP="00D93B35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4EC84624" w14:textId="77777777" w:rsidR="00D93B35" w:rsidRPr="009E555A" w:rsidRDefault="00D93B35" w:rsidP="00D93B35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7437AEB6" w14:textId="77777777" w:rsidR="00D93B35" w:rsidRPr="009E555A" w:rsidRDefault="00D93B35" w:rsidP="00D93B35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  <w:shd w:val="clear" w:color="auto" w:fill="auto"/>
          </w:tcPr>
          <w:p w14:paraId="173681F1" w14:textId="77777777" w:rsidR="00D93B35" w:rsidRPr="009E555A" w:rsidRDefault="00D93B35" w:rsidP="00D93B35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2123BDEA" w14:textId="77777777" w:rsidR="00D93B35" w:rsidRPr="009E555A" w:rsidRDefault="00D93B35" w:rsidP="00D93B35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33978CC" w14:textId="77777777" w:rsidR="00D93B35" w:rsidRPr="009E555A" w:rsidRDefault="00D93B35" w:rsidP="00D93B35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7EDC0C30" w14:textId="77777777" w:rsidR="00D93B35" w:rsidRPr="009E555A" w:rsidRDefault="00D93B35" w:rsidP="00D93B35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CC84CC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14:paraId="730F6D95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EBE76A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207A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143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,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85</w:t>
            </w:r>
            <w:r w:rsidRPr="005207A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21991C5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9F83F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29,744</w:t>
            </w:r>
          </w:p>
        </w:tc>
        <w:tc>
          <w:tcPr>
            <w:tcW w:w="180" w:type="dxa"/>
            <w:shd w:val="clear" w:color="auto" w:fill="auto"/>
          </w:tcPr>
          <w:p w14:paraId="35B5863E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BCDF2" w14:textId="77777777" w:rsidR="00D93B35" w:rsidRPr="0017707F" w:rsidRDefault="00D93B35" w:rsidP="00D93B3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142,0</w:t>
            </w:r>
            <w:r w:rsidRPr="00E8282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09</w:t>
            </w:r>
          </w:p>
        </w:tc>
        <w:tc>
          <w:tcPr>
            <w:tcW w:w="180" w:type="dxa"/>
            <w:shd w:val="clear" w:color="auto" w:fill="auto"/>
          </w:tcPr>
          <w:p w14:paraId="64487316" w14:textId="77777777" w:rsidR="00D93B35" w:rsidRPr="009E555A" w:rsidRDefault="00D93B35" w:rsidP="00D93B3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3F958" w14:textId="77777777" w:rsidR="00D93B35" w:rsidRPr="00FD7CF7" w:rsidRDefault="00D93B35" w:rsidP="00D93B35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D7C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318374" w14:textId="77777777" w:rsidR="00D93B35" w:rsidRPr="009E555A" w:rsidRDefault="00D93B35" w:rsidP="00D93B3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8CD4DB" w14:textId="77777777" w:rsidR="00D93B35" w:rsidRPr="00FD7CF7" w:rsidRDefault="00D93B35" w:rsidP="00D93B3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D7C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</w:tbl>
    <w:p w14:paraId="5D4EDA37" w14:textId="77777777" w:rsidR="0006404F" w:rsidRPr="007E7F71" w:rsidRDefault="0006404F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35164793" w14:textId="77777777" w:rsidR="0006404F" w:rsidRDefault="0006404F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8061A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>ทางอ้อม</w:t>
      </w:r>
      <w:r w:rsidRPr="0068061A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32C492D8" w14:textId="77777777" w:rsidR="00A4604F" w:rsidRPr="00D533B8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A42240A" w14:textId="77777777" w:rsidR="009F20DE" w:rsidRDefault="00A4604F" w:rsidP="009F2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66D569F" w14:textId="77777777" w:rsidR="00665F7E" w:rsidRDefault="00665F7E" w:rsidP="009F2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0D412" w14:textId="77777777" w:rsidR="009F20DE" w:rsidRPr="00D533B8" w:rsidRDefault="009F20DE" w:rsidP="00531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  <w:sectPr w:rsidR="009F20DE" w:rsidRPr="00D533B8" w:rsidSect="000713D9">
          <w:headerReference w:type="default" r:id="rId10"/>
          <w:pgSz w:w="16834" w:h="11909" w:orient="landscape" w:code="9"/>
          <w:pgMar w:top="691" w:right="1152" w:bottom="576" w:left="1152" w:header="720" w:footer="720" w:gutter="0"/>
          <w:pgNumType w:start="63"/>
          <w:cols w:space="708"/>
          <w:docGrid w:linePitch="360"/>
        </w:sectPr>
      </w:pPr>
    </w:p>
    <w:p w14:paraId="63F4AD39" w14:textId="77777777" w:rsidR="0006404F" w:rsidRPr="00D77A7B" w:rsidRDefault="0006404F" w:rsidP="00913A42">
      <w:pPr>
        <w:pStyle w:val="block"/>
        <w:spacing w:after="0" w:line="240" w:lineRule="atLeast"/>
        <w:ind w:left="518" w:right="-45"/>
        <w:jc w:val="thaiDistribute"/>
        <w:outlineLvl w:val="1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75CE8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14:paraId="3CA6591F" w14:textId="77777777" w:rsidR="0006404F" w:rsidRPr="00A266AD" w:rsidRDefault="0006404F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4B5C5F0" w14:textId="77777777" w:rsidR="0006404F" w:rsidRDefault="0006404F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ในเดือน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กุมภาพันธ์ </w:t>
      </w:r>
      <w:r w:rsidRPr="004E2F81">
        <w:rPr>
          <w:rFonts w:ascii="Angsana New" w:hAnsi="Angsana New"/>
          <w:sz w:val="30"/>
          <w:szCs w:val="30"/>
          <w:lang w:val="en-US" w:bidi="th-TH"/>
        </w:rPr>
        <w:t>256</w:t>
      </w:r>
      <w:r w:rsidRPr="00E8282F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 xml:space="preserve">  </w:t>
      </w:r>
      <w:r w:rsidRPr="004E2F81">
        <w:rPr>
          <w:rFonts w:ascii="Angsana New" w:hAnsi="Angsana New" w:hint="cs"/>
          <w:sz w:val="30"/>
          <w:szCs w:val="30"/>
          <w:cs/>
        </w:rPr>
        <w:t>บริษัท เซ็ปเป้ โฮลดิ้ง (ประเทศไทย) จำกัด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ซึ่งเป็น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>บริษัทย่อยของบริษัท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>ได้ลงทุนใน</w:t>
      </w:r>
      <w:r w:rsidRPr="004E2F81">
        <w:rPr>
          <w:rFonts w:ascii="Angsana New" w:hAnsi="Angsana New" w:hint="cs"/>
          <w:sz w:val="30"/>
          <w:szCs w:val="30"/>
          <w:cs/>
        </w:rPr>
        <w:t>บริษัท ดาน่อน เซ็ปเป้ เบฟเวอเรจส์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 จำกัด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ซึ่งเป็นบริษัทที่จัดตั้งขึ้นในประเทศไทย ร้อยละ </w:t>
      </w:r>
      <w:r w:rsidRPr="004E2F81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>ของทุนที่ออกและชำระแล้ว  เป็นจำนวนเงิน</w:t>
      </w:r>
      <w:r w:rsidRPr="004E2F81">
        <w:rPr>
          <w:rFonts w:ascii="Angsana New" w:hAnsi="Angsana New"/>
          <w:sz w:val="30"/>
          <w:szCs w:val="30"/>
          <w:lang w:val="en-US" w:bidi="th-TH"/>
        </w:rPr>
        <w:t xml:space="preserve"> 1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 xml:space="preserve">ต่อมาเมื่อวันที่ </w:t>
      </w:r>
      <w:r w:rsidRPr="00E8282F">
        <w:rPr>
          <w:rFonts w:ascii="Angsana New" w:hAnsi="Angsana New" w:hint="cs"/>
          <w:sz w:val="30"/>
          <w:szCs w:val="30"/>
          <w:lang w:val="en-US" w:bidi="th-TH"/>
        </w:rPr>
        <w:t>28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E8282F">
        <w:rPr>
          <w:rFonts w:ascii="Angsana New" w:hAnsi="Angsana New" w:hint="cs"/>
          <w:sz w:val="30"/>
          <w:szCs w:val="30"/>
          <w:lang w:val="en-US" w:bidi="th-TH"/>
        </w:rPr>
        <w:t>2562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4E2F81">
        <w:rPr>
          <w:rFonts w:ascii="Angsana New" w:hAnsi="Angsana New" w:hint="cs"/>
          <w:sz w:val="30"/>
          <w:szCs w:val="30"/>
          <w:cs/>
        </w:rPr>
        <w:t>บริษัท ดาน่อน เซ็ปเป้ เบฟเวอเรจส์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 xml:space="preserve">ได้เพิ่มทุนจดทะเบียนของบริษัทจากจำนวนเงิน 1 ล้านบาท เป็น 100 ล้านบาท </w:t>
      </w:r>
      <w:r w:rsidRPr="004E2F81">
        <w:rPr>
          <w:rFonts w:ascii="Angsana New" w:hAnsi="Angsana New" w:hint="cs"/>
          <w:sz w:val="30"/>
          <w:szCs w:val="30"/>
          <w:cs/>
        </w:rPr>
        <w:t>โ</w:t>
      </w:r>
      <w:r w:rsidRPr="004E2F81">
        <w:rPr>
          <w:rFonts w:ascii="Angsana New" w:hAnsi="Angsana New"/>
          <w:sz w:val="30"/>
          <w:szCs w:val="30"/>
          <w:cs/>
        </w:rPr>
        <w:t>ดย</w:t>
      </w:r>
      <w:r w:rsidRPr="004E2F81">
        <w:rPr>
          <w:rFonts w:ascii="Angsana New" w:hAnsi="Angsana New"/>
          <w:spacing w:val="-2"/>
          <w:sz w:val="30"/>
          <w:szCs w:val="30"/>
          <w:cs/>
        </w:rPr>
        <w:t>ออกหุ้นสามัญเพิ่มทุนเป็นจำนวนเงิน 99 ล้านบาท (จำนวน 990</w:t>
      </w:r>
      <w:r w:rsidRPr="004E2F81">
        <w:rPr>
          <w:rFonts w:ascii="Angsana New" w:hAnsi="Angsana New"/>
          <w:spacing w:val="-2"/>
          <w:sz w:val="30"/>
          <w:szCs w:val="30"/>
        </w:rPr>
        <w:t>,</w:t>
      </w:r>
      <w:r w:rsidRPr="004E2F81">
        <w:rPr>
          <w:rFonts w:ascii="Angsana New" w:hAnsi="Angsana New"/>
          <w:spacing w:val="-2"/>
          <w:sz w:val="30"/>
          <w:szCs w:val="30"/>
          <w:cs/>
        </w:rPr>
        <w:t>000 หุ้น มูลค่าหุ้นละ 100 บาท)</w:t>
      </w:r>
      <w:r w:rsidRPr="004E2F81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</w:t>
      </w:r>
      <w:r w:rsidRPr="004E2F81">
        <w:rPr>
          <w:rFonts w:ascii="Angsana New" w:hAnsi="Angsana New"/>
          <w:sz w:val="30"/>
          <w:szCs w:val="30"/>
          <w:cs/>
        </w:rPr>
        <w:t xml:space="preserve">ได้ชำระเงินค่าหุ้นอีกเป็นจำนวนทั้งสิ้น </w:t>
      </w:r>
      <w:r>
        <w:rPr>
          <w:rFonts w:ascii="Angsana New" w:hAnsi="Angsana New"/>
          <w:sz w:val="30"/>
          <w:szCs w:val="30"/>
          <w:cs/>
        </w:rPr>
        <w:br/>
      </w:r>
      <w:r w:rsidRPr="00E8282F">
        <w:rPr>
          <w:rFonts w:ascii="Angsana New" w:hAnsi="Angsana New" w:hint="cs"/>
          <w:sz w:val="30"/>
          <w:szCs w:val="30"/>
          <w:lang w:val="en-US" w:bidi="th-TH"/>
        </w:rPr>
        <w:t>24</w:t>
      </w:r>
      <w:r w:rsidRPr="004E2F81">
        <w:rPr>
          <w:rFonts w:ascii="Angsana New" w:hAnsi="Angsana New"/>
          <w:sz w:val="30"/>
          <w:szCs w:val="30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>ล้านบาท</w:t>
      </w:r>
      <w:r w:rsidRPr="004E2F81">
        <w:rPr>
          <w:rFonts w:ascii="Angsana New" w:hAnsi="Angsana New"/>
          <w:sz w:val="30"/>
          <w:szCs w:val="30"/>
        </w:rPr>
        <w:t xml:space="preserve"> 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รวมเป็นจำนวนทั้งสิ้น </w:t>
      </w:r>
      <w:r w:rsidRPr="004E2F81">
        <w:rPr>
          <w:rFonts w:ascii="Angsana New" w:hAnsi="Angsana New"/>
          <w:sz w:val="30"/>
          <w:szCs w:val="30"/>
          <w:lang w:val="en-US" w:bidi="th-TH"/>
        </w:rPr>
        <w:t>25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 คิดเป็นสัดส่วนร้อยละ </w:t>
      </w:r>
      <w:r w:rsidRPr="00E8282F">
        <w:rPr>
          <w:rFonts w:ascii="Angsana New" w:hAnsi="Angsana New" w:hint="cs"/>
          <w:sz w:val="30"/>
          <w:szCs w:val="30"/>
          <w:lang w:val="en-US" w:bidi="th-TH"/>
        </w:rPr>
        <w:t>25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ของทุนที่ออกและชำระแล้ว ทั้ง</w:t>
      </w:r>
      <w:r w:rsidRPr="004E2F81">
        <w:rPr>
          <w:rFonts w:ascii="Angsana New" w:hAnsi="Angsana New"/>
          <w:sz w:val="30"/>
          <w:szCs w:val="30"/>
          <w:cs/>
        </w:rPr>
        <w:t>นี้บริษัท ดาน่อน เซ็ปเป้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 xml:space="preserve">เบฟเวอเรจส์ จำกัด ได้จดทะเบียนการเปลี่ยนแปลงทุนดังกล่าวต่อกระทรวงพาณิชย์เมื่อวันที่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4E2F81">
        <w:rPr>
          <w:rFonts w:ascii="Angsana New" w:hAnsi="Angsana New"/>
          <w:sz w:val="30"/>
          <w:szCs w:val="30"/>
          <w:cs/>
        </w:rPr>
        <w:t>28 กุมภาพันธ์ 2562</w:t>
      </w:r>
      <w:r w:rsidRPr="004E2F81">
        <w:rPr>
          <w:rFonts w:ascii="Angsana New" w:hAnsi="Angsana New"/>
          <w:sz w:val="30"/>
          <w:szCs w:val="30"/>
        </w:rPr>
        <w:t xml:space="preserve"> </w:t>
      </w:r>
      <w:r w:rsidRPr="004E2F81">
        <w:rPr>
          <w:rFonts w:ascii="Angsana New" w:hAnsi="Angsana New" w:hint="cs"/>
          <w:sz w:val="30"/>
          <w:szCs w:val="30"/>
          <w:cs/>
        </w:rPr>
        <w:t>ในการร่วมทุนครั้งนี้บริษัท เซ็ปเป้ โฮลดิ้ง (ประเทศไทย) จำกัด มีสิทธิซื้อหุ้นเพิ่มเติมอีกในจำนวนรวมไม่เกินร้อยละ 24 ภายใน 3 ปี นับจากวันที่ชำระค่าหุ้นเต็มจำนวนครั้งแรก</w:t>
      </w:r>
    </w:p>
    <w:p w14:paraId="5C77738F" w14:textId="77777777" w:rsidR="0006404F" w:rsidRDefault="0006404F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D9919F3" w14:textId="77777777" w:rsidR="0006404F" w:rsidRPr="00771234" w:rsidRDefault="0006404F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ในเดือนกรกฎาคม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2562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 ดาน่อน เซ็ปเป้ เบฟเวอเรจส์ จำกัด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ได้เพิ่มทุนจดทะเบียนของบริษัทจากจำนวนเงิน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เป็น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200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โดยออกหุ้นสามัญเพิ่มทุนเป็นจำนวนเงิน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ล้านบาท (จำนวน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1,000,000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บาท) บริษัทย่อยได้ชำระเงินค่าหุ้นเป็นจำนวนเงิน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โดยสัดส่วนการลงทุนของกลุ่มบริษัทไม่เปลี่ยนแปลง ทั้งนี้บริษัท ดาน่อน เซ็ปเป้ เบฟเวอเรจส์ จำกัด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Pr="00F56320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31 </w:t>
      </w:r>
      <w:r w:rsidRPr="00F56320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กรกฏาคม </w:t>
      </w:r>
      <w:r w:rsidRPr="00F56320">
        <w:rPr>
          <w:rFonts w:ascii="Angsana New" w:hAnsi="Angsana New"/>
          <w:color w:val="000000"/>
          <w:sz w:val="30"/>
          <w:szCs w:val="30"/>
          <w:lang w:val="en-US" w:bidi="th-TH"/>
        </w:rPr>
        <w:t>2562</w:t>
      </w:r>
    </w:p>
    <w:p w14:paraId="258579C9" w14:textId="77777777" w:rsidR="0006404F" w:rsidRPr="00A266AD" w:rsidRDefault="0006404F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C9DED43" w14:textId="77777777" w:rsidR="0006404F" w:rsidRPr="00EC59A2" w:rsidRDefault="0006404F" w:rsidP="00913A42">
      <w:pPr>
        <w:pStyle w:val="block"/>
        <w:spacing w:after="0" w:line="240" w:lineRule="atLeast"/>
        <w:ind w:left="540" w:right="-45"/>
        <w:jc w:val="thaiDistribute"/>
        <w:outlineLvl w:val="1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C59A2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การจัดประเภทไปเป็นบริษัทย่อย</w:t>
      </w:r>
    </w:p>
    <w:p w14:paraId="21A3E3A1" w14:textId="77777777" w:rsidR="0006404F" w:rsidRPr="00A266AD" w:rsidRDefault="0006404F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pacing w:val="6"/>
          <w:sz w:val="30"/>
          <w:szCs w:val="30"/>
          <w:lang w:val="en-US" w:bidi="th-TH"/>
        </w:rPr>
      </w:pPr>
    </w:p>
    <w:p w14:paraId="27606B7C" w14:textId="77777777" w:rsidR="0006404F" w:rsidRPr="0006404F" w:rsidRDefault="0006404F" w:rsidP="000640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ในเดือนกุมภาพันธ์ </w:t>
      </w:r>
      <w:r w:rsidRPr="0006404F">
        <w:rPr>
          <w:rFonts w:ascii="Angsana New" w:hAnsi="Angsana New" w:hint="cs"/>
          <w:sz w:val="30"/>
          <w:szCs w:val="30"/>
          <w:lang w:val="en-US" w:bidi="th-TH"/>
        </w:rPr>
        <w:t>2562</w:t>
      </w:r>
      <w:r w:rsidRPr="0006404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E4310">
        <w:rPr>
          <w:rFonts w:ascii="Angsana New" w:hAnsi="Angsana New" w:hint="cs"/>
          <w:sz w:val="30"/>
          <w:szCs w:val="30"/>
          <w:cs/>
          <w:lang w:val="en-US" w:bidi="th-TH"/>
        </w:rPr>
        <w:t>กลุ่ม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บริษัทได้ลงทุนในหุ้นของ</w:t>
      </w:r>
      <w:r w:rsidRPr="0006404F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Pr="0006404F">
        <w:rPr>
          <w:rFonts w:ascii="Angsana New" w:hAnsi="Angsana New"/>
          <w:sz w:val="30"/>
          <w:szCs w:val="30"/>
        </w:rPr>
        <w:t xml:space="preserve"> 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เพิ่มอีกร้อยละ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6404F">
        <w:rPr>
          <w:rFonts w:ascii="Angsana New" w:hAnsi="Angsana New" w:hint="cs"/>
          <w:sz w:val="30"/>
          <w:szCs w:val="30"/>
          <w:lang w:val="en-US" w:bidi="th-TH"/>
        </w:rPr>
        <w:t>11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ของทุนที่ออกและชำระแล้ว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ทำให้กลุ่มบริษัทมีส่วนได้เสียใน</w:t>
      </w:r>
      <w:r w:rsidRPr="0006404F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เพิ่มขึ้นเป็นร้อยละ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6404F">
        <w:rPr>
          <w:rFonts w:ascii="Angsana New" w:hAnsi="Angsana New" w:hint="cs"/>
          <w:sz w:val="30"/>
          <w:szCs w:val="30"/>
          <w:lang w:val="en-US" w:bidi="th-TH"/>
        </w:rPr>
        <w:t>51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ดังนั้น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06404F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Pr="0006404F">
        <w:rPr>
          <w:rFonts w:ascii="Angsana New" w:hAnsi="Angsana New"/>
          <w:sz w:val="30"/>
          <w:szCs w:val="30"/>
        </w:rPr>
        <w:t xml:space="preserve"> 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จึงเปลี่ยนสถานะจากบริษัทร่วมเป็นบริษัทย่อยของกลุ่มบริษัท รายละเอียดการซื้อหุ้นได้แสดงอยู่ในหมายเหตุ ข้อ </w:t>
      </w:r>
      <w:r w:rsidRPr="0006404F">
        <w:rPr>
          <w:rFonts w:ascii="Angsana New" w:hAnsi="Angsana New"/>
          <w:sz w:val="30"/>
          <w:szCs w:val="30"/>
          <w:lang w:val="en-US" w:bidi="th-TH"/>
        </w:rPr>
        <w:t>5</w:t>
      </w:r>
    </w:p>
    <w:p w14:paraId="39083F47" w14:textId="77777777" w:rsidR="0006404F" w:rsidRDefault="0006404F" w:rsidP="000640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pacing w:val="10"/>
          <w:sz w:val="30"/>
          <w:szCs w:val="30"/>
          <w:lang w:val="en-US" w:bidi="th-TH"/>
        </w:rPr>
      </w:pPr>
    </w:p>
    <w:p w14:paraId="0C70485C" w14:textId="77777777" w:rsidR="00EE4310" w:rsidRDefault="00EE4310" w:rsidP="000640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pacing w:val="10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spacing w:val="10"/>
          <w:sz w:val="30"/>
          <w:szCs w:val="30"/>
          <w:cs/>
          <w:lang w:val="en-US" w:bidi="th-TH"/>
        </w:rPr>
        <w:t xml:space="preserve">นอกจากนี้ กลุ่มบริษัทมีสิทธิเข้าซื้อหุ้นในบริษัท ออล โคโค กรุ๊ป จำกัด เพิ่มเติมอีกในจำนวนรวมไม่เกินร้อยละ </w:t>
      </w:r>
      <w:r>
        <w:rPr>
          <w:rFonts w:ascii="Angsana New" w:hAnsi="Angsana New"/>
          <w:spacing w:val="10"/>
          <w:sz w:val="30"/>
          <w:szCs w:val="30"/>
          <w:lang w:val="en-US" w:bidi="th-TH"/>
        </w:rPr>
        <w:t xml:space="preserve">9 </w:t>
      </w:r>
      <w:r>
        <w:rPr>
          <w:rFonts w:ascii="Angsana New" w:hAnsi="Angsana New" w:hint="cs"/>
          <w:spacing w:val="10"/>
          <w:sz w:val="30"/>
          <w:szCs w:val="30"/>
          <w:cs/>
          <w:lang w:val="en-US" w:bidi="th-TH"/>
        </w:rPr>
        <w:t xml:space="preserve">ภายใน </w:t>
      </w:r>
      <w:r>
        <w:rPr>
          <w:rFonts w:ascii="Angsana New" w:hAnsi="Angsana New"/>
          <w:spacing w:val="10"/>
          <w:sz w:val="30"/>
          <w:szCs w:val="30"/>
          <w:lang w:val="en-US" w:bidi="th-TH"/>
        </w:rPr>
        <w:t xml:space="preserve">4 </w:t>
      </w:r>
      <w:r>
        <w:rPr>
          <w:rFonts w:ascii="Angsana New" w:hAnsi="Angsana New" w:hint="cs"/>
          <w:spacing w:val="10"/>
          <w:sz w:val="30"/>
          <w:szCs w:val="30"/>
          <w:cs/>
          <w:lang w:val="en-US" w:bidi="th-TH"/>
        </w:rPr>
        <w:t>ปี นับจากันที่สัญญาซื้อเงินลงทุนครั้งแรกมีผลบังคับใช้ในราคาประเมิน ณ ขณะนั้น</w:t>
      </w:r>
    </w:p>
    <w:p w14:paraId="4A94A26D" w14:textId="77777777" w:rsidR="00EE4310" w:rsidRPr="00EE4310" w:rsidRDefault="00EE4310" w:rsidP="000640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pacing w:val="10"/>
          <w:sz w:val="30"/>
          <w:szCs w:val="30"/>
          <w:lang w:val="en-US" w:bidi="th-TH"/>
        </w:rPr>
      </w:pPr>
    </w:p>
    <w:p w14:paraId="4328017F" w14:textId="77777777" w:rsidR="0006404F" w:rsidRPr="002A10FE" w:rsidRDefault="0006404F" w:rsidP="000640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pacing w:val="6"/>
          <w:sz w:val="30"/>
          <w:szCs w:val="30"/>
          <w:lang w:val="en-US" w:bidi="th-TH"/>
        </w:rPr>
      </w:pP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ในการ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จัดประเภทครั้ง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นี้ บริษัทรับรู้กำไรจากการ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วัด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มูลค่าเงินลงทุนในบริษัท ออล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โคโค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กรุ๊ป จำกัด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 ที่ถืออยู่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ก่อนการรวมธุรกิจเป็น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จำนวน </w:t>
      </w:r>
      <w:r w:rsidRPr="0006404F">
        <w:rPr>
          <w:rFonts w:ascii="Angsana New" w:hAnsi="Angsana New"/>
          <w:sz w:val="30"/>
          <w:szCs w:val="30"/>
          <w:lang w:val="en-US" w:bidi="th-TH"/>
        </w:rPr>
        <w:t xml:space="preserve">10.08 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>ในงบกำไรขาดทุนเบ็ดเสร็จ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สำหรับปี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Pr="0006404F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 2562</w:t>
      </w:r>
    </w:p>
    <w:p w14:paraId="70CE2D11" w14:textId="77777777" w:rsidR="0006404F" w:rsidRDefault="0006404F" w:rsidP="009F2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3CD67" w14:textId="77777777" w:rsidR="0006404F" w:rsidRDefault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70BB55F" w14:textId="77777777" w:rsidR="00A4604F" w:rsidRPr="00913A42" w:rsidRDefault="00A4604F" w:rsidP="00913A42">
      <w:pPr>
        <w:pStyle w:val="block"/>
        <w:spacing w:after="0" w:line="240" w:lineRule="atLeast"/>
        <w:ind w:left="540" w:right="-45"/>
        <w:jc w:val="thaiDistribute"/>
        <w:outlineLvl w:val="1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13A42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บริษัทร่วม</w:t>
      </w:r>
    </w:p>
    <w:p w14:paraId="3739C5E5" w14:textId="77777777" w:rsidR="00A4604F" w:rsidRPr="0006404F" w:rsidRDefault="00A4604F" w:rsidP="00A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69A780" w14:textId="77777777" w:rsidR="00A4604F" w:rsidRPr="0006404F" w:rsidRDefault="00A4604F" w:rsidP="00A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404F">
        <w:rPr>
          <w:rFonts w:ascii="Angsana New" w:hAnsi="Angsana New"/>
          <w:sz w:val="30"/>
          <w:szCs w:val="30"/>
          <w:cs/>
        </w:rPr>
        <w:t xml:space="preserve">ตารางต่อไปนี้สรุปข้อมูลทางการเงินของบริษัทร่วมที่รวมอยู่ในงบการเงินของบริษัทร่วม </w:t>
      </w:r>
      <w:r w:rsidR="00FD3EFC" w:rsidRPr="0006404F">
        <w:rPr>
          <w:rFonts w:ascii="Angsana New" w:hAnsi="Angsana New"/>
          <w:sz w:val="30"/>
          <w:szCs w:val="30"/>
          <w:cs/>
        </w:rPr>
        <w:t>ปรับปรุงด้วย</w:t>
      </w:r>
      <w:r w:rsidR="00B20BC4" w:rsidRPr="0006404F">
        <w:rPr>
          <w:rFonts w:ascii="Angsana New" w:hAnsi="Angsana New" w:hint="cs"/>
          <w:spacing w:val="-2"/>
          <w:sz w:val="30"/>
          <w:szCs w:val="30"/>
          <w:cs/>
        </w:rPr>
        <w:t>การปรับมูลค่ายุติธรรม ณ วันที่ซื้อ และ</w:t>
      </w:r>
      <w:r w:rsidRPr="0006404F">
        <w:rPr>
          <w:rFonts w:ascii="Angsana New" w:hAnsi="Angsana New"/>
          <w:sz w:val="30"/>
          <w:szCs w:val="30"/>
          <w:cs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</w:t>
      </w:r>
      <w:r w:rsidRPr="0006404F">
        <w:rPr>
          <w:rFonts w:ascii="Angsana New" w:hAnsi="Angsana New"/>
          <w:spacing w:val="-2"/>
          <w:sz w:val="30"/>
          <w:szCs w:val="30"/>
          <w:cs/>
        </w:rPr>
        <w:t>บัญชีของส่วนได้เสียของกลุ่ม</w:t>
      </w:r>
      <w:r w:rsidR="000D38D5" w:rsidRPr="0006404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6404F">
        <w:rPr>
          <w:rFonts w:ascii="Angsana New" w:hAnsi="Angsana New"/>
          <w:spacing w:val="-2"/>
          <w:sz w:val="30"/>
          <w:szCs w:val="30"/>
          <w:cs/>
        </w:rPr>
        <w:t>ในกิจการเหล่านี้</w:t>
      </w:r>
    </w:p>
    <w:p w14:paraId="764BB403" w14:textId="77777777" w:rsidR="00A4604F" w:rsidRPr="0006404F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72"/>
        <w:gridCol w:w="1530"/>
        <w:gridCol w:w="240"/>
        <w:gridCol w:w="963"/>
        <w:gridCol w:w="238"/>
        <w:gridCol w:w="1024"/>
        <w:gridCol w:w="250"/>
        <w:gridCol w:w="795"/>
      </w:tblGrid>
      <w:tr w:rsidR="0006404F" w:rsidRPr="00D533B8" w14:paraId="04314AA7" w14:textId="77777777" w:rsidTr="002E1F27">
        <w:trPr>
          <w:tblHeader/>
        </w:trPr>
        <w:tc>
          <w:tcPr>
            <w:tcW w:w="4572" w:type="dxa"/>
            <w:shd w:val="clear" w:color="auto" w:fill="auto"/>
          </w:tcPr>
          <w:p w14:paraId="5145C11D" w14:textId="77777777" w:rsidR="0006404F" w:rsidRPr="00D533B8" w:rsidRDefault="0006404F" w:rsidP="00B304F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33" w:type="dxa"/>
            <w:gridSpan w:val="3"/>
          </w:tcPr>
          <w:p w14:paraId="7C0E5045" w14:textId="77777777" w:rsidR="0006404F" w:rsidRPr="00D533B8" w:rsidRDefault="0006404F" w:rsidP="00436D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  <w:t xml:space="preserve">กลุ่มบริษัท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ออล โคโค กรุ๊ป</w:t>
            </w:r>
            <w:r w:rsidRPr="00D533B8"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  <w:t xml:space="preserve"> จำกัด</w:t>
            </w:r>
          </w:p>
        </w:tc>
        <w:tc>
          <w:tcPr>
            <w:tcW w:w="238" w:type="dxa"/>
          </w:tcPr>
          <w:p w14:paraId="4C2A65FF" w14:textId="77777777" w:rsidR="0006404F" w:rsidRPr="00D533B8" w:rsidRDefault="0006404F" w:rsidP="00436D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069" w:type="dxa"/>
            <w:gridSpan w:val="3"/>
            <w:shd w:val="clear" w:color="auto" w:fill="auto"/>
            <w:hideMark/>
          </w:tcPr>
          <w:p w14:paraId="1197B617" w14:textId="77777777" w:rsidR="0006404F" w:rsidRPr="00D533B8" w:rsidRDefault="0006404F" w:rsidP="00436D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9E7FCC" w:rsidRPr="00D533B8" w14:paraId="3F82B538" w14:textId="77777777" w:rsidTr="002E1F27">
        <w:trPr>
          <w:tblHeader/>
        </w:trPr>
        <w:tc>
          <w:tcPr>
            <w:tcW w:w="4572" w:type="dxa"/>
            <w:shd w:val="clear" w:color="auto" w:fill="auto"/>
          </w:tcPr>
          <w:p w14:paraId="7209A848" w14:textId="77777777" w:rsidR="009E7FCC" w:rsidRPr="00D533B8" w:rsidRDefault="009E7FCC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</w:tcPr>
          <w:p w14:paraId="7789B429" w14:textId="41FC25D7" w:rsidR="009E7FCC" w:rsidRPr="002E1F27" w:rsidRDefault="002E1F27" w:rsidP="002E1F2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 xml:space="preserve">ตั้งแต่วันที่ 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br/>
            </w:r>
            <w:r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>มกราคม</w:t>
            </w:r>
            <w:r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 xml:space="preserve"> </w:t>
            </w:r>
            <w:r w:rsidR="009E7FCC" w:rsidRPr="00D533B8">
              <w:rPr>
                <w:rFonts w:ascii="Angsana New" w:eastAsia="Calibri" w:hAnsi="Angsana New"/>
                <w:sz w:val="30"/>
                <w:szCs w:val="30"/>
                <w:lang w:eastAsia="en-GB"/>
              </w:rPr>
              <w:t>256</w:t>
            </w:r>
            <w:r w:rsidR="009E7FCC"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2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 xml:space="preserve"> ถึงวันที่ </w:t>
            </w:r>
            <w:r w:rsidR="00915B3F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br/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31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 xml:space="preserve"> มกราคม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 xml:space="preserve"> 2562</w:t>
            </w:r>
          </w:p>
        </w:tc>
        <w:tc>
          <w:tcPr>
            <w:tcW w:w="240" w:type="dxa"/>
          </w:tcPr>
          <w:p w14:paraId="78D17935" w14:textId="77777777" w:rsidR="009E7FCC" w:rsidRPr="00D533B8" w:rsidRDefault="009E7FCC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963" w:type="dxa"/>
          </w:tcPr>
          <w:p w14:paraId="153A6472" w14:textId="77777777" w:rsidR="006E48A2" w:rsidRDefault="006E48A2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4412405A" w14:textId="77777777" w:rsidR="006E48A2" w:rsidRDefault="006E48A2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095288B4" w14:textId="77777777" w:rsidR="006E48A2" w:rsidRDefault="006E48A2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1723F140" w14:textId="0B3B9F14" w:rsidR="009E7FCC" w:rsidRPr="00436DCE" w:rsidRDefault="009E7FCC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>1</w:t>
            </w:r>
          </w:p>
        </w:tc>
        <w:tc>
          <w:tcPr>
            <w:tcW w:w="238" w:type="dxa"/>
          </w:tcPr>
          <w:p w14:paraId="58EAD5A0" w14:textId="77777777" w:rsidR="009E7FCC" w:rsidRPr="0006404F" w:rsidRDefault="009E7FCC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  <w:hideMark/>
          </w:tcPr>
          <w:p w14:paraId="12D8EB65" w14:textId="77777777" w:rsidR="006E48A2" w:rsidRDefault="006E48A2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5DBAB92B" w14:textId="77777777" w:rsidR="006E48A2" w:rsidRDefault="006E48A2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4BC2CEE1" w14:textId="77777777" w:rsidR="006E48A2" w:rsidRDefault="006E48A2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44124FDD" w14:textId="5F5E9D3B" w:rsidR="009E7FCC" w:rsidRPr="00D533B8" w:rsidRDefault="009E7FCC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2</w:t>
            </w:r>
          </w:p>
        </w:tc>
        <w:tc>
          <w:tcPr>
            <w:tcW w:w="250" w:type="dxa"/>
          </w:tcPr>
          <w:p w14:paraId="0D8EAAFA" w14:textId="77777777" w:rsidR="009E7FCC" w:rsidRPr="00D533B8" w:rsidRDefault="009E7FCC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795" w:type="dxa"/>
          </w:tcPr>
          <w:p w14:paraId="631C3BC4" w14:textId="77777777" w:rsidR="006E48A2" w:rsidRDefault="006E48A2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6DC7E651" w14:textId="77777777" w:rsidR="006E48A2" w:rsidRDefault="006E48A2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0ED883A3" w14:textId="77777777" w:rsidR="006E48A2" w:rsidRDefault="006E48A2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3541FC8E" w14:textId="28DBAF15" w:rsidR="009E7FCC" w:rsidRPr="00436DCE" w:rsidRDefault="009E7FCC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>1</w:t>
            </w:r>
          </w:p>
        </w:tc>
      </w:tr>
      <w:tr w:rsidR="009E7FCC" w:rsidRPr="00D533B8" w14:paraId="0F0F5BD2" w14:textId="77777777" w:rsidTr="002E1F27">
        <w:trPr>
          <w:tblHeader/>
        </w:trPr>
        <w:tc>
          <w:tcPr>
            <w:tcW w:w="4572" w:type="dxa"/>
            <w:shd w:val="clear" w:color="auto" w:fill="auto"/>
          </w:tcPr>
          <w:p w14:paraId="146EF2D3" w14:textId="77777777" w:rsidR="009E7FCC" w:rsidRPr="00D533B8" w:rsidRDefault="009E7FCC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5040" w:type="dxa"/>
            <w:gridSpan w:val="7"/>
          </w:tcPr>
          <w:p w14:paraId="7F663515" w14:textId="77777777" w:rsidR="009E7FCC" w:rsidRPr="00D533B8" w:rsidRDefault="009E7FCC" w:rsidP="009E7FCC">
            <w:pPr>
              <w:pStyle w:val="acctfourfigures"/>
              <w:spacing w:line="240" w:lineRule="auto"/>
              <w:ind w:left="-119" w:right="-108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D533B8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D93B35" w:rsidRPr="00D533B8" w14:paraId="327D9901" w14:textId="77777777" w:rsidTr="002E1F27">
        <w:tc>
          <w:tcPr>
            <w:tcW w:w="4572" w:type="dxa"/>
            <w:shd w:val="clear" w:color="auto" w:fill="auto"/>
            <w:hideMark/>
          </w:tcPr>
          <w:p w14:paraId="5B423E0F" w14:textId="77777777" w:rsidR="00D93B35" w:rsidRPr="00D533B8" w:rsidRDefault="00D93B35" w:rsidP="00D93B35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530" w:type="dxa"/>
          </w:tcPr>
          <w:p w14:paraId="1753BD30" w14:textId="77777777" w:rsidR="00D93B35" w:rsidRPr="00D533B8" w:rsidRDefault="00470280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31,715</w:t>
            </w:r>
          </w:p>
        </w:tc>
        <w:tc>
          <w:tcPr>
            <w:tcW w:w="240" w:type="dxa"/>
          </w:tcPr>
          <w:p w14:paraId="028D97F5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</w:tcPr>
          <w:p w14:paraId="0D0B4A5A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34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8,090</w:t>
            </w:r>
          </w:p>
        </w:tc>
        <w:tc>
          <w:tcPr>
            <w:tcW w:w="238" w:type="dxa"/>
          </w:tcPr>
          <w:p w14:paraId="053028F5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239FE356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186,600</w:t>
            </w:r>
          </w:p>
        </w:tc>
        <w:tc>
          <w:tcPr>
            <w:tcW w:w="250" w:type="dxa"/>
          </w:tcPr>
          <w:p w14:paraId="47E1287F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</w:tcPr>
          <w:p w14:paraId="23DB634F" w14:textId="77777777" w:rsidR="00D93B35" w:rsidRPr="009E7FCC" w:rsidRDefault="00D93B35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D93B35" w:rsidRPr="00D533B8" w14:paraId="47196897" w14:textId="77777777" w:rsidTr="002E1F27">
        <w:tc>
          <w:tcPr>
            <w:tcW w:w="4572" w:type="dxa"/>
            <w:shd w:val="clear" w:color="auto" w:fill="auto"/>
            <w:hideMark/>
          </w:tcPr>
          <w:p w14:paraId="176383E6" w14:textId="77777777" w:rsidR="00D93B35" w:rsidRPr="00D533B8" w:rsidRDefault="00D93B35" w:rsidP="00D93B35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กำไร (</w:t>
            </w: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 xml:space="preserve">) </w:t>
            </w: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จากการดำเนินงานอย่างต่อเนื่อง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C7BB6F" w14:textId="77777777" w:rsidR="00D93B35" w:rsidRPr="00D533B8" w:rsidRDefault="00236DD0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4,774</w:t>
            </w:r>
          </w:p>
        </w:tc>
        <w:tc>
          <w:tcPr>
            <w:tcW w:w="240" w:type="dxa"/>
          </w:tcPr>
          <w:p w14:paraId="0C6E89F6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7AF66C8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205</w:t>
            </w:r>
          </w:p>
        </w:tc>
        <w:tc>
          <w:tcPr>
            <w:tcW w:w="238" w:type="dxa"/>
          </w:tcPr>
          <w:p w14:paraId="6F06B3E9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6F30E6C1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(78,974)</w:t>
            </w:r>
          </w:p>
        </w:tc>
        <w:tc>
          <w:tcPr>
            <w:tcW w:w="250" w:type="dxa"/>
          </w:tcPr>
          <w:p w14:paraId="421176B8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</w:tcPr>
          <w:p w14:paraId="33044D62" w14:textId="77777777" w:rsidR="00D93B35" w:rsidRPr="00D533B8" w:rsidRDefault="00D93B35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D93B35" w:rsidRPr="00D533B8" w14:paraId="506A8DD6" w14:textId="77777777" w:rsidTr="002E1F27">
        <w:tc>
          <w:tcPr>
            <w:tcW w:w="4572" w:type="dxa"/>
            <w:shd w:val="clear" w:color="auto" w:fill="auto"/>
            <w:hideMark/>
          </w:tcPr>
          <w:p w14:paraId="34CE4757" w14:textId="77777777" w:rsidR="00D93B35" w:rsidRPr="00D533B8" w:rsidRDefault="00D93B35" w:rsidP="00D93B35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D533B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 xml:space="preserve"> (</w:t>
            </w: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Pr="00D533B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893B051" w14:textId="77777777" w:rsidR="00D93B35" w:rsidRPr="00D533B8" w:rsidRDefault="00236DD0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4,774</w:t>
            </w:r>
          </w:p>
        </w:tc>
        <w:tc>
          <w:tcPr>
            <w:tcW w:w="240" w:type="dxa"/>
          </w:tcPr>
          <w:p w14:paraId="04DFF9DB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1F8105A7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205</w:t>
            </w:r>
          </w:p>
        </w:tc>
        <w:tc>
          <w:tcPr>
            <w:tcW w:w="238" w:type="dxa"/>
          </w:tcPr>
          <w:p w14:paraId="33C288E6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A9FFE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(78,974)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7A8B535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C753D" w14:textId="77777777" w:rsidR="00D93B35" w:rsidRPr="00D533B8" w:rsidRDefault="00D93B35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D93B35" w:rsidRPr="00D533B8" w14:paraId="1E867DCF" w14:textId="77777777" w:rsidTr="002E1F27">
        <w:tc>
          <w:tcPr>
            <w:tcW w:w="4572" w:type="dxa"/>
            <w:shd w:val="clear" w:color="auto" w:fill="auto"/>
          </w:tcPr>
          <w:p w14:paraId="22D01B11" w14:textId="77777777" w:rsidR="00D93B35" w:rsidRPr="00D533B8" w:rsidRDefault="00D93B35" w:rsidP="00D93B35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ตามส่วนได้เสียของกลุ่มบริษัท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AB2A3A" w14:textId="77777777" w:rsidR="00D93B35" w:rsidRPr="00D533B8" w:rsidRDefault="00236DD0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1,909</w:t>
            </w:r>
          </w:p>
        </w:tc>
        <w:tc>
          <w:tcPr>
            <w:tcW w:w="240" w:type="dxa"/>
          </w:tcPr>
          <w:p w14:paraId="557FBEBF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0C590C3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82</w:t>
            </w:r>
          </w:p>
        </w:tc>
        <w:tc>
          <w:tcPr>
            <w:tcW w:w="238" w:type="dxa"/>
          </w:tcPr>
          <w:p w14:paraId="564F477B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760DD4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(19,74</w:t>
            </w:r>
            <w:r w:rsidR="00353860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DFD572E" w14:textId="77777777" w:rsidR="00D93B35" w:rsidRPr="00D533B8" w:rsidRDefault="00D93B35" w:rsidP="00D93B35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5B065F65" w14:textId="77777777" w:rsidR="00D93B35" w:rsidRPr="00D533B8" w:rsidRDefault="00D93B35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236DD0" w:rsidRPr="00D533B8" w14:paraId="0F20F503" w14:textId="77777777" w:rsidTr="002E1F27">
        <w:tc>
          <w:tcPr>
            <w:tcW w:w="4572" w:type="dxa"/>
            <w:shd w:val="clear" w:color="auto" w:fill="auto"/>
          </w:tcPr>
          <w:p w14:paraId="2895390E" w14:textId="77777777" w:rsidR="00236DD0" w:rsidRPr="00D533B8" w:rsidRDefault="00236DD0" w:rsidP="00353860">
            <w:pPr>
              <w:spacing w:line="240" w:lineRule="auto"/>
              <w:ind w:left="150" w:right="-110" w:hanging="15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การตัดกำไรระหว่างกันที่ยังไม่ได้รับรู้จากการ</w:t>
            </w:r>
            <w:r w:rsidR="0035386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ขายแบบ </w:t>
            </w:r>
            <w:r w:rsidR="00353860">
              <w:rPr>
                <w:rFonts w:asciiTheme="majorBidi" w:hAnsiTheme="majorBidi" w:cstheme="majorBidi"/>
                <w:sz w:val="30"/>
                <w:szCs w:val="30"/>
              </w:rPr>
              <w:t xml:space="preserve">upstream /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downstream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BA932B" w14:textId="77777777" w:rsidR="00236DD0" w:rsidRDefault="00236DD0" w:rsidP="00236DD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33ACC498" w14:textId="77777777" w:rsidR="00236DD0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</w:tcPr>
          <w:p w14:paraId="05FECB52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ACAC2F0" w14:textId="77777777" w:rsidR="00236DD0" w:rsidRDefault="00236DD0" w:rsidP="00236DD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6FA522DD" w14:textId="77777777" w:rsidR="00236DD0" w:rsidRDefault="00236DD0" w:rsidP="00236DD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8" w:type="dxa"/>
          </w:tcPr>
          <w:p w14:paraId="2D376289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BEB20" w14:textId="77777777" w:rsidR="00236DD0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6A07FDCB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353860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512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FA04669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</w:tcPr>
          <w:p w14:paraId="52BA190A" w14:textId="77777777" w:rsidR="00236DD0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485F67E1" w14:textId="77777777" w:rsidR="00236DD0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236DD0" w:rsidRPr="00D533B8" w14:paraId="3ED5DCED" w14:textId="77777777" w:rsidTr="002E1F27">
        <w:tc>
          <w:tcPr>
            <w:tcW w:w="4572" w:type="dxa"/>
            <w:shd w:val="clear" w:color="auto" w:fill="auto"/>
            <w:hideMark/>
          </w:tcPr>
          <w:p w14:paraId="7E64387F" w14:textId="77777777" w:rsidR="00236DD0" w:rsidRPr="00D533B8" w:rsidRDefault="00236DD0" w:rsidP="00236DD0">
            <w:pPr>
              <w:spacing w:line="240" w:lineRule="auto"/>
              <w:ind w:left="144" w:right="-110" w:hanging="144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ที่เป็น</w:t>
            </w:r>
            <w:r w:rsidRPr="000E2CC6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ของกลุ่มบริษัท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5D85A1E" w14:textId="77777777" w:rsidR="00236DD0" w:rsidRPr="006B1360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1,909</w:t>
            </w:r>
          </w:p>
        </w:tc>
        <w:tc>
          <w:tcPr>
            <w:tcW w:w="240" w:type="dxa"/>
          </w:tcPr>
          <w:p w14:paraId="38062603" w14:textId="77777777" w:rsidR="00236DD0" w:rsidRPr="006B1360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5EED1741" w14:textId="77777777" w:rsidR="00236DD0" w:rsidRPr="006B1360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82</w:t>
            </w:r>
          </w:p>
        </w:tc>
        <w:tc>
          <w:tcPr>
            <w:tcW w:w="238" w:type="dxa"/>
          </w:tcPr>
          <w:p w14:paraId="48A21478" w14:textId="77777777" w:rsidR="00236DD0" w:rsidRPr="006B1360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0CF8231A" w14:textId="77777777" w:rsidR="00236DD0" w:rsidRPr="006E5A1F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6E5A1F"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353860"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20,256</w:t>
            </w:r>
            <w:r w:rsidRPr="006E5A1F"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26675851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</w:tcPr>
          <w:p w14:paraId="65B3D3EB" w14:textId="77777777" w:rsidR="00236DD0" w:rsidRPr="006B1360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  <w:tr w:rsidR="00236DD0" w:rsidRPr="006D14B5" w14:paraId="6BA721E2" w14:textId="77777777" w:rsidTr="002E1F27">
        <w:tc>
          <w:tcPr>
            <w:tcW w:w="4572" w:type="dxa"/>
            <w:shd w:val="clear" w:color="auto" w:fill="auto"/>
          </w:tcPr>
          <w:p w14:paraId="2D8941EC" w14:textId="77777777" w:rsidR="00236DD0" w:rsidRPr="006D14B5" w:rsidRDefault="00236DD0" w:rsidP="00236DD0">
            <w:pPr>
              <w:spacing w:line="240" w:lineRule="auto"/>
              <w:ind w:right="-110"/>
              <w:rPr>
                <w:rFonts w:ascii="Angsana New" w:eastAsia="Calibri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5B2BBB3" w14:textId="77777777" w:rsidR="00236DD0" w:rsidRPr="006D14B5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20"/>
                <w:lang w:eastAsia="en-GB" w:bidi="th-TH"/>
              </w:rPr>
            </w:pPr>
          </w:p>
        </w:tc>
        <w:tc>
          <w:tcPr>
            <w:tcW w:w="240" w:type="dxa"/>
          </w:tcPr>
          <w:p w14:paraId="34D78803" w14:textId="77777777" w:rsidR="00236DD0" w:rsidRPr="006D14B5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20"/>
                <w:lang w:eastAsia="en-GB"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B89A797" w14:textId="77777777" w:rsidR="00236DD0" w:rsidRPr="006D14B5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20"/>
                <w:lang w:eastAsia="en-GB" w:bidi="th-TH"/>
              </w:rPr>
            </w:pPr>
          </w:p>
        </w:tc>
        <w:tc>
          <w:tcPr>
            <w:tcW w:w="238" w:type="dxa"/>
          </w:tcPr>
          <w:p w14:paraId="7AEF3726" w14:textId="77777777" w:rsidR="00236DD0" w:rsidRPr="006D14B5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20"/>
                <w:lang w:eastAsia="en-GB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3B134" w14:textId="77777777" w:rsidR="00236DD0" w:rsidRPr="006D14B5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20"/>
                <w:lang w:eastAsia="en-GB" w:bidi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6251F03B" w14:textId="77777777" w:rsidR="00236DD0" w:rsidRPr="006D14B5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20"/>
                <w:lang w:eastAsia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9E730" w14:textId="77777777" w:rsidR="00236DD0" w:rsidRPr="006D14B5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20"/>
                <w:lang w:eastAsia="en-GB" w:bidi="th-TH"/>
              </w:rPr>
            </w:pPr>
          </w:p>
        </w:tc>
      </w:tr>
      <w:tr w:rsidR="00236DD0" w:rsidRPr="00D533B8" w14:paraId="634B2CC0" w14:textId="77777777" w:rsidTr="002E1F27">
        <w:tc>
          <w:tcPr>
            <w:tcW w:w="4572" w:type="dxa"/>
            <w:shd w:val="clear" w:color="auto" w:fill="auto"/>
            <w:hideMark/>
          </w:tcPr>
          <w:p w14:paraId="05CBC847" w14:textId="77777777" w:rsidR="00236DD0" w:rsidRPr="00D533B8" w:rsidRDefault="00236DD0" w:rsidP="00236DD0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75CEF1EE" w14:textId="77777777" w:rsidR="00236DD0" w:rsidRPr="00D533B8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</w:tcPr>
          <w:p w14:paraId="1F2422C3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</w:tcPr>
          <w:p w14:paraId="48564A83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93,848</w:t>
            </w:r>
          </w:p>
        </w:tc>
        <w:tc>
          <w:tcPr>
            <w:tcW w:w="238" w:type="dxa"/>
          </w:tcPr>
          <w:p w14:paraId="31755BDB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7E51B958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169,675</w:t>
            </w:r>
          </w:p>
        </w:tc>
        <w:tc>
          <w:tcPr>
            <w:tcW w:w="250" w:type="dxa"/>
          </w:tcPr>
          <w:p w14:paraId="20406E8A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shd w:val="clear" w:color="auto" w:fill="auto"/>
          </w:tcPr>
          <w:p w14:paraId="62DD6A7D" w14:textId="77777777" w:rsidR="00236DD0" w:rsidRPr="00D533B8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236DD0" w:rsidRPr="00D533B8" w14:paraId="6B272E46" w14:textId="77777777" w:rsidTr="002E1F27">
        <w:tc>
          <w:tcPr>
            <w:tcW w:w="4572" w:type="dxa"/>
            <w:shd w:val="clear" w:color="auto" w:fill="auto"/>
            <w:hideMark/>
          </w:tcPr>
          <w:p w14:paraId="5600BECE" w14:textId="77777777" w:rsidR="00236DD0" w:rsidRPr="00D533B8" w:rsidRDefault="00236DD0" w:rsidP="00236DD0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75A4C4BE" w14:textId="77777777" w:rsidR="00236DD0" w:rsidRPr="00D533B8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</w:tcPr>
          <w:p w14:paraId="4D1C9A0B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</w:tcPr>
          <w:p w14:paraId="5D4E7CEC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1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79,952</w:t>
            </w:r>
          </w:p>
        </w:tc>
        <w:tc>
          <w:tcPr>
            <w:tcW w:w="238" w:type="dxa"/>
          </w:tcPr>
          <w:p w14:paraId="271B5D47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5FD623B7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192</w:t>
            </w:r>
          </w:p>
        </w:tc>
        <w:tc>
          <w:tcPr>
            <w:tcW w:w="250" w:type="dxa"/>
          </w:tcPr>
          <w:p w14:paraId="352502CA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shd w:val="clear" w:color="auto" w:fill="auto"/>
          </w:tcPr>
          <w:p w14:paraId="67E8DB05" w14:textId="77777777" w:rsidR="00236DD0" w:rsidRPr="00D533B8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236DD0" w:rsidRPr="00D533B8" w14:paraId="320D834A" w14:textId="77777777" w:rsidTr="002E1F27">
        <w:tc>
          <w:tcPr>
            <w:tcW w:w="4572" w:type="dxa"/>
            <w:shd w:val="clear" w:color="auto" w:fill="auto"/>
            <w:hideMark/>
          </w:tcPr>
          <w:p w14:paraId="59271D01" w14:textId="77777777" w:rsidR="00236DD0" w:rsidRPr="00D533B8" w:rsidRDefault="00236DD0" w:rsidP="00236DD0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</w:tcPr>
          <w:p w14:paraId="4C9086A8" w14:textId="77777777" w:rsidR="00236DD0" w:rsidRPr="00D533B8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</w:tcPr>
          <w:p w14:paraId="5F8AA5F5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</w:tcPr>
          <w:p w14:paraId="650D9A6B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(5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7,571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38" w:type="dxa"/>
          </w:tcPr>
          <w:p w14:paraId="55E9E2B8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08ABA39C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(48,842)</w:t>
            </w:r>
          </w:p>
        </w:tc>
        <w:tc>
          <w:tcPr>
            <w:tcW w:w="250" w:type="dxa"/>
          </w:tcPr>
          <w:p w14:paraId="3BB04754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shd w:val="clear" w:color="auto" w:fill="auto"/>
          </w:tcPr>
          <w:p w14:paraId="74AD2912" w14:textId="77777777" w:rsidR="00236DD0" w:rsidRPr="00D533B8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236DD0" w:rsidRPr="00D533B8" w14:paraId="0E3F3D2B" w14:textId="77777777" w:rsidTr="002E1F27">
        <w:tc>
          <w:tcPr>
            <w:tcW w:w="4572" w:type="dxa"/>
            <w:shd w:val="clear" w:color="auto" w:fill="auto"/>
            <w:hideMark/>
          </w:tcPr>
          <w:p w14:paraId="4B726927" w14:textId="77777777" w:rsidR="00236DD0" w:rsidRPr="00D533B8" w:rsidRDefault="00236DD0" w:rsidP="00236DD0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38CAA4" w14:textId="77777777" w:rsidR="00236DD0" w:rsidRPr="00D533B8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</w:tcPr>
          <w:p w14:paraId="40C2EEBD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14D9790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(22,799)</w:t>
            </w:r>
          </w:p>
        </w:tc>
        <w:tc>
          <w:tcPr>
            <w:tcW w:w="238" w:type="dxa"/>
          </w:tcPr>
          <w:p w14:paraId="68BC2D0D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93F57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619FAA7F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CA553" w14:textId="77777777" w:rsidR="00236DD0" w:rsidRPr="00D533B8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236DD0" w:rsidRPr="00D533B8" w14:paraId="1357FC5C" w14:textId="77777777" w:rsidTr="002E1F27">
        <w:tc>
          <w:tcPr>
            <w:tcW w:w="4572" w:type="dxa"/>
            <w:shd w:val="clear" w:color="auto" w:fill="auto"/>
            <w:hideMark/>
          </w:tcPr>
          <w:p w14:paraId="2B1A5032" w14:textId="77777777" w:rsidR="00236DD0" w:rsidRPr="00D533B8" w:rsidRDefault="00236DD0" w:rsidP="00236DD0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D533B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836322" w14:textId="77777777" w:rsidR="00236DD0" w:rsidRPr="00D533B8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</w:tcPr>
          <w:p w14:paraId="6A7EE870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21A80FC5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193,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430</w:t>
            </w:r>
          </w:p>
        </w:tc>
        <w:tc>
          <w:tcPr>
            <w:tcW w:w="238" w:type="dxa"/>
          </w:tcPr>
          <w:p w14:paraId="4771AE71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DEF87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121,025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61AFD03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93661" w14:textId="77777777" w:rsidR="00236DD0" w:rsidRPr="00D533B8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236DD0" w:rsidRPr="00D533B8" w14:paraId="5C7F697D" w14:textId="77777777" w:rsidTr="002E1F27">
        <w:tc>
          <w:tcPr>
            <w:tcW w:w="4572" w:type="dxa"/>
            <w:shd w:val="clear" w:color="auto" w:fill="auto"/>
            <w:hideMark/>
          </w:tcPr>
          <w:p w14:paraId="31791616" w14:textId="77777777" w:rsidR="00236DD0" w:rsidRPr="00D533B8" w:rsidRDefault="00236DD0" w:rsidP="00236DD0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D511A78" w14:textId="77777777" w:rsidR="00236DD0" w:rsidRPr="00D533B8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</w:tcPr>
          <w:p w14:paraId="7B712437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E873BC8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77,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372</w:t>
            </w:r>
          </w:p>
        </w:tc>
        <w:tc>
          <w:tcPr>
            <w:tcW w:w="238" w:type="dxa"/>
          </w:tcPr>
          <w:p w14:paraId="650D2D6A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941978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30,256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DA1E1E4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63C4BE" w14:textId="77777777" w:rsidR="00236DD0" w:rsidRPr="00D533B8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236DD0" w:rsidRPr="00D533B8" w14:paraId="7559FE13" w14:textId="77777777" w:rsidTr="002E1F27">
        <w:tc>
          <w:tcPr>
            <w:tcW w:w="4572" w:type="dxa"/>
            <w:shd w:val="clear" w:color="auto" w:fill="auto"/>
          </w:tcPr>
          <w:p w14:paraId="1EFED0A8" w14:textId="77777777" w:rsidR="00236DD0" w:rsidRPr="00D533B8" w:rsidRDefault="00236DD0" w:rsidP="00236DD0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downstream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/ upstream</w:t>
            </w:r>
          </w:p>
        </w:tc>
        <w:tc>
          <w:tcPr>
            <w:tcW w:w="1530" w:type="dxa"/>
          </w:tcPr>
          <w:p w14:paraId="30977441" w14:textId="77777777" w:rsidR="00236DD0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3D53B66F" w14:textId="77777777" w:rsidR="00236DD0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</w:tcPr>
          <w:p w14:paraId="4F8A8B7A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</w:tcPr>
          <w:p w14:paraId="1115A848" w14:textId="77777777" w:rsidR="00236DD0" w:rsidRDefault="00236DD0" w:rsidP="00236DD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06E58749" w14:textId="77777777" w:rsidR="00236DD0" w:rsidRDefault="00236DD0" w:rsidP="00236DD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8" w:type="dxa"/>
          </w:tcPr>
          <w:p w14:paraId="2E83A6AE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0B9E2CAB" w14:textId="77777777" w:rsidR="00236DD0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4E244C39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(512)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18D1812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</w:tcPr>
          <w:p w14:paraId="7CE163EB" w14:textId="77777777" w:rsidR="00236DD0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6DC33876" w14:textId="77777777" w:rsidR="00236DD0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236DD0" w:rsidRPr="00D533B8" w14:paraId="20F13224" w14:textId="77777777" w:rsidTr="002E1F27">
        <w:tc>
          <w:tcPr>
            <w:tcW w:w="4572" w:type="dxa"/>
            <w:shd w:val="clear" w:color="auto" w:fill="auto"/>
          </w:tcPr>
          <w:p w14:paraId="18751ECF" w14:textId="77777777" w:rsidR="00236DD0" w:rsidRPr="00D533B8" w:rsidRDefault="00236DD0" w:rsidP="00236DD0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ค่าใช้จ่ายในการซื้อบริษัท</w:t>
            </w:r>
          </w:p>
        </w:tc>
        <w:tc>
          <w:tcPr>
            <w:tcW w:w="1530" w:type="dxa"/>
          </w:tcPr>
          <w:p w14:paraId="602BA112" w14:textId="77777777" w:rsidR="00236DD0" w:rsidRPr="002E1F27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2E1F27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</w:tcPr>
          <w:p w14:paraId="04CF2063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63" w:type="dxa"/>
          </w:tcPr>
          <w:p w14:paraId="191A1836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3,855</w:t>
            </w:r>
          </w:p>
        </w:tc>
        <w:tc>
          <w:tcPr>
            <w:tcW w:w="238" w:type="dxa"/>
          </w:tcPr>
          <w:p w14:paraId="191F8378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0360BE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41A3442C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7B1C16" w14:textId="77777777" w:rsidR="00236DD0" w:rsidRPr="00D533B8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236DD0" w:rsidRPr="00D533B8" w14:paraId="1D41E495" w14:textId="77777777" w:rsidTr="002E1F27">
        <w:tc>
          <w:tcPr>
            <w:tcW w:w="4572" w:type="dxa"/>
            <w:shd w:val="clear" w:color="auto" w:fill="auto"/>
            <w:vAlign w:val="bottom"/>
            <w:hideMark/>
          </w:tcPr>
          <w:p w14:paraId="601D40C1" w14:textId="77777777" w:rsidR="00236DD0" w:rsidRPr="00D533B8" w:rsidRDefault="00236DD0" w:rsidP="00236DD0">
            <w:pPr>
              <w:spacing w:line="240" w:lineRule="auto"/>
              <w:ind w:left="144" w:right="-110" w:hanging="144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4A165C" w14:textId="77777777" w:rsidR="00236DD0" w:rsidRPr="00D533B8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</w:tcPr>
          <w:p w14:paraId="7E48B6FD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46A0F382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6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0,782</w:t>
            </w:r>
          </w:p>
        </w:tc>
        <w:tc>
          <w:tcPr>
            <w:tcW w:w="238" w:type="dxa"/>
          </w:tcPr>
          <w:p w14:paraId="27AA95C6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094B6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0695E469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83EE6" w14:textId="77777777" w:rsidR="00236DD0" w:rsidRPr="00D533B8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236DD0" w:rsidRPr="006D14B5" w14:paraId="005C0CAB" w14:textId="77777777" w:rsidTr="002E1F27">
        <w:tc>
          <w:tcPr>
            <w:tcW w:w="4572" w:type="dxa"/>
            <w:shd w:val="clear" w:color="auto" w:fill="auto"/>
            <w:hideMark/>
          </w:tcPr>
          <w:p w14:paraId="03EAF89B" w14:textId="77777777" w:rsidR="00236DD0" w:rsidRPr="00D533B8" w:rsidRDefault="00236DD0" w:rsidP="00236DD0">
            <w:pPr>
              <w:spacing w:line="240" w:lineRule="auto"/>
              <w:ind w:right="-11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5008EE" w14:textId="77777777" w:rsidR="00236DD0" w:rsidRPr="003E3F93" w:rsidRDefault="00236DD0" w:rsidP="002E1F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</w:tcPr>
          <w:p w14:paraId="61737C42" w14:textId="77777777" w:rsidR="00236DD0" w:rsidRPr="003E3F93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2672DC1A" w14:textId="77777777" w:rsidR="00236DD0" w:rsidRPr="003E3F93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142,0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09</w:t>
            </w:r>
          </w:p>
        </w:tc>
        <w:tc>
          <w:tcPr>
            <w:tcW w:w="238" w:type="dxa"/>
          </w:tcPr>
          <w:p w14:paraId="1F72890B" w14:textId="77777777" w:rsidR="00236DD0" w:rsidRPr="003E3F93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003C4C" w14:textId="77777777" w:rsidR="00236DD0" w:rsidRPr="003E3F93" w:rsidRDefault="00236DD0" w:rsidP="00236DD0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29,744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C15E629" w14:textId="77777777" w:rsidR="00236DD0" w:rsidRPr="00D533B8" w:rsidRDefault="00236DD0" w:rsidP="00236DD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B6F5D" w14:textId="77777777" w:rsidR="00236DD0" w:rsidRPr="003E3F93" w:rsidRDefault="00236DD0" w:rsidP="00484EEA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27B81DED" w14:textId="3975B7AA" w:rsidR="002F7622" w:rsidRPr="002616F0" w:rsidRDefault="002F7622" w:rsidP="002E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  <w:sectPr w:rsidR="002F7622" w:rsidRPr="002616F0" w:rsidSect="000713D9">
          <w:pgSz w:w="11909" w:h="16834" w:code="9"/>
          <w:pgMar w:top="691" w:right="1152" w:bottom="576" w:left="1152" w:header="720" w:footer="720" w:gutter="0"/>
          <w:pgNumType w:start="64"/>
          <w:cols w:space="708"/>
          <w:docGrid w:linePitch="360"/>
        </w:sectPr>
      </w:pPr>
    </w:p>
    <w:p w14:paraId="5D60C2E5" w14:textId="77777777" w:rsidR="006D6C67" w:rsidRPr="00913A42" w:rsidRDefault="006D6C67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6421B510" w14:textId="77777777" w:rsidR="00335B84" w:rsidRPr="00DA1FB2" w:rsidRDefault="00335B84" w:rsidP="00C9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/>
          <w:sz w:val="20"/>
          <w:szCs w:val="20"/>
          <w:cs/>
        </w:rPr>
      </w:pPr>
    </w:p>
    <w:tbl>
      <w:tblPr>
        <w:tblW w:w="149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8"/>
        <w:gridCol w:w="630"/>
        <w:gridCol w:w="615"/>
        <w:gridCol w:w="718"/>
        <w:gridCol w:w="18"/>
        <w:gridCol w:w="252"/>
        <w:gridCol w:w="18"/>
        <w:gridCol w:w="720"/>
        <w:gridCol w:w="270"/>
        <w:gridCol w:w="900"/>
        <w:gridCol w:w="237"/>
        <w:gridCol w:w="991"/>
        <w:gridCol w:w="270"/>
        <w:gridCol w:w="900"/>
        <w:gridCol w:w="236"/>
        <w:gridCol w:w="899"/>
        <w:gridCol w:w="238"/>
        <w:gridCol w:w="934"/>
        <w:gridCol w:w="236"/>
        <w:gridCol w:w="888"/>
        <w:gridCol w:w="236"/>
        <w:gridCol w:w="710"/>
        <w:gridCol w:w="236"/>
        <w:gridCol w:w="755"/>
      </w:tblGrid>
      <w:tr w:rsidR="00BD5D76" w:rsidRPr="00D533B8" w14:paraId="3B26C039" w14:textId="77777777" w:rsidTr="006E5A1F">
        <w:tc>
          <w:tcPr>
            <w:tcW w:w="3058" w:type="dxa"/>
          </w:tcPr>
          <w:p w14:paraId="7C2C19E6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7" w:type="dxa"/>
            <w:gridSpan w:val="23"/>
          </w:tcPr>
          <w:p w14:paraId="42EA8CC2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C67" w:rsidRPr="00D533B8" w14:paraId="16E89D3C" w14:textId="77777777" w:rsidTr="006E5A1F">
        <w:tc>
          <w:tcPr>
            <w:tcW w:w="3058" w:type="dxa"/>
          </w:tcPr>
          <w:p w14:paraId="58A92B10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5" w:type="dxa"/>
            <w:gridSpan w:val="2"/>
          </w:tcPr>
          <w:p w14:paraId="6CE5F547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736" w:type="dxa"/>
            <w:gridSpan w:val="2"/>
          </w:tcPr>
          <w:p w14:paraId="4CFF9748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45B93FB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848AA19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B2577A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D2A75B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6B2534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77EF8E2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ECA65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476BCB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FF2231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CF644D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047C826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CD61C0B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FE9B5A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3E9A9EDE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CD75F3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0132DA2D" w14:textId="77777777" w:rsidR="006D6C67" w:rsidRPr="00D533B8" w:rsidRDefault="006D6C67" w:rsidP="006D6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BD5D76" w:rsidRPr="00D533B8" w:rsidDel="00685444" w14:paraId="4A228DBC" w14:textId="77777777" w:rsidTr="006E5A1F">
        <w:tc>
          <w:tcPr>
            <w:tcW w:w="3058" w:type="dxa"/>
          </w:tcPr>
          <w:p w14:paraId="74E4B2B4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5" w:type="dxa"/>
            <w:gridSpan w:val="2"/>
          </w:tcPr>
          <w:p w14:paraId="04A899AB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726" w:type="dxa"/>
            <w:gridSpan w:val="5"/>
          </w:tcPr>
          <w:p w14:paraId="531BF123" w14:textId="77777777" w:rsidR="00BD5D76" w:rsidRPr="00D533B8" w:rsidDel="00685444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1FEB882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8" w:type="dxa"/>
            <w:gridSpan w:val="3"/>
          </w:tcPr>
          <w:p w14:paraId="53F9498A" w14:textId="77777777" w:rsidR="00BD5D76" w:rsidRPr="00D533B8" w:rsidDel="00685444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1D8705C8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5" w:type="dxa"/>
            <w:gridSpan w:val="3"/>
          </w:tcPr>
          <w:p w14:paraId="5FF58A8B" w14:textId="77777777" w:rsidR="00BD5D76" w:rsidRPr="00D533B8" w:rsidDel="00685444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69D0DBDF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gridSpan w:val="3"/>
          </w:tcPr>
          <w:p w14:paraId="0C8FF100" w14:textId="77777777" w:rsidR="00BD5D76" w:rsidRPr="00D533B8" w:rsidDel="00685444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="00D76658" w:rsidRPr="00D533B8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6" w:type="dxa"/>
          </w:tcPr>
          <w:p w14:paraId="091D5190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44CEBC82" w14:textId="77777777" w:rsidR="00BD5D76" w:rsidRPr="00D533B8" w:rsidDel="00685444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</w:tr>
      <w:tr w:rsidR="00B53044" w:rsidRPr="00D533B8" w14:paraId="702A1973" w14:textId="77777777" w:rsidTr="006E5A1F">
        <w:tc>
          <w:tcPr>
            <w:tcW w:w="3058" w:type="dxa"/>
          </w:tcPr>
          <w:p w14:paraId="2AA43C37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79A6D86D" w14:textId="77777777" w:rsidR="00B53044" w:rsidRPr="00D533B8" w:rsidRDefault="00B53044" w:rsidP="002F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256</w:t>
            </w:r>
            <w:r w:rsidR="004B7A8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615" w:type="dxa"/>
          </w:tcPr>
          <w:p w14:paraId="10C9D49F" w14:textId="77777777" w:rsidR="00B53044" w:rsidRPr="00D533B8" w:rsidRDefault="00B53044" w:rsidP="002F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</w:t>
            </w:r>
            <w:r w:rsidR="002F7622">
              <w:rPr>
                <w:rFonts w:ascii="Angsana New" w:hAnsi="Angsana New"/>
                <w:sz w:val="28"/>
                <w:szCs w:val="28"/>
              </w:rPr>
              <w:t>6</w:t>
            </w:r>
            <w:r w:rsidR="004B7A8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736" w:type="dxa"/>
            <w:gridSpan w:val="2"/>
          </w:tcPr>
          <w:p w14:paraId="29EE9787" w14:textId="77777777" w:rsidR="00B53044" w:rsidRPr="00D533B8" w:rsidRDefault="00B5304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256</w:t>
            </w:r>
            <w:r w:rsidR="00F0224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gridSpan w:val="2"/>
          </w:tcPr>
          <w:p w14:paraId="4137DF9F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78ABED7" w14:textId="77777777" w:rsidR="00B53044" w:rsidRPr="00D533B8" w:rsidRDefault="00B5304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</w:t>
            </w:r>
            <w:r w:rsidR="002F7622">
              <w:rPr>
                <w:rFonts w:ascii="Angsana New" w:hAnsi="Angsana New"/>
                <w:sz w:val="28"/>
                <w:szCs w:val="28"/>
              </w:rPr>
              <w:t>6</w:t>
            </w:r>
            <w:r w:rsidR="00F0224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40C7FD0C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437F03" w14:textId="77777777" w:rsidR="00B53044" w:rsidRPr="00D533B8" w:rsidRDefault="00B5304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256</w:t>
            </w:r>
            <w:r w:rsidR="00F0224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7" w:type="dxa"/>
          </w:tcPr>
          <w:p w14:paraId="5F6C8522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613C4A88" w14:textId="77777777" w:rsidR="00B53044" w:rsidRPr="00D533B8" w:rsidRDefault="00B5304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</w:t>
            </w:r>
            <w:r w:rsidR="002F7622">
              <w:rPr>
                <w:rFonts w:ascii="Angsana New" w:hAnsi="Angsana New"/>
                <w:sz w:val="28"/>
                <w:szCs w:val="28"/>
              </w:rPr>
              <w:t>6</w:t>
            </w:r>
            <w:r w:rsidR="00F0224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610433CC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4404A1" w14:textId="77777777" w:rsidR="00B53044" w:rsidRPr="00D533B8" w:rsidRDefault="00B5304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256</w:t>
            </w:r>
            <w:r w:rsidR="00F0224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</w:tcPr>
          <w:p w14:paraId="4172876E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1C25303" w14:textId="77777777" w:rsidR="00B53044" w:rsidRPr="00D533B8" w:rsidRDefault="00B5304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</w:t>
            </w:r>
            <w:r w:rsidR="002F7622">
              <w:rPr>
                <w:rFonts w:ascii="Angsana New" w:hAnsi="Angsana New"/>
                <w:sz w:val="28"/>
                <w:szCs w:val="28"/>
              </w:rPr>
              <w:t>6</w:t>
            </w:r>
            <w:r w:rsidR="00F0224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8" w:type="dxa"/>
          </w:tcPr>
          <w:p w14:paraId="76F781F0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40CAF4" w14:textId="77777777" w:rsidR="00B53044" w:rsidRPr="00D533B8" w:rsidRDefault="00B5304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256</w:t>
            </w:r>
            <w:r w:rsidR="00F0224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</w:tcPr>
          <w:p w14:paraId="20B6A25F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197FE50A" w14:textId="77777777" w:rsidR="00B53044" w:rsidRPr="00D533B8" w:rsidRDefault="00B5304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</w:t>
            </w:r>
            <w:r w:rsidR="002F7622">
              <w:rPr>
                <w:rFonts w:ascii="Angsana New" w:hAnsi="Angsana New"/>
                <w:sz w:val="28"/>
                <w:szCs w:val="28"/>
              </w:rPr>
              <w:t>6</w:t>
            </w:r>
            <w:r w:rsidR="00F0224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5A8271E5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5958400C" w14:textId="77777777" w:rsidR="00B53044" w:rsidRPr="00D533B8" w:rsidRDefault="00B5304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256</w:t>
            </w:r>
            <w:r w:rsidR="00F0224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</w:tcPr>
          <w:p w14:paraId="299DEEBE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ADCB575" w14:textId="77777777" w:rsidR="00B53044" w:rsidRPr="00D533B8" w:rsidRDefault="00B5304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25</w:t>
            </w:r>
            <w:r w:rsidR="002F7622">
              <w:rPr>
                <w:rFonts w:ascii="Angsana New" w:hAnsi="Angsana New"/>
                <w:sz w:val="28"/>
                <w:szCs w:val="28"/>
              </w:rPr>
              <w:t>6</w:t>
            </w:r>
            <w:r w:rsidR="00F0224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B53044" w:rsidRPr="00D533B8" w14:paraId="30BF43AC" w14:textId="77777777" w:rsidTr="006E5A1F">
        <w:tc>
          <w:tcPr>
            <w:tcW w:w="3058" w:type="dxa"/>
          </w:tcPr>
          <w:p w14:paraId="1A1F49B7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5" w:type="dxa"/>
            <w:gridSpan w:val="2"/>
          </w:tcPr>
          <w:p w14:paraId="3D5BAB8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36" w:type="dxa"/>
            <w:gridSpan w:val="2"/>
          </w:tcPr>
          <w:p w14:paraId="00D1114D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F91589D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016E3B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6" w:type="dxa"/>
            <w:gridSpan w:val="16"/>
          </w:tcPr>
          <w:p w14:paraId="6FEEA1BA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3044" w:rsidRPr="00D533B8" w14:paraId="002A5EDC" w14:textId="77777777" w:rsidTr="006E5A1F">
        <w:trPr>
          <w:trHeight w:val="335"/>
        </w:trPr>
        <w:tc>
          <w:tcPr>
            <w:tcW w:w="3058" w:type="dxa"/>
          </w:tcPr>
          <w:p w14:paraId="3493F4E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30" w:type="dxa"/>
          </w:tcPr>
          <w:p w14:paraId="2B2800F7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15" w:type="dxa"/>
          </w:tcPr>
          <w:p w14:paraId="38B9C78B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36" w:type="dxa"/>
            <w:gridSpan w:val="2"/>
          </w:tcPr>
          <w:p w14:paraId="4A28E1BB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gridSpan w:val="2"/>
          </w:tcPr>
          <w:p w14:paraId="1D68B2A7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20" w:type="dxa"/>
          </w:tcPr>
          <w:p w14:paraId="549A83D6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46C09A69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65F076AC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7" w:type="dxa"/>
          </w:tcPr>
          <w:p w14:paraId="55059E18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91" w:type="dxa"/>
          </w:tcPr>
          <w:p w14:paraId="538ED0F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28F464AF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42C76132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75E889E9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99" w:type="dxa"/>
          </w:tcPr>
          <w:p w14:paraId="74FFAC2C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8" w:type="dxa"/>
          </w:tcPr>
          <w:p w14:paraId="0F7D0FFE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34" w:type="dxa"/>
          </w:tcPr>
          <w:p w14:paraId="4BDB4E6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375C8C8E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88" w:type="dxa"/>
          </w:tcPr>
          <w:p w14:paraId="7488FF12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46AE4D6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10" w:type="dxa"/>
          </w:tcPr>
          <w:p w14:paraId="27DD1A0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683D3B30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55" w:type="dxa"/>
          </w:tcPr>
          <w:p w14:paraId="101491CF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8876E5" w:rsidRPr="00D533B8" w14:paraId="6CFC85B2" w14:textId="77777777" w:rsidTr="006E5A1F">
        <w:tc>
          <w:tcPr>
            <w:tcW w:w="3058" w:type="dxa"/>
          </w:tcPr>
          <w:p w14:paraId="7485DB49" w14:textId="77777777" w:rsidR="008876E5" w:rsidRPr="00D533B8" w:rsidRDefault="008876E5" w:rsidP="008876E5">
            <w:pPr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28"/>
                <w:szCs w:val="28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s.r.o.</w:t>
            </w:r>
            <w:proofErr w:type="spellEnd"/>
          </w:p>
        </w:tc>
        <w:tc>
          <w:tcPr>
            <w:tcW w:w="630" w:type="dxa"/>
          </w:tcPr>
          <w:p w14:paraId="4E3A76A8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615" w:type="dxa"/>
          </w:tcPr>
          <w:p w14:paraId="33E6EBEA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26" w:type="dxa"/>
            <w:gridSpan w:val="5"/>
          </w:tcPr>
          <w:p w14:paraId="3CF54487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EUR 6,639</w:t>
            </w:r>
          </w:p>
        </w:tc>
        <w:tc>
          <w:tcPr>
            <w:tcW w:w="270" w:type="dxa"/>
          </w:tcPr>
          <w:p w14:paraId="2852C4B0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505F05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4859F671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3E502CA9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24CE208B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C34379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003DAA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C4A9240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3D985E2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AF1E07B" w14:textId="77777777" w:rsidR="008876E5" w:rsidRPr="008D3451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3C3D9D0F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22BF2224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198D82D1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64E04731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1816A5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6296460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5A1F" w:rsidRPr="00D533B8" w14:paraId="08FA61B8" w14:textId="77777777" w:rsidTr="006E5A1F">
        <w:tc>
          <w:tcPr>
            <w:tcW w:w="3058" w:type="dxa"/>
          </w:tcPr>
          <w:p w14:paraId="2EA2012A" w14:textId="77777777" w:rsidR="006E5A1F" w:rsidRPr="00D533B8" w:rsidRDefault="006E5A1F" w:rsidP="006E5A1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3B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</w:p>
          <w:p w14:paraId="181379B5" w14:textId="77777777" w:rsidR="006E5A1F" w:rsidRPr="00D533B8" w:rsidRDefault="006E5A1F" w:rsidP="006E5A1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3B8">
              <w:rPr>
                <w:rFonts w:ascii="Angsana New" w:hAnsi="Angsana New"/>
                <w:spacing w:val="-4"/>
                <w:sz w:val="28"/>
                <w:szCs w:val="28"/>
              </w:rPr>
              <w:t xml:space="preserve">   (</w:t>
            </w:r>
            <w:r w:rsidRPr="00D533B8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30" w:type="dxa"/>
          </w:tcPr>
          <w:p w14:paraId="3E30D93D" w14:textId="77777777" w:rsidR="006E5A1F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0AD3BF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615" w:type="dxa"/>
          </w:tcPr>
          <w:p w14:paraId="016A3762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14:paraId="62DB5AC7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36" w:type="dxa"/>
            <w:gridSpan w:val="2"/>
          </w:tcPr>
          <w:p w14:paraId="14367CA2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  <w:r w:rsidRPr="00D533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533B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  <w:gridSpan w:val="2"/>
          </w:tcPr>
          <w:p w14:paraId="095806DB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0BB549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 xml:space="preserve">197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533B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</w:tcPr>
          <w:p w14:paraId="09366E11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292CAA" w14:textId="77777777" w:rsidR="006E5A1F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A328DC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290,000</w:t>
            </w:r>
          </w:p>
        </w:tc>
        <w:tc>
          <w:tcPr>
            <w:tcW w:w="237" w:type="dxa"/>
          </w:tcPr>
          <w:p w14:paraId="4463551E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31C52788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8A58C1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270" w:type="dxa"/>
          </w:tcPr>
          <w:p w14:paraId="1D7BE7D7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79E32C" w14:textId="77777777" w:rsidR="006E5A1F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0CCE14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4A867F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4167694" w14:textId="77777777" w:rsidR="006E5A1F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CFC756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A1EF13B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01926BE" w14:textId="77777777" w:rsidR="006E5A1F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FF03DB6" w14:textId="77777777" w:rsidR="008876E5" w:rsidRPr="008D3451" w:rsidRDefault="008876E5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290,000</w:t>
            </w:r>
          </w:p>
        </w:tc>
        <w:tc>
          <w:tcPr>
            <w:tcW w:w="236" w:type="dxa"/>
          </w:tcPr>
          <w:p w14:paraId="7E7C3E2A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7F69C34C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7762622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236" w:type="dxa"/>
          </w:tcPr>
          <w:p w14:paraId="2AA1B301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185D003D" w14:textId="77777777" w:rsidR="008876E5" w:rsidRDefault="008876E5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2DED397" w14:textId="77777777" w:rsidR="006E5A1F" w:rsidRPr="00D533B8" w:rsidRDefault="008876E5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6820DE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AC1DCC3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3EDEE8" w14:textId="77777777" w:rsidR="006E5A1F" w:rsidRPr="00D533B8" w:rsidRDefault="006E5A1F" w:rsidP="006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76E5" w:rsidRPr="00D533B8" w14:paraId="1A2413B6" w14:textId="77777777" w:rsidTr="006E5A1F">
        <w:tc>
          <w:tcPr>
            <w:tcW w:w="3058" w:type="dxa"/>
          </w:tcPr>
          <w:p w14:paraId="088397DB" w14:textId="77777777" w:rsidR="008876E5" w:rsidRPr="00D533B8" w:rsidRDefault="008876E5" w:rsidP="008876E5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533B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30" w:type="dxa"/>
          </w:tcPr>
          <w:p w14:paraId="3B654F07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</w:tcPr>
          <w:p w14:paraId="3895884D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6" w:type="dxa"/>
            <w:gridSpan w:val="2"/>
          </w:tcPr>
          <w:p w14:paraId="5B9AB3C2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8EF05BF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4BC5C48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2D2594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075610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290,162</w:t>
            </w:r>
          </w:p>
        </w:tc>
        <w:tc>
          <w:tcPr>
            <w:tcW w:w="237" w:type="dxa"/>
          </w:tcPr>
          <w:p w14:paraId="687D7F99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194FDFB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sz w:val="28"/>
                <w:szCs w:val="28"/>
              </w:rPr>
              <w:t>197,162</w:t>
            </w:r>
          </w:p>
        </w:tc>
        <w:tc>
          <w:tcPr>
            <w:tcW w:w="270" w:type="dxa"/>
          </w:tcPr>
          <w:p w14:paraId="3BE04127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304D23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0BF4A2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AB4B82D" w14:textId="77777777" w:rsidR="008876E5" w:rsidRPr="00BD0A5A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0A5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20A8192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819951B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290,162</w:t>
            </w:r>
          </w:p>
        </w:tc>
        <w:tc>
          <w:tcPr>
            <w:tcW w:w="236" w:type="dxa"/>
          </w:tcPr>
          <w:p w14:paraId="687A0931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2CBF9B95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197,162</w:t>
            </w:r>
          </w:p>
        </w:tc>
        <w:tc>
          <w:tcPr>
            <w:tcW w:w="236" w:type="dxa"/>
          </w:tcPr>
          <w:p w14:paraId="4DC0637E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68B5B3BC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BD20C5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7B9EE780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8876E5" w:rsidRPr="00DA1FB2" w14:paraId="1A8043AA" w14:textId="77777777" w:rsidTr="006E5A1F">
        <w:tc>
          <w:tcPr>
            <w:tcW w:w="3058" w:type="dxa"/>
          </w:tcPr>
          <w:p w14:paraId="7514EA7B" w14:textId="77777777" w:rsidR="008876E5" w:rsidRPr="00DA1FB2" w:rsidRDefault="008876E5" w:rsidP="008876E5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7467D2" w14:textId="77777777" w:rsidR="008876E5" w:rsidRPr="00DA1FB2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15" w:type="dxa"/>
          </w:tcPr>
          <w:p w14:paraId="12BFB5F0" w14:textId="77777777" w:rsidR="008876E5" w:rsidRPr="00DA1FB2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36" w:type="dxa"/>
            <w:gridSpan w:val="2"/>
          </w:tcPr>
          <w:p w14:paraId="5FB37913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338B349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3142A1C8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4453A37" w14:textId="77777777" w:rsidR="008876E5" w:rsidRPr="00DA1FB2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4ED7488A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3406B9F0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1" w:type="dxa"/>
          </w:tcPr>
          <w:p w14:paraId="011803EF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5B8FD7" w14:textId="77777777" w:rsidR="008876E5" w:rsidRPr="00DA1FB2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0A9DE70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C71790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</w:tcPr>
          <w:p w14:paraId="63DFB93B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18D1E5D3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476A9DE1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0378C7D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14:paraId="4E1589C0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B526BA2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0" w:type="dxa"/>
          </w:tcPr>
          <w:p w14:paraId="13F7FA60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B4CE428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5" w:type="dxa"/>
          </w:tcPr>
          <w:p w14:paraId="3FD99D9C" w14:textId="77777777" w:rsidR="008876E5" w:rsidRPr="00DA1FB2" w:rsidRDefault="008876E5" w:rsidP="00887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76E5" w:rsidRPr="00D533B8" w14:paraId="7D2C4BD4" w14:textId="77777777" w:rsidTr="006E5A1F">
        <w:tc>
          <w:tcPr>
            <w:tcW w:w="3058" w:type="dxa"/>
          </w:tcPr>
          <w:p w14:paraId="45B08A01" w14:textId="77777777" w:rsidR="008876E5" w:rsidRPr="00D533B8" w:rsidRDefault="008876E5" w:rsidP="008876E5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533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630" w:type="dxa"/>
          </w:tcPr>
          <w:p w14:paraId="20AB1983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</w:tcPr>
          <w:p w14:paraId="5EFE8590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6" w:type="dxa"/>
            <w:gridSpan w:val="2"/>
          </w:tcPr>
          <w:p w14:paraId="6556D062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E852F18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66C9058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A7DFF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7F08D68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26DACAB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0485E674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6AAD0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F33A9A7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05F6F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2559F13B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068817FD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2E0CF730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73C1B5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6DDB0B5A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4F6A4B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0CAD769F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45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AC6E27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730AB770" w14:textId="77777777" w:rsidR="008876E5" w:rsidRPr="00D533B8" w:rsidRDefault="008876E5" w:rsidP="0088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35F73" w:rsidRPr="00D533B8" w14:paraId="73A53A02" w14:textId="77777777" w:rsidTr="006E5A1F">
        <w:tc>
          <w:tcPr>
            <w:tcW w:w="3058" w:type="dxa"/>
          </w:tcPr>
          <w:p w14:paraId="276605DE" w14:textId="77777777" w:rsidR="00A35F73" w:rsidRPr="00D533B8" w:rsidRDefault="00A35F73" w:rsidP="00A35F73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28"/>
                <w:szCs w:val="28"/>
              </w:rPr>
              <w:t xml:space="preserve"> Trading (Hong Kong) </w:t>
            </w:r>
          </w:p>
          <w:p w14:paraId="0FFBE740" w14:textId="77777777" w:rsidR="00A35F73" w:rsidRPr="00D533B8" w:rsidRDefault="00A35F73" w:rsidP="00A35F73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533B8">
              <w:rPr>
                <w:rFonts w:ascii="Angsana New" w:hAnsi="Angsana New"/>
                <w:sz w:val="28"/>
                <w:szCs w:val="28"/>
              </w:rPr>
              <w:t>Company Limited</w:t>
            </w:r>
          </w:p>
        </w:tc>
        <w:tc>
          <w:tcPr>
            <w:tcW w:w="630" w:type="dxa"/>
          </w:tcPr>
          <w:p w14:paraId="4DE32E4F" w14:textId="77777777" w:rsidR="00A35F73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745F0C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615" w:type="dxa"/>
          </w:tcPr>
          <w:p w14:paraId="4E6F1ABD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619429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26" w:type="dxa"/>
            <w:gridSpan w:val="5"/>
          </w:tcPr>
          <w:p w14:paraId="157DB806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rPr>
                <w:rFonts w:ascii="Angsana New" w:hAnsi="Angsana New"/>
                <w:sz w:val="28"/>
                <w:szCs w:val="28"/>
              </w:rPr>
            </w:pPr>
          </w:p>
          <w:p w14:paraId="13096A77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HKD 100,000</w:t>
            </w:r>
          </w:p>
        </w:tc>
        <w:tc>
          <w:tcPr>
            <w:tcW w:w="270" w:type="dxa"/>
          </w:tcPr>
          <w:p w14:paraId="6B46181E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81C46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37" w:type="dxa"/>
            <w:vAlign w:val="bottom"/>
          </w:tcPr>
          <w:p w14:paraId="6701A07D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4476CD60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B1C048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6A2A4CEA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3D5A723" w14:textId="77777777" w:rsidR="00A35F73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79ECC3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454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E7CE933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490B4D1A" w14:textId="77777777" w:rsidR="00A35F73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99B6C9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454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1061CC8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28ADD61" w14:textId="77777777" w:rsidR="00A35F73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45B98F9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9084DEB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6EA1F275" w14:textId="77777777" w:rsidR="00A35F73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5DF5449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3B15001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74572E3F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9618B4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4C3E87EF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F1ADCC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5F73" w:rsidRPr="00D533B8" w14:paraId="01665327" w14:textId="77777777" w:rsidTr="006E5A1F">
        <w:tc>
          <w:tcPr>
            <w:tcW w:w="3058" w:type="dxa"/>
          </w:tcPr>
          <w:p w14:paraId="24AF42D5" w14:textId="77777777" w:rsidR="00A35F73" w:rsidRPr="00D533B8" w:rsidRDefault="00A35F73" w:rsidP="00A35F73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 xml:space="preserve"> Hong Kong</w:t>
            </w:r>
            <w:r w:rsidRPr="00D533B8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</w:t>
            </w:r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Company Limited</w:t>
            </w:r>
          </w:p>
        </w:tc>
        <w:tc>
          <w:tcPr>
            <w:tcW w:w="630" w:type="dxa"/>
          </w:tcPr>
          <w:p w14:paraId="72A3B2A1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615" w:type="dxa"/>
          </w:tcPr>
          <w:p w14:paraId="0D08AEBF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26" w:type="dxa"/>
            <w:gridSpan w:val="5"/>
          </w:tcPr>
          <w:p w14:paraId="21248A5D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HKD 3,000,000</w:t>
            </w:r>
          </w:p>
        </w:tc>
        <w:tc>
          <w:tcPr>
            <w:tcW w:w="270" w:type="dxa"/>
          </w:tcPr>
          <w:p w14:paraId="11DCD560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F27134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13,980</w:t>
            </w:r>
          </w:p>
        </w:tc>
        <w:tc>
          <w:tcPr>
            <w:tcW w:w="237" w:type="dxa"/>
          </w:tcPr>
          <w:p w14:paraId="72EDD3F8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28E9C981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13,980</w:t>
            </w:r>
          </w:p>
        </w:tc>
        <w:tc>
          <w:tcPr>
            <w:tcW w:w="270" w:type="dxa"/>
          </w:tcPr>
          <w:p w14:paraId="2BE42FCF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C0AD8C9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13,980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72B86E2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BE293A5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13,980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E471169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2773B546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CFE06E3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585AFEBE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5EB956B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29CFEDE8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E6B46D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5A47697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5F73" w:rsidRPr="00D533B8" w14:paraId="375850CD" w14:textId="77777777" w:rsidTr="006E5A1F">
        <w:tc>
          <w:tcPr>
            <w:tcW w:w="3058" w:type="dxa"/>
          </w:tcPr>
          <w:p w14:paraId="4D90BFE8" w14:textId="77777777" w:rsidR="00A35F73" w:rsidRPr="00D533B8" w:rsidRDefault="00A35F73" w:rsidP="00A35F73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 xml:space="preserve"> Trading (Shanghai) Co., Ltd.</w:t>
            </w:r>
          </w:p>
        </w:tc>
        <w:tc>
          <w:tcPr>
            <w:tcW w:w="630" w:type="dxa"/>
          </w:tcPr>
          <w:p w14:paraId="451EFEB9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615" w:type="dxa"/>
          </w:tcPr>
          <w:p w14:paraId="511EE389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26" w:type="dxa"/>
            <w:gridSpan w:val="5"/>
          </w:tcPr>
          <w:p w14:paraId="290BE0ED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CNY 2,0</w:t>
            </w:r>
            <w:r w:rsidRPr="00D533B8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270" w:type="dxa"/>
          </w:tcPr>
          <w:p w14:paraId="47C0BBFD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F8B539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10,173</w:t>
            </w:r>
          </w:p>
        </w:tc>
        <w:tc>
          <w:tcPr>
            <w:tcW w:w="237" w:type="dxa"/>
          </w:tcPr>
          <w:p w14:paraId="2B4D1D28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48644C04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10,173</w:t>
            </w:r>
          </w:p>
        </w:tc>
        <w:tc>
          <w:tcPr>
            <w:tcW w:w="270" w:type="dxa"/>
          </w:tcPr>
          <w:p w14:paraId="4AC5100B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0540A1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10,173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58D10AB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FC54217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10,173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4D85619E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10FECE95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A47D7FD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5135BEAE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5E0F4C7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721B286B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EA7E92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D065785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5F73" w:rsidRPr="00D533B8" w14:paraId="632D2544" w14:textId="77777777" w:rsidTr="006700FC">
        <w:tc>
          <w:tcPr>
            <w:tcW w:w="3058" w:type="dxa"/>
          </w:tcPr>
          <w:p w14:paraId="522086E3" w14:textId="77777777" w:rsidR="006700FC" w:rsidRDefault="006700FC" w:rsidP="00A35F73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  <w:p w14:paraId="44E39811" w14:textId="77777777" w:rsidR="00A35F73" w:rsidRPr="00D533B8" w:rsidRDefault="00A35F73" w:rsidP="00A35F73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dxa"/>
          </w:tcPr>
          <w:p w14:paraId="6A4DA9B4" w14:textId="77777777" w:rsidR="006700FC" w:rsidRDefault="006700FC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743CF3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615" w:type="dxa"/>
          </w:tcPr>
          <w:p w14:paraId="465318F5" w14:textId="77777777" w:rsidR="006700FC" w:rsidRDefault="006700FC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F1514E" w14:textId="77777777" w:rsidR="00A35F73" w:rsidRPr="006D6C67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18" w:type="dxa"/>
            <w:vAlign w:val="bottom"/>
          </w:tcPr>
          <w:p w14:paraId="50C92987" w14:textId="77777777" w:rsidR="00A35F73" w:rsidRDefault="00571795" w:rsidP="0067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  <w:gridSpan w:val="2"/>
          </w:tcPr>
          <w:p w14:paraId="504AF430" w14:textId="77777777" w:rsidR="00A35F73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14:paraId="6686AE9A" w14:textId="77777777" w:rsidR="006700FC" w:rsidRDefault="006700FC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E529A1" w14:textId="77777777" w:rsidR="00A35F73" w:rsidRDefault="00A35F73" w:rsidP="0067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7ADD9B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944E2A" w14:textId="77777777" w:rsidR="006700FC" w:rsidRDefault="006700FC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D876657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196,350</w:t>
            </w:r>
          </w:p>
        </w:tc>
        <w:tc>
          <w:tcPr>
            <w:tcW w:w="237" w:type="dxa"/>
          </w:tcPr>
          <w:p w14:paraId="4E6E0394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6D8C14DD" w14:textId="77777777" w:rsidR="006700FC" w:rsidRDefault="006700FC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0942CB" w14:textId="77777777" w:rsidR="00A35F73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543DCA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2D33245" w14:textId="77777777" w:rsidR="006700FC" w:rsidRDefault="006700FC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3C4A46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FA24AB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15D614E" w14:textId="77777777" w:rsidR="006700FC" w:rsidRDefault="006700FC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6AB51F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16B31A31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7000788E" w14:textId="77777777" w:rsidR="006700FC" w:rsidRDefault="006700FC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1DC69C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196,350</w:t>
            </w:r>
          </w:p>
        </w:tc>
        <w:tc>
          <w:tcPr>
            <w:tcW w:w="236" w:type="dxa"/>
          </w:tcPr>
          <w:p w14:paraId="5A594595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2DCF4916" w14:textId="77777777" w:rsidR="006700FC" w:rsidRDefault="006700FC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339050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933ECD5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681181D1" w14:textId="77777777" w:rsidR="006700FC" w:rsidRDefault="006700FC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AE11FC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F4A8F7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47030351" w14:textId="77777777" w:rsidR="006700FC" w:rsidRDefault="006700FC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A32772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5F73" w:rsidRPr="00D533B8" w14:paraId="7C3FFCAD" w14:textId="77777777" w:rsidTr="006E5A1F">
        <w:tc>
          <w:tcPr>
            <w:tcW w:w="3058" w:type="dxa"/>
          </w:tcPr>
          <w:p w14:paraId="55FB8E46" w14:textId="77777777" w:rsidR="00A35F73" w:rsidRPr="00D533B8" w:rsidRDefault="00A35F73" w:rsidP="00A35F73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</w:tcPr>
          <w:p w14:paraId="2E8DF4D6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</w:tcPr>
          <w:p w14:paraId="16F694AE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  <w:gridSpan w:val="2"/>
          </w:tcPr>
          <w:p w14:paraId="0CB29003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94B6A6E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D3EBF4D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DAF70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801395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220,957</w:t>
            </w:r>
          </w:p>
        </w:tc>
        <w:tc>
          <w:tcPr>
            <w:tcW w:w="237" w:type="dxa"/>
          </w:tcPr>
          <w:p w14:paraId="447C284D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A22DE66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24,607</w:t>
            </w:r>
          </w:p>
        </w:tc>
        <w:tc>
          <w:tcPr>
            <w:tcW w:w="270" w:type="dxa"/>
          </w:tcPr>
          <w:p w14:paraId="56BAD362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4C38C2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24,607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F2A425D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340EC77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24,607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3CBC3C51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C62B3EA" w14:textId="77777777" w:rsidR="00A35F73" w:rsidRPr="008E0892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196,350</w:t>
            </w:r>
          </w:p>
        </w:tc>
        <w:tc>
          <w:tcPr>
            <w:tcW w:w="236" w:type="dxa"/>
          </w:tcPr>
          <w:p w14:paraId="119CCC3C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4753E46D" w14:textId="77777777" w:rsidR="00A35F73" w:rsidRPr="008E0892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8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86F0023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565370C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FDBCC6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6F3FC39B" w14:textId="77777777" w:rsidR="00A35F73" w:rsidRPr="00D533B8" w:rsidRDefault="00A35F73" w:rsidP="00A3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DCD844A" w14:textId="77777777" w:rsidR="00BD5D76" w:rsidRPr="008145A3" w:rsidRDefault="00BD5D76" w:rsidP="00814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70"/>
        </w:tabs>
        <w:sectPr w:rsidR="00BD5D76" w:rsidRPr="008145A3" w:rsidSect="004B7A87">
          <w:headerReference w:type="default" r:id="rId11"/>
          <w:pgSz w:w="16834" w:h="11909" w:orient="landscape" w:code="9"/>
          <w:pgMar w:top="691" w:right="720" w:bottom="576" w:left="864" w:header="720" w:footer="720" w:gutter="0"/>
          <w:cols w:space="708"/>
          <w:docGrid w:linePitch="360"/>
        </w:sectPr>
      </w:pPr>
    </w:p>
    <w:p w14:paraId="1058E613" w14:textId="77777777" w:rsidR="00C33A39" w:rsidRPr="00C33A39" w:rsidRDefault="00C33A39" w:rsidP="00C33A39">
      <w:pPr>
        <w:tabs>
          <w:tab w:val="clear" w:pos="454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A1FB2">
        <w:rPr>
          <w:rFonts w:ascii="Angsana New" w:hAnsi="Angsana New" w:hint="cs"/>
          <w:sz w:val="30"/>
          <w:szCs w:val="30"/>
          <w:cs/>
        </w:rPr>
        <w:lastRenderedPageBreak/>
        <w:t>เมื่อพิจารณาผลการดำเนินงานของ</w:t>
      </w:r>
      <w:r w:rsidRPr="008F0E4C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ในต่างประเทศ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A1FB2">
        <w:rPr>
          <w:rFonts w:ascii="Angsana New" w:hAnsi="Angsana New" w:hint="cs"/>
          <w:sz w:val="30"/>
          <w:szCs w:val="30"/>
          <w:cs/>
        </w:rPr>
        <w:t>ตั้งค่าเผื</w:t>
      </w:r>
      <w:r>
        <w:rPr>
          <w:rFonts w:ascii="Angsana New" w:hAnsi="Angsana New" w:hint="cs"/>
          <w:sz w:val="30"/>
          <w:szCs w:val="30"/>
          <w:cs/>
        </w:rPr>
        <w:t>่อการด้อยค่าในเงินลงทุน</w:t>
      </w:r>
      <w:r w:rsidRPr="00DA1FB2">
        <w:rPr>
          <w:rFonts w:ascii="Angsana New" w:hAnsi="Angsana New" w:hint="cs"/>
          <w:sz w:val="30"/>
          <w:szCs w:val="30"/>
          <w:cs/>
        </w:rPr>
        <w:t>สำหรับปี</w:t>
      </w:r>
      <w:r w:rsidRPr="00C33A39">
        <w:rPr>
          <w:rFonts w:ascii="Angsana New" w:hAnsi="Angsana New" w:hint="cs"/>
          <w:sz w:val="30"/>
          <w:szCs w:val="30"/>
          <w:cs/>
        </w:rPr>
        <w:t>สิ้นสุดวันที่ 31 ธันวาคม 2562 เป็นจำนวนเงิน</w:t>
      </w:r>
      <w:r w:rsidRPr="00A35F73"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="00A35F73" w:rsidRPr="00A35F73">
        <w:rPr>
          <w:rFonts w:ascii="Angsana New" w:hAnsi="Angsana New"/>
          <w:sz w:val="30"/>
          <w:szCs w:val="30"/>
        </w:rPr>
        <w:t>24.61</w:t>
      </w:r>
      <w:r w:rsidRPr="00A35F7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C33A39">
        <w:rPr>
          <w:rFonts w:ascii="Angsana New" w:hAnsi="Angsana New"/>
          <w:sz w:val="30"/>
          <w:szCs w:val="30"/>
        </w:rPr>
        <w:t xml:space="preserve"> </w:t>
      </w:r>
      <w:r w:rsidRPr="00C33A3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C33A39">
        <w:rPr>
          <w:rFonts w:ascii="Angsana New" w:hAnsi="Angsana New"/>
          <w:i/>
          <w:iCs/>
          <w:sz w:val="30"/>
          <w:szCs w:val="30"/>
        </w:rPr>
        <w:t xml:space="preserve">2561: 24.61 </w:t>
      </w:r>
      <w:r w:rsidRPr="00C33A3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C33A39">
        <w:rPr>
          <w:sz w:val="30"/>
          <w:szCs w:val="30"/>
          <w:cs/>
        </w:rPr>
        <w:tab/>
      </w:r>
    </w:p>
    <w:p w14:paraId="3D7F1C8D" w14:textId="77777777" w:rsidR="00C33A39" w:rsidRPr="00C33A39" w:rsidRDefault="00C33A39" w:rsidP="00260594">
      <w:pPr>
        <w:tabs>
          <w:tab w:val="clear" w:pos="454"/>
        </w:tabs>
        <w:ind w:left="450"/>
        <w:rPr>
          <w:rFonts w:asciiTheme="majorBidi" w:hAnsiTheme="majorBidi" w:cstheme="majorBidi"/>
          <w:sz w:val="30"/>
          <w:szCs w:val="30"/>
        </w:rPr>
      </w:pPr>
    </w:p>
    <w:p w14:paraId="50772929" w14:textId="77777777" w:rsidR="00C33A39" w:rsidRPr="00C33A39" w:rsidRDefault="00C33A39" w:rsidP="00C33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33A39">
        <w:rPr>
          <w:sz w:val="30"/>
          <w:szCs w:val="30"/>
          <w:cs/>
          <w:lang w:val="th-TH"/>
        </w:rPr>
        <w:t>ในเดือน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กุมภาพันธ์ 2562 บริษัท เซ็ปเป้ โฮลดิ้ง (ประเทศไทย) จำกัด ได้เพิ่มทุนจดทะเบียนของบริษัทจากจำนวนเงิน 197 ล้านบาท เป็น 290 ล้านบาท (จำนวน 29,000,000 หุ้น มูลค่าหุ้นละ 10 บาท) โดยออกหุ้นสามัญเพิ่มทุนเป็นจำนวนเงิน 93 ล้านบาท (จำนวน 9,300,000 หุ้น มูลค่าหุ้นละ 10 บาท) บริษัทได้ชำระค่าหุ้นแล้วเป็นจำนวนเงิน </w:t>
      </w:r>
      <w:r w:rsidRPr="00C33A39">
        <w:rPr>
          <w:rFonts w:asciiTheme="majorBidi" w:hAnsiTheme="majorBidi" w:cstheme="majorBidi"/>
          <w:sz w:val="30"/>
          <w:szCs w:val="30"/>
        </w:rPr>
        <w:br/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68 ล้านบาท ทั้งนี้บริษัท เซ็ปเป้ โฮลดิ้ง (ประเทศไทย) จำกัดได้จดทะเบียนการเปลี่ยนแปลงทุนดังกล่าวต่อกระทรวงพาณิชย์เมื่อวันที่ 8 กุมภาพันธ์ 2562 </w:t>
      </w:r>
    </w:p>
    <w:p w14:paraId="0672DEDE" w14:textId="77777777" w:rsidR="00C33A39" w:rsidRPr="00C33A39" w:rsidRDefault="00C33A39" w:rsidP="00C33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C9D5F" w14:textId="77777777" w:rsidR="00C33A39" w:rsidRPr="00C33A39" w:rsidRDefault="00C33A39" w:rsidP="00C33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33A39">
        <w:rPr>
          <w:rFonts w:asciiTheme="majorBidi" w:hAnsiTheme="majorBidi" w:cstheme="majorBidi"/>
          <w:sz w:val="30"/>
          <w:szCs w:val="30"/>
          <w:cs/>
        </w:rPr>
        <w:t>ในเดือนกรกฎาคม 2562 บริษัทได้ชำระค่าหุ้นส่วนที่เหลือเป็นจำนวนเงิน 25 ล้านบาท ทั้งนี้บริษัท เซ็ปเป้ โฮลดิ้ง (ประเทศไทย) จำกัดได้รับชำระค่าหุ้นเต็มจำนวนแล้วเมื่อวันที่ 22 กรกฎาคม 2562</w:t>
      </w:r>
    </w:p>
    <w:p w14:paraId="4D8E4497" w14:textId="77777777" w:rsidR="00C33A39" w:rsidRPr="00C33A39" w:rsidRDefault="00C33A39" w:rsidP="00260594">
      <w:pPr>
        <w:tabs>
          <w:tab w:val="clear" w:pos="454"/>
        </w:tabs>
        <w:ind w:left="450"/>
        <w:rPr>
          <w:rFonts w:asciiTheme="majorBidi" w:hAnsiTheme="majorBidi" w:cstheme="majorBidi"/>
          <w:sz w:val="30"/>
          <w:szCs w:val="30"/>
        </w:rPr>
      </w:pPr>
    </w:p>
    <w:p w14:paraId="65EA3117" w14:textId="77777777" w:rsidR="00260594" w:rsidRPr="00C33A39" w:rsidRDefault="00260594" w:rsidP="00C33A39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33A39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รายละเอียดการเพิ่มขึ้นของเงินลงทุนในบริษัทย่อยจากการซื้อธุรกิจในระหว่างปีสิ้นสุดวันที่ </w:t>
      </w:r>
      <w:r w:rsidRPr="00C33A39">
        <w:rPr>
          <w:rFonts w:asciiTheme="majorBidi" w:hAnsiTheme="majorBidi" w:cstheme="majorBidi"/>
          <w:sz w:val="30"/>
          <w:szCs w:val="30"/>
        </w:rPr>
        <w:t xml:space="preserve">31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33A39">
        <w:rPr>
          <w:rFonts w:asciiTheme="majorBidi" w:hAnsiTheme="majorBidi" w:cstheme="majorBidi"/>
          <w:sz w:val="30"/>
          <w:szCs w:val="30"/>
        </w:rPr>
        <w:t>2562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 ได้เปิดเผยอยู่ในหมายเหตุข้อ </w:t>
      </w:r>
      <w:r w:rsidRPr="00C33A39">
        <w:rPr>
          <w:rFonts w:asciiTheme="majorBidi" w:hAnsiTheme="majorBidi" w:cstheme="majorBidi"/>
          <w:sz w:val="30"/>
          <w:szCs w:val="30"/>
        </w:rPr>
        <w:t>5</w:t>
      </w:r>
    </w:p>
    <w:p w14:paraId="646A3032" w14:textId="77777777" w:rsidR="00260594" w:rsidRPr="00C33A39" w:rsidRDefault="00260594" w:rsidP="0026059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C33A39">
        <w:rPr>
          <w:sz w:val="30"/>
          <w:szCs w:val="30"/>
          <w:cs/>
        </w:rPr>
        <w:tab/>
      </w:r>
    </w:p>
    <w:p w14:paraId="58C7DD22" w14:textId="77777777" w:rsidR="00C33A39" w:rsidRDefault="00C33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67B3B92" w14:textId="77777777" w:rsidR="00D7214C" w:rsidRPr="00913A42" w:rsidRDefault="0049062A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</w:t>
      </w:r>
      <w:r w:rsidR="00BD0A5A"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t>ได้เสีย</w:t>
      </w:r>
      <w:r w:rsidR="00CA426A"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t>ที่</w:t>
      </w: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ไม่มีอำนาจควบคุม</w:t>
      </w:r>
    </w:p>
    <w:p w14:paraId="40A8F7D4" w14:textId="77777777" w:rsidR="00C938F2" w:rsidRPr="00C33A39" w:rsidRDefault="00C938F2" w:rsidP="00C938F2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3844CD" w14:textId="77777777" w:rsidR="0049062A" w:rsidRPr="00C33A39" w:rsidRDefault="00D7214C" w:rsidP="00145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540"/>
        <w:jc w:val="thaiDistribute"/>
        <w:rPr>
          <w:rFonts w:ascii="Angsana New" w:hAnsi="Angsana New"/>
          <w:sz w:val="30"/>
          <w:szCs w:val="30"/>
        </w:rPr>
      </w:pPr>
      <w:r w:rsidRPr="00C33A39">
        <w:rPr>
          <w:rFonts w:ascii="Angsana New" w:hAnsi="Angsana New"/>
          <w:sz w:val="30"/>
          <w:szCs w:val="30"/>
        </w:rPr>
        <w:tab/>
      </w:r>
      <w:r w:rsidR="0049062A" w:rsidRPr="00C33A39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62B43C92" w14:textId="77777777" w:rsidR="00895DE9" w:rsidRPr="00C33A39" w:rsidRDefault="00895DE9" w:rsidP="00145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61"/>
        <w:gridCol w:w="180"/>
        <w:gridCol w:w="1361"/>
        <w:gridCol w:w="180"/>
        <w:gridCol w:w="1170"/>
        <w:gridCol w:w="179"/>
        <w:gridCol w:w="1250"/>
      </w:tblGrid>
      <w:tr w:rsidR="00260594" w:rsidRPr="00D533B8" w14:paraId="21D060CE" w14:textId="77777777" w:rsidTr="00C33A39">
        <w:trPr>
          <w:cantSplit/>
          <w:tblHeader/>
        </w:trPr>
        <w:tc>
          <w:tcPr>
            <w:tcW w:w="3600" w:type="dxa"/>
            <w:shd w:val="clear" w:color="auto" w:fill="auto"/>
          </w:tcPr>
          <w:p w14:paraId="37848D8C" w14:textId="77777777" w:rsidR="00260594" w:rsidRPr="00D533B8" w:rsidRDefault="00260594" w:rsidP="00212655">
            <w:pPr>
              <w:pStyle w:val="acctfourfigures"/>
              <w:spacing w:line="240" w:lineRule="auto"/>
              <w:ind w:left="11" w:hanging="4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1" w:type="dxa"/>
            <w:gridSpan w:val="7"/>
          </w:tcPr>
          <w:p w14:paraId="73370BE6" w14:textId="77777777" w:rsidR="00260594" w:rsidRPr="00D533B8" w:rsidRDefault="00260594" w:rsidP="002F7622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26059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2</w:t>
            </w:r>
          </w:p>
        </w:tc>
      </w:tr>
      <w:tr w:rsidR="00260594" w:rsidRPr="00D533B8" w14:paraId="3C041A12" w14:textId="77777777" w:rsidTr="00C33A39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521E8831" w14:textId="77777777" w:rsidR="00260594" w:rsidRPr="00D533B8" w:rsidRDefault="00260594" w:rsidP="00212655">
            <w:pPr>
              <w:pStyle w:val="acctfourfigures"/>
              <w:spacing w:line="240" w:lineRule="auto"/>
              <w:ind w:left="9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85B92F8" w14:textId="77777777" w:rsidR="00260594" w:rsidRPr="00260594" w:rsidRDefault="00260594" w:rsidP="00212655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6059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บริษัท ออล โคโค กรุ๊ป</w:t>
            </w:r>
            <w:r w:rsidRPr="00260594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 xml:space="preserve"> </w:t>
            </w:r>
            <w:r w:rsidRPr="0026059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2225C2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50F7271" w14:textId="77777777" w:rsidR="00260594" w:rsidRPr="00D533B8" w:rsidRDefault="00260594" w:rsidP="00260594">
            <w:pPr>
              <w:pStyle w:val="acctmergecolhdg"/>
              <w:spacing w:line="240" w:lineRule="auto"/>
              <w:ind w:left="-70" w:right="-110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659B3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C2396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67DF932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9CDECDA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60594" w:rsidRPr="00D533B8" w14:paraId="5CE28E2B" w14:textId="77777777" w:rsidTr="00C33A39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04690B32" w14:textId="77777777" w:rsidR="00260594" w:rsidRPr="00D533B8" w:rsidRDefault="00260594" w:rsidP="002126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90" w:hanging="54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1" w:type="dxa"/>
          </w:tcPr>
          <w:p w14:paraId="4CDF2ACC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540"/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6"/>
            <w:shd w:val="clear" w:color="auto" w:fill="auto"/>
            <w:vAlign w:val="bottom"/>
          </w:tcPr>
          <w:p w14:paraId="28799F57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540"/>
              <w:rPr>
                <w:rFonts w:ascii="Angsana New" w:hAnsi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60594" w:rsidRPr="00D533B8" w14:paraId="5B4F8371" w14:textId="77777777" w:rsidTr="00C33A3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A74DEFC" w14:textId="77777777" w:rsidR="00260594" w:rsidRPr="00D533B8" w:rsidRDefault="00260594" w:rsidP="0021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61" w:type="dxa"/>
          </w:tcPr>
          <w:p w14:paraId="709B61CE" w14:textId="77777777" w:rsidR="00260594" w:rsidRPr="00236DD0" w:rsidRDefault="00236DD0" w:rsidP="00327ACC">
            <w:pPr>
              <w:pStyle w:val="acctmergecolhdg"/>
              <w:spacing w:line="240" w:lineRule="auto"/>
              <w:ind w:left="90" w:right="11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236DD0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040A35" w14:textId="77777777" w:rsidR="00260594" w:rsidRPr="00236DD0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A085C28" w14:textId="77777777" w:rsidR="00260594" w:rsidRPr="00236DD0" w:rsidRDefault="00236DD0" w:rsidP="00327ACC">
            <w:pPr>
              <w:pStyle w:val="acctmergecolhdg"/>
              <w:tabs>
                <w:tab w:val="decimal" w:pos="1377"/>
              </w:tabs>
              <w:spacing w:line="240" w:lineRule="auto"/>
              <w:ind w:left="-80" w:right="120" w:firstLine="1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36DD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C4609F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B716D" w14:textId="77777777" w:rsidR="00260594" w:rsidRPr="009536CA" w:rsidRDefault="00260594" w:rsidP="009536C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EFB4F3E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A1BE5E6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260594" w:rsidRPr="00260594" w14:paraId="527926A6" w14:textId="77777777" w:rsidTr="00C33A3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4726C8E" w14:textId="77777777" w:rsidR="00260594" w:rsidRPr="00260594" w:rsidRDefault="00260594" w:rsidP="0021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1" w:type="dxa"/>
          </w:tcPr>
          <w:p w14:paraId="04BB49A6" w14:textId="77777777" w:rsidR="00260594" w:rsidRPr="00260594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05126A" w14:textId="77777777" w:rsidR="00260594" w:rsidRPr="00260594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DA02D51" w14:textId="77777777" w:rsidR="00260594" w:rsidRPr="00260594" w:rsidRDefault="00260594" w:rsidP="00327ACC">
            <w:pPr>
              <w:pStyle w:val="acctmergecolhdg"/>
              <w:tabs>
                <w:tab w:val="decimal" w:pos="1377"/>
              </w:tabs>
              <w:spacing w:line="240" w:lineRule="auto"/>
              <w:ind w:left="-80" w:right="120" w:firstLine="10"/>
              <w:jc w:val="lef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F78134" w14:textId="77777777" w:rsidR="00260594" w:rsidRPr="00260594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245646" w14:textId="77777777" w:rsidR="00260594" w:rsidRPr="00260594" w:rsidRDefault="00260594" w:rsidP="009536C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B0E7F9D" w14:textId="77777777" w:rsidR="00260594" w:rsidRPr="00260594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6428F1D" w14:textId="77777777" w:rsidR="00260594" w:rsidRPr="00260594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</w:rPr>
            </w:pPr>
          </w:p>
        </w:tc>
      </w:tr>
      <w:tr w:rsidR="00236DD0" w:rsidRPr="00D533B8" w14:paraId="497B78D6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0CCC835A" w14:textId="77777777" w:rsidR="00236DD0" w:rsidRPr="00D533B8" w:rsidRDefault="00236DD0" w:rsidP="002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61" w:type="dxa"/>
          </w:tcPr>
          <w:p w14:paraId="1CD7CD64" w14:textId="77777777" w:rsidR="00236DD0" w:rsidRPr="00C97A89" w:rsidRDefault="006700FC" w:rsidP="00327ACC">
            <w:pPr>
              <w:pStyle w:val="acctmergecolhdg"/>
              <w:spacing w:line="240" w:lineRule="auto"/>
              <w:ind w:left="90" w:right="11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89,280</w:t>
            </w:r>
          </w:p>
        </w:tc>
        <w:tc>
          <w:tcPr>
            <w:tcW w:w="180" w:type="dxa"/>
            <w:shd w:val="clear" w:color="auto" w:fill="auto"/>
          </w:tcPr>
          <w:p w14:paraId="1DEF49ED" w14:textId="77777777" w:rsidR="00236DD0" w:rsidRPr="00C97A89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7FF3BF58" w14:textId="77777777" w:rsidR="00236DD0" w:rsidRPr="00C97A89" w:rsidRDefault="00236DD0" w:rsidP="00327ACC">
            <w:pPr>
              <w:pStyle w:val="acctmergecolhdg"/>
              <w:spacing w:line="240" w:lineRule="auto"/>
              <w:ind w:left="90" w:right="12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9,700</w:t>
            </w:r>
          </w:p>
        </w:tc>
        <w:tc>
          <w:tcPr>
            <w:tcW w:w="180" w:type="dxa"/>
            <w:shd w:val="clear" w:color="auto" w:fill="auto"/>
          </w:tcPr>
          <w:p w14:paraId="4500804A" w14:textId="77777777" w:rsidR="00236DD0" w:rsidRPr="00C121FF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467152" w14:textId="77777777" w:rsidR="00236DD0" w:rsidRPr="00C121FF" w:rsidRDefault="00236DD0" w:rsidP="00236DD0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C7639D9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2E95F241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236DD0" w:rsidRPr="00D533B8" w14:paraId="46FB07F1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20D77FB0" w14:textId="77777777" w:rsidR="00236DD0" w:rsidRPr="00D533B8" w:rsidRDefault="00236DD0" w:rsidP="002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61" w:type="dxa"/>
          </w:tcPr>
          <w:p w14:paraId="064A4388" w14:textId="722C941F" w:rsidR="00236DD0" w:rsidRPr="00C97A89" w:rsidRDefault="00236DD0" w:rsidP="00327ACC">
            <w:pPr>
              <w:pStyle w:val="acctmergecolhdg"/>
              <w:spacing w:line="240" w:lineRule="auto"/>
              <w:ind w:left="90" w:right="11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="00327AC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83,543</w:t>
            </w:r>
          </w:p>
        </w:tc>
        <w:tc>
          <w:tcPr>
            <w:tcW w:w="180" w:type="dxa"/>
            <w:shd w:val="clear" w:color="auto" w:fill="auto"/>
          </w:tcPr>
          <w:p w14:paraId="6A0D5B8C" w14:textId="77777777" w:rsidR="00236DD0" w:rsidRPr="00C97A89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1D7DEAF8" w14:textId="77777777" w:rsidR="00236DD0" w:rsidRPr="00C97A89" w:rsidRDefault="00236DD0" w:rsidP="00327ACC">
            <w:pPr>
              <w:pStyle w:val="acctmergecolhdg"/>
              <w:spacing w:line="240" w:lineRule="auto"/>
              <w:ind w:left="90" w:right="12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2,245</w:t>
            </w:r>
          </w:p>
        </w:tc>
        <w:tc>
          <w:tcPr>
            <w:tcW w:w="180" w:type="dxa"/>
            <w:shd w:val="clear" w:color="auto" w:fill="auto"/>
          </w:tcPr>
          <w:p w14:paraId="02ABEF29" w14:textId="77777777" w:rsidR="00236DD0" w:rsidRPr="00C121FF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29AD0" w14:textId="77777777" w:rsidR="00236DD0" w:rsidRPr="00C121FF" w:rsidRDefault="00236DD0" w:rsidP="00236DD0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13F9E9C5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7589EAA1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236DD0" w:rsidRPr="00D533B8" w14:paraId="0DE802FB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276C804B" w14:textId="77777777" w:rsidR="00236DD0" w:rsidRPr="00D533B8" w:rsidRDefault="00236DD0" w:rsidP="002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61" w:type="dxa"/>
          </w:tcPr>
          <w:p w14:paraId="08828BA0" w14:textId="77777777" w:rsidR="00236DD0" w:rsidRPr="00C97A89" w:rsidRDefault="00236DD0" w:rsidP="00327ACC">
            <w:pPr>
              <w:pStyle w:val="acctmergecolhdg"/>
              <w:spacing w:line="240" w:lineRule="auto"/>
              <w:ind w:left="90" w:right="2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(47,</w:t>
            </w:r>
            <w:r w:rsidR="006700F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100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332C74" w14:textId="77777777" w:rsidR="00236DD0" w:rsidRPr="00C97A89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2D3D21E1" w14:textId="77777777" w:rsidR="00236DD0" w:rsidRPr="00C97A89" w:rsidRDefault="00236DD0" w:rsidP="00327ACC">
            <w:pPr>
              <w:pStyle w:val="acctmergecolhdg"/>
              <w:spacing w:line="240" w:lineRule="auto"/>
              <w:ind w:left="90" w:right="3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(19,037)</w:t>
            </w:r>
          </w:p>
        </w:tc>
        <w:tc>
          <w:tcPr>
            <w:tcW w:w="180" w:type="dxa"/>
            <w:shd w:val="clear" w:color="auto" w:fill="auto"/>
          </w:tcPr>
          <w:p w14:paraId="1D497002" w14:textId="77777777" w:rsidR="00236DD0" w:rsidRPr="00C121FF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5ACA34" w14:textId="77777777" w:rsidR="00236DD0" w:rsidRPr="00C121FF" w:rsidRDefault="00236DD0" w:rsidP="00236DD0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270BFFB0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125CD1C4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236DD0" w:rsidRPr="00D533B8" w14:paraId="5EF6A18E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18C70232" w14:textId="77777777" w:rsidR="00236DD0" w:rsidRPr="00D533B8" w:rsidRDefault="00236DD0" w:rsidP="002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5ABF5AF" w14:textId="49995F18" w:rsidR="00236DD0" w:rsidRPr="00C97A89" w:rsidRDefault="00236DD0" w:rsidP="00327ACC">
            <w:pPr>
              <w:pStyle w:val="acctmergecolhdg"/>
              <w:spacing w:line="240" w:lineRule="auto"/>
              <w:ind w:left="90" w:right="2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(1</w:t>
            </w:r>
            <w:r w:rsidR="00327AC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9,760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0FCF2EB" w14:textId="77777777" w:rsidR="00236DD0" w:rsidRPr="00C97A89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30011FE" w14:textId="77777777" w:rsidR="00236DD0" w:rsidRPr="00C97A89" w:rsidRDefault="00236DD0" w:rsidP="00327ACC">
            <w:pPr>
              <w:pStyle w:val="acctmergecolhdg"/>
              <w:spacing w:line="240" w:lineRule="auto"/>
              <w:ind w:left="90" w:right="3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(3,777)</w:t>
            </w:r>
          </w:p>
        </w:tc>
        <w:tc>
          <w:tcPr>
            <w:tcW w:w="180" w:type="dxa"/>
            <w:shd w:val="clear" w:color="auto" w:fill="auto"/>
          </w:tcPr>
          <w:p w14:paraId="04BEF0FA" w14:textId="77777777" w:rsidR="00236DD0" w:rsidRPr="00C121FF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2F6709" w14:textId="77777777" w:rsidR="00236DD0" w:rsidRPr="00C121FF" w:rsidRDefault="00236DD0" w:rsidP="00236DD0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190914C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1222DFF6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236DD0" w:rsidRPr="00D533B8" w14:paraId="6AB3F024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36A09F7A" w14:textId="4C62F1A1" w:rsidR="00236DD0" w:rsidRPr="00D533B8" w:rsidRDefault="00236DD0" w:rsidP="002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B12CB75" w14:textId="17B5B7F0" w:rsidR="00236DD0" w:rsidRPr="00327ACC" w:rsidRDefault="00327ACC" w:rsidP="00327ACC">
            <w:pPr>
              <w:pStyle w:val="acctmergecolhdg"/>
              <w:spacing w:line="240" w:lineRule="auto"/>
              <w:ind w:left="90" w:right="110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7ACC">
              <w:rPr>
                <w:rFonts w:ascii="Angsana New" w:hAnsi="Angsana New"/>
                <w:sz w:val="30"/>
                <w:szCs w:val="30"/>
                <w:lang w:val="en-US"/>
              </w:rPr>
              <w:t>205,963</w:t>
            </w:r>
          </w:p>
        </w:tc>
        <w:tc>
          <w:tcPr>
            <w:tcW w:w="180" w:type="dxa"/>
            <w:shd w:val="clear" w:color="auto" w:fill="auto"/>
          </w:tcPr>
          <w:p w14:paraId="2B1433ED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8DE91" w14:textId="77777777" w:rsidR="00236DD0" w:rsidRPr="00CA3624" w:rsidRDefault="00CA3624" w:rsidP="00327ACC">
            <w:pPr>
              <w:pStyle w:val="acctmergecolhdg"/>
              <w:spacing w:line="240" w:lineRule="auto"/>
              <w:ind w:left="90" w:right="30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3624">
              <w:rPr>
                <w:rFonts w:ascii="Angsana New" w:hAnsi="Angsana New"/>
                <w:sz w:val="30"/>
                <w:szCs w:val="30"/>
                <w:lang w:val="en-US"/>
              </w:rPr>
              <w:t>(10,869)</w:t>
            </w:r>
          </w:p>
        </w:tc>
        <w:tc>
          <w:tcPr>
            <w:tcW w:w="180" w:type="dxa"/>
            <w:shd w:val="clear" w:color="auto" w:fill="auto"/>
          </w:tcPr>
          <w:p w14:paraId="721F47D9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14549B" w14:textId="77777777" w:rsidR="00236DD0" w:rsidRPr="009536CA" w:rsidRDefault="00236DD0" w:rsidP="00236DD0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7FE930D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2C5C4446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A3624" w:rsidRPr="00D533B8" w14:paraId="293FE14D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1410968F" w14:textId="77777777" w:rsidR="00CA3624" w:rsidRPr="0093487B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8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มูลค่าตามบัญชีของส่วนได้เสียที่</w:t>
            </w:r>
          </w:p>
          <w:p w14:paraId="5B6C9AA1" w14:textId="77777777" w:rsidR="00CA3624" w:rsidRPr="0093487B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8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348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ไม่มีอำนาจควบคุม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7074F28B" w14:textId="77777777" w:rsidR="00CA3624" w:rsidRPr="0093487B" w:rsidRDefault="00CA3624" w:rsidP="00CA3624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14:paraId="5189B974" w14:textId="3E0192A7" w:rsidR="00CA3624" w:rsidRPr="0093487B" w:rsidRDefault="00327ACC" w:rsidP="00327ACC">
            <w:pPr>
              <w:pStyle w:val="acctmergecolhdg"/>
              <w:spacing w:line="240" w:lineRule="auto"/>
              <w:ind w:left="90" w:right="110" w:hanging="540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100,922</w:t>
            </w:r>
          </w:p>
        </w:tc>
        <w:tc>
          <w:tcPr>
            <w:tcW w:w="180" w:type="dxa"/>
            <w:shd w:val="clear" w:color="auto" w:fill="auto"/>
          </w:tcPr>
          <w:p w14:paraId="2B9C73D4" w14:textId="77777777" w:rsidR="00CA3624" w:rsidRPr="0093487B" w:rsidRDefault="00CA3624" w:rsidP="00CA3624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459F1" w14:textId="77777777" w:rsidR="00CA3624" w:rsidRDefault="00CA3624" w:rsidP="00327ACC">
            <w:pPr>
              <w:pStyle w:val="acctmergecolhdg"/>
              <w:spacing w:line="240" w:lineRule="auto"/>
              <w:ind w:left="90" w:right="30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3CB48CC" w14:textId="77777777" w:rsidR="00CA3624" w:rsidRPr="00CA3624" w:rsidRDefault="00CA3624" w:rsidP="00327ACC">
            <w:pPr>
              <w:pStyle w:val="acctmergecolhdg"/>
              <w:spacing w:line="240" w:lineRule="auto"/>
              <w:ind w:left="90" w:right="30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362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4,347</w:t>
            </w:r>
            <w:r w:rsidRPr="00CA362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B47035" w14:textId="77777777" w:rsidR="00CA3624" w:rsidRPr="0093487B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4180A3" w14:textId="77777777" w:rsidR="00CA3624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  <w:p w14:paraId="64F0CFD2" w14:textId="77777777" w:rsidR="00CA3624" w:rsidRPr="0093487B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56186A1" w14:textId="77777777" w:rsidR="00CA3624" w:rsidRPr="0093487B" w:rsidRDefault="00CA3624" w:rsidP="00CA3624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shd w:val="clear" w:color="auto" w:fill="auto"/>
          </w:tcPr>
          <w:p w14:paraId="09769214" w14:textId="77777777" w:rsidR="00CA3624" w:rsidRDefault="00CA3624" w:rsidP="00327ACC">
            <w:pPr>
              <w:pStyle w:val="acctmergecolhdg"/>
              <w:tabs>
                <w:tab w:val="decimal" w:pos="980"/>
              </w:tabs>
              <w:spacing w:line="240" w:lineRule="auto"/>
              <w:ind w:left="-108" w:right="-43" w:hanging="90"/>
              <w:jc w:val="lef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14:paraId="24CEB699" w14:textId="3742A601" w:rsidR="00CA3624" w:rsidRPr="0093487B" w:rsidRDefault="00CA3624" w:rsidP="00327ACC">
            <w:pPr>
              <w:pStyle w:val="acctmergecolhdg"/>
              <w:tabs>
                <w:tab w:val="decimal" w:pos="980"/>
              </w:tabs>
              <w:spacing w:line="240" w:lineRule="auto"/>
              <w:ind w:left="-108" w:right="-43" w:hanging="90"/>
              <w:jc w:val="lef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9</w:t>
            </w:r>
            <w:r w:rsidR="00327AC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6,575</w:t>
            </w:r>
          </w:p>
        </w:tc>
      </w:tr>
      <w:tr w:rsidR="00CA3624" w:rsidRPr="00D533B8" w14:paraId="43DEFD6B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12B31906" w14:textId="77777777" w:rsidR="00CA3624" w:rsidRPr="00D533B8" w:rsidRDefault="00CA3624" w:rsidP="00CA3624">
            <w:pPr>
              <w:pStyle w:val="ListBullet3"/>
              <w:numPr>
                <w:ilvl w:val="0"/>
                <w:numId w:val="0"/>
              </w:numPr>
              <w:spacing w:line="240" w:lineRule="auto"/>
              <w:ind w:left="90" w:hanging="5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7BD3AAAE" w14:textId="77777777" w:rsidR="00CA3624" w:rsidRPr="00D533B8" w:rsidRDefault="00CA3624" w:rsidP="00CA3624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247DB90" w14:textId="77777777" w:rsidR="00CA3624" w:rsidRPr="00D533B8" w:rsidRDefault="00CA3624" w:rsidP="00CA3624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</w:tcPr>
          <w:p w14:paraId="19BECAA7" w14:textId="77777777" w:rsidR="00CA3624" w:rsidRPr="00D533B8" w:rsidRDefault="00CA3624" w:rsidP="00327ACC">
            <w:pPr>
              <w:spacing w:line="240" w:lineRule="auto"/>
              <w:ind w:left="90" w:right="120" w:hanging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7712A02" w14:textId="77777777" w:rsidR="00CA3624" w:rsidRPr="00D533B8" w:rsidRDefault="00CA3624" w:rsidP="00CA3624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B656831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79" w:type="dxa"/>
            <w:shd w:val="clear" w:color="auto" w:fill="auto"/>
          </w:tcPr>
          <w:p w14:paraId="5C5AF4FE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250" w:type="dxa"/>
            <w:shd w:val="clear" w:color="auto" w:fill="auto"/>
          </w:tcPr>
          <w:p w14:paraId="2875A245" w14:textId="77777777" w:rsidR="00CA3624" w:rsidRPr="00D533B8" w:rsidRDefault="00CA3624" w:rsidP="00327AC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90" w:hanging="540"/>
              <w:rPr>
                <w:rFonts w:ascii="Angsana New" w:hAnsi="Angsana New"/>
                <w:sz w:val="20"/>
              </w:rPr>
            </w:pPr>
          </w:p>
        </w:tc>
      </w:tr>
      <w:tr w:rsidR="00CA3624" w:rsidRPr="00D533B8" w14:paraId="5E8D79C1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5CACCF3B" w14:textId="77777777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361" w:type="dxa"/>
          </w:tcPr>
          <w:p w14:paraId="6C96F0B5" w14:textId="77777777" w:rsidR="00CA3624" w:rsidRPr="009536CA" w:rsidRDefault="00CA3624" w:rsidP="00327ACC">
            <w:pPr>
              <w:pStyle w:val="acctmergecolhdg"/>
              <w:spacing w:line="240" w:lineRule="auto"/>
              <w:ind w:left="90" w:right="11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248,316</w:t>
            </w:r>
          </w:p>
        </w:tc>
        <w:tc>
          <w:tcPr>
            <w:tcW w:w="180" w:type="dxa"/>
            <w:shd w:val="clear" w:color="auto" w:fill="auto"/>
          </w:tcPr>
          <w:p w14:paraId="759D4DA1" w14:textId="77777777" w:rsidR="00CA3624" w:rsidRPr="009536CA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2EB81FB0" w14:textId="77777777" w:rsidR="00CA3624" w:rsidRPr="009536CA" w:rsidRDefault="00CA3624" w:rsidP="00327ACC">
            <w:pPr>
              <w:pStyle w:val="acctmergecolhdg"/>
              <w:spacing w:line="240" w:lineRule="auto"/>
              <w:ind w:left="90" w:right="12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28,775</w:t>
            </w:r>
          </w:p>
        </w:tc>
        <w:tc>
          <w:tcPr>
            <w:tcW w:w="180" w:type="dxa"/>
            <w:shd w:val="clear" w:color="auto" w:fill="auto"/>
          </w:tcPr>
          <w:p w14:paraId="68A462B3" w14:textId="77777777" w:rsidR="00CA3624" w:rsidRPr="00D533B8" w:rsidRDefault="00CA3624" w:rsidP="00CA3624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6B5CF9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02DA7E2C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13271CED" w14:textId="77777777" w:rsidR="00CA3624" w:rsidRPr="00D533B8" w:rsidRDefault="00CA3624" w:rsidP="00327AC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90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624" w:rsidRPr="00D533B8" w14:paraId="2A643C42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7484C0CB" w14:textId="1290F66A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27A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7ACC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</w:p>
        </w:tc>
        <w:tc>
          <w:tcPr>
            <w:tcW w:w="1361" w:type="dxa"/>
          </w:tcPr>
          <w:p w14:paraId="23E52A3A" w14:textId="7F799098" w:rsidR="00CA3624" w:rsidRPr="009536CA" w:rsidRDefault="00327ACC" w:rsidP="00327ACC">
            <w:pPr>
              <w:pStyle w:val="acctmergecolhdg"/>
              <w:spacing w:line="240" w:lineRule="auto"/>
              <w:ind w:left="90" w:right="2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(803)</w:t>
            </w:r>
          </w:p>
        </w:tc>
        <w:tc>
          <w:tcPr>
            <w:tcW w:w="180" w:type="dxa"/>
            <w:shd w:val="clear" w:color="auto" w:fill="auto"/>
          </w:tcPr>
          <w:p w14:paraId="2991BDED" w14:textId="77777777" w:rsidR="00CA3624" w:rsidRPr="009536CA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572FF22E" w14:textId="77777777" w:rsidR="00CA3624" w:rsidRPr="009536CA" w:rsidRDefault="00CA3624" w:rsidP="00327ACC">
            <w:pPr>
              <w:pStyle w:val="acctmergecolhdg"/>
              <w:spacing w:line="240" w:lineRule="auto"/>
              <w:ind w:left="90" w:right="12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656ABAAE" w14:textId="77777777" w:rsidR="00CA3624" w:rsidRPr="00D533B8" w:rsidRDefault="00CA3624" w:rsidP="00CA3624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889B99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75C6161E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4B4B7F6C" w14:textId="77777777" w:rsidR="00CA3624" w:rsidRPr="00D533B8" w:rsidRDefault="00CA3624" w:rsidP="00327AC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90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624" w:rsidRPr="00D533B8" w14:paraId="54A5D036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62688AA3" w14:textId="77777777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F9B872C" w14:textId="77777777" w:rsidR="00CA3624" w:rsidRPr="009536CA" w:rsidRDefault="00CA3624" w:rsidP="00CA3624">
            <w:pPr>
              <w:pStyle w:val="acctmergecolhdg"/>
              <w:tabs>
                <w:tab w:val="left" w:pos="1065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9D9BC4" w14:textId="77777777" w:rsidR="00CA3624" w:rsidRPr="009536CA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56DA6E9" w14:textId="77777777" w:rsidR="00CA3624" w:rsidRPr="009536CA" w:rsidRDefault="00CA3624" w:rsidP="00327ACC">
            <w:pPr>
              <w:pStyle w:val="acctmergecolhdg"/>
              <w:spacing w:line="240" w:lineRule="auto"/>
              <w:ind w:left="90" w:right="12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1,103</w:t>
            </w:r>
          </w:p>
        </w:tc>
        <w:tc>
          <w:tcPr>
            <w:tcW w:w="180" w:type="dxa"/>
            <w:shd w:val="clear" w:color="auto" w:fill="auto"/>
          </w:tcPr>
          <w:p w14:paraId="0AA92A77" w14:textId="77777777" w:rsidR="00CA3624" w:rsidRPr="00D533B8" w:rsidRDefault="00CA3624" w:rsidP="00CA362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CEC76A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15C4D91E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BCA22CC" w14:textId="77777777" w:rsidR="00CA3624" w:rsidRPr="00D533B8" w:rsidRDefault="00CA3624" w:rsidP="00327AC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90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624" w:rsidRPr="00D533B8" w14:paraId="2D5F8D79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78319B3A" w14:textId="77777777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21D0AB1" w14:textId="6AC71995" w:rsidR="00CA3624" w:rsidRPr="00327ACC" w:rsidRDefault="00327ACC" w:rsidP="00327ACC">
            <w:pPr>
              <w:pStyle w:val="acctmergecolhdg"/>
              <w:spacing w:line="240" w:lineRule="auto"/>
              <w:ind w:left="90" w:right="20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7ACC">
              <w:rPr>
                <w:rFonts w:ascii="Angsana New" w:hAnsi="Angsana New"/>
                <w:sz w:val="30"/>
                <w:szCs w:val="30"/>
                <w:lang w:val="en-US"/>
              </w:rPr>
              <w:t>(803)</w:t>
            </w:r>
          </w:p>
        </w:tc>
        <w:tc>
          <w:tcPr>
            <w:tcW w:w="180" w:type="dxa"/>
            <w:shd w:val="clear" w:color="auto" w:fill="auto"/>
          </w:tcPr>
          <w:p w14:paraId="4F2FDD46" w14:textId="77777777" w:rsidR="00CA3624" w:rsidRPr="00D533B8" w:rsidRDefault="00CA3624" w:rsidP="00CA3624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8B060" w14:textId="77777777" w:rsidR="00CA3624" w:rsidRPr="00D533B8" w:rsidRDefault="00CA3624" w:rsidP="00327ACC">
            <w:pPr>
              <w:spacing w:line="240" w:lineRule="auto"/>
              <w:ind w:left="90" w:right="12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1,247</w:t>
            </w:r>
          </w:p>
        </w:tc>
        <w:tc>
          <w:tcPr>
            <w:tcW w:w="180" w:type="dxa"/>
            <w:shd w:val="clear" w:color="auto" w:fill="auto"/>
          </w:tcPr>
          <w:p w14:paraId="51A34CEF" w14:textId="77777777" w:rsidR="00CA3624" w:rsidRPr="00D533B8" w:rsidRDefault="00CA3624" w:rsidP="00CA3624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CB429F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10C7806B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50963441" w14:textId="77777777" w:rsidR="00CA3624" w:rsidRPr="00D533B8" w:rsidRDefault="00CA3624" w:rsidP="00327AC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90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624" w:rsidRPr="00D533B8" w14:paraId="66803E73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45C333AC" w14:textId="557A4564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31C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31C56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ที่แบ่งให้กับส่วนได้เสียที่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ไม่มีอำนาจควบคุม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6CA229B8" w14:textId="77777777" w:rsidR="00CA3624" w:rsidRPr="00327ACC" w:rsidRDefault="00CA3624" w:rsidP="00327ACC">
            <w:pPr>
              <w:pStyle w:val="acctmergecolhdg"/>
              <w:spacing w:line="240" w:lineRule="auto"/>
              <w:ind w:left="90" w:right="20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42768B0" w14:textId="2E5694B7" w:rsidR="00CA3624" w:rsidRPr="00327ACC" w:rsidRDefault="00327ACC" w:rsidP="00327ACC">
            <w:pPr>
              <w:pStyle w:val="acctmergecolhdg"/>
              <w:spacing w:line="240" w:lineRule="auto"/>
              <w:ind w:left="90" w:right="20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7ACC">
              <w:rPr>
                <w:rFonts w:ascii="Angsana New" w:hAnsi="Angsana New"/>
                <w:sz w:val="30"/>
                <w:szCs w:val="30"/>
                <w:lang w:val="en-US"/>
              </w:rPr>
              <w:t>(393)</w:t>
            </w:r>
          </w:p>
        </w:tc>
        <w:tc>
          <w:tcPr>
            <w:tcW w:w="180" w:type="dxa"/>
            <w:shd w:val="clear" w:color="auto" w:fill="auto"/>
          </w:tcPr>
          <w:p w14:paraId="16E7F0B2" w14:textId="77777777" w:rsidR="00CA3624" w:rsidRPr="00CA3624" w:rsidRDefault="00CA3624" w:rsidP="00CA3624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99E73" w14:textId="77777777" w:rsidR="00CA3624" w:rsidRPr="00CA3624" w:rsidRDefault="00CA3624" w:rsidP="00327ACC">
            <w:pPr>
              <w:spacing w:line="240" w:lineRule="auto"/>
              <w:ind w:left="90" w:right="120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1B108E0D" w14:textId="77777777" w:rsidR="00CA3624" w:rsidRPr="00CA3624" w:rsidRDefault="00CA3624" w:rsidP="00327ACC">
            <w:pPr>
              <w:spacing w:line="240" w:lineRule="auto"/>
              <w:ind w:left="90" w:right="120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A3624">
              <w:rPr>
                <w:rFonts w:ascii="Angsana New" w:hAnsi="Angsana New"/>
                <w:b/>
                <w:sz w:val="30"/>
                <w:szCs w:val="30"/>
              </w:rPr>
              <w:t>5</w:t>
            </w:r>
            <w:r w:rsidR="00810974">
              <w:rPr>
                <w:rFonts w:ascii="Angsana New" w:hAnsi="Angsana New"/>
                <w:b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5264E41" w14:textId="77777777" w:rsidR="00CA3624" w:rsidRPr="00CA3624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950309" w14:textId="77777777" w:rsidR="00CA3624" w:rsidRPr="00CA3624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A22791" w14:textId="77777777" w:rsidR="00CA3624" w:rsidRPr="00CA3624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36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BD4C176" w14:textId="77777777" w:rsidR="00CA3624" w:rsidRPr="00CA3624" w:rsidRDefault="00CA3624" w:rsidP="00CA3624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shd w:val="clear" w:color="auto" w:fill="auto"/>
          </w:tcPr>
          <w:p w14:paraId="3C0EB943" w14:textId="77777777" w:rsidR="00CA3624" w:rsidRPr="00CA3624" w:rsidRDefault="00CA3624" w:rsidP="00327ACC">
            <w:pPr>
              <w:pStyle w:val="acctmergecolhdg"/>
              <w:tabs>
                <w:tab w:val="decimal" w:pos="980"/>
              </w:tabs>
              <w:spacing w:line="240" w:lineRule="auto"/>
              <w:ind w:left="90" w:hanging="54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BE620AD" w14:textId="072DA04C" w:rsidR="00CA3624" w:rsidRPr="00CA3624" w:rsidRDefault="00327ACC" w:rsidP="00327ACC">
            <w:pPr>
              <w:pStyle w:val="acctmergecolhdg"/>
              <w:tabs>
                <w:tab w:val="decimal" w:pos="980"/>
              </w:tabs>
              <w:spacing w:line="240" w:lineRule="auto"/>
              <w:ind w:left="90" w:hanging="54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(336)</w:t>
            </w:r>
          </w:p>
        </w:tc>
      </w:tr>
      <w:tr w:rsidR="00CA3624" w:rsidRPr="00CA3624" w14:paraId="130BD97E" w14:textId="77777777" w:rsidTr="00C33A39">
        <w:trPr>
          <w:cantSplit/>
        </w:trPr>
        <w:tc>
          <w:tcPr>
            <w:tcW w:w="3600" w:type="dxa"/>
            <w:shd w:val="clear" w:color="auto" w:fill="auto"/>
          </w:tcPr>
          <w:p w14:paraId="60E8A50E" w14:textId="77777777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กำไรขาดทุนเบ็ดเสร็จอื่นที่แบ่งให้กับ</w:t>
            </w:r>
          </w:p>
          <w:p w14:paraId="5810FDC6" w14:textId="77777777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1EE48028" w14:textId="77777777" w:rsidR="00CA3624" w:rsidRPr="00CA3624" w:rsidRDefault="00CA3624" w:rsidP="00CA3624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3F152F3C" w14:textId="77777777" w:rsidR="00CA3624" w:rsidRPr="00CA3624" w:rsidRDefault="00CA3624" w:rsidP="00327ACC">
            <w:pPr>
              <w:tabs>
                <w:tab w:val="clear" w:pos="907"/>
                <w:tab w:val="left" w:pos="910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A3624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C1ED2F" w14:textId="77777777" w:rsidR="00CA3624" w:rsidRPr="00CA3624" w:rsidRDefault="00CA3624" w:rsidP="00CA3624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B4FC7D" w14:textId="77777777" w:rsidR="00CA3624" w:rsidRPr="00CA3624" w:rsidRDefault="00CA3624" w:rsidP="00327ACC">
            <w:pPr>
              <w:pStyle w:val="acctmergecolhdg"/>
              <w:spacing w:line="240" w:lineRule="auto"/>
              <w:ind w:left="90" w:right="120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6472E22" w14:textId="77777777" w:rsidR="00CA3624" w:rsidRPr="00CA3624" w:rsidRDefault="00CA3624" w:rsidP="00327ACC">
            <w:pPr>
              <w:pStyle w:val="acctmergecolhdg"/>
              <w:spacing w:line="240" w:lineRule="auto"/>
              <w:ind w:left="90" w:right="120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3624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80" w:type="dxa"/>
            <w:shd w:val="clear" w:color="auto" w:fill="auto"/>
          </w:tcPr>
          <w:p w14:paraId="23C1CFC1" w14:textId="77777777" w:rsidR="00CA3624" w:rsidRPr="00CA3624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4BED43" w14:textId="77777777" w:rsidR="00CA3624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4DA0E7D" w14:textId="77777777" w:rsidR="00CA3624" w:rsidRPr="00CA3624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C6AA181" w14:textId="77777777" w:rsidR="00CA3624" w:rsidRPr="00CA3624" w:rsidRDefault="00CA3624" w:rsidP="00CA3624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shd w:val="clear" w:color="auto" w:fill="auto"/>
          </w:tcPr>
          <w:p w14:paraId="21C2D8BD" w14:textId="77777777" w:rsidR="00CA3624" w:rsidRPr="00CA3624" w:rsidRDefault="00CA3624" w:rsidP="00327ACC">
            <w:pPr>
              <w:pStyle w:val="acctmergecolhdg"/>
              <w:tabs>
                <w:tab w:val="decimal" w:pos="980"/>
              </w:tabs>
              <w:spacing w:line="240" w:lineRule="auto"/>
              <w:ind w:left="-108" w:right="-43" w:hanging="90"/>
              <w:jc w:val="lef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14:paraId="4B017C56" w14:textId="77777777" w:rsidR="00CA3624" w:rsidRPr="00CA3624" w:rsidRDefault="00CA3624" w:rsidP="00327ACC">
            <w:pPr>
              <w:pStyle w:val="acctmergecolhdg"/>
              <w:tabs>
                <w:tab w:val="decimal" w:pos="980"/>
              </w:tabs>
              <w:spacing w:line="240" w:lineRule="auto"/>
              <w:ind w:left="-108" w:right="-43" w:hanging="90"/>
              <w:jc w:val="lef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A362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441</w:t>
            </w:r>
          </w:p>
        </w:tc>
      </w:tr>
    </w:tbl>
    <w:p w14:paraId="48A37FFA" w14:textId="77777777" w:rsidR="00C33A39" w:rsidRDefault="00C33A39"/>
    <w:p w14:paraId="4371856B" w14:textId="77777777" w:rsidR="00C33A39" w:rsidRDefault="00C33A39"/>
    <w:p w14:paraId="75182D6A" w14:textId="77777777" w:rsidR="00C33A39" w:rsidRDefault="00C33A39"/>
    <w:p w14:paraId="3B9329A7" w14:textId="77777777" w:rsidR="00C33A39" w:rsidRDefault="00C33A39"/>
    <w:p w14:paraId="17B1C61C" w14:textId="77777777" w:rsidR="00C33A39" w:rsidRDefault="00C33A39"/>
    <w:p w14:paraId="1A09DCDE" w14:textId="77777777" w:rsidR="00C33A39" w:rsidRDefault="00C33A39"/>
    <w:p w14:paraId="076AE913" w14:textId="77777777" w:rsidR="00C33A39" w:rsidRDefault="00C33A39"/>
    <w:p w14:paraId="2B7C28C3" w14:textId="77777777" w:rsidR="00C33A39" w:rsidRDefault="00C33A39"/>
    <w:tbl>
      <w:tblPr>
        <w:tblW w:w="931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776"/>
        <w:gridCol w:w="180"/>
        <w:gridCol w:w="1663"/>
        <w:gridCol w:w="179"/>
        <w:gridCol w:w="1560"/>
      </w:tblGrid>
      <w:tr w:rsidR="00404FAD" w:rsidRPr="00D533B8" w14:paraId="79D8F32C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553496C8" w14:textId="77777777" w:rsidR="00404FAD" w:rsidRPr="00D533B8" w:rsidRDefault="00404FAD" w:rsidP="00BF54BA">
            <w:pPr>
              <w:pStyle w:val="acctfourfigures"/>
              <w:spacing w:line="240" w:lineRule="auto"/>
              <w:ind w:left="11" w:hanging="4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8" w:type="dxa"/>
            <w:gridSpan w:val="6"/>
            <w:shd w:val="clear" w:color="auto" w:fill="auto"/>
          </w:tcPr>
          <w:p w14:paraId="5D895D9B" w14:textId="77777777" w:rsidR="00404FAD" w:rsidRPr="00D533B8" w:rsidRDefault="00404FAD" w:rsidP="00BF54BA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04FAD" w:rsidRPr="00D533B8" w14:paraId="1179D0D4" w14:textId="77777777" w:rsidTr="00C33A39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2F5E675" w14:textId="77777777" w:rsidR="00404FAD" w:rsidRPr="00D533B8" w:rsidRDefault="00404FAD" w:rsidP="00BF54BA">
            <w:pPr>
              <w:pStyle w:val="acctfourfigures"/>
              <w:spacing w:line="240" w:lineRule="auto"/>
              <w:ind w:left="9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96D990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7C2558F4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บริษัทย่อยที่ไม่มีสาระสำคัญ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D27B5B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08D32F7F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8D1E205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6D8AD37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04FAD" w:rsidRPr="00D533B8" w14:paraId="467F391F" w14:textId="77777777" w:rsidTr="00C33A39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094D1130" w14:textId="77777777" w:rsidR="00404FAD" w:rsidRPr="00D533B8" w:rsidRDefault="00404FAD" w:rsidP="00BF54B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90" w:hanging="54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38" w:type="dxa"/>
            <w:gridSpan w:val="6"/>
            <w:shd w:val="clear" w:color="auto" w:fill="auto"/>
            <w:vAlign w:val="bottom"/>
          </w:tcPr>
          <w:p w14:paraId="6C990C71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rPr>
                <w:rFonts w:ascii="Angsana New" w:hAnsi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04FAD" w:rsidRPr="00D533B8" w14:paraId="776F6226" w14:textId="77777777" w:rsidTr="00C33A39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19BF2DA9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7663D" w14:textId="77777777" w:rsidR="00404FAD" w:rsidRPr="001719FB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0C2A14B2" w14:textId="77777777" w:rsidR="00404FAD" w:rsidRPr="00C33A39" w:rsidRDefault="00404FAD" w:rsidP="00BF54BA">
            <w:pPr>
              <w:pStyle w:val="acctmergecolhdg"/>
              <w:tabs>
                <w:tab w:val="decimal" w:pos="1377"/>
              </w:tabs>
              <w:spacing w:line="240" w:lineRule="auto"/>
              <w:ind w:left="-80" w:right="-15" w:firstLine="10"/>
              <w:jc w:val="lef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21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89EAC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599BF431" w14:textId="77777777" w:rsidR="00404FAD" w:rsidRPr="009536CA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EF3CF1F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A5DB180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C33A39" w:rsidRPr="00C33A39" w14:paraId="06917193" w14:textId="77777777" w:rsidTr="00C33A39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07154651" w14:textId="77777777" w:rsidR="00C33A39" w:rsidRPr="00C33A39" w:rsidRDefault="00C33A39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37444D" w14:textId="77777777" w:rsidR="00C33A39" w:rsidRPr="00C33A39" w:rsidRDefault="00C33A39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  <w:lang w:val="en-US"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214424A0" w14:textId="77777777" w:rsidR="00C33A39" w:rsidRPr="00C33A39" w:rsidRDefault="00C33A39" w:rsidP="00BF54BA">
            <w:pPr>
              <w:pStyle w:val="acctmergecolhdg"/>
              <w:tabs>
                <w:tab w:val="decimal" w:pos="1377"/>
              </w:tabs>
              <w:spacing w:line="240" w:lineRule="auto"/>
              <w:ind w:left="-80" w:right="-15" w:firstLine="10"/>
              <w:jc w:val="lef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3DE21E" w14:textId="77777777" w:rsidR="00C33A39" w:rsidRPr="00C33A39" w:rsidRDefault="00C33A39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37188A7E" w14:textId="77777777" w:rsidR="00C33A39" w:rsidRPr="00C33A39" w:rsidRDefault="00C33A39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385C556" w14:textId="77777777" w:rsidR="00C33A39" w:rsidRPr="00C33A39" w:rsidRDefault="00C33A39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DF04B9B" w14:textId="77777777" w:rsidR="00C33A39" w:rsidRPr="00C33A39" w:rsidRDefault="00C33A39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</w:rPr>
            </w:pPr>
          </w:p>
        </w:tc>
      </w:tr>
      <w:tr w:rsidR="00404FAD" w:rsidRPr="00D533B8" w14:paraId="281F65BD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14BEB60C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" w:type="dxa"/>
            <w:shd w:val="clear" w:color="auto" w:fill="auto"/>
          </w:tcPr>
          <w:p w14:paraId="735AB330" w14:textId="77777777" w:rsidR="00404FAD" w:rsidRPr="00C97A89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76" w:type="dxa"/>
            <w:shd w:val="clear" w:color="auto" w:fill="auto"/>
          </w:tcPr>
          <w:p w14:paraId="7999278E" w14:textId="77777777" w:rsidR="00404FAD" w:rsidRPr="00C121FF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left="-80" w:right="-15" w:firstLine="10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  <w:r w:rsidRPr="00C121FF">
              <w:rPr>
                <w:rFonts w:ascii="Angsana New" w:hAnsi="Angsana New"/>
                <w:bCs/>
                <w:sz w:val="30"/>
                <w:szCs w:val="30"/>
                <w:lang w:bidi="ar-SA"/>
              </w:rPr>
              <w:t>11,630</w:t>
            </w:r>
          </w:p>
        </w:tc>
        <w:tc>
          <w:tcPr>
            <w:tcW w:w="180" w:type="dxa"/>
            <w:shd w:val="clear" w:color="auto" w:fill="auto"/>
          </w:tcPr>
          <w:p w14:paraId="038F5AD1" w14:textId="77777777" w:rsidR="00404FAD" w:rsidRPr="00C121FF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2D9BAA84" w14:textId="77777777" w:rsidR="00404FAD" w:rsidRPr="00C121FF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7E95255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D08728D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404FAD" w:rsidRPr="00D533B8" w14:paraId="14E2E7AC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578EC752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  <w:shd w:val="clear" w:color="auto" w:fill="auto"/>
          </w:tcPr>
          <w:p w14:paraId="1B816F74" w14:textId="77777777" w:rsidR="00404FAD" w:rsidRPr="00C97A89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76" w:type="dxa"/>
            <w:shd w:val="clear" w:color="auto" w:fill="auto"/>
          </w:tcPr>
          <w:p w14:paraId="4F9D86BD" w14:textId="77777777" w:rsidR="00404FAD" w:rsidRPr="00C121FF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left="-80" w:right="-15" w:firstLine="10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ar-SA"/>
              </w:rPr>
              <w:t>3,431</w:t>
            </w:r>
          </w:p>
        </w:tc>
        <w:tc>
          <w:tcPr>
            <w:tcW w:w="180" w:type="dxa"/>
            <w:shd w:val="clear" w:color="auto" w:fill="auto"/>
          </w:tcPr>
          <w:p w14:paraId="6946D314" w14:textId="77777777" w:rsidR="00404FAD" w:rsidRPr="00C121FF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5D1C9EF9" w14:textId="77777777" w:rsidR="00404FAD" w:rsidRPr="00C121FF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2E0BA833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10407C08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404FAD" w:rsidRPr="00D533B8" w14:paraId="1A165E57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5FDE5DC4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" w:type="dxa"/>
            <w:shd w:val="clear" w:color="auto" w:fill="auto"/>
          </w:tcPr>
          <w:p w14:paraId="70C00F74" w14:textId="77777777" w:rsidR="00404FAD" w:rsidRPr="00C97A89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76" w:type="dxa"/>
            <w:shd w:val="clear" w:color="auto" w:fill="auto"/>
          </w:tcPr>
          <w:p w14:paraId="131DBA86" w14:textId="77777777" w:rsidR="00404FAD" w:rsidRPr="00C121FF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left="-80" w:right="-15" w:firstLine="10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ar-SA"/>
              </w:rPr>
              <w:t>(22,708)</w:t>
            </w:r>
          </w:p>
        </w:tc>
        <w:tc>
          <w:tcPr>
            <w:tcW w:w="180" w:type="dxa"/>
            <w:shd w:val="clear" w:color="auto" w:fill="auto"/>
          </w:tcPr>
          <w:p w14:paraId="76895103" w14:textId="77777777" w:rsidR="00404FAD" w:rsidRPr="00C121FF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0CF5D1FC" w14:textId="77777777" w:rsidR="00404FAD" w:rsidRPr="00C121FF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D85679E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11E505A6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404FAD" w:rsidRPr="00D533B8" w14:paraId="4D7E9376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672DE973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" w:type="dxa"/>
            <w:shd w:val="clear" w:color="auto" w:fill="auto"/>
          </w:tcPr>
          <w:p w14:paraId="6761C34E" w14:textId="77777777" w:rsidR="00404FAD" w:rsidRPr="00C97A89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</w:tcPr>
          <w:p w14:paraId="2C8E8212" w14:textId="77777777" w:rsidR="00404FAD" w:rsidRPr="00C121FF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left="-80" w:right="-15" w:firstLine="10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ar-SA"/>
              </w:rPr>
              <w:t>(4,469)</w:t>
            </w:r>
          </w:p>
        </w:tc>
        <w:tc>
          <w:tcPr>
            <w:tcW w:w="180" w:type="dxa"/>
            <w:shd w:val="clear" w:color="auto" w:fill="auto"/>
          </w:tcPr>
          <w:p w14:paraId="7220B43E" w14:textId="77777777" w:rsidR="00404FAD" w:rsidRPr="00C121FF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6BAFA834" w14:textId="77777777" w:rsidR="00404FAD" w:rsidRPr="00C121FF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CD4D27E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1B9C1281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404FAD" w:rsidRPr="00D533B8" w14:paraId="536F837A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0BEC0357" w14:textId="74876EEC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</w:t>
            </w:r>
            <w:r w:rsidR="005812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7848E28A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7C258" w14:textId="77777777" w:rsidR="00404FAD" w:rsidRPr="00C121FF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left="-80" w:right="-15" w:firstLine="10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C121FF">
              <w:rPr>
                <w:rFonts w:ascii="Angsana New" w:hAnsi="Angsana New"/>
                <w:b/>
                <w:sz w:val="30"/>
                <w:szCs w:val="30"/>
                <w:lang w:bidi="ar-SA"/>
              </w:rPr>
              <w:t>(12,116)</w:t>
            </w:r>
          </w:p>
        </w:tc>
        <w:tc>
          <w:tcPr>
            <w:tcW w:w="180" w:type="dxa"/>
            <w:shd w:val="clear" w:color="auto" w:fill="auto"/>
          </w:tcPr>
          <w:p w14:paraId="53576756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5B241F03" w14:textId="77777777" w:rsidR="00404FAD" w:rsidRPr="009536CA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13C6AEF4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48327997" w14:textId="77777777" w:rsidR="00404FAD" w:rsidRPr="00D533B8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04FAD" w:rsidRPr="00D533B8" w14:paraId="0EC15E8F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7813AF31" w14:textId="77777777" w:rsidR="00404FAD" w:rsidRPr="0093487B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8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มูลค่าตามบัญชีของส่วนได้เสียที่</w:t>
            </w:r>
          </w:p>
          <w:p w14:paraId="2634DCC5" w14:textId="77777777" w:rsidR="00404FAD" w:rsidRPr="0093487B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8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348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ไม่มีอำนาจควบคุม</w:t>
            </w:r>
          </w:p>
        </w:tc>
        <w:tc>
          <w:tcPr>
            <w:tcW w:w="180" w:type="dxa"/>
            <w:shd w:val="clear" w:color="auto" w:fill="auto"/>
          </w:tcPr>
          <w:p w14:paraId="55062FAE" w14:textId="77777777" w:rsidR="00404FAD" w:rsidRPr="0093487B" w:rsidRDefault="00404FAD" w:rsidP="00BF54BA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0164D" w14:textId="77777777" w:rsidR="00404FAD" w:rsidRPr="0093487B" w:rsidRDefault="00404FAD" w:rsidP="00BF54BA">
            <w:pPr>
              <w:pStyle w:val="acctmergecolhdg"/>
              <w:tabs>
                <w:tab w:val="decimal" w:pos="1377"/>
              </w:tabs>
              <w:spacing w:line="240" w:lineRule="auto"/>
              <w:ind w:left="-80" w:right="-15" w:firstLine="10"/>
              <w:jc w:val="lef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  <w:p w14:paraId="26447DFD" w14:textId="77777777" w:rsidR="00404FAD" w:rsidRPr="0093487B" w:rsidRDefault="00404FAD" w:rsidP="00BF54BA">
            <w:pPr>
              <w:pStyle w:val="acctmergecolhdg"/>
              <w:tabs>
                <w:tab w:val="decimal" w:pos="1377"/>
              </w:tabs>
              <w:spacing w:line="240" w:lineRule="auto"/>
              <w:ind w:left="-80" w:right="-15" w:firstLine="10"/>
              <w:jc w:val="lef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93487B">
              <w:rPr>
                <w:rFonts w:ascii="Angsana New" w:hAnsi="Angsana New"/>
                <w:bCs/>
                <w:sz w:val="30"/>
                <w:szCs w:val="30"/>
                <w:lang w:val="en-US"/>
              </w:rPr>
              <w:t>(4,846)</w:t>
            </w:r>
          </w:p>
        </w:tc>
        <w:tc>
          <w:tcPr>
            <w:tcW w:w="180" w:type="dxa"/>
            <w:shd w:val="clear" w:color="auto" w:fill="auto"/>
          </w:tcPr>
          <w:p w14:paraId="2CA2099C" w14:textId="77777777" w:rsidR="00404FAD" w:rsidRPr="0093487B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5F577013" w14:textId="77777777" w:rsidR="00404FAD" w:rsidRPr="0093487B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  <w:p w14:paraId="387370E7" w14:textId="77777777" w:rsidR="00404FAD" w:rsidRPr="0093487B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93487B">
              <w:rPr>
                <w:rFonts w:ascii="Angsana New" w:hAnsi="Angsana New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FBF2C41" w14:textId="77777777" w:rsidR="00404FAD" w:rsidRPr="0093487B" w:rsidRDefault="00404FAD" w:rsidP="00BF54BA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24118764" w14:textId="77777777" w:rsidR="00404FAD" w:rsidRPr="0093487B" w:rsidRDefault="00404FAD" w:rsidP="00BF54BA">
            <w:pPr>
              <w:pStyle w:val="acctmergecolhdg"/>
              <w:tabs>
                <w:tab w:val="decimal" w:pos="1265"/>
              </w:tabs>
              <w:spacing w:line="240" w:lineRule="auto"/>
              <w:ind w:left="-108" w:right="-43" w:hanging="90"/>
              <w:jc w:val="lef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  <w:p w14:paraId="4F83CFA2" w14:textId="77777777" w:rsidR="00404FAD" w:rsidRPr="0093487B" w:rsidRDefault="00404FAD" w:rsidP="00BF54BA">
            <w:pPr>
              <w:pStyle w:val="acctmergecolhdg"/>
              <w:tabs>
                <w:tab w:val="decimal" w:pos="1265"/>
              </w:tabs>
              <w:spacing w:line="240" w:lineRule="auto"/>
              <w:ind w:left="-108" w:right="-43" w:hanging="90"/>
              <w:jc w:val="lef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3487B">
              <w:rPr>
                <w:rFonts w:ascii="Angsana New" w:hAnsi="Angsana New"/>
                <w:bCs/>
                <w:sz w:val="30"/>
                <w:szCs w:val="30"/>
                <w:lang w:val="en-US"/>
              </w:rPr>
              <w:t>(4,846)</w:t>
            </w:r>
          </w:p>
        </w:tc>
      </w:tr>
      <w:tr w:rsidR="00404FAD" w:rsidRPr="00D533B8" w14:paraId="1CE915AD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2B554C39" w14:textId="77777777" w:rsidR="00404FAD" w:rsidRPr="00D533B8" w:rsidRDefault="00404FAD" w:rsidP="00BF54BA">
            <w:pPr>
              <w:pStyle w:val="ListBullet3"/>
              <w:numPr>
                <w:ilvl w:val="0"/>
                <w:numId w:val="0"/>
              </w:numPr>
              <w:spacing w:line="240" w:lineRule="auto"/>
              <w:ind w:left="90" w:hanging="5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59E9FF" w14:textId="77777777" w:rsidR="00404FAD" w:rsidRPr="00D533B8" w:rsidRDefault="00404FAD" w:rsidP="00BF54BA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double" w:sz="4" w:space="0" w:color="auto"/>
            </w:tcBorders>
            <w:shd w:val="clear" w:color="auto" w:fill="auto"/>
          </w:tcPr>
          <w:p w14:paraId="4E729375" w14:textId="77777777" w:rsidR="00404FAD" w:rsidRPr="00D533B8" w:rsidRDefault="00404FAD" w:rsidP="00BF54BA">
            <w:pPr>
              <w:pStyle w:val="acctfourfigures"/>
              <w:tabs>
                <w:tab w:val="clear" w:pos="765"/>
                <w:tab w:val="decimal" w:pos="1377"/>
              </w:tabs>
              <w:spacing w:line="240" w:lineRule="auto"/>
              <w:ind w:left="-80" w:right="-15" w:firstLine="10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C8FD5B6" w14:textId="77777777" w:rsidR="00404FAD" w:rsidRPr="00D533B8" w:rsidRDefault="00404FAD" w:rsidP="00BF54BA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663" w:type="dxa"/>
            <w:shd w:val="clear" w:color="auto" w:fill="auto"/>
          </w:tcPr>
          <w:p w14:paraId="5506684E" w14:textId="77777777" w:rsidR="00404FAD" w:rsidRPr="00D533B8" w:rsidRDefault="00404FAD" w:rsidP="00BF54BA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79" w:type="dxa"/>
            <w:shd w:val="clear" w:color="auto" w:fill="auto"/>
          </w:tcPr>
          <w:p w14:paraId="71DC5339" w14:textId="77777777" w:rsidR="00404FAD" w:rsidRPr="00D533B8" w:rsidRDefault="00404FAD" w:rsidP="00BF54BA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2C719836" w14:textId="77777777" w:rsidR="00404FAD" w:rsidRPr="00D533B8" w:rsidRDefault="00404FAD" w:rsidP="00BF54BA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left="90" w:hanging="540"/>
              <w:rPr>
                <w:rFonts w:ascii="Angsana New" w:hAnsi="Angsana New"/>
                <w:sz w:val="20"/>
              </w:rPr>
            </w:pPr>
          </w:p>
        </w:tc>
      </w:tr>
      <w:tr w:rsidR="00404FAD" w:rsidRPr="00D533B8" w14:paraId="4C889461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34F16152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" w:type="dxa"/>
            <w:shd w:val="clear" w:color="auto" w:fill="auto"/>
          </w:tcPr>
          <w:p w14:paraId="2B2F479B" w14:textId="77777777" w:rsidR="00404FAD" w:rsidRPr="009536CA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76" w:type="dxa"/>
            <w:shd w:val="clear" w:color="auto" w:fill="auto"/>
          </w:tcPr>
          <w:p w14:paraId="4FDABD5B" w14:textId="77777777" w:rsidR="00404FAD" w:rsidRPr="00013FB4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left="-80" w:right="-15" w:firstLine="10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ar-SA"/>
              </w:rPr>
              <w:t>40,868</w:t>
            </w:r>
          </w:p>
        </w:tc>
        <w:tc>
          <w:tcPr>
            <w:tcW w:w="180" w:type="dxa"/>
            <w:shd w:val="clear" w:color="auto" w:fill="auto"/>
          </w:tcPr>
          <w:p w14:paraId="159F20CE" w14:textId="77777777" w:rsidR="00404FAD" w:rsidRPr="00D533B8" w:rsidRDefault="00404FAD" w:rsidP="00BF54BA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14BA4306" w14:textId="77777777" w:rsidR="00404FAD" w:rsidRPr="00D533B8" w:rsidRDefault="00404FAD" w:rsidP="00BF54BA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48A9FBE5" w14:textId="77777777" w:rsidR="00404FAD" w:rsidRPr="00D533B8" w:rsidRDefault="00404FAD" w:rsidP="00BF54BA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3C315B4E" w14:textId="77777777" w:rsidR="00404FAD" w:rsidRPr="00D533B8" w:rsidRDefault="00404FAD" w:rsidP="00BF54BA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left="90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FAD" w:rsidRPr="00D533B8" w14:paraId="6D9F7E88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2EB12D4C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ขาดท</w:t>
            </w:r>
            <w:r>
              <w:rPr>
                <w:rFonts w:ascii="Angsana New" w:hAnsi="Angsana New"/>
                <w:sz w:val="30"/>
                <w:szCs w:val="30"/>
                <w:cs/>
              </w:rPr>
              <w:t>ุน</w:t>
            </w:r>
          </w:p>
        </w:tc>
        <w:tc>
          <w:tcPr>
            <w:tcW w:w="180" w:type="dxa"/>
            <w:shd w:val="clear" w:color="auto" w:fill="auto"/>
          </w:tcPr>
          <w:p w14:paraId="5E239134" w14:textId="77777777" w:rsidR="00404FAD" w:rsidRPr="009536CA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76" w:type="dxa"/>
            <w:shd w:val="clear" w:color="auto" w:fill="auto"/>
          </w:tcPr>
          <w:p w14:paraId="15865481" w14:textId="77777777" w:rsidR="00404FAD" w:rsidRPr="009536CA" w:rsidRDefault="00404FAD" w:rsidP="00BF54BA">
            <w:pPr>
              <w:pStyle w:val="acctmergecolhdg"/>
              <w:tabs>
                <w:tab w:val="decimal" w:pos="1377"/>
              </w:tabs>
              <w:spacing w:line="240" w:lineRule="auto"/>
              <w:ind w:left="-80" w:right="-15" w:firstLine="1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(459)</w:t>
            </w:r>
          </w:p>
        </w:tc>
        <w:tc>
          <w:tcPr>
            <w:tcW w:w="180" w:type="dxa"/>
            <w:shd w:val="clear" w:color="auto" w:fill="auto"/>
          </w:tcPr>
          <w:p w14:paraId="5D649FD2" w14:textId="77777777" w:rsidR="00404FAD" w:rsidRPr="00D533B8" w:rsidRDefault="00404FAD" w:rsidP="00BF54BA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785415A6" w14:textId="77777777" w:rsidR="00404FAD" w:rsidRPr="00D533B8" w:rsidRDefault="00404FAD" w:rsidP="00BF54BA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4CCF83C1" w14:textId="77777777" w:rsidR="00404FAD" w:rsidRPr="00D533B8" w:rsidRDefault="00404FAD" w:rsidP="00BF54BA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4FFE6618" w14:textId="77777777" w:rsidR="00404FAD" w:rsidRPr="00D533B8" w:rsidRDefault="00404FAD" w:rsidP="00BF54BA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left="90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FAD" w:rsidRPr="00D533B8" w14:paraId="5FD2C9F8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1AC6231E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3E3DE52E" w14:textId="77777777" w:rsidR="00404FAD" w:rsidRPr="009536CA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</w:tcPr>
          <w:p w14:paraId="678DE0C9" w14:textId="77777777" w:rsidR="00404FAD" w:rsidRPr="00C121FF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left="-80" w:right="-15" w:firstLine="10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  <w:r w:rsidRPr="00C121FF">
              <w:rPr>
                <w:rFonts w:ascii="Angsana New" w:hAnsi="Angsana New"/>
                <w:bCs/>
                <w:sz w:val="30"/>
                <w:szCs w:val="30"/>
                <w:lang w:bidi="ar-SA"/>
              </w:rPr>
              <w:t>610</w:t>
            </w:r>
          </w:p>
        </w:tc>
        <w:tc>
          <w:tcPr>
            <w:tcW w:w="180" w:type="dxa"/>
            <w:shd w:val="clear" w:color="auto" w:fill="auto"/>
          </w:tcPr>
          <w:p w14:paraId="48F57F5F" w14:textId="77777777" w:rsidR="00404FAD" w:rsidRPr="00D533B8" w:rsidRDefault="00404FAD" w:rsidP="00BF54BA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0D243F20" w14:textId="77777777" w:rsidR="00404FAD" w:rsidRPr="00D533B8" w:rsidRDefault="00404FAD" w:rsidP="00BF54BA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42965969" w14:textId="77777777" w:rsidR="00404FAD" w:rsidRPr="00D533B8" w:rsidRDefault="00404FAD" w:rsidP="00BF54BA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1CF0E01F" w14:textId="77777777" w:rsidR="00404FAD" w:rsidRPr="00D533B8" w:rsidRDefault="00404FAD" w:rsidP="00BF54BA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left="90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FAD" w:rsidRPr="00D533B8" w14:paraId="00E830FF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349B1E97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80" w:type="dxa"/>
            <w:shd w:val="clear" w:color="auto" w:fill="auto"/>
          </w:tcPr>
          <w:p w14:paraId="3DF1451F" w14:textId="77777777" w:rsidR="00404FAD" w:rsidRPr="00D533B8" w:rsidRDefault="00404FAD" w:rsidP="00BF54BA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58DED" w14:textId="77777777" w:rsidR="00404FAD" w:rsidRPr="00C121FF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left="-80" w:right="-15" w:firstLine="10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C121FF">
              <w:rPr>
                <w:rFonts w:ascii="Angsana New" w:hAnsi="Angsana New"/>
                <w:b/>
                <w:sz w:val="30"/>
                <w:szCs w:val="30"/>
                <w:lang w:bidi="ar-SA"/>
              </w:rPr>
              <w:t>151</w:t>
            </w:r>
          </w:p>
        </w:tc>
        <w:tc>
          <w:tcPr>
            <w:tcW w:w="180" w:type="dxa"/>
            <w:shd w:val="clear" w:color="auto" w:fill="auto"/>
          </w:tcPr>
          <w:p w14:paraId="4652AADE" w14:textId="77777777" w:rsidR="00404FAD" w:rsidRPr="00D533B8" w:rsidRDefault="00404FAD" w:rsidP="00BF54BA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6C71E488" w14:textId="77777777" w:rsidR="00404FAD" w:rsidRPr="00D533B8" w:rsidRDefault="00404FAD" w:rsidP="00BF54BA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68592619" w14:textId="77777777" w:rsidR="00404FAD" w:rsidRPr="00D533B8" w:rsidRDefault="00404FAD" w:rsidP="00BF54BA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3F176E1D" w14:textId="77777777" w:rsidR="00404FAD" w:rsidRPr="00D533B8" w:rsidRDefault="00404FAD" w:rsidP="00BF54BA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left="90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FAD" w:rsidRPr="00D533B8" w14:paraId="3D6B4236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66AC4DAC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ขาดทุนที่แบ่งให้กับส่วนได้เสียที่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ไม่มีอำนาจควบคุม</w:t>
            </w:r>
          </w:p>
        </w:tc>
        <w:tc>
          <w:tcPr>
            <w:tcW w:w="180" w:type="dxa"/>
            <w:shd w:val="clear" w:color="auto" w:fill="auto"/>
          </w:tcPr>
          <w:p w14:paraId="7B2CB1AC" w14:textId="77777777" w:rsidR="00404FAD" w:rsidRPr="009536CA" w:rsidRDefault="00404FAD" w:rsidP="00BF54BA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91841" w14:textId="77777777" w:rsidR="00404FAD" w:rsidRDefault="00404FAD" w:rsidP="00BF54BA">
            <w:pPr>
              <w:pStyle w:val="acctmergecolhdg"/>
              <w:tabs>
                <w:tab w:val="decimal" w:pos="1377"/>
              </w:tabs>
              <w:spacing w:line="240" w:lineRule="auto"/>
              <w:ind w:left="-80" w:right="-15" w:firstLine="1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  <w:p w14:paraId="7E1470B8" w14:textId="77777777" w:rsidR="00404FAD" w:rsidRPr="009536CA" w:rsidRDefault="00404FAD" w:rsidP="00BF54BA">
            <w:pPr>
              <w:pStyle w:val="acctmergecolhdg"/>
              <w:tabs>
                <w:tab w:val="decimal" w:pos="1377"/>
              </w:tabs>
              <w:spacing w:line="240" w:lineRule="auto"/>
              <w:ind w:left="-80" w:right="-15" w:firstLine="1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(184)</w:t>
            </w:r>
          </w:p>
        </w:tc>
        <w:tc>
          <w:tcPr>
            <w:tcW w:w="180" w:type="dxa"/>
            <w:shd w:val="clear" w:color="auto" w:fill="auto"/>
          </w:tcPr>
          <w:p w14:paraId="71352D77" w14:textId="77777777" w:rsidR="00404FAD" w:rsidRPr="009536CA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201E1A5B" w14:textId="77777777" w:rsidR="00404FAD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  <w:p w14:paraId="3DE5CCBB" w14:textId="77777777" w:rsidR="00404FAD" w:rsidRPr="009536CA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3EBFA33" w14:textId="77777777" w:rsidR="00404FAD" w:rsidRPr="009536CA" w:rsidRDefault="00404FAD" w:rsidP="00BF54BA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7EEA4F50" w14:textId="77777777" w:rsidR="00404FAD" w:rsidRDefault="00404FAD" w:rsidP="00BF54BA">
            <w:pPr>
              <w:pStyle w:val="acctmergecolhdg"/>
              <w:tabs>
                <w:tab w:val="decimal" w:pos="1265"/>
              </w:tabs>
              <w:spacing w:line="240" w:lineRule="auto"/>
              <w:ind w:left="90" w:hanging="54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  <w:p w14:paraId="7DF1B9A1" w14:textId="77777777" w:rsidR="00404FAD" w:rsidRPr="009536CA" w:rsidRDefault="00404FAD" w:rsidP="00BF54BA">
            <w:pPr>
              <w:pStyle w:val="acctmergecolhdg"/>
              <w:tabs>
                <w:tab w:val="decimal" w:pos="1265"/>
              </w:tabs>
              <w:spacing w:line="240" w:lineRule="auto"/>
              <w:ind w:left="90" w:hanging="54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(184)</w:t>
            </w:r>
          </w:p>
        </w:tc>
      </w:tr>
      <w:tr w:rsidR="00404FAD" w:rsidRPr="00D533B8" w14:paraId="27F2D2F0" w14:textId="77777777" w:rsidTr="00C33A39">
        <w:trPr>
          <w:cantSplit/>
        </w:trPr>
        <w:tc>
          <w:tcPr>
            <w:tcW w:w="3780" w:type="dxa"/>
            <w:shd w:val="clear" w:color="auto" w:fill="auto"/>
          </w:tcPr>
          <w:p w14:paraId="56D7DAAC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กำไรขาดทุนเบ็ดเสร็จอื่นที่แบ่งให้กับ</w:t>
            </w:r>
          </w:p>
          <w:p w14:paraId="31ECD625" w14:textId="77777777" w:rsidR="00404FAD" w:rsidRPr="00D533B8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  <w:shd w:val="clear" w:color="auto" w:fill="auto"/>
          </w:tcPr>
          <w:p w14:paraId="65E0253A" w14:textId="77777777" w:rsidR="00404FAD" w:rsidRPr="009536CA" w:rsidRDefault="00404FAD" w:rsidP="00BF54BA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010F77" w14:textId="77777777" w:rsidR="00404FAD" w:rsidRPr="00C121FF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left="-80" w:right="-15" w:firstLine="10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</w:p>
          <w:p w14:paraId="3ABB2990" w14:textId="77777777" w:rsidR="00404FAD" w:rsidRPr="00C121FF" w:rsidRDefault="00404FAD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left="-80" w:right="-15" w:firstLine="10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  <w:r w:rsidRPr="00C121FF">
              <w:rPr>
                <w:rFonts w:ascii="Angsana New" w:hAnsi="Angsana New"/>
                <w:bCs/>
                <w:sz w:val="30"/>
                <w:szCs w:val="30"/>
                <w:lang w:bidi="ar-SA"/>
              </w:rPr>
              <w:t>244</w:t>
            </w:r>
          </w:p>
        </w:tc>
        <w:tc>
          <w:tcPr>
            <w:tcW w:w="180" w:type="dxa"/>
            <w:shd w:val="clear" w:color="auto" w:fill="auto"/>
          </w:tcPr>
          <w:p w14:paraId="39365147" w14:textId="77777777" w:rsidR="00404FAD" w:rsidRPr="00C121FF" w:rsidRDefault="00404FAD" w:rsidP="00BF54BA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63" w:type="dxa"/>
            <w:shd w:val="clear" w:color="auto" w:fill="auto"/>
          </w:tcPr>
          <w:p w14:paraId="73D8F412" w14:textId="77777777" w:rsidR="00404FAD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  <w:p w14:paraId="65184A3A" w14:textId="77777777" w:rsidR="00404FAD" w:rsidRPr="009536CA" w:rsidRDefault="00404FAD" w:rsidP="00BF54B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FE47E4A" w14:textId="77777777" w:rsidR="00404FAD" w:rsidRPr="009536CA" w:rsidRDefault="00404FAD" w:rsidP="00BF54BA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2BCDDA50" w14:textId="77777777" w:rsidR="00404FAD" w:rsidRDefault="00404FAD" w:rsidP="00BF54BA">
            <w:pPr>
              <w:pStyle w:val="acctmergecolhdg"/>
              <w:tabs>
                <w:tab w:val="decimal" w:pos="1265"/>
              </w:tabs>
              <w:spacing w:line="240" w:lineRule="auto"/>
              <w:ind w:left="90" w:hanging="54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  <w:p w14:paraId="133D0B9A" w14:textId="77777777" w:rsidR="00404FAD" w:rsidRPr="009536CA" w:rsidRDefault="00404FAD" w:rsidP="00BF54BA">
            <w:pPr>
              <w:pStyle w:val="acctmergecolhdg"/>
              <w:tabs>
                <w:tab w:val="decimal" w:pos="1265"/>
              </w:tabs>
              <w:spacing w:line="240" w:lineRule="auto"/>
              <w:ind w:left="90" w:right="60" w:hanging="54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244</w:t>
            </w:r>
          </w:p>
        </w:tc>
      </w:tr>
    </w:tbl>
    <w:p w14:paraId="2992F94F" w14:textId="77777777" w:rsidR="00404FAD" w:rsidRDefault="00404FAD" w:rsidP="00404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540"/>
        <w:jc w:val="thaiDistribute"/>
        <w:rPr>
          <w:rFonts w:ascii="Angsana New" w:hAnsi="Angsana New"/>
          <w:sz w:val="30"/>
          <w:szCs w:val="30"/>
        </w:rPr>
      </w:pPr>
    </w:p>
    <w:p w14:paraId="0673276A" w14:textId="77777777" w:rsidR="00163E61" w:rsidRPr="00D533B8" w:rsidRDefault="00163E61" w:rsidP="00A83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ABBCD93" w14:textId="77777777" w:rsidR="00163E61" w:rsidRPr="00D533B8" w:rsidRDefault="00163E61" w:rsidP="00BD5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 w:hanging="540"/>
        <w:jc w:val="thaiDistribute"/>
        <w:rPr>
          <w:rFonts w:ascii="Angsana New" w:hAnsi="Angsana New"/>
          <w:sz w:val="16"/>
          <w:szCs w:val="16"/>
        </w:rPr>
      </w:pPr>
    </w:p>
    <w:p w14:paraId="61CA3F7D" w14:textId="77777777" w:rsidR="0049062A" w:rsidRDefault="0049062A" w:rsidP="00490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F29C5E" w14:textId="77777777" w:rsidR="00A831F4" w:rsidRPr="00D533B8" w:rsidRDefault="00A831F4" w:rsidP="00490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A831F4" w:rsidRPr="00D533B8" w:rsidSect="00316FEB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44658296" w14:textId="77777777" w:rsidR="005B3B34" w:rsidRPr="00913A42" w:rsidRDefault="005B3B34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054F966D" w14:textId="77777777" w:rsidR="004B464D" w:rsidRPr="001500E7" w:rsidRDefault="004B464D" w:rsidP="004B4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90"/>
        <w:gridCol w:w="180"/>
        <w:gridCol w:w="90"/>
        <w:gridCol w:w="1080"/>
        <w:gridCol w:w="90"/>
        <w:gridCol w:w="180"/>
        <w:gridCol w:w="90"/>
        <w:gridCol w:w="1080"/>
        <w:gridCol w:w="90"/>
        <w:gridCol w:w="180"/>
        <w:gridCol w:w="90"/>
        <w:gridCol w:w="1530"/>
        <w:gridCol w:w="270"/>
        <w:gridCol w:w="1170"/>
        <w:gridCol w:w="270"/>
        <w:gridCol w:w="1440"/>
        <w:gridCol w:w="270"/>
        <w:gridCol w:w="1170"/>
      </w:tblGrid>
      <w:tr w:rsidR="000861B5" w:rsidRPr="001500E7" w14:paraId="482E4129" w14:textId="77777777" w:rsidTr="001565D6">
        <w:tc>
          <w:tcPr>
            <w:tcW w:w="3150" w:type="dxa"/>
            <w:shd w:val="clear" w:color="auto" w:fill="auto"/>
          </w:tcPr>
          <w:p w14:paraId="594A9695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F87336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9"/>
            <w:shd w:val="clear" w:color="auto" w:fill="auto"/>
          </w:tcPr>
          <w:p w14:paraId="1D7FBACE" w14:textId="3BE8AB1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861B5" w:rsidRPr="001500E7" w14:paraId="64B54DD1" w14:textId="77777777" w:rsidTr="001565D6">
        <w:tc>
          <w:tcPr>
            <w:tcW w:w="3150" w:type="dxa"/>
            <w:shd w:val="clear" w:color="auto" w:fill="auto"/>
          </w:tcPr>
          <w:p w14:paraId="318690F2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C0E36E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735F98" w14:textId="4168C100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270F3A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8800913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E8F20B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9A8F86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80E783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53E72B8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37C3C66D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A0054F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F88D00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462905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69A06D7F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958252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1B5" w:rsidRPr="001500E7" w14:paraId="70B846CD" w14:textId="77777777" w:rsidTr="001565D6">
        <w:tc>
          <w:tcPr>
            <w:tcW w:w="3150" w:type="dxa"/>
            <w:shd w:val="clear" w:color="auto" w:fill="auto"/>
          </w:tcPr>
          <w:p w14:paraId="1A773673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6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9BEF500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70A65A" w14:textId="04E1E94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AABCF5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7200347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2AB9CC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C269C74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4CE3B5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0C8813A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17126C2F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CCFFF2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83BB96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C026B5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199D6F5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D82961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1B5" w:rsidRPr="001500E7" w14:paraId="51EC8F60" w14:textId="77777777" w:rsidTr="001565D6">
        <w:tc>
          <w:tcPr>
            <w:tcW w:w="3150" w:type="dxa"/>
            <w:shd w:val="clear" w:color="auto" w:fill="auto"/>
          </w:tcPr>
          <w:p w14:paraId="68811B22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D470A8" w14:textId="62B777D2" w:rsidR="000861B5" w:rsidRPr="000861B5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61B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3BFAE083" w14:textId="5DC9E148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83D06B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5DF4FA5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FF3E50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50666F2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A80A44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69E7698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8387F49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77DF3D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03BBDC7A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05DDB8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5117B02D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CE85B8" w14:textId="77777777" w:rsidR="000861B5" w:rsidRPr="001500E7" w:rsidRDefault="000861B5" w:rsidP="00B6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861B5" w:rsidRPr="001500E7" w14:paraId="79010AC8" w14:textId="77777777" w:rsidTr="001565D6">
        <w:trPr>
          <w:trHeight w:val="353"/>
        </w:trPr>
        <w:tc>
          <w:tcPr>
            <w:tcW w:w="3150" w:type="dxa"/>
            <w:shd w:val="clear" w:color="auto" w:fill="auto"/>
          </w:tcPr>
          <w:p w14:paraId="7B45442B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CEE6B3C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9"/>
            <w:shd w:val="clear" w:color="auto" w:fill="auto"/>
          </w:tcPr>
          <w:p w14:paraId="2B550DD9" w14:textId="04F2AD49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61B5" w:rsidRPr="001500E7" w14:paraId="7345C88F" w14:textId="77777777" w:rsidTr="001565D6">
        <w:tc>
          <w:tcPr>
            <w:tcW w:w="3150" w:type="dxa"/>
            <w:shd w:val="clear" w:color="auto" w:fill="auto"/>
          </w:tcPr>
          <w:p w14:paraId="38078967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</w:tcPr>
          <w:p w14:paraId="156DEC14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142EF9E1" w14:textId="1194D2F6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34EED3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EBAF66F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8CDBBC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7D6AC37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99898E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A3EE2AE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98AFBBC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3E842EC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605C39AA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shd w:val="clear" w:color="auto" w:fill="auto"/>
          </w:tcPr>
          <w:p w14:paraId="4D1D181B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032AC7B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30FE15E" w14:textId="77777777" w:rsidR="000861B5" w:rsidRPr="001500E7" w:rsidRDefault="000861B5" w:rsidP="007C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0861B5" w:rsidRPr="001500E7" w14:paraId="2A123349" w14:textId="77777777" w:rsidTr="001565D6">
        <w:trPr>
          <w:trHeight w:val="380"/>
        </w:trPr>
        <w:tc>
          <w:tcPr>
            <w:tcW w:w="3150" w:type="dxa"/>
            <w:shd w:val="clear" w:color="auto" w:fill="auto"/>
          </w:tcPr>
          <w:p w14:paraId="572C07FD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</w:tcPr>
          <w:p w14:paraId="5611FB52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3B606F" w14:textId="35068466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131,288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EF4EE7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EB2BFD1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373,922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75B534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0B56489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986,044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DE8AAD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97ADD72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91,329</w:t>
            </w:r>
          </w:p>
        </w:tc>
        <w:tc>
          <w:tcPr>
            <w:tcW w:w="270" w:type="dxa"/>
            <w:shd w:val="clear" w:color="auto" w:fill="auto"/>
          </w:tcPr>
          <w:p w14:paraId="798E587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E4EFBF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53,767</w:t>
            </w:r>
          </w:p>
        </w:tc>
        <w:tc>
          <w:tcPr>
            <w:tcW w:w="270" w:type="dxa"/>
            <w:shd w:val="clear" w:color="auto" w:fill="auto"/>
          </w:tcPr>
          <w:p w14:paraId="3DCE71D7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3F21DD2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69,527</w:t>
            </w:r>
          </w:p>
        </w:tc>
        <w:tc>
          <w:tcPr>
            <w:tcW w:w="270" w:type="dxa"/>
            <w:shd w:val="clear" w:color="auto" w:fill="auto"/>
          </w:tcPr>
          <w:p w14:paraId="6A6EDD86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354E86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1,705,877</w:t>
            </w:r>
          </w:p>
        </w:tc>
      </w:tr>
      <w:tr w:rsidR="000861B5" w:rsidRPr="001500E7" w14:paraId="07A8C661" w14:textId="77777777" w:rsidTr="001565D6">
        <w:tc>
          <w:tcPr>
            <w:tcW w:w="3150" w:type="dxa"/>
            <w:shd w:val="clear" w:color="auto" w:fill="auto"/>
          </w:tcPr>
          <w:p w14:paraId="174651BC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D925FE9" w14:textId="77777777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BA6772" w14:textId="0AE35075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1F6B90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96E4390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22B366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C48F97D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13,198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981B69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4604D4E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4,352</w:t>
            </w:r>
          </w:p>
        </w:tc>
        <w:tc>
          <w:tcPr>
            <w:tcW w:w="270" w:type="dxa"/>
            <w:shd w:val="clear" w:color="auto" w:fill="auto"/>
          </w:tcPr>
          <w:p w14:paraId="5D829216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2B2D4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3,230</w:t>
            </w:r>
          </w:p>
        </w:tc>
        <w:tc>
          <w:tcPr>
            <w:tcW w:w="270" w:type="dxa"/>
            <w:shd w:val="clear" w:color="auto" w:fill="auto"/>
          </w:tcPr>
          <w:p w14:paraId="14751473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9E4BD4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141,817</w:t>
            </w:r>
          </w:p>
        </w:tc>
        <w:tc>
          <w:tcPr>
            <w:tcW w:w="270" w:type="dxa"/>
            <w:shd w:val="clear" w:color="auto" w:fill="auto"/>
          </w:tcPr>
          <w:p w14:paraId="55CFEBDD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98740C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162,900</w:t>
            </w:r>
          </w:p>
        </w:tc>
      </w:tr>
      <w:tr w:rsidR="000861B5" w:rsidRPr="001500E7" w14:paraId="6AF91089" w14:textId="77777777" w:rsidTr="001565D6">
        <w:tc>
          <w:tcPr>
            <w:tcW w:w="3150" w:type="dxa"/>
            <w:shd w:val="clear" w:color="auto" w:fill="auto"/>
          </w:tcPr>
          <w:p w14:paraId="70CF3ECB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</w:tcPr>
          <w:p w14:paraId="6C398ADD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A8DD7E" w14:textId="03764B75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460C6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056BF42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13,997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F419C6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18D8FC1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101,594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D0BC3F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8D2B49F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  <w:tc>
          <w:tcPr>
            <w:tcW w:w="270" w:type="dxa"/>
            <w:shd w:val="clear" w:color="auto" w:fill="auto"/>
          </w:tcPr>
          <w:p w14:paraId="26681BCB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FF010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7,318</w:t>
            </w:r>
          </w:p>
        </w:tc>
        <w:tc>
          <w:tcPr>
            <w:tcW w:w="270" w:type="dxa"/>
            <w:shd w:val="clear" w:color="auto" w:fill="auto"/>
          </w:tcPr>
          <w:p w14:paraId="0BD751EC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6E7F2F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(124,020)</w:t>
            </w:r>
          </w:p>
        </w:tc>
        <w:tc>
          <w:tcPr>
            <w:tcW w:w="270" w:type="dxa"/>
            <w:shd w:val="clear" w:color="auto" w:fill="auto"/>
          </w:tcPr>
          <w:p w14:paraId="5012249A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130022" w14:textId="77777777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861B5" w:rsidRPr="001500E7" w14:paraId="4E186714" w14:textId="77777777" w:rsidTr="001565D6">
        <w:tc>
          <w:tcPr>
            <w:tcW w:w="3150" w:type="dxa"/>
            <w:shd w:val="clear" w:color="auto" w:fill="auto"/>
          </w:tcPr>
          <w:p w14:paraId="6FFC3F1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9561BEB" w14:textId="77777777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0D6824" w14:textId="7691256F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6100A0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061C1E9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(430)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58BB92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420A52A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(9,225)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6CE4F1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397E39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(527)</w:t>
            </w:r>
          </w:p>
        </w:tc>
        <w:tc>
          <w:tcPr>
            <w:tcW w:w="270" w:type="dxa"/>
            <w:shd w:val="clear" w:color="auto" w:fill="auto"/>
          </w:tcPr>
          <w:p w14:paraId="65030360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A56CD1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(8,342)</w:t>
            </w:r>
          </w:p>
        </w:tc>
        <w:tc>
          <w:tcPr>
            <w:tcW w:w="270" w:type="dxa"/>
            <w:shd w:val="clear" w:color="auto" w:fill="auto"/>
          </w:tcPr>
          <w:p w14:paraId="484C59D4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1EF3EE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80CA1A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D61CB7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(18,524)</w:t>
            </w:r>
          </w:p>
        </w:tc>
      </w:tr>
      <w:tr w:rsidR="000861B5" w:rsidRPr="001500E7" w14:paraId="4448E92E" w14:textId="77777777" w:rsidTr="001565D6">
        <w:tc>
          <w:tcPr>
            <w:tcW w:w="3150" w:type="dxa"/>
            <w:shd w:val="clear" w:color="auto" w:fill="auto"/>
          </w:tcPr>
          <w:p w14:paraId="193758DD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7B58CDA7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</w:tcPr>
          <w:p w14:paraId="5A5EC07E" w14:textId="77777777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D688CA" w14:textId="3779E54E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4A7071" w14:textId="77777777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C88EB2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70F05" w14:textId="77777777" w:rsidR="000861B5" w:rsidRPr="001500E7" w:rsidRDefault="000861B5" w:rsidP="007B0C1B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A7E9D1" w14:textId="77777777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C1B6D6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02D9F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30C99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(372)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770945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B850B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BBCE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(118)</w:t>
            </w:r>
          </w:p>
        </w:tc>
        <w:tc>
          <w:tcPr>
            <w:tcW w:w="270" w:type="dxa"/>
            <w:shd w:val="clear" w:color="auto" w:fill="auto"/>
          </w:tcPr>
          <w:p w14:paraId="072AD5D2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597BFC" w14:textId="77777777" w:rsidR="000861B5" w:rsidRPr="001500E7" w:rsidRDefault="000861B5" w:rsidP="007B0C1B">
            <w:pPr>
              <w:pStyle w:val="acctfourfigures"/>
              <w:tabs>
                <w:tab w:val="clear" w:pos="765"/>
                <w:tab w:val="decimal" w:pos="874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F629D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270" w:type="dxa"/>
            <w:shd w:val="clear" w:color="auto" w:fill="auto"/>
          </w:tcPr>
          <w:p w14:paraId="6EB01F41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ABEE01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D6A40F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60AB7D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9FC4A9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485099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</w:tr>
      <w:tr w:rsidR="001565D6" w:rsidRPr="001500E7" w14:paraId="6DADF4CF" w14:textId="77777777" w:rsidTr="001565D6">
        <w:tc>
          <w:tcPr>
            <w:tcW w:w="4050" w:type="dxa"/>
            <w:gridSpan w:val="2"/>
            <w:shd w:val="clear" w:color="auto" w:fill="auto"/>
          </w:tcPr>
          <w:p w14:paraId="57801A71" w14:textId="1A290A7B" w:rsidR="001565D6" w:rsidRPr="001500E7" w:rsidRDefault="001565D6" w:rsidP="0015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D474C2" w14:textId="000B95D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131,388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9010C4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E00453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387,792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12A4D0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49B665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1,091,239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E74430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2FDD3F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96,047</w:t>
            </w:r>
          </w:p>
        </w:tc>
        <w:tc>
          <w:tcPr>
            <w:tcW w:w="270" w:type="dxa"/>
            <w:shd w:val="clear" w:color="auto" w:fill="auto"/>
          </w:tcPr>
          <w:p w14:paraId="3347A4CF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8A7AC1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55,882</w:t>
            </w:r>
          </w:p>
        </w:tc>
        <w:tc>
          <w:tcPr>
            <w:tcW w:w="270" w:type="dxa"/>
            <w:shd w:val="clear" w:color="auto" w:fill="auto"/>
          </w:tcPr>
          <w:p w14:paraId="01942AFD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41DC77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87,324</w:t>
            </w:r>
          </w:p>
        </w:tc>
        <w:tc>
          <w:tcPr>
            <w:tcW w:w="270" w:type="dxa"/>
            <w:shd w:val="clear" w:color="auto" w:fill="auto"/>
          </w:tcPr>
          <w:p w14:paraId="75B38FAE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9BF260" w14:textId="77777777" w:rsidR="001565D6" w:rsidRPr="001500E7" w:rsidRDefault="001565D6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1,849,672</w:t>
            </w:r>
          </w:p>
        </w:tc>
      </w:tr>
      <w:tr w:rsidR="000861B5" w:rsidRPr="001500E7" w14:paraId="7E3E12DF" w14:textId="77777777" w:rsidTr="001565D6">
        <w:tc>
          <w:tcPr>
            <w:tcW w:w="3150" w:type="dxa"/>
            <w:shd w:val="clear" w:color="auto" w:fill="auto"/>
          </w:tcPr>
          <w:p w14:paraId="4595A249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FB60246" w14:textId="77777777" w:rsidR="000861B5" w:rsidRDefault="000861B5" w:rsidP="002F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7F9261" w14:textId="688349E0" w:rsidR="000861B5" w:rsidRPr="001500E7" w:rsidRDefault="000861B5" w:rsidP="002F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1F4E21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9053F59" w14:textId="7220256A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5C20CF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E63791F" w14:textId="205C7274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2A5E85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979005E" w14:textId="54FD8F80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2,804</w:t>
            </w:r>
          </w:p>
        </w:tc>
        <w:tc>
          <w:tcPr>
            <w:tcW w:w="270" w:type="dxa"/>
            <w:shd w:val="clear" w:color="auto" w:fill="auto"/>
          </w:tcPr>
          <w:p w14:paraId="520FC6C7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4995B6" w14:textId="50AACADE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910</w:t>
            </w:r>
          </w:p>
        </w:tc>
        <w:tc>
          <w:tcPr>
            <w:tcW w:w="270" w:type="dxa"/>
            <w:shd w:val="clear" w:color="auto" w:fill="auto"/>
          </w:tcPr>
          <w:p w14:paraId="1C0143A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8D4404" w14:textId="5B8EA93D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71,549</w:t>
            </w:r>
          </w:p>
        </w:tc>
        <w:tc>
          <w:tcPr>
            <w:tcW w:w="270" w:type="dxa"/>
            <w:shd w:val="clear" w:color="auto" w:fill="auto"/>
          </w:tcPr>
          <w:p w14:paraId="0177524E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9D2FC2" w14:textId="739BAABE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91,191</w:t>
            </w:r>
          </w:p>
        </w:tc>
      </w:tr>
      <w:tr w:rsidR="000861B5" w:rsidRPr="001500E7" w14:paraId="6B683E15" w14:textId="77777777" w:rsidTr="001565D6">
        <w:tc>
          <w:tcPr>
            <w:tcW w:w="3150" w:type="dxa"/>
            <w:shd w:val="clear" w:color="auto" w:fill="auto"/>
          </w:tcPr>
          <w:p w14:paraId="2E66E1CF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1A5972B6" w14:textId="080486BB" w:rsidR="000861B5" w:rsidRPr="001565D6" w:rsidRDefault="001565D6" w:rsidP="0015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565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3BF19226" w14:textId="5482007C" w:rsidR="000861B5" w:rsidRPr="001500E7" w:rsidRDefault="000861B5" w:rsidP="002F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808E60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7E2D929" w14:textId="17FBCF5F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61,220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B1BD0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1ADAC27" w14:textId="080BC461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99,793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B2429E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7B250D5" w14:textId="2B1AC745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3,593</w:t>
            </w:r>
          </w:p>
        </w:tc>
        <w:tc>
          <w:tcPr>
            <w:tcW w:w="270" w:type="dxa"/>
            <w:shd w:val="clear" w:color="auto" w:fill="auto"/>
          </w:tcPr>
          <w:p w14:paraId="3ED3E660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39D966" w14:textId="5A5A2E30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605606CE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4FE420" w14:textId="3239257C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16EF90EB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97536B" w14:textId="0CAB2968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171,659</w:t>
            </w:r>
          </w:p>
        </w:tc>
      </w:tr>
      <w:tr w:rsidR="000861B5" w:rsidRPr="001500E7" w14:paraId="05019BE5" w14:textId="77777777" w:rsidTr="001565D6">
        <w:tc>
          <w:tcPr>
            <w:tcW w:w="3150" w:type="dxa"/>
            <w:shd w:val="clear" w:color="auto" w:fill="auto"/>
          </w:tcPr>
          <w:p w14:paraId="1922A28B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</w:tcPr>
          <w:p w14:paraId="2F4E4C88" w14:textId="77777777" w:rsidR="000861B5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C26C29" w14:textId="7492658A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BC4D8B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BF78F82" w14:textId="07B1AAF2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49490A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83E42A" w14:textId="4D252C9C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70,737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D50FCC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3CBFEB8" w14:textId="600BC1C4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2,762</w:t>
            </w:r>
          </w:p>
        </w:tc>
        <w:tc>
          <w:tcPr>
            <w:tcW w:w="270" w:type="dxa"/>
            <w:shd w:val="clear" w:color="auto" w:fill="auto"/>
          </w:tcPr>
          <w:p w14:paraId="03F7AB32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6F422E" w14:textId="61DF9B6A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7A4AAE35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0A1CBE" w14:textId="0AFF6F3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(93,293)</w:t>
            </w:r>
          </w:p>
        </w:tc>
        <w:tc>
          <w:tcPr>
            <w:tcW w:w="270" w:type="dxa"/>
            <w:shd w:val="clear" w:color="auto" w:fill="auto"/>
          </w:tcPr>
          <w:p w14:paraId="04FD77AC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E4C260" w14:textId="1D60378D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861B5" w:rsidRPr="001500E7" w14:paraId="14F32AF0" w14:textId="77777777" w:rsidTr="001565D6">
        <w:tc>
          <w:tcPr>
            <w:tcW w:w="3150" w:type="dxa"/>
            <w:shd w:val="clear" w:color="auto" w:fill="auto"/>
          </w:tcPr>
          <w:p w14:paraId="29C64A74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06E012D8" w14:textId="77777777" w:rsidR="000861B5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2308B3" w14:textId="69DAB85F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119C95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CB0ECFF" w14:textId="45F7AB74" w:rsidR="000861B5" w:rsidRPr="001500E7" w:rsidRDefault="000861B5" w:rsidP="002F16E8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80EFEB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F80D8D3" w14:textId="08E0E3FE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(1,348)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0AD0F1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2FEB9E5" w14:textId="492F51ED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(278)</w:t>
            </w:r>
          </w:p>
        </w:tc>
        <w:tc>
          <w:tcPr>
            <w:tcW w:w="270" w:type="dxa"/>
            <w:shd w:val="clear" w:color="auto" w:fill="auto"/>
          </w:tcPr>
          <w:p w14:paraId="212E41E9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A35892" w14:textId="0A524315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(3,069)</w:t>
            </w:r>
          </w:p>
        </w:tc>
        <w:tc>
          <w:tcPr>
            <w:tcW w:w="270" w:type="dxa"/>
            <w:shd w:val="clear" w:color="auto" w:fill="auto"/>
          </w:tcPr>
          <w:p w14:paraId="4389931C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DD6A3F" w14:textId="60543A7A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41BAE5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ABAC06" w14:textId="657A3538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(4,695)</w:t>
            </w:r>
          </w:p>
        </w:tc>
      </w:tr>
      <w:tr w:rsidR="000861B5" w:rsidRPr="001500E7" w14:paraId="20BFDA5B" w14:textId="77777777" w:rsidTr="001565D6">
        <w:tc>
          <w:tcPr>
            <w:tcW w:w="3150" w:type="dxa"/>
            <w:shd w:val="clear" w:color="auto" w:fill="auto"/>
          </w:tcPr>
          <w:p w14:paraId="4FC2FAF9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</w:t>
            </w:r>
          </w:p>
          <w:p w14:paraId="06230EBB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</w:tcPr>
          <w:p w14:paraId="6DB8944A" w14:textId="77777777" w:rsidR="000861B5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2668D1" w14:textId="5D3FA562" w:rsidR="000861B5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F8E178" w14:textId="280F2C62" w:rsidR="000861B5" w:rsidRPr="001500E7" w:rsidRDefault="000861B5" w:rsidP="002F16E8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EE81A6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C0F2F" w14:textId="77777777" w:rsidR="000861B5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F09AF6" w14:textId="09AECC9B" w:rsidR="000861B5" w:rsidRPr="001500E7" w:rsidRDefault="000861B5" w:rsidP="007B0C1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75D184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4BD5E" w14:textId="77777777" w:rsidR="000861B5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3A26D" w14:textId="01900321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AAF189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166380" w14:textId="77777777" w:rsidR="000861B5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00E89E" w14:textId="5871715A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(120)</w:t>
            </w:r>
          </w:p>
        </w:tc>
        <w:tc>
          <w:tcPr>
            <w:tcW w:w="270" w:type="dxa"/>
            <w:shd w:val="clear" w:color="auto" w:fill="auto"/>
          </w:tcPr>
          <w:p w14:paraId="25E8B2B1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C5AA9F" w14:textId="77777777" w:rsidR="000861B5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BFA1A" w14:textId="433581E9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  <w:tc>
          <w:tcPr>
            <w:tcW w:w="270" w:type="dxa"/>
            <w:shd w:val="clear" w:color="auto" w:fill="auto"/>
          </w:tcPr>
          <w:p w14:paraId="2B56B46D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45B40E" w14:textId="77777777" w:rsidR="000861B5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54928A" w14:textId="045A5398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682EA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2020C4" w14:textId="77777777" w:rsidR="000861B5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590921" w14:textId="28AAF25A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(1,035)</w:t>
            </w:r>
          </w:p>
        </w:tc>
      </w:tr>
      <w:tr w:rsidR="000861B5" w:rsidRPr="001500E7" w14:paraId="5F57E81E" w14:textId="77777777" w:rsidTr="001565D6">
        <w:tc>
          <w:tcPr>
            <w:tcW w:w="3150" w:type="dxa"/>
            <w:shd w:val="clear" w:color="auto" w:fill="auto"/>
          </w:tcPr>
          <w:p w14:paraId="7B28A4B4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</w:tcPr>
          <w:p w14:paraId="5A45D0F3" w14:textId="77777777" w:rsidR="000861B5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390D0" w14:textId="5D1DC61B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139,603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176C7A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97A42" w14:textId="4F87C5EB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464,166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C40C3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9CCF" w14:textId="730BB6AB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1,274,298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2D6A3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0C8F4" w14:textId="7E2E54F3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104,808</w:t>
            </w:r>
          </w:p>
        </w:tc>
        <w:tc>
          <w:tcPr>
            <w:tcW w:w="270" w:type="dxa"/>
            <w:shd w:val="clear" w:color="auto" w:fill="auto"/>
          </w:tcPr>
          <w:p w14:paraId="7039ED9D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D89FC" w14:textId="66D9E8F1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58,223</w:t>
            </w:r>
          </w:p>
        </w:tc>
        <w:tc>
          <w:tcPr>
            <w:tcW w:w="270" w:type="dxa"/>
            <w:shd w:val="clear" w:color="auto" w:fill="auto"/>
          </w:tcPr>
          <w:p w14:paraId="14837353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BE47D" w14:textId="6074D57C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65,694</w:t>
            </w:r>
          </w:p>
        </w:tc>
        <w:tc>
          <w:tcPr>
            <w:tcW w:w="270" w:type="dxa"/>
            <w:shd w:val="clear" w:color="auto" w:fill="auto"/>
          </w:tcPr>
          <w:p w14:paraId="21A93EC4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9B73F" w14:textId="0452512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2,106,792</w:t>
            </w:r>
          </w:p>
        </w:tc>
      </w:tr>
      <w:tr w:rsidR="001565D6" w:rsidRPr="001500E7" w14:paraId="3FB6A126" w14:textId="77777777" w:rsidTr="00E97FB0">
        <w:tc>
          <w:tcPr>
            <w:tcW w:w="3150" w:type="dxa"/>
            <w:shd w:val="clear" w:color="auto" w:fill="auto"/>
          </w:tcPr>
          <w:p w14:paraId="10C2072E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9A1CAA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9"/>
            <w:shd w:val="clear" w:color="auto" w:fill="auto"/>
          </w:tcPr>
          <w:p w14:paraId="794AA55C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65D6" w:rsidRPr="001500E7" w14:paraId="0F5A9468" w14:textId="77777777" w:rsidTr="00E97FB0">
        <w:tc>
          <w:tcPr>
            <w:tcW w:w="3150" w:type="dxa"/>
            <w:shd w:val="clear" w:color="auto" w:fill="auto"/>
          </w:tcPr>
          <w:p w14:paraId="5C5109D7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F3718C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57C5AD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475212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224364F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445044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1C809D6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2E1501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CE8C565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28E97B1A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244BE5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80538E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122D5F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55639DF5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AF9100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5D6" w:rsidRPr="001500E7" w14:paraId="76D5527E" w14:textId="77777777" w:rsidTr="00E97FB0">
        <w:tc>
          <w:tcPr>
            <w:tcW w:w="3150" w:type="dxa"/>
            <w:shd w:val="clear" w:color="auto" w:fill="auto"/>
          </w:tcPr>
          <w:p w14:paraId="20FC005F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6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7EA704E4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738A7F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952B17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CA2DBFB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DE2918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BDB2966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D02A4A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9F312A7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0D1F6C3C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87EBED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72AA6E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0114CD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487EA51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350A33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5D6" w:rsidRPr="001500E7" w14:paraId="04BF62F3" w14:textId="77777777" w:rsidTr="00E97FB0">
        <w:tc>
          <w:tcPr>
            <w:tcW w:w="3150" w:type="dxa"/>
            <w:shd w:val="clear" w:color="auto" w:fill="auto"/>
          </w:tcPr>
          <w:p w14:paraId="70CA914C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35159C" w14:textId="462FB84B" w:rsidR="001565D6" w:rsidRPr="000861B5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8AC508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B5A910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7238687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ECE054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266D6F4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50F95A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37AB9B3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632F739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430E77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038EAD06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905EBA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248ECB1B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1293DE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65D6" w:rsidRPr="001500E7" w14:paraId="45E1BFA4" w14:textId="77777777" w:rsidTr="00E97FB0">
        <w:trPr>
          <w:trHeight w:val="353"/>
        </w:trPr>
        <w:tc>
          <w:tcPr>
            <w:tcW w:w="3150" w:type="dxa"/>
            <w:shd w:val="clear" w:color="auto" w:fill="auto"/>
          </w:tcPr>
          <w:p w14:paraId="3D43B9B4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A37F56C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9"/>
            <w:shd w:val="clear" w:color="auto" w:fill="auto"/>
          </w:tcPr>
          <w:p w14:paraId="7FCF1190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61B5" w:rsidRPr="001500E7" w14:paraId="0B213DC2" w14:textId="77777777" w:rsidTr="001565D6">
        <w:tc>
          <w:tcPr>
            <w:tcW w:w="3150" w:type="dxa"/>
            <w:shd w:val="clear" w:color="auto" w:fill="auto"/>
          </w:tcPr>
          <w:p w14:paraId="4A70A70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00" w:type="dxa"/>
          </w:tcPr>
          <w:p w14:paraId="68DC6425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C4B978" w14:textId="436DDDA2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C0C0916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4C55853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1DA3EFF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CAF841D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6C57AD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B6C6D86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B29A41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D46ABC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F6DD7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F585C8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1A17BC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0D451E" w14:textId="77777777" w:rsidR="000861B5" w:rsidRPr="001500E7" w:rsidRDefault="000861B5" w:rsidP="007B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1B5" w:rsidRPr="001500E7" w14:paraId="07B98D35" w14:textId="77777777" w:rsidTr="001565D6">
        <w:tc>
          <w:tcPr>
            <w:tcW w:w="3150" w:type="dxa"/>
            <w:shd w:val="clear" w:color="auto" w:fill="auto"/>
          </w:tcPr>
          <w:p w14:paraId="154AF540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</w:tcPr>
          <w:p w14:paraId="549F99F0" w14:textId="77777777" w:rsidR="000861B5" w:rsidRPr="0087172F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AF4D72" w14:textId="69FAC68A" w:rsidR="000861B5" w:rsidRPr="0087172F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172F">
              <w:rPr>
                <w:rFonts w:asciiTheme="majorBidi" w:hAnsiTheme="majorBidi" w:cstheme="majorBidi"/>
                <w:sz w:val="28"/>
                <w:szCs w:val="28"/>
              </w:rPr>
              <w:t>13,622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3B0D45" w14:textId="77777777" w:rsidR="000861B5" w:rsidRPr="0087172F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378D779" w14:textId="77777777" w:rsidR="000861B5" w:rsidRPr="0087172F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172F">
              <w:rPr>
                <w:rFonts w:asciiTheme="majorBidi" w:hAnsiTheme="majorBidi" w:cstheme="majorBidi"/>
                <w:sz w:val="28"/>
                <w:szCs w:val="28"/>
              </w:rPr>
              <w:t>118,259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EF1AC5" w14:textId="77777777" w:rsidR="000861B5" w:rsidRPr="0087172F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8E2BAEE" w14:textId="77777777" w:rsidR="000861B5" w:rsidRPr="0087172F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172F">
              <w:rPr>
                <w:rFonts w:asciiTheme="majorBidi" w:hAnsiTheme="majorBidi" w:cstheme="majorBidi"/>
                <w:sz w:val="28"/>
                <w:szCs w:val="28"/>
              </w:rPr>
              <w:t>428,158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29FB41" w14:textId="77777777" w:rsidR="000861B5" w:rsidRPr="0087172F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E98A854" w14:textId="77777777" w:rsidR="000861B5" w:rsidRPr="0087172F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87172F">
              <w:rPr>
                <w:rFonts w:asciiTheme="majorBidi" w:hAnsiTheme="majorBidi" w:cstheme="majorBidi"/>
                <w:sz w:val="28"/>
                <w:szCs w:val="28"/>
              </w:rPr>
              <w:t>54,976</w:t>
            </w:r>
          </w:p>
        </w:tc>
        <w:tc>
          <w:tcPr>
            <w:tcW w:w="270" w:type="dxa"/>
            <w:shd w:val="clear" w:color="auto" w:fill="auto"/>
          </w:tcPr>
          <w:p w14:paraId="717E95CC" w14:textId="77777777" w:rsidR="000861B5" w:rsidRPr="0087172F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45B9E8" w14:textId="77777777" w:rsidR="000861B5" w:rsidRPr="0087172F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172F">
              <w:rPr>
                <w:rFonts w:asciiTheme="majorBidi" w:hAnsiTheme="majorBidi" w:cstheme="majorBidi"/>
                <w:sz w:val="28"/>
                <w:szCs w:val="28"/>
              </w:rPr>
              <w:t>41,305</w:t>
            </w:r>
          </w:p>
        </w:tc>
        <w:tc>
          <w:tcPr>
            <w:tcW w:w="270" w:type="dxa"/>
            <w:shd w:val="clear" w:color="auto" w:fill="auto"/>
          </w:tcPr>
          <w:p w14:paraId="2DF9CA6E" w14:textId="77777777" w:rsidR="000861B5" w:rsidRPr="0087172F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2D7ACEF" w14:textId="77777777" w:rsidR="000861B5" w:rsidRPr="0087172F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172F">
              <w:rPr>
                <w:rFonts w:asciiTheme="majorBidi" w:hAnsiTheme="majorBidi" w:cstheme="majorBidi"/>
                <w:sz w:val="28"/>
                <w:szCs w:val="28"/>
              </w:rPr>
              <w:t>1,434</w:t>
            </w:r>
          </w:p>
        </w:tc>
        <w:tc>
          <w:tcPr>
            <w:tcW w:w="270" w:type="dxa"/>
            <w:shd w:val="clear" w:color="auto" w:fill="auto"/>
          </w:tcPr>
          <w:p w14:paraId="071237E7" w14:textId="77777777" w:rsidR="000861B5" w:rsidRPr="0087172F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0F73BAF" w14:textId="77777777" w:rsidR="000861B5" w:rsidRPr="0087172F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172F">
              <w:rPr>
                <w:rFonts w:asciiTheme="majorBidi" w:hAnsiTheme="majorBidi" w:cstheme="majorBidi"/>
                <w:sz w:val="28"/>
                <w:szCs w:val="28"/>
              </w:rPr>
              <w:t>657,754</w:t>
            </w:r>
          </w:p>
        </w:tc>
      </w:tr>
      <w:tr w:rsidR="000861B5" w:rsidRPr="001500E7" w14:paraId="0FA86513" w14:textId="77777777" w:rsidTr="001565D6">
        <w:tc>
          <w:tcPr>
            <w:tcW w:w="3150" w:type="dxa"/>
            <w:shd w:val="clear" w:color="auto" w:fill="auto"/>
          </w:tcPr>
          <w:p w14:paraId="746ADB8E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6EE8DE6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75C45B" w14:textId="09E1650E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5,144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FAB4F2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EFC723E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24,756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B7958D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EF14B0B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108,196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8B28C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9467E9F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11,118</w:t>
            </w:r>
          </w:p>
        </w:tc>
        <w:tc>
          <w:tcPr>
            <w:tcW w:w="270" w:type="dxa"/>
            <w:shd w:val="clear" w:color="auto" w:fill="auto"/>
          </w:tcPr>
          <w:p w14:paraId="20748AD5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1FEC49A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4,408</w:t>
            </w:r>
          </w:p>
        </w:tc>
        <w:tc>
          <w:tcPr>
            <w:tcW w:w="270" w:type="dxa"/>
            <w:shd w:val="clear" w:color="auto" w:fill="auto"/>
          </w:tcPr>
          <w:p w14:paraId="15C91CC4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61565B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3AC204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D31EEF1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153,622</w:t>
            </w:r>
          </w:p>
        </w:tc>
      </w:tr>
      <w:tr w:rsidR="000861B5" w:rsidRPr="001500E7" w14:paraId="568844C1" w14:textId="77777777" w:rsidTr="001565D6">
        <w:tc>
          <w:tcPr>
            <w:tcW w:w="3150" w:type="dxa"/>
            <w:shd w:val="clear" w:color="auto" w:fill="auto"/>
          </w:tcPr>
          <w:p w14:paraId="4A3A555B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602E9F19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E95A87" w14:textId="28C672CB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42B80C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B9B7762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(294)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3FA7F7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31BA5DE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(8,152)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B70825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6C04CC1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(488)</w:t>
            </w:r>
          </w:p>
        </w:tc>
        <w:tc>
          <w:tcPr>
            <w:tcW w:w="270" w:type="dxa"/>
            <w:shd w:val="clear" w:color="auto" w:fill="auto"/>
          </w:tcPr>
          <w:p w14:paraId="4A4D75BC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AA7D40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(8,342)</w:t>
            </w:r>
          </w:p>
        </w:tc>
        <w:tc>
          <w:tcPr>
            <w:tcW w:w="270" w:type="dxa"/>
            <w:shd w:val="clear" w:color="auto" w:fill="auto"/>
          </w:tcPr>
          <w:p w14:paraId="5F93AC75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4BE4CA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4DC84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DCAA91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(17,276)</w:t>
            </w:r>
          </w:p>
        </w:tc>
      </w:tr>
      <w:tr w:rsidR="000861B5" w:rsidRPr="001500E7" w14:paraId="2D077D70" w14:textId="77777777" w:rsidTr="001565D6">
        <w:tc>
          <w:tcPr>
            <w:tcW w:w="3150" w:type="dxa"/>
            <w:shd w:val="clear" w:color="auto" w:fill="auto"/>
          </w:tcPr>
          <w:p w14:paraId="44C29646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780BE66D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</w:tcPr>
          <w:p w14:paraId="7C8527B3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93CC1F" w14:textId="779A7B9D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0AAA15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2BEC53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416205F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E4856C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DF60D1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09210F0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A086F3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(330)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660838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8563FF5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E07E55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70" w:type="dxa"/>
            <w:shd w:val="clear" w:color="auto" w:fill="auto"/>
          </w:tcPr>
          <w:p w14:paraId="425B6509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3FE229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D41B34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270" w:type="dxa"/>
            <w:shd w:val="clear" w:color="auto" w:fill="auto"/>
          </w:tcPr>
          <w:p w14:paraId="7C2491B3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F66AF4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71CDEA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F5311E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E6A450F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81F59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(374)</w:t>
            </w:r>
          </w:p>
        </w:tc>
      </w:tr>
      <w:tr w:rsidR="001565D6" w:rsidRPr="001500E7" w14:paraId="1B5667DF" w14:textId="77777777" w:rsidTr="001565D6">
        <w:tc>
          <w:tcPr>
            <w:tcW w:w="4050" w:type="dxa"/>
            <w:gridSpan w:val="2"/>
            <w:shd w:val="clear" w:color="auto" w:fill="auto"/>
          </w:tcPr>
          <w:p w14:paraId="0AA0CCEE" w14:textId="06D543C2" w:rsidR="001565D6" w:rsidRPr="001500E7" w:rsidRDefault="001565D6" w:rsidP="0015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382170" w14:textId="1B50ED00" w:rsidR="001565D6" w:rsidRPr="001500E7" w:rsidRDefault="001565D6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67C73D" w14:textId="77777777" w:rsidR="001565D6" w:rsidRPr="001500E7" w:rsidRDefault="001565D6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534B40" w14:textId="77777777" w:rsidR="001565D6" w:rsidRPr="001500E7" w:rsidRDefault="001565D6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142,721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7A92CB" w14:textId="77777777" w:rsidR="001565D6" w:rsidRPr="001500E7" w:rsidRDefault="001565D6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5E4698" w14:textId="77777777" w:rsidR="001565D6" w:rsidRPr="001500E7" w:rsidRDefault="001565D6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527,872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C70EAF" w14:textId="77777777" w:rsidR="001565D6" w:rsidRPr="001500E7" w:rsidRDefault="001565D6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8B24C4" w14:textId="77777777" w:rsidR="001565D6" w:rsidRPr="001500E7" w:rsidRDefault="001565D6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65,593</w:t>
            </w:r>
          </w:p>
        </w:tc>
        <w:tc>
          <w:tcPr>
            <w:tcW w:w="270" w:type="dxa"/>
            <w:shd w:val="clear" w:color="auto" w:fill="auto"/>
          </w:tcPr>
          <w:p w14:paraId="300E6133" w14:textId="77777777" w:rsidR="001565D6" w:rsidRPr="001500E7" w:rsidRDefault="001565D6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B3ADE1" w14:textId="77777777" w:rsidR="001565D6" w:rsidRPr="001500E7" w:rsidRDefault="001565D6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37,340</w:t>
            </w:r>
          </w:p>
        </w:tc>
        <w:tc>
          <w:tcPr>
            <w:tcW w:w="270" w:type="dxa"/>
            <w:shd w:val="clear" w:color="auto" w:fill="auto"/>
          </w:tcPr>
          <w:p w14:paraId="32226E1A" w14:textId="77777777" w:rsidR="001565D6" w:rsidRPr="001500E7" w:rsidRDefault="001565D6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E69B5B" w14:textId="77777777" w:rsidR="001565D6" w:rsidRPr="001500E7" w:rsidRDefault="001565D6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1,434</w:t>
            </w:r>
          </w:p>
        </w:tc>
        <w:tc>
          <w:tcPr>
            <w:tcW w:w="270" w:type="dxa"/>
            <w:shd w:val="clear" w:color="auto" w:fill="auto"/>
          </w:tcPr>
          <w:p w14:paraId="42E2EFF0" w14:textId="77777777" w:rsidR="001565D6" w:rsidRPr="001500E7" w:rsidRDefault="001565D6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1BAA06" w14:textId="77777777" w:rsidR="001565D6" w:rsidRPr="001500E7" w:rsidRDefault="001565D6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793,726</w:t>
            </w:r>
          </w:p>
        </w:tc>
      </w:tr>
      <w:tr w:rsidR="000861B5" w:rsidRPr="001500E7" w14:paraId="3330AD92" w14:textId="77777777" w:rsidTr="001565D6">
        <w:tc>
          <w:tcPr>
            <w:tcW w:w="3150" w:type="dxa"/>
            <w:shd w:val="clear" w:color="auto" w:fill="auto"/>
          </w:tcPr>
          <w:p w14:paraId="5CDB989F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6BB7A601" w14:textId="77777777" w:rsidR="000861B5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7AF7F5" w14:textId="55E2753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8756EE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21EDC13" w14:textId="09298E02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29,582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EDA929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C7F3EDE" w14:textId="4C0B236F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129,860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9BB499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86C2548" w14:textId="536B2D65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12,690</w:t>
            </w:r>
          </w:p>
        </w:tc>
        <w:tc>
          <w:tcPr>
            <w:tcW w:w="270" w:type="dxa"/>
            <w:shd w:val="clear" w:color="auto" w:fill="auto"/>
          </w:tcPr>
          <w:p w14:paraId="07DEEA84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D775A4" w14:textId="4FD97681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7,239</w:t>
            </w:r>
          </w:p>
        </w:tc>
        <w:tc>
          <w:tcPr>
            <w:tcW w:w="270" w:type="dxa"/>
            <w:shd w:val="clear" w:color="auto" w:fill="auto"/>
          </w:tcPr>
          <w:p w14:paraId="1DC8C416" w14:textId="77777777" w:rsidR="000861B5" w:rsidRPr="001500E7" w:rsidRDefault="000861B5" w:rsidP="003375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17399D" w14:textId="4BFBD8C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0A09AA" w14:textId="77777777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217921" w14:textId="58E49A80" w:rsidR="000861B5" w:rsidRPr="001500E7" w:rsidRDefault="000861B5" w:rsidP="0033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183,732</w:t>
            </w:r>
          </w:p>
        </w:tc>
      </w:tr>
      <w:tr w:rsidR="000861B5" w:rsidRPr="001500E7" w14:paraId="7207D13B" w14:textId="77777777" w:rsidTr="001565D6">
        <w:tc>
          <w:tcPr>
            <w:tcW w:w="3150" w:type="dxa"/>
            <w:shd w:val="clear" w:color="auto" w:fill="auto"/>
          </w:tcPr>
          <w:p w14:paraId="7DCB913C" w14:textId="57A89B16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</w:tcPr>
          <w:p w14:paraId="63E560A9" w14:textId="77777777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8FA83B" w14:textId="7F686B32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35959B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9B941A9" w14:textId="3C6CEE9A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18CF08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9CB2931" w14:textId="28AFB993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(5,008)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F81AFD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63032C1" w14:textId="2C2523D6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(161)</w:t>
            </w:r>
          </w:p>
        </w:tc>
        <w:tc>
          <w:tcPr>
            <w:tcW w:w="270" w:type="dxa"/>
            <w:shd w:val="clear" w:color="auto" w:fill="auto"/>
          </w:tcPr>
          <w:p w14:paraId="5217DD98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9CF4FF" w14:textId="4D7ABAEF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(794)</w:t>
            </w:r>
          </w:p>
        </w:tc>
        <w:tc>
          <w:tcPr>
            <w:tcW w:w="270" w:type="dxa"/>
            <w:shd w:val="clear" w:color="auto" w:fill="auto"/>
          </w:tcPr>
          <w:p w14:paraId="386FC03E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22EC9B0" w14:textId="08BCBF19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FC437F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3B641D1" w14:textId="4731FBA4" w:rsidR="000861B5" w:rsidRPr="001500E7" w:rsidRDefault="000861B5" w:rsidP="00A924CD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861B5" w:rsidRPr="001500E7" w14:paraId="4AC3C1DC" w14:textId="77777777" w:rsidTr="001565D6">
        <w:tc>
          <w:tcPr>
            <w:tcW w:w="3150" w:type="dxa"/>
            <w:shd w:val="clear" w:color="auto" w:fill="auto"/>
          </w:tcPr>
          <w:p w14:paraId="6D7F97EC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0E1854BE" w14:textId="77777777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F4296D" w14:textId="71BA2B34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E61BA0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5BED1F2" w14:textId="3A0A70D3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88FE77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96F4FE" w14:textId="5D74176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41A556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970D81F" w14:textId="0B4D7282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(470)</w:t>
            </w:r>
          </w:p>
        </w:tc>
        <w:tc>
          <w:tcPr>
            <w:tcW w:w="270" w:type="dxa"/>
            <w:shd w:val="clear" w:color="auto" w:fill="auto"/>
          </w:tcPr>
          <w:p w14:paraId="491FC4C0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CBC906" w14:textId="4E0709BD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(3,070)</w:t>
            </w:r>
          </w:p>
        </w:tc>
        <w:tc>
          <w:tcPr>
            <w:tcW w:w="270" w:type="dxa"/>
            <w:shd w:val="clear" w:color="auto" w:fill="auto"/>
          </w:tcPr>
          <w:p w14:paraId="3EEBCBC3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F4D6D9" w14:textId="17B83B10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328F6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A72F06" w14:textId="0FEDD151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(3,763)</w:t>
            </w:r>
          </w:p>
        </w:tc>
      </w:tr>
      <w:tr w:rsidR="000861B5" w:rsidRPr="001500E7" w14:paraId="1BA2BB0E" w14:textId="77777777" w:rsidTr="001565D6">
        <w:tc>
          <w:tcPr>
            <w:tcW w:w="3150" w:type="dxa"/>
            <w:shd w:val="clear" w:color="auto" w:fill="auto"/>
          </w:tcPr>
          <w:p w14:paraId="52F0F61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011E33D8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</w:tcPr>
          <w:p w14:paraId="48DD6E9F" w14:textId="77777777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9213A0" w14:textId="5677B166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B78443" w14:textId="6A84753A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59F148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B43AA" w14:textId="77777777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8A2E99" w14:textId="7EDFB9CE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2A7C73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D630D" w14:textId="77777777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F50B96" w14:textId="4E659EF6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CA6217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B1E13" w14:textId="77777777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21FC13" w14:textId="03000130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42D03813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C16905" w14:textId="77777777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03FC34" w14:textId="0B424ED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38EF45C9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E5E4F" w14:textId="77777777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50344" w14:textId="579E981C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B19F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CDDEA2" w14:textId="77777777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D0503A" w14:textId="1722C5CB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(743)</w:t>
            </w:r>
          </w:p>
        </w:tc>
      </w:tr>
      <w:tr w:rsidR="000861B5" w:rsidRPr="001500E7" w14:paraId="4A4C49E2" w14:textId="77777777" w:rsidTr="001565D6">
        <w:tc>
          <w:tcPr>
            <w:tcW w:w="3150" w:type="dxa"/>
            <w:shd w:val="clear" w:color="auto" w:fill="auto"/>
          </w:tcPr>
          <w:p w14:paraId="4CEED6D6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</w:tcPr>
          <w:p w14:paraId="297B7089" w14:textId="77777777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4A5EA" w14:textId="71E9980F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4DB124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16F38" w14:textId="51892F25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177,722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64B092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6978B" w14:textId="49CEDD0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651,848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80ACC8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11CBE" w14:textId="009C4DD8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77,649</w:t>
            </w:r>
          </w:p>
        </w:tc>
        <w:tc>
          <w:tcPr>
            <w:tcW w:w="270" w:type="dxa"/>
            <w:shd w:val="clear" w:color="auto" w:fill="auto"/>
          </w:tcPr>
          <w:p w14:paraId="286885AF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D4A30" w14:textId="4496ACD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40,628</w:t>
            </w:r>
          </w:p>
        </w:tc>
        <w:tc>
          <w:tcPr>
            <w:tcW w:w="270" w:type="dxa"/>
            <w:shd w:val="clear" w:color="auto" w:fill="auto"/>
          </w:tcPr>
          <w:p w14:paraId="6073F571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BE05E" w14:textId="077F2C26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1,434</w:t>
            </w:r>
          </w:p>
        </w:tc>
        <w:tc>
          <w:tcPr>
            <w:tcW w:w="270" w:type="dxa"/>
            <w:shd w:val="clear" w:color="auto" w:fill="auto"/>
          </w:tcPr>
          <w:p w14:paraId="05FB5AB5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37C17" w14:textId="13EF7864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972,952</w:t>
            </w:r>
          </w:p>
        </w:tc>
      </w:tr>
      <w:tr w:rsidR="000861B5" w:rsidRPr="001500E7" w14:paraId="7DEA8AE9" w14:textId="77777777" w:rsidTr="001565D6">
        <w:tc>
          <w:tcPr>
            <w:tcW w:w="3150" w:type="dxa"/>
            <w:shd w:val="clear" w:color="auto" w:fill="auto"/>
          </w:tcPr>
          <w:p w14:paraId="6BBB4089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B937E62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A7B505" w14:textId="7F98FF9F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1D82E01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697DC8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0B3BF3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079F09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6CFA3B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C87AB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1934D9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0D254D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5CC4DB" w14:textId="77777777" w:rsidR="000861B5" w:rsidRPr="001500E7" w:rsidRDefault="000861B5" w:rsidP="00A924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F8BCC7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6F197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312879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1B5" w:rsidRPr="001500E7" w14:paraId="6D31D1B7" w14:textId="77777777" w:rsidTr="001565D6">
        <w:trPr>
          <w:trHeight w:val="272"/>
        </w:trPr>
        <w:tc>
          <w:tcPr>
            <w:tcW w:w="3150" w:type="dxa"/>
            <w:shd w:val="clear" w:color="auto" w:fill="auto"/>
          </w:tcPr>
          <w:p w14:paraId="29E00E7F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5FB02B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9"/>
            <w:shd w:val="clear" w:color="auto" w:fill="auto"/>
          </w:tcPr>
          <w:p w14:paraId="1398EFBD" w14:textId="546446BF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861B5" w:rsidRPr="001500E7" w14:paraId="76E734BD" w14:textId="77777777" w:rsidTr="001565D6">
        <w:trPr>
          <w:trHeight w:val="272"/>
        </w:trPr>
        <w:tc>
          <w:tcPr>
            <w:tcW w:w="3150" w:type="dxa"/>
            <w:shd w:val="clear" w:color="auto" w:fill="auto"/>
          </w:tcPr>
          <w:p w14:paraId="3056C9A2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1C1B94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9"/>
            <w:shd w:val="clear" w:color="auto" w:fill="auto"/>
          </w:tcPr>
          <w:p w14:paraId="0C821EE0" w14:textId="29A45E48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565D6" w:rsidRPr="001500E7" w14:paraId="187AC46A" w14:textId="77777777" w:rsidTr="00E97FB0">
        <w:tc>
          <w:tcPr>
            <w:tcW w:w="3150" w:type="dxa"/>
            <w:shd w:val="clear" w:color="auto" w:fill="auto"/>
          </w:tcPr>
          <w:p w14:paraId="2FBDF408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47A821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9"/>
            <w:shd w:val="clear" w:color="auto" w:fill="auto"/>
          </w:tcPr>
          <w:p w14:paraId="4909CFEE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65D6" w:rsidRPr="001500E7" w14:paraId="222527B4" w14:textId="77777777" w:rsidTr="00E97FB0">
        <w:tc>
          <w:tcPr>
            <w:tcW w:w="3150" w:type="dxa"/>
            <w:shd w:val="clear" w:color="auto" w:fill="auto"/>
          </w:tcPr>
          <w:p w14:paraId="38CDE003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17B432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68CB97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572923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6D1EFEB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EDD9CB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5C92F45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2271A8C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1323458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7E0ED261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A9DF35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E4BEF6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7E9A83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71FA87CD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38B930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5D6" w:rsidRPr="001500E7" w14:paraId="648CFC73" w14:textId="77777777" w:rsidTr="00E97FB0">
        <w:tc>
          <w:tcPr>
            <w:tcW w:w="3150" w:type="dxa"/>
            <w:shd w:val="clear" w:color="auto" w:fill="auto"/>
          </w:tcPr>
          <w:p w14:paraId="0670DFE3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6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349C37C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DD327B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E668A2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948E16C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FCCC85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C3ECD73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5CAB64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E27E37C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6B4EE2D0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602C70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95ADAA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341898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EA03DC9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6F1531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5D6" w:rsidRPr="001500E7" w14:paraId="60CE16A5" w14:textId="77777777" w:rsidTr="00E97FB0">
        <w:tc>
          <w:tcPr>
            <w:tcW w:w="3150" w:type="dxa"/>
            <w:shd w:val="clear" w:color="auto" w:fill="auto"/>
          </w:tcPr>
          <w:p w14:paraId="0FBDA72A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C2B27F" w14:textId="5738CFB5" w:rsidR="001565D6" w:rsidRPr="000861B5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46B3D7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6E02C4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36CF3DF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D45D40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F0A0C4F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87050B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9D968BC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493EA50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90B5D5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1F9CA41E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50D06A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52585137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309B9A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65D6" w:rsidRPr="001500E7" w14:paraId="4AFC96FA" w14:textId="77777777" w:rsidTr="00E97FB0">
        <w:trPr>
          <w:trHeight w:val="353"/>
        </w:trPr>
        <w:tc>
          <w:tcPr>
            <w:tcW w:w="3150" w:type="dxa"/>
            <w:shd w:val="clear" w:color="auto" w:fill="auto"/>
          </w:tcPr>
          <w:p w14:paraId="5D479E84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F992158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9"/>
            <w:shd w:val="clear" w:color="auto" w:fill="auto"/>
          </w:tcPr>
          <w:p w14:paraId="50A0FC51" w14:textId="77777777" w:rsidR="001565D6" w:rsidRPr="001500E7" w:rsidRDefault="001565D6" w:rsidP="00E9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61B5" w:rsidRPr="001500E7" w14:paraId="7F387C5C" w14:textId="77777777" w:rsidTr="001565D6">
        <w:trPr>
          <w:trHeight w:val="272"/>
        </w:trPr>
        <w:tc>
          <w:tcPr>
            <w:tcW w:w="3150" w:type="dxa"/>
            <w:shd w:val="clear" w:color="auto" w:fill="auto"/>
          </w:tcPr>
          <w:p w14:paraId="1EDF2DCC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0A082B79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9"/>
            <w:shd w:val="clear" w:color="auto" w:fill="auto"/>
          </w:tcPr>
          <w:p w14:paraId="72ECBDC1" w14:textId="1FEE0A2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861B5" w:rsidRPr="001500E7" w14:paraId="1C5386A7" w14:textId="77777777" w:rsidTr="001565D6">
        <w:tc>
          <w:tcPr>
            <w:tcW w:w="3150" w:type="dxa"/>
            <w:shd w:val="clear" w:color="auto" w:fill="auto"/>
          </w:tcPr>
          <w:p w14:paraId="3507E150" w14:textId="77777777" w:rsidR="000861B5" w:rsidRPr="001500E7" w:rsidRDefault="000861B5" w:rsidP="00A924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</w:tcPr>
          <w:p w14:paraId="09143599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A5B98B3" w14:textId="7678885C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FDCE4F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1E0B140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FCA42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E32B6C7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9AC0C4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DE1FC30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94A73C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E094E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BDD968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64A431F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FDDC05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EE8AE7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1B5" w:rsidRPr="001500E7" w14:paraId="641FC4A6" w14:textId="77777777" w:rsidTr="001565D6">
        <w:tc>
          <w:tcPr>
            <w:tcW w:w="3150" w:type="dxa"/>
            <w:shd w:val="clear" w:color="auto" w:fill="auto"/>
          </w:tcPr>
          <w:p w14:paraId="4B617A20" w14:textId="77777777" w:rsidR="000861B5" w:rsidRPr="001500E7" w:rsidRDefault="000861B5" w:rsidP="00A924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</w:tcPr>
          <w:p w14:paraId="5A468FB4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5970612" w14:textId="6758F1F1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112,622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D0E8AF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27B5D11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245,071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AE0056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4FAEB2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563,367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EDB922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E4185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30,454</w:t>
            </w:r>
          </w:p>
        </w:tc>
        <w:tc>
          <w:tcPr>
            <w:tcW w:w="270" w:type="dxa"/>
            <w:shd w:val="clear" w:color="auto" w:fill="auto"/>
          </w:tcPr>
          <w:p w14:paraId="55872E14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FF98FF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17,576</w:t>
            </w:r>
          </w:p>
        </w:tc>
        <w:tc>
          <w:tcPr>
            <w:tcW w:w="270" w:type="dxa"/>
            <w:shd w:val="clear" w:color="auto" w:fill="auto"/>
          </w:tcPr>
          <w:p w14:paraId="119D3F6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9671A4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85,890</w:t>
            </w:r>
          </w:p>
        </w:tc>
        <w:tc>
          <w:tcPr>
            <w:tcW w:w="270" w:type="dxa"/>
            <w:shd w:val="clear" w:color="auto" w:fill="auto"/>
          </w:tcPr>
          <w:p w14:paraId="1E9279E5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5B0D72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54,980</w:t>
            </w:r>
          </w:p>
        </w:tc>
      </w:tr>
      <w:tr w:rsidR="000861B5" w:rsidRPr="001500E7" w14:paraId="5B534C66" w14:textId="77777777" w:rsidTr="001565D6">
        <w:tc>
          <w:tcPr>
            <w:tcW w:w="3150" w:type="dxa"/>
            <w:shd w:val="clear" w:color="auto" w:fill="auto"/>
          </w:tcPr>
          <w:p w14:paraId="31C8066C" w14:textId="77777777" w:rsidR="000861B5" w:rsidRPr="001500E7" w:rsidRDefault="000861B5" w:rsidP="00A924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</w:tcPr>
          <w:p w14:paraId="0D14C8E2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1AB2936" w14:textId="6003CE78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58DD7F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364C05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0F3175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9E946F2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538BE6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12AFC87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69832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A95EC7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966</w:t>
            </w:r>
          </w:p>
        </w:tc>
        <w:tc>
          <w:tcPr>
            <w:tcW w:w="270" w:type="dxa"/>
            <w:shd w:val="clear" w:color="auto" w:fill="auto"/>
          </w:tcPr>
          <w:p w14:paraId="04A5BD02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550987E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F6FE67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8A8D16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966</w:t>
            </w:r>
          </w:p>
        </w:tc>
      </w:tr>
      <w:tr w:rsidR="000861B5" w:rsidRPr="001500E7" w14:paraId="1A3F05CC" w14:textId="77777777" w:rsidTr="001565D6">
        <w:trPr>
          <w:trHeight w:val="116"/>
        </w:trPr>
        <w:tc>
          <w:tcPr>
            <w:tcW w:w="3150" w:type="dxa"/>
            <w:shd w:val="clear" w:color="auto" w:fill="auto"/>
          </w:tcPr>
          <w:p w14:paraId="25A6C2DE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A89A90F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E8203" w14:textId="716B402B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112,622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1E6BE1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D78D2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245,071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B0E137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CB50E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563,367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7A84CB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54E1E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30,454</w:t>
            </w:r>
          </w:p>
        </w:tc>
        <w:tc>
          <w:tcPr>
            <w:tcW w:w="270" w:type="dxa"/>
            <w:shd w:val="clear" w:color="auto" w:fill="auto"/>
          </w:tcPr>
          <w:p w14:paraId="70D29DCD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CB78F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18,542</w:t>
            </w:r>
          </w:p>
        </w:tc>
        <w:tc>
          <w:tcPr>
            <w:tcW w:w="270" w:type="dxa"/>
            <w:shd w:val="clear" w:color="auto" w:fill="auto"/>
          </w:tcPr>
          <w:p w14:paraId="2C1ACCFB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7F78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85,890</w:t>
            </w:r>
          </w:p>
        </w:tc>
        <w:tc>
          <w:tcPr>
            <w:tcW w:w="270" w:type="dxa"/>
            <w:shd w:val="clear" w:color="auto" w:fill="auto"/>
          </w:tcPr>
          <w:p w14:paraId="14C4E09C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9751F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1,055,946</w:t>
            </w:r>
          </w:p>
        </w:tc>
      </w:tr>
      <w:tr w:rsidR="000861B5" w:rsidRPr="001500E7" w14:paraId="0D864357" w14:textId="77777777" w:rsidTr="001565D6">
        <w:trPr>
          <w:trHeight w:val="402"/>
        </w:trPr>
        <w:tc>
          <w:tcPr>
            <w:tcW w:w="3150" w:type="dxa"/>
            <w:shd w:val="clear" w:color="auto" w:fill="auto"/>
          </w:tcPr>
          <w:p w14:paraId="7ECE2D49" w14:textId="77777777" w:rsidR="000861B5" w:rsidRPr="001500E7" w:rsidRDefault="000861B5" w:rsidP="00A924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</w:tcPr>
          <w:p w14:paraId="597E4D13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AC42FA" w14:textId="4E276C9B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925B98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D0A9D6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106BDC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0686B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6B630F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AC44051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E445A8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1511CE5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CE2F05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3EEA4A4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2EF40B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5551EAA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1B5" w:rsidRPr="001500E7" w14:paraId="2B179732" w14:textId="77777777" w:rsidTr="001565D6">
        <w:trPr>
          <w:trHeight w:val="351"/>
        </w:trPr>
        <w:tc>
          <w:tcPr>
            <w:tcW w:w="3150" w:type="dxa"/>
            <w:shd w:val="clear" w:color="auto" w:fill="auto"/>
          </w:tcPr>
          <w:p w14:paraId="72D22370" w14:textId="77777777" w:rsidR="000861B5" w:rsidRPr="001500E7" w:rsidRDefault="000861B5" w:rsidP="00A924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</w:tcPr>
          <w:p w14:paraId="3C409331" w14:textId="77777777" w:rsidR="000861B5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2A680CB" w14:textId="5D5FB8C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115,932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A79E06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1662173" w14:textId="796A89FF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286,444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1E1E62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C8054C4" w14:textId="67BF819F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619,271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40C1C4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5638AB" w14:textId="1827A55F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27,159</w:t>
            </w:r>
          </w:p>
        </w:tc>
        <w:tc>
          <w:tcPr>
            <w:tcW w:w="270" w:type="dxa"/>
            <w:shd w:val="clear" w:color="auto" w:fill="auto"/>
          </w:tcPr>
          <w:p w14:paraId="5BC8E85D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87155F" w14:textId="58E61AE5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17,123</w:t>
            </w:r>
          </w:p>
        </w:tc>
        <w:tc>
          <w:tcPr>
            <w:tcW w:w="270" w:type="dxa"/>
            <w:shd w:val="clear" w:color="auto" w:fill="auto"/>
          </w:tcPr>
          <w:p w14:paraId="6A4BB254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5053207" w14:textId="3D108CB6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64,260</w:t>
            </w:r>
          </w:p>
        </w:tc>
        <w:tc>
          <w:tcPr>
            <w:tcW w:w="270" w:type="dxa"/>
            <w:shd w:val="clear" w:color="auto" w:fill="auto"/>
          </w:tcPr>
          <w:p w14:paraId="635D3DDD" w14:textId="77777777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1B22ED" w14:textId="53A5A064" w:rsidR="000861B5" w:rsidRPr="001500E7" w:rsidRDefault="000861B5" w:rsidP="00A9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1,130,189</w:t>
            </w:r>
          </w:p>
        </w:tc>
      </w:tr>
      <w:tr w:rsidR="000861B5" w:rsidRPr="001500E7" w14:paraId="10FD8E2B" w14:textId="77777777" w:rsidTr="001565D6">
        <w:trPr>
          <w:trHeight w:val="351"/>
        </w:trPr>
        <w:tc>
          <w:tcPr>
            <w:tcW w:w="3150" w:type="dxa"/>
            <w:shd w:val="clear" w:color="auto" w:fill="auto"/>
          </w:tcPr>
          <w:p w14:paraId="43101C60" w14:textId="77777777" w:rsidR="000861B5" w:rsidRPr="001500E7" w:rsidRDefault="000861B5" w:rsidP="00AA08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AB08998" w14:textId="77777777" w:rsidR="000861B5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C1D6617" w14:textId="145BA408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E26AAD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F236561" w14:textId="073CF998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F5483B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BE0BB00" w14:textId="5C6508F1" w:rsidR="000861B5" w:rsidRPr="001500E7" w:rsidRDefault="000861B5" w:rsidP="0048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72D859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BE2B701" w14:textId="43FFEC8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3980C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3CF9C7" w14:textId="1458133F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3E46ECAF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F2C18E" w14:textId="243320BC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82D7E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F60A80" w14:textId="5625BFDC" w:rsidR="000861B5" w:rsidRPr="001500E7" w:rsidRDefault="000861B5" w:rsidP="0048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3,651</w:t>
            </w:r>
          </w:p>
        </w:tc>
      </w:tr>
      <w:tr w:rsidR="000861B5" w:rsidRPr="001500E7" w14:paraId="43E1F160" w14:textId="77777777" w:rsidTr="001565D6">
        <w:tc>
          <w:tcPr>
            <w:tcW w:w="3150" w:type="dxa"/>
            <w:shd w:val="clear" w:color="auto" w:fill="auto"/>
          </w:tcPr>
          <w:p w14:paraId="6A43CDE7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FB2F5A0" w14:textId="77777777" w:rsidR="000861B5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EFF4B" w14:textId="019B5906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115,932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D4BB0E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90DFB" w14:textId="4D66AB81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286,444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3A46CC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B009C" w14:textId="55B1C6AE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622,450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134E37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C8367" w14:textId="408A28BD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27,159</w:t>
            </w:r>
          </w:p>
        </w:tc>
        <w:tc>
          <w:tcPr>
            <w:tcW w:w="270" w:type="dxa"/>
            <w:shd w:val="clear" w:color="auto" w:fill="auto"/>
          </w:tcPr>
          <w:p w14:paraId="6839BDB7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FF145" w14:textId="4D8A8791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17,595</w:t>
            </w:r>
          </w:p>
        </w:tc>
        <w:tc>
          <w:tcPr>
            <w:tcW w:w="270" w:type="dxa"/>
            <w:shd w:val="clear" w:color="auto" w:fill="auto"/>
          </w:tcPr>
          <w:p w14:paraId="6C47AB19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BBF6B" w14:textId="206ABB40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64,260</w:t>
            </w:r>
          </w:p>
        </w:tc>
        <w:tc>
          <w:tcPr>
            <w:tcW w:w="270" w:type="dxa"/>
            <w:shd w:val="clear" w:color="auto" w:fill="auto"/>
          </w:tcPr>
          <w:p w14:paraId="6A6B1D8C" w14:textId="77777777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96E1C" w14:textId="23E78378" w:rsidR="000861B5" w:rsidRPr="001500E7" w:rsidRDefault="000861B5" w:rsidP="00AA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1,133,840</w:t>
            </w:r>
          </w:p>
        </w:tc>
      </w:tr>
    </w:tbl>
    <w:p w14:paraId="4DF5DB79" w14:textId="77777777" w:rsidR="00CA426A" w:rsidRPr="001500E7" w:rsidRDefault="00CA426A" w:rsidP="00652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71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6BF18480" w14:textId="77777777" w:rsidR="00875A0B" w:rsidRDefault="00875A0B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7510A5" w14:textId="77777777" w:rsidR="001500E7" w:rsidRDefault="001500E7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0C6461" w14:textId="77777777" w:rsidR="001500E7" w:rsidRDefault="001500E7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73C04C" w14:textId="77777777" w:rsidR="001500E7" w:rsidRDefault="001500E7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A4DC07" w14:textId="77777777" w:rsidR="001500E7" w:rsidRDefault="001500E7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99F022" w14:textId="77777777" w:rsidR="001500E7" w:rsidRPr="00B3751D" w:rsidRDefault="001500E7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01"/>
        <w:gridCol w:w="69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4A7B11" w:rsidRPr="00D533B8" w14:paraId="0AA94804" w14:textId="77777777" w:rsidTr="001500E7">
        <w:tc>
          <w:tcPr>
            <w:tcW w:w="3960" w:type="dxa"/>
            <w:shd w:val="clear" w:color="auto" w:fill="auto"/>
          </w:tcPr>
          <w:p w14:paraId="4D9DF7EE" w14:textId="77777777" w:rsidR="004A7B11" w:rsidRPr="00D533B8" w:rsidRDefault="004A7B11" w:rsidP="0015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403D4C6A" w14:textId="77777777" w:rsidR="004A7B11" w:rsidRPr="00D533B8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E06" w:rsidRPr="00D533B8" w14:paraId="5291E7A8" w14:textId="77777777" w:rsidTr="001500E7">
        <w:tc>
          <w:tcPr>
            <w:tcW w:w="3960" w:type="dxa"/>
            <w:shd w:val="clear" w:color="auto" w:fill="auto"/>
          </w:tcPr>
          <w:p w14:paraId="1B3C7C33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757396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06E03124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C9D811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1772E18A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D432B0C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D742E1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12D6B35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5676B64E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3CB750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513DE5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C05F1F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3D0DF583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9086D8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E06" w:rsidRPr="00D533B8" w14:paraId="00BC499E" w14:textId="77777777" w:rsidTr="001500E7">
        <w:tc>
          <w:tcPr>
            <w:tcW w:w="3960" w:type="dxa"/>
            <w:shd w:val="clear" w:color="auto" w:fill="auto"/>
          </w:tcPr>
          <w:p w14:paraId="4270F40B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4F25F0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316F16CB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A42D7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2372FB76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D25B10B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A0597EF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3A29AB8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50165817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3E3CA1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A8B0E5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973B2C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C5FC19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652153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E06" w:rsidRPr="00D533B8" w14:paraId="23504F60" w14:textId="77777777" w:rsidTr="001500E7">
        <w:tc>
          <w:tcPr>
            <w:tcW w:w="3960" w:type="dxa"/>
            <w:shd w:val="clear" w:color="auto" w:fill="auto"/>
          </w:tcPr>
          <w:p w14:paraId="5260EB6B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344A7A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501A111F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0FB432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C80A526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E4C8B7B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698FBE01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A7921C7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4119AF9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730777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21F2453C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656E2F0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2E4D10B8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871C2A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7B11" w:rsidRPr="00D533B8" w14:paraId="7DDA246C" w14:textId="77777777" w:rsidTr="001500E7">
        <w:tc>
          <w:tcPr>
            <w:tcW w:w="3960" w:type="dxa"/>
            <w:shd w:val="clear" w:color="auto" w:fill="auto"/>
          </w:tcPr>
          <w:p w14:paraId="5B01E0BA" w14:textId="77777777" w:rsidR="004A7B11" w:rsidRPr="00D533B8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72172B04" w14:textId="77777777" w:rsidR="004A7B11" w:rsidRPr="00D533B8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B11" w:rsidRPr="00D533B8" w14:paraId="6D827212" w14:textId="77777777" w:rsidTr="001500E7">
        <w:tc>
          <w:tcPr>
            <w:tcW w:w="3960" w:type="dxa"/>
            <w:shd w:val="clear" w:color="auto" w:fill="auto"/>
          </w:tcPr>
          <w:p w14:paraId="34B439B2" w14:textId="77777777" w:rsidR="004A7B11" w:rsidRPr="00D533B8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01164240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F849E5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37BC52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406AD4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44F4D71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" w:type="dxa"/>
            <w:gridSpan w:val="2"/>
            <w:shd w:val="clear" w:color="auto" w:fill="auto"/>
          </w:tcPr>
          <w:p w14:paraId="415A966F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B49E482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D0344D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736F74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8763D3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A0D4F59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9DDED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B3A9B6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DA2" w:rsidRPr="00D533B8" w14:paraId="22963478" w14:textId="77777777" w:rsidTr="001500E7">
        <w:tc>
          <w:tcPr>
            <w:tcW w:w="3960" w:type="dxa"/>
            <w:shd w:val="clear" w:color="auto" w:fill="auto"/>
          </w:tcPr>
          <w:p w14:paraId="405F1D44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207AA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BF295F1" w14:textId="77777777" w:rsidR="00E74DA2" w:rsidRPr="00E74DA2" w:rsidRDefault="00E74DA2" w:rsidP="00E74DA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74DA2">
              <w:rPr>
                <w:rFonts w:ascii="Angsana New" w:hAnsi="Angsana New"/>
                <w:sz w:val="30"/>
                <w:szCs w:val="30"/>
                <w:lang w:bidi="th-TH"/>
              </w:rPr>
              <w:t>131,288</w:t>
            </w:r>
          </w:p>
        </w:tc>
        <w:tc>
          <w:tcPr>
            <w:tcW w:w="270" w:type="dxa"/>
            <w:shd w:val="clear" w:color="auto" w:fill="auto"/>
          </w:tcPr>
          <w:p w14:paraId="446F0908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BA4082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E74DA2">
              <w:rPr>
                <w:rFonts w:ascii="Angsana New" w:hAnsi="Angsana New"/>
                <w:sz w:val="30"/>
                <w:szCs w:val="30"/>
              </w:rPr>
              <w:t>373,921</w:t>
            </w:r>
          </w:p>
        </w:tc>
        <w:tc>
          <w:tcPr>
            <w:tcW w:w="270" w:type="dxa"/>
            <w:shd w:val="clear" w:color="auto" w:fill="auto"/>
          </w:tcPr>
          <w:p w14:paraId="6E49BBCD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DB69BFD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4DA2">
              <w:rPr>
                <w:rFonts w:ascii="Angsana New" w:hAnsi="Angsana New"/>
                <w:sz w:val="30"/>
                <w:szCs w:val="30"/>
              </w:rPr>
              <w:t>976,214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018AFDC6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C3645A2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4DA2">
              <w:rPr>
                <w:rFonts w:ascii="Angsana New" w:hAnsi="Angsana New"/>
                <w:sz w:val="30"/>
                <w:szCs w:val="30"/>
              </w:rPr>
              <w:t>91,129</w:t>
            </w:r>
          </w:p>
        </w:tc>
        <w:tc>
          <w:tcPr>
            <w:tcW w:w="270" w:type="dxa"/>
            <w:shd w:val="clear" w:color="auto" w:fill="auto"/>
          </w:tcPr>
          <w:p w14:paraId="591A343D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2EC0A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4DA2">
              <w:rPr>
                <w:rFonts w:ascii="Angsana New" w:hAnsi="Angsana New"/>
                <w:sz w:val="30"/>
                <w:szCs w:val="30"/>
              </w:rPr>
              <w:t>5</w:t>
            </w:r>
            <w:r w:rsidRPr="00E74DA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74DA2">
              <w:rPr>
                <w:rFonts w:ascii="Angsana New" w:hAnsi="Angsana New"/>
                <w:sz w:val="30"/>
                <w:szCs w:val="30"/>
              </w:rPr>
              <w:t>,</w:t>
            </w:r>
            <w:r w:rsidRPr="00E74DA2"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  <w:r w:rsidRPr="00E74DA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361A57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39D6C3A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4DA2">
              <w:rPr>
                <w:rFonts w:ascii="Angsana New" w:hAnsi="Angsana New"/>
                <w:sz w:val="30"/>
                <w:szCs w:val="30"/>
              </w:rPr>
              <w:t>69,528</w:t>
            </w:r>
          </w:p>
        </w:tc>
        <w:tc>
          <w:tcPr>
            <w:tcW w:w="270" w:type="dxa"/>
            <w:shd w:val="clear" w:color="auto" w:fill="auto"/>
          </w:tcPr>
          <w:p w14:paraId="694DA0C5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1D8C24" w14:textId="77777777" w:rsidR="00E74DA2" w:rsidRPr="00E74DA2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4DA2">
              <w:rPr>
                <w:rFonts w:ascii="Angsana New" w:hAnsi="Angsana New"/>
                <w:sz w:val="30"/>
                <w:szCs w:val="30"/>
              </w:rPr>
              <w:t>1,693,973</w:t>
            </w:r>
          </w:p>
        </w:tc>
      </w:tr>
      <w:tr w:rsidR="00E74DA2" w:rsidRPr="00D533B8" w14:paraId="4D3FEFD3" w14:textId="77777777" w:rsidTr="001500E7">
        <w:tc>
          <w:tcPr>
            <w:tcW w:w="3960" w:type="dxa"/>
            <w:shd w:val="clear" w:color="auto" w:fill="auto"/>
          </w:tcPr>
          <w:p w14:paraId="7767AEF1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FAF3B1A" w14:textId="77777777" w:rsidR="00E74DA2" w:rsidRPr="00D533B8" w:rsidRDefault="00E74DA2" w:rsidP="00E74DA2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B2F7B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D9761F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  <w:shd w:val="clear" w:color="auto" w:fill="auto"/>
          </w:tcPr>
          <w:p w14:paraId="61956770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BAE2E58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13,198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434CD12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8AC02FC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  <w:tc>
          <w:tcPr>
            <w:tcW w:w="270" w:type="dxa"/>
            <w:shd w:val="clear" w:color="auto" w:fill="auto"/>
          </w:tcPr>
          <w:p w14:paraId="19FB300D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F2688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3,230</w:t>
            </w:r>
          </w:p>
        </w:tc>
        <w:tc>
          <w:tcPr>
            <w:tcW w:w="270" w:type="dxa"/>
            <w:shd w:val="clear" w:color="auto" w:fill="auto"/>
          </w:tcPr>
          <w:p w14:paraId="47261802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B73CE15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141,816</w:t>
            </w:r>
          </w:p>
        </w:tc>
        <w:tc>
          <w:tcPr>
            <w:tcW w:w="270" w:type="dxa"/>
            <w:shd w:val="clear" w:color="auto" w:fill="auto"/>
          </w:tcPr>
          <w:p w14:paraId="44B5CECD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CB59C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162,900</w:t>
            </w:r>
          </w:p>
        </w:tc>
      </w:tr>
      <w:tr w:rsidR="00E74DA2" w:rsidRPr="00D533B8" w14:paraId="31C81B38" w14:textId="77777777" w:rsidTr="001500E7">
        <w:tc>
          <w:tcPr>
            <w:tcW w:w="3960" w:type="dxa"/>
            <w:shd w:val="clear" w:color="auto" w:fill="auto"/>
          </w:tcPr>
          <w:p w14:paraId="28E044E6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EBFFDD4" w14:textId="77777777" w:rsidR="00E74DA2" w:rsidRPr="00D533B8" w:rsidRDefault="00E74DA2" w:rsidP="00E74DA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679726C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27933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13,997</w:t>
            </w:r>
          </w:p>
        </w:tc>
        <w:tc>
          <w:tcPr>
            <w:tcW w:w="270" w:type="dxa"/>
            <w:shd w:val="clear" w:color="auto" w:fill="auto"/>
          </w:tcPr>
          <w:p w14:paraId="75479A1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6EF60E3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101,594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3864BA1C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B448F41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  <w:tc>
          <w:tcPr>
            <w:tcW w:w="270" w:type="dxa"/>
            <w:shd w:val="clear" w:color="auto" w:fill="auto"/>
          </w:tcPr>
          <w:p w14:paraId="6038643D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6A57C4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7,318</w:t>
            </w:r>
          </w:p>
        </w:tc>
        <w:tc>
          <w:tcPr>
            <w:tcW w:w="270" w:type="dxa"/>
            <w:shd w:val="clear" w:color="auto" w:fill="auto"/>
          </w:tcPr>
          <w:p w14:paraId="00B5F1B8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F06C88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(124,020)</w:t>
            </w:r>
          </w:p>
        </w:tc>
        <w:tc>
          <w:tcPr>
            <w:tcW w:w="270" w:type="dxa"/>
            <w:shd w:val="clear" w:color="auto" w:fill="auto"/>
          </w:tcPr>
          <w:p w14:paraId="2247D516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C67D77" w14:textId="77777777" w:rsidR="00E74DA2" w:rsidRPr="00D533B8" w:rsidRDefault="00E74DA2" w:rsidP="00E74DA2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74DA2" w:rsidRPr="00D533B8" w14:paraId="7E116F4C" w14:textId="77777777" w:rsidTr="001500E7">
        <w:tc>
          <w:tcPr>
            <w:tcW w:w="3960" w:type="dxa"/>
            <w:shd w:val="clear" w:color="auto" w:fill="auto"/>
          </w:tcPr>
          <w:p w14:paraId="64C8F6C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0CB01C6B" w14:textId="77777777" w:rsidR="00E74DA2" w:rsidRPr="00D533B8" w:rsidRDefault="00E74DA2" w:rsidP="00E74DA2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3EEC7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0288E5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(430)</w:t>
            </w:r>
          </w:p>
        </w:tc>
        <w:tc>
          <w:tcPr>
            <w:tcW w:w="270" w:type="dxa"/>
            <w:shd w:val="clear" w:color="auto" w:fill="auto"/>
          </w:tcPr>
          <w:p w14:paraId="344A6FBE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6AD887E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(9,225)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6A5A13A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CB0CB42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(527)</w:t>
            </w:r>
          </w:p>
        </w:tc>
        <w:tc>
          <w:tcPr>
            <w:tcW w:w="270" w:type="dxa"/>
            <w:shd w:val="clear" w:color="auto" w:fill="auto"/>
          </w:tcPr>
          <w:p w14:paraId="4572516F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AADA7A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(8,342)</w:t>
            </w:r>
          </w:p>
        </w:tc>
        <w:tc>
          <w:tcPr>
            <w:tcW w:w="270" w:type="dxa"/>
            <w:shd w:val="clear" w:color="auto" w:fill="auto"/>
          </w:tcPr>
          <w:p w14:paraId="2E8C5B4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9968E47" w14:textId="77777777" w:rsidR="00E74DA2" w:rsidRPr="00D533B8" w:rsidRDefault="00E74DA2" w:rsidP="00E74DA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D31AD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7ABA9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(18,524)</w:t>
            </w:r>
          </w:p>
        </w:tc>
      </w:tr>
      <w:tr w:rsidR="00E74DA2" w:rsidRPr="00D533B8" w14:paraId="6B28BAFE" w14:textId="77777777" w:rsidTr="001500E7">
        <w:tc>
          <w:tcPr>
            <w:tcW w:w="3960" w:type="dxa"/>
            <w:shd w:val="clear" w:color="auto" w:fill="auto"/>
          </w:tcPr>
          <w:p w14:paraId="7DE7AEF1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2F48F7" w14:textId="77777777" w:rsidR="00E74DA2" w:rsidRPr="00D533B8" w:rsidRDefault="00E74DA2" w:rsidP="00E74DA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131,388</w:t>
            </w:r>
          </w:p>
        </w:tc>
        <w:tc>
          <w:tcPr>
            <w:tcW w:w="270" w:type="dxa"/>
            <w:shd w:val="clear" w:color="auto" w:fill="auto"/>
          </w:tcPr>
          <w:p w14:paraId="7D0EF77B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391C06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387,792</w:t>
            </w:r>
          </w:p>
        </w:tc>
        <w:tc>
          <w:tcPr>
            <w:tcW w:w="270" w:type="dxa"/>
            <w:shd w:val="clear" w:color="auto" w:fill="auto"/>
          </w:tcPr>
          <w:p w14:paraId="23F4F33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07234114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1,081,781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6E84434D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316D329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95,965</w:t>
            </w:r>
          </w:p>
        </w:tc>
        <w:tc>
          <w:tcPr>
            <w:tcW w:w="270" w:type="dxa"/>
            <w:shd w:val="clear" w:color="auto" w:fill="auto"/>
          </w:tcPr>
          <w:p w14:paraId="7DAFC533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2D38A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54,099</w:t>
            </w:r>
          </w:p>
        </w:tc>
        <w:tc>
          <w:tcPr>
            <w:tcW w:w="270" w:type="dxa"/>
            <w:shd w:val="clear" w:color="auto" w:fill="auto"/>
          </w:tcPr>
          <w:p w14:paraId="70E333B5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3AD2D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87,324</w:t>
            </w:r>
          </w:p>
        </w:tc>
        <w:tc>
          <w:tcPr>
            <w:tcW w:w="270" w:type="dxa"/>
            <w:shd w:val="clear" w:color="auto" w:fill="auto"/>
          </w:tcPr>
          <w:p w14:paraId="5A576C1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DA98E7" w14:textId="77777777" w:rsidR="00E74DA2" w:rsidRPr="00D533B8" w:rsidRDefault="00E74DA2" w:rsidP="00E7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1,838,349</w:t>
            </w:r>
          </w:p>
        </w:tc>
      </w:tr>
      <w:tr w:rsidR="00035DAF" w:rsidRPr="00D533B8" w14:paraId="44E127A0" w14:textId="77777777" w:rsidTr="001500E7">
        <w:tc>
          <w:tcPr>
            <w:tcW w:w="3960" w:type="dxa"/>
            <w:shd w:val="clear" w:color="auto" w:fill="auto"/>
          </w:tcPr>
          <w:p w14:paraId="149AA3C1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0B88D1CC" w14:textId="77777777" w:rsidR="00035DAF" w:rsidRPr="00E74DA2" w:rsidRDefault="00035DAF" w:rsidP="00035DA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E538CF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C10B6E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16E05793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78C695C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12,309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0B2C8CA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CDA31C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1,747</w:t>
            </w:r>
          </w:p>
        </w:tc>
        <w:tc>
          <w:tcPr>
            <w:tcW w:w="270" w:type="dxa"/>
            <w:shd w:val="clear" w:color="auto" w:fill="auto"/>
          </w:tcPr>
          <w:p w14:paraId="3CF725B7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6EAE53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1,910</w:t>
            </w:r>
          </w:p>
        </w:tc>
        <w:tc>
          <w:tcPr>
            <w:tcW w:w="270" w:type="dxa"/>
            <w:shd w:val="clear" w:color="auto" w:fill="auto"/>
          </w:tcPr>
          <w:p w14:paraId="6122A5FA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466388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66,379</w:t>
            </w:r>
          </w:p>
        </w:tc>
        <w:tc>
          <w:tcPr>
            <w:tcW w:w="270" w:type="dxa"/>
            <w:shd w:val="clear" w:color="auto" w:fill="auto"/>
          </w:tcPr>
          <w:p w14:paraId="6C65079C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E1D624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82,467</w:t>
            </w:r>
          </w:p>
        </w:tc>
      </w:tr>
      <w:tr w:rsidR="00035DAF" w:rsidRPr="00D533B8" w14:paraId="235D89EA" w14:textId="77777777" w:rsidTr="001500E7">
        <w:tc>
          <w:tcPr>
            <w:tcW w:w="3960" w:type="dxa"/>
            <w:shd w:val="clear" w:color="auto" w:fill="auto"/>
          </w:tcPr>
          <w:p w14:paraId="0CBA0B68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85445EF" w14:textId="77777777" w:rsidR="00035DAF" w:rsidRPr="00D533B8" w:rsidRDefault="00035DAF" w:rsidP="00035DA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0BC1A9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113015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  <w:tc>
          <w:tcPr>
            <w:tcW w:w="270" w:type="dxa"/>
            <w:shd w:val="clear" w:color="auto" w:fill="auto"/>
          </w:tcPr>
          <w:p w14:paraId="286E7E9B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1FBC625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85,556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2ED3802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8A71E8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2,130</w:t>
            </w:r>
          </w:p>
        </w:tc>
        <w:tc>
          <w:tcPr>
            <w:tcW w:w="270" w:type="dxa"/>
            <w:shd w:val="clear" w:color="auto" w:fill="auto"/>
          </w:tcPr>
          <w:p w14:paraId="37408834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B61233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  <w:tc>
          <w:tcPr>
            <w:tcW w:w="270" w:type="dxa"/>
            <w:shd w:val="clear" w:color="auto" w:fill="auto"/>
          </w:tcPr>
          <w:p w14:paraId="00E515A2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7B98ED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(91,586)</w:t>
            </w:r>
          </w:p>
        </w:tc>
        <w:tc>
          <w:tcPr>
            <w:tcW w:w="270" w:type="dxa"/>
            <w:shd w:val="clear" w:color="auto" w:fill="auto"/>
          </w:tcPr>
          <w:p w14:paraId="73A6BB53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6D54DD" w14:textId="77777777" w:rsidR="00035DAF" w:rsidRPr="00D533B8" w:rsidRDefault="00035DAF" w:rsidP="00035DA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35DAF" w:rsidRPr="00D533B8" w14:paraId="6FC26B0B" w14:textId="77777777" w:rsidTr="001500E7">
        <w:tc>
          <w:tcPr>
            <w:tcW w:w="3960" w:type="dxa"/>
            <w:shd w:val="clear" w:color="auto" w:fill="auto"/>
          </w:tcPr>
          <w:p w14:paraId="56809180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D5ABDE2" w14:textId="77777777" w:rsidR="00035DAF" w:rsidRPr="00D533B8" w:rsidRDefault="00035DAF" w:rsidP="00035DA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334D89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3250B7" w14:textId="77777777" w:rsidR="00035DAF" w:rsidRPr="00D533B8" w:rsidRDefault="00035DAF" w:rsidP="00035DA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4F756A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85843F2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(194)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3D3345A0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02D321" w14:textId="77777777" w:rsidR="00035DAF" w:rsidRPr="00D533B8" w:rsidRDefault="00035DAF" w:rsidP="00035DAF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A882E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F73BD4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(3,069)</w:t>
            </w:r>
          </w:p>
        </w:tc>
        <w:tc>
          <w:tcPr>
            <w:tcW w:w="270" w:type="dxa"/>
            <w:shd w:val="clear" w:color="auto" w:fill="auto"/>
          </w:tcPr>
          <w:p w14:paraId="12BF1C2B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8A86387" w14:textId="77777777" w:rsidR="00035DAF" w:rsidRPr="00D533B8" w:rsidRDefault="00035DAF" w:rsidP="00035DA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FF1DF0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2C6F9C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(3,263)</w:t>
            </w:r>
          </w:p>
        </w:tc>
      </w:tr>
      <w:tr w:rsidR="00035DAF" w:rsidRPr="00D533B8" w14:paraId="62DEB0BF" w14:textId="77777777" w:rsidTr="001500E7">
        <w:tc>
          <w:tcPr>
            <w:tcW w:w="3960" w:type="dxa"/>
            <w:shd w:val="clear" w:color="auto" w:fill="auto"/>
          </w:tcPr>
          <w:p w14:paraId="109167C1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1A2D" w14:textId="77777777" w:rsidR="00035DAF" w:rsidRPr="00035DAF" w:rsidRDefault="00035DAF" w:rsidP="00035DA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5D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131</w:t>
            </w:r>
            <w:r w:rsidRPr="00035DA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,388</w:t>
            </w:r>
          </w:p>
        </w:tc>
        <w:tc>
          <w:tcPr>
            <w:tcW w:w="270" w:type="dxa"/>
            <w:shd w:val="clear" w:color="auto" w:fill="auto"/>
          </w:tcPr>
          <w:p w14:paraId="5D66F9A0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361B1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389,218</w:t>
            </w:r>
          </w:p>
        </w:tc>
        <w:tc>
          <w:tcPr>
            <w:tcW w:w="270" w:type="dxa"/>
            <w:shd w:val="clear" w:color="auto" w:fill="auto"/>
          </w:tcPr>
          <w:p w14:paraId="154792BA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4B1B9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1,179,452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7BB30355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3E145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99,842</w:t>
            </w:r>
          </w:p>
        </w:tc>
        <w:tc>
          <w:tcPr>
            <w:tcW w:w="270" w:type="dxa"/>
            <w:shd w:val="clear" w:color="auto" w:fill="auto"/>
          </w:tcPr>
          <w:p w14:paraId="4D35E49D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03EFE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55,536</w:t>
            </w:r>
          </w:p>
        </w:tc>
        <w:tc>
          <w:tcPr>
            <w:tcW w:w="270" w:type="dxa"/>
            <w:shd w:val="clear" w:color="auto" w:fill="auto"/>
          </w:tcPr>
          <w:p w14:paraId="63CD5596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947FD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62,117</w:t>
            </w:r>
          </w:p>
        </w:tc>
        <w:tc>
          <w:tcPr>
            <w:tcW w:w="270" w:type="dxa"/>
            <w:shd w:val="clear" w:color="auto" w:fill="auto"/>
          </w:tcPr>
          <w:p w14:paraId="172B8F5A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2C62" w14:textId="77777777" w:rsidR="00035DAF" w:rsidRPr="00D533B8" w:rsidRDefault="00035DAF" w:rsidP="00035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1,917,553</w:t>
            </w:r>
          </w:p>
        </w:tc>
      </w:tr>
    </w:tbl>
    <w:p w14:paraId="142F870D" w14:textId="77777777" w:rsidR="00E14BF2" w:rsidRPr="00D533B8" w:rsidRDefault="005C53B8">
      <w:pPr>
        <w:rPr>
          <w:rFonts w:ascii="Angsana New" w:hAnsi="Angsana New"/>
        </w:rPr>
      </w:pPr>
      <w:r w:rsidRPr="00D533B8">
        <w:rPr>
          <w:rFonts w:ascii="Angsana New" w:hAnsi="Angsana New"/>
        </w:rPr>
        <w:t>.</w:t>
      </w:r>
    </w:p>
    <w:p w14:paraId="7E5CB444" w14:textId="77777777" w:rsidR="00377F04" w:rsidRPr="00D533B8" w:rsidRDefault="00377F04">
      <w:pPr>
        <w:rPr>
          <w:rFonts w:ascii="Angsana New" w:hAnsi="Angsana New"/>
        </w:rPr>
      </w:pPr>
    </w:p>
    <w:p w14:paraId="457C9DE6" w14:textId="77777777" w:rsidR="00377F04" w:rsidRPr="00D533B8" w:rsidRDefault="00377F04">
      <w:pPr>
        <w:rPr>
          <w:rFonts w:ascii="Angsana New" w:hAnsi="Angsana New"/>
        </w:rPr>
      </w:pPr>
    </w:p>
    <w:p w14:paraId="58C24A82" w14:textId="77777777" w:rsidR="00377F04" w:rsidRPr="00D533B8" w:rsidRDefault="00377F04">
      <w:pPr>
        <w:rPr>
          <w:rFonts w:ascii="Angsana New" w:hAnsi="Angsana New"/>
        </w:rPr>
      </w:pPr>
    </w:p>
    <w:p w14:paraId="30B141C8" w14:textId="77777777" w:rsidR="00377F04" w:rsidRPr="00D533B8" w:rsidRDefault="00377F04">
      <w:pPr>
        <w:rPr>
          <w:rFonts w:ascii="Angsana New" w:hAnsi="Angsana New"/>
        </w:rPr>
      </w:pPr>
    </w:p>
    <w:p w14:paraId="1B35665B" w14:textId="77777777" w:rsidR="00377F04" w:rsidRPr="00D533B8" w:rsidRDefault="00377F04">
      <w:pPr>
        <w:rPr>
          <w:rFonts w:ascii="Angsana New" w:hAnsi="Angsana New"/>
        </w:rPr>
      </w:pPr>
    </w:p>
    <w:p w14:paraId="6AA47C96" w14:textId="77777777" w:rsidR="00377F04" w:rsidRPr="00D533B8" w:rsidRDefault="00377F04">
      <w:pPr>
        <w:rPr>
          <w:rFonts w:ascii="Angsana New" w:hAnsi="Angsana New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4A7B11" w:rsidRPr="00D533B8" w14:paraId="4589CB5D" w14:textId="77777777" w:rsidTr="001500E7">
        <w:tc>
          <w:tcPr>
            <w:tcW w:w="3960" w:type="dxa"/>
          </w:tcPr>
          <w:p w14:paraId="434C63EE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530" w:type="dxa"/>
            <w:gridSpan w:val="13"/>
          </w:tcPr>
          <w:p w14:paraId="64A26857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356E" w:rsidRPr="00D533B8" w14:paraId="13F2C233" w14:textId="77777777" w:rsidTr="001500E7">
        <w:tc>
          <w:tcPr>
            <w:tcW w:w="3960" w:type="dxa"/>
          </w:tcPr>
          <w:p w14:paraId="524B8EFE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B988CE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3C21B34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9A87F6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4B5EBBB0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3282E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92CF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5802CF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14AFDF0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CCF16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12BE0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1D02A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76FB5EB6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D661A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56E" w:rsidRPr="00D533B8" w14:paraId="48D58423" w14:textId="77777777" w:rsidTr="001500E7">
        <w:tc>
          <w:tcPr>
            <w:tcW w:w="3960" w:type="dxa"/>
          </w:tcPr>
          <w:p w14:paraId="6310CE54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86860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158E80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C9C3A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964EF6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424DA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AAA5284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32C7109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6AF9535D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0029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0DCD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D4C03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DE693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77A3D9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56E" w:rsidRPr="00D533B8" w14:paraId="6204A7E5" w14:textId="77777777" w:rsidTr="001500E7">
        <w:tc>
          <w:tcPr>
            <w:tcW w:w="3960" w:type="dxa"/>
          </w:tcPr>
          <w:p w14:paraId="423B176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E4281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84A3884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66D7ED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E766CD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3B95A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8EA18E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7CAA7A6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48E369A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D1A273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B51F888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B862D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6B44EBC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3D5578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7B11" w:rsidRPr="00D533B8" w14:paraId="0073BC70" w14:textId="77777777" w:rsidTr="001500E7">
        <w:tc>
          <w:tcPr>
            <w:tcW w:w="3960" w:type="dxa"/>
          </w:tcPr>
          <w:p w14:paraId="67A9EB15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</w:tcPr>
          <w:p w14:paraId="7CAC7E3C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B11" w:rsidRPr="00D533B8" w14:paraId="3288EC07" w14:textId="77777777" w:rsidTr="001500E7">
        <w:tc>
          <w:tcPr>
            <w:tcW w:w="3960" w:type="dxa"/>
          </w:tcPr>
          <w:p w14:paraId="7310B2E1" w14:textId="77777777" w:rsidR="004A7B11" w:rsidRPr="00D533B8" w:rsidRDefault="00B83F94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4E13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</w:tcPr>
          <w:p w14:paraId="62AB69A8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14A70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1A6EA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D655A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621C3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9F72D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7C622B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F1052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1E7A4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04DDA" w14:textId="77777777" w:rsidR="004A7B11" w:rsidRPr="00D533B8" w:rsidRDefault="004A7B11" w:rsidP="00030C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8784C7" w14:textId="77777777" w:rsidR="004A7B11" w:rsidRPr="00D533B8" w:rsidRDefault="004A7B11" w:rsidP="00030C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DA54E" w14:textId="77777777" w:rsidR="004A7B11" w:rsidRPr="00D533B8" w:rsidRDefault="004A7B11" w:rsidP="00030C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BB6119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F63" w:rsidRPr="00D533B8" w14:paraId="127A2D2C" w14:textId="77777777" w:rsidTr="001500E7">
        <w:tc>
          <w:tcPr>
            <w:tcW w:w="3960" w:type="dxa"/>
          </w:tcPr>
          <w:p w14:paraId="49D38A41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</w:tcPr>
          <w:p w14:paraId="536BC4EA" w14:textId="77777777" w:rsidR="00B14F63" w:rsidRPr="00B14F63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14F63">
              <w:rPr>
                <w:rFonts w:ascii="Angsana New" w:hAnsi="Angsana New"/>
                <w:sz w:val="30"/>
                <w:szCs w:val="30"/>
              </w:rPr>
              <w:t>13,622</w:t>
            </w:r>
          </w:p>
        </w:tc>
        <w:tc>
          <w:tcPr>
            <w:tcW w:w="270" w:type="dxa"/>
          </w:tcPr>
          <w:p w14:paraId="686E3506" w14:textId="77777777" w:rsidR="00B14F63" w:rsidRPr="00B14F63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51639" w14:textId="77777777" w:rsidR="00B14F63" w:rsidRPr="00B14F63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14F63">
              <w:rPr>
                <w:rFonts w:ascii="Angsana New" w:hAnsi="Angsana New"/>
                <w:sz w:val="30"/>
                <w:szCs w:val="30"/>
              </w:rPr>
              <w:t>118,259</w:t>
            </w:r>
          </w:p>
        </w:tc>
        <w:tc>
          <w:tcPr>
            <w:tcW w:w="270" w:type="dxa"/>
          </w:tcPr>
          <w:p w14:paraId="636269E3" w14:textId="77777777" w:rsidR="00B14F63" w:rsidRPr="00B14F63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519DB" w14:textId="77777777" w:rsidR="00B14F63" w:rsidRPr="00B14F63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14F63">
              <w:rPr>
                <w:rFonts w:ascii="Angsana New" w:hAnsi="Angsana New"/>
                <w:sz w:val="30"/>
                <w:szCs w:val="30"/>
              </w:rPr>
              <w:t>421,390</w:t>
            </w:r>
          </w:p>
        </w:tc>
        <w:tc>
          <w:tcPr>
            <w:tcW w:w="270" w:type="dxa"/>
          </w:tcPr>
          <w:p w14:paraId="7A3DD214" w14:textId="77777777" w:rsidR="00B14F63" w:rsidRPr="00B14F63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B13C35" w14:textId="77777777" w:rsidR="00B14F63" w:rsidRPr="00B14F63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14F63">
              <w:rPr>
                <w:rFonts w:ascii="Angsana New" w:hAnsi="Angsana New"/>
                <w:sz w:val="30"/>
                <w:szCs w:val="30"/>
              </w:rPr>
              <w:t>54,945</w:t>
            </w:r>
          </w:p>
        </w:tc>
        <w:tc>
          <w:tcPr>
            <w:tcW w:w="270" w:type="dxa"/>
          </w:tcPr>
          <w:p w14:paraId="1A5F894F" w14:textId="77777777" w:rsidR="00B14F63" w:rsidRPr="00B14F63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35D2F" w14:textId="77777777" w:rsidR="00B14F63" w:rsidRPr="00B14F63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14F63">
              <w:rPr>
                <w:rFonts w:ascii="Angsana New" w:hAnsi="Angsana New"/>
                <w:sz w:val="30"/>
                <w:szCs w:val="30"/>
              </w:rPr>
              <w:t>40,914</w:t>
            </w:r>
          </w:p>
        </w:tc>
        <w:tc>
          <w:tcPr>
            <w:tcW w:w="270" w:type="dxa"/>
          </w:tcPr>
          <w:p w14:paraId="0DBACAD7" w14:textId="77777777" w:rsidR="00B14F63" w:rsidRPr="00B14F63" w:rsidRDefault="00B14F63" w:rsidP="00B14F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0449C2" w14:textId="77777777" w:rsidR="00B14F63" w:rsidRPr="00B14F63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F63">
              <w:rPr>
                <w:rFonts w:ascii="Angsana New" w:hAnsi="Angsana New"/>
                <w:sz w:val="30"/>
                <w:szCs w:val="30"/>
              </w:rPr>
              <w:t>1,434</w:t>
            </w:r>
          </w:p>
        </w:tc>
        <w:tc>
          <w:tcPr>
            <w:tcW w:w="270" w:type="dxa"/>
          </w:tcPr>
          <w:p w14:paraId="098E8566" w14:textId="77777777" w:rsidR="00B14F63" w:rsidRPr="00B14F63" w:rsidRDefault="00B14F63" w:rsidP="00B14F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A05F70" w14:textId="77777777" w:rsidR="00B14F63" w:rsidRPr="00B14F63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B14F63">
              <w:rPr>
                <w:rFonts w:ascii="Angsana New" w:hAnsi="Angsana New"/>
                <w:sz w:val="30"/>
                <w:szCs w:val="30"/>
              </w:rPr>
              <w:t>650,564</w:t>
            </w:r>
          </w:p>
        </w:tc>
      </w:tr>
      <w:tr w:rsidR="00B14F63" w:rsidRPr="00D533B8" w14:paraId="029316BE" w14:textId="77777777" w:rsidTr="001500E7">
        <w:tc>
          <w:tcPr>
            <w:tcW w:w="3960" w:type="dxa"/>
          </w:tcPr>
          <w:p w14:paraId="7423B085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837DFB8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5,144</w:t>
            </w:r>
          </w:p>
        </w:tc>
        <w:tc>
          <w:tcPr>
            <w:tcW w:w="270" w:type="dxa"/>
          </w:tcPr>
          <w:p w14:paraId="328E63FF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9EF26C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24,756</w:t>
            </w:r>
          </w:p>
        </w:tc>
        <w:tc>
          <w:tcPr>
            <w:tcW w:w="270" w:type="dxa"/>
          </w:tcPr>
          <w:p w14:paraId="3BC6E955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24263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107,642</w:t>
            </w:r>
          </w:p>
        </w:tc>
        <w:tc>
          <w:tcPr>
            <w:tcW w:w="270" w:type="dxa"/>
          </w:tcPr>
          <w:p w14:paraId="60E9A801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DF189C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11,105</w:t>
            </w:r>
          </w:p>
        </w:tc>
        <w:tc>
          <w:tcPr>
            <w:tcW w:w="270" w:type="dxa"/>
          </w:tcPr>
          <w:p w14:paraId="4FC0083D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8F7D6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3,951</w:t>
            </w:r>
          </w:p>
        </w:tc>
        <w:tc>
          <w:tcPr>
            <w:tcW w:w="270" w:type="dxa"/>
          </w:tcPr>
          <w:p w14:paraId="141880E5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1594DB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C49DC" w14:textId="77777777" w:rsidR="00B14F63" w:rsidRPr="00D533B8" w:rsidRDefault="00B14F63" w:rsidP="00B14F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A4E85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152,598</w:t>
            </w:r>
          </w:p>
        </w:tc>
      </w:tr>
      <w:tr w:rsidR="00B14F63" w:rsidRPr="00D533B8" w14:paraId="57024A56" w14:textId="77777777" w:rsidTr="001500E7">
        <w:tc>
          <w:tcPr>
            <w:tcW w:w="3960" w:type="dxa"/>
          </w:tcPr>
          <w:p w14:paraId="5FDC2301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B37CF1C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1254F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1341E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(294)</w:t>
            </w:r>
          </w:p>
        </w:tc>
        <w:tc>
          <w:tcPr>
            <w:tcW w:w="270" w:type="dxa"/>
          </w:tcPr>
          <w:p w14:paraId="2FC95CBC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F75942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(8,152)</w:t>
            </w:r>
          </w:p>
        </w:tc>
        <w:tc>
          <w:tcPr>
            <w:tcW w:w="270" w:type="dxa"/>
          </w:tcPr>
          <w:p w14:paraId="5E282552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2CADA7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(488)</w:t>
            </w:r>
          </w:p>
        </w:tc>
        <w:tc>
          <w:tcPr>
            <w:tcW w:w="270" w:type="dxa"/>
          </w:tcPr>
          <w:p w14:paraId="5E0ECAF7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8D43C3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(8,342)</w:t>
            </w:r>
          </w:p>
        </w:tc>
        <w:tc>
          <w:tcPr>
            <w:tcW w:w="270" w:type="dxa"/>
          </w:tcPr>
          <w:p w14:paraId="5E6D8E78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FF6A89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6D48D" w14:textId="77777777" w:rsidR="00B14F63" w:rsidRPr="00D533B8" w:rsidRDefault="00B14F63" w:rsidP="00B14F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4E357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(17,276)</w:t>
            </w:r>
          </w:p>
        </w:tc>
      </w:tr>
      <w:tr w:rsidR="00B14F63" w:rsidRPr="00D533B8" w14:paraId="52C2A3DC" w14:textId="77777777" w:rsidTr="001500E7">
        <w:tc>
          <w:tcPr>
            <w:tcW w:w="3960" w:type="dxa"/>
          </w:tcPr>
          <w:p w14:paraId="0DEAA065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180812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8,766</w:t>
            </w:r>
          </w:p>
        </w:tc>
        <w:tc>
          <w:tcPr>
            <w:tcW w:w="270" w:type="dxa"/>
            <w:shd w:val="clear" w:color="auto" w:fill="auto"/>
          </w:tcPr>
          <w:p w14:paraId="1DFAA263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346F94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142,721</w:t>
            </w:r>
          </w:p>
        </w:tc>
        <w:tc>
          <w:tcPr>
            <w:tcW w:w="270" w:type="dxa"/>
          </w:tcPr>
          <w:p w14:paraId="7DA962C5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3F0FE2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520,880</w:t>
            </w:r>
          </w:p>
        </w:tc>
        <w:tc>
          <w:tcPr>
            <w:tcW w:w="270" w:type="dxa"/>
          </w:tcPr>
          <w:p w14:paraId="1C5135BC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871E99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65,562</w:t>
            </w:r>
          </w:p>
        </w:tc>
        <w:tc>
          <w:tcPr>
            <w:tcW w:w="270" w:type="dxa"/>
          </w:tcPr>
          <w:p w14:paraId="44ADC15A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DF7794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36,523</w:t>
            </w:r>
          </w:p>
        </w:tc>
        <w:tc>
          <w:tcPr>
            <w:tcW w:w="270" w:type="dxa"/>
          </w:tcPr>
          <w:p w14:paraId="0FFB5976" w14:textId="77777777" w:rsidR="00B14F63" w:rsidRPr="00D533B8" w:rsidRDefault="00B14F63" w:rsidP="00B14F6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A3BE89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1,434</w:t>
            </w:r>
          </w:p>
        </w:tc>
        <w:tc>
          <w:tcPr>
            <w:tcW w:w="270" w:type="dxa"/>
          </w:tcPr>
          <w:p w14:paraId="7CD17039" w14:textId="77777777" w:rsidR="00B14F63" w:rsidRPr="00D533B8" w:rsidRDefault="00B14F63" w:rsidP="00B14F6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CB2E7A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785,886</w:t>
            </w:r>
          </w:p>
        </w:tc>
      </w:tr>
      <w:tr w:rsidR="00B8225D" w:rsidRPr="00D533B8" w14:paraId="1AC2236E" w14:textId="77777777" w:rsidTr="001500E7">
        <w:tc>
          <w:tcPr>
            <w:tcW w:w="3960" w:type="dxa"/>
          </w:tcPr>
          <w:p w14:paraId="101508D7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1200D263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4,246</w:t>
            </w:r>
          </w:p>
        </w:tc>
        <w:tc>
          <w:tcPr>
            <w:tcW w:w="270" w:type="dxa"/>
            <w:shd w:val="clear" w:color="auto" w:fill="auto"/>
          </w:tcPr>
          <w:p w14:paraId="4493CEDF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740F9C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24,545</w:t>
            </w:r>
          </w:p>
        </w:tc>
        <w:tc>
          <w:tcPr>
            <w:tcW w:w="270" w:type="dxa"/>
            <w:shd w:val="clear" w:color="auto" w:fill="auto"/>
          </w:tcPr>
          <w:p w14:paraId="0087C245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348870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117,062</w:t>
            </w:r>
          </w:p>
        </w:tc>
        <w:tc>
          <w:tcPr>
            <w:tcW w:w="270" w:type="dxa"/>
            <w:shd w:val="clear" w:color="auto" w:fill="auto"/>
          </w:tcPr>
          <w:p w14:paraId="41631372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0EDCADE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10,103</w:t>
            </w:r>
          </w:p>
        </w:tc>
        <w:tc>
          <w:tcPr>
            <w:tcW w:w="270" w:type="dxa"/>
            <w:shd w:val="clear" w:color="auto" w:fill="auto"/>
          </w:tcPr>
          <w:p w14:paraId="0D8C60F2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FE387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5,967</w:t>
            </w:r>
          </w:p>
        </w:tc>
        <w:tc>
          <w:tcPr>
            <w:tcW w:w="270" w:type="dxa"/>
            <w:shd w:val="clear" w:color="auto" w:fill="auto"/>
          </w:tcPr>
          <w:p w14:paraId="2878940D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D480AE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95166" w14:textId="77777777" w:rsidR="00B8225D" w:rsidRPr="00D533B8" w:rsidRDefault="00B8225D" w:rsidP="00B822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94AD1E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161,923</w:t>
            </w:r>
          </w:p>
        </w:tc>
      </w:tr>
      <w:tr w:rsidR="00B8225D" w:rsidRPr="00D533B8" w14:paraId="22F17582" w14:textId="77777777" w:rsidTr="001500E7">
        <w:tc>
          <w:tcPr>
            <w:tcW w:w="3960" w:type="dxa"/>
          </w:tcPr>
          <w:p w14:paraId="24D5EA09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D802227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B058F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014584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D4E1DA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E91647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(193)</w:t>
            </w:r>
          </w:p>
        </w:tc>
        <w:tc>
          <w:tcPr>
            <w:tcW w:w="270" w:type="dxa"/>
            <w:shd w:val="clear" w:color="auto" w:fill="auto"/>
          </w:tcPr>
          <w:p w14:paraId="1C087078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ACF7ACC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A6975C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9878E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(3,069)</w:t>
            </w:r>
          </w:p>
        </w:tc>
        <w:tc>
          <w:tcPr>
            <w:tcW w:w="270" w:type="dxa"/>
            <w:shd w:val="clear" w:color="auto" w:fill="auto"/>
          </w:tcPr>
          <w:p w14:paraId="06A211FB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9870ED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30E40C" w14:textId="77777777" w:rsidR="00B8225D" w:rsidRPr="00D533B8" w:rsidRDefault="00B8225D" w:rsidP="00B822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A9AA27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(3,262)</w:t>
            </w:r>
          </w:p>
        </w:tc>
      </w:tr>
      <w:tr w:rsidR="00B8225D" w:rsidRPr="00D533B8" w14:paraId="2F7FF7AC" w14:textId="77777777" w:rsidTr="001500E7">
        <w:tc>
          <w:tcPr>
            <w:tcW w:w="3960" w:type="dxa"/>
          </w:tcPr>
          <w:p w14:paraId="2435BFD0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C6242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23,012</w:t>
            </w:r>
          </w:p>
        </w:tc>
        <w:tc>
          <w:tcPr>
            <w:tcW w:w="270" w:type="dxa"/>
            <w:shd w:val="clear" w:color="auto" w:fill="auto"/>
          </w:tcPr>
          <w:p w14:paraId="1F2253B2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A5B7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167,266</w:t>
            </w:r>
          </w:p>
        </w:tc>
        <w:tc>
          <w:tcPr>
            <w:tcW w:w="270" w:type="dxa"/>
            <w:shd w:val="clear" w:color="auto" w:fill="auto"/>
          </w:tcPr>
          <w:p w14:paraId="0B6F0CFD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1FF88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637,749</w:t>
            </w:r>
          </w:p>
        </w:tc>
        <w:tc>
          <w:tcPr>
            <w:tcW w:w="270" w:type="dxa"/>
            <w:shd w:val="clear" w:color="auto" w:fill="auto"/>
          </w:tcPr>
          <w:p w14:paraId="6AC4E906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C79ED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75,665</w:t>
            </w:r>
          </w:p>
        </w:tc>
        <w:tc>
          <w:tcPr>
            <w:tcW w:w="270" w:type="dxa"/>
            <w:shd w:val="clear" w:color="auto" w:fill="auto"/>
          </w:tcPr>
          <w:p w14:paraId="084E3E8F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2B609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39,421</w:t>
            </w:r>
          </w:p>
        </w:tc>
        <w:tc>
          <w:tcPr>
            <w:tcW w:w="270" w:type="dxa"/>
            <w:shd w:val="clear" w:color="auto" w:fill="auto"/>
          </w:tcPr>
          <w:p w14:paraId="14CE590E" w14:textId="77777777" w:rsidR="00B8225D" w:rsidRPr="00D533B8" w:rsidRDefault="00B8225D" w:rsidP="00B8225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B2323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1,434</w:t>
            </w:r>
          </w:p>
        </w:tc>
        <w:tc>
          <w:tcPr>
            <w:tcW w:w="270" w:type="dxa"/>
            <w:shd w:val="clear" w:color="auto" w:fill="auto"/>
          </w:tcPr>
          <w:p w14:paraId="36BFC045" w14:textId="77777777" w:rsidR="00B8225D" w:rsidRPr="00D533B8" w:rsidRDefault="00B8225D" w:rsidP="00B8225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FE6A3" w14:textId="77777777" w:rsidR="00B8225D" w:rsidRPr="00D533B8" w:rsidRDefault="00B8225D" w:rsidP="00B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944,547</w:t>
            </w:r>
          </w:p>
        </w:tc>
      </w:tr>
    </w:tbl>
    <w:p w14:paraId="5B4D5015" w14:textId="77777777" w:rsidR="00C001A7" w:rsidRDefault="00C001A7" w:rsidP="00030C5B">
      <w:pPr>
        <w:rPr>
          <w:rFonts w:ascii="Angsana New" w:hAnsi="Angsana New"/>
          <w:sz w:val="30"/>
          <w:szCs w:val="30"/>
          <w:highlight w:val="green"/>
        </w:rPr>
      </w:pPr>
    </w:p>
    <w:p w14:paraId="40062439" w14:textId="77777777" w:rsidR="002F4103" w:rsidRDefault="002F4103" w:rsidP="00030C5B">
      <w:pPr>
        <w:rPr>
          <w:rFonts w:ascii="Angsana New" w:hAnsi="Angsana New"/>
          <w:sz w:val="30"/>
          <w:szCs w:val="30"/>
          <w:highlight w:val="green"/>
        </w:rPr>
      </w:pPr>
    </w:p>
    <w:p w14:paraId="46A87C71" w14:textId="77777777" w:rsidR="002F4103" w:rsidRPr="00D533B8" w:rsidRDefault="002F4103" w:rsidP="00030C5B">
      <w:pPr>
        <w:rPr>
          <w:rFonts w:ascii="Angsana New" w:hAnsi="Angsana New"/>
          <w:sz w:val="30"/>
          <w:szCs w:val="30"/>
          <w:highlight w:val="green"/>
        </w:rPr>
      </w:pPr>
    </w:p>
    <w:p w14:paraId="48BADDCE" w14:textId="77777777" w:rsidR="000D356E" w:rsidRDefault="000D356E" w:rsidP="00030C5B">
      <w:pPr>
        <w:rPr>
          <w:rFonts w:ascii="Angsana New" w:hAnsi="Angsana New"/>
          <w:sz w:val="30"/>
          <w:szCs w:val="30"/>
          <w:highlight w:val="green"/>
        </w:rPr>
      </w:pPr>
    </w:p>
    <w:p w14:paraId="43DC111C" w14:textId="77777777" w:rsidR="00C5598F" w:rsidRDefault="00C5598F" w:rsidP="00030C5B">
      <w:pPr>
        <w:rPr>
          <w:rFonts w:ascii="Angsana New" w:hAnsi="Angsana New"/>
          <w:sz w:val="30"/>
          <w:szCs w:val="30"/>
          <w:highlight w:val="green"/>
        </w:rPr>
      </w:pPr>
    </w:p>
    <w:p w14:paraId="6C8940E0" w14:textId="77777777" w:rsidR="00B14F63" w:rsidRPr="00B14F63" w:rsidRDefault="00B14F63" w:rsidP="00B14F63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BF4887" w:rsidRPr="00D533B8" w14:paraId="252E75D2" w14:textId="77777777" w:rsidTr="001500E7">
        <w:tc>
          <w:tcPr>
            <w:tcW w:w="3960" w:type="dxa"/>
          </w:tcPr>
          <w:p w14:paraId="688ACC2E" w14:textId="77777777" w:rsidR="00BF4887" w:rsidRPr="00D533B8" w:rsidRDefault="00C001A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highlight w:val="green"/>
              </w:rPr>
              <w:lastRenderedPageBreak/>
              <w:br w:type="page"/>
            </w:r>
            <w:r w:rsidR="00BF4887" w:rsidRPr="00D533B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530" w:type="dxa"/>
            <w:gridSpan w:val="13"/>
          </w:tcPr>
          <w:p w14:paraId="2FC7F5D3" w14:textId="77777777" w:rsidR="00BF4887" w:rsidRPr="00D533B8" w:rsidRDefault="00BF488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356E" w:rsidRPr="00D533B8" w14:paraId="52169035" w14:textId="77777777" w:rsidTr="001500E7">
        <w:tc>
          <w:tcPr>
            <w:tcW w:w="3960" w:type="dxa"/>
          </w:tcPr>
          <w:p w14:paraId="026ACEC9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BB229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483EB121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E0E7D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1EA089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17A6A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21BC2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EAFC6D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86C902E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41FA3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E6B68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98B61A7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332E1A96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EBAF2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56E" w:rsidRPr="00D533B8" w14:paraId="65B6B0BF" w14:textId="77777777" w:rsidTr="001500E7">
        <w:tc>
          <w:tcPr>
            <w:tcW w:w="3960" w:type="dxa"/>
          </w:tcPr>
          <w:p w14:paraId="46A7273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98E471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5808D02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AE43E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B705F11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FC0111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EC1C69C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AED3BEC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1A2079E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F1F426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05674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C719BB2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D6EE9AA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06C4BE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56E" w:rsidRPr="00D533B8" w14:paraId="089FA8AC" w14:textId="77777777" w:rsidTr="001500E7">
        <w:tc>
          <w:tcPr>
            <w:tcW w:w="3960" w:type="dxa"/>
          </w:tcPr>
          <w:p w14:paraId="2CA775D1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5F9204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0717B0C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8A3BCD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E24E30A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26EB7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824C50C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5A81E6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DA2FC01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AAA130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CF6545A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10ED718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15E5CE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1E7C9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F4887" w:rsidRPr="00D533B8" w14:paraId="12DB5DDC" w14:textId="77777777" w:rsidTr="001500E7">
        <w:tc>
          <w:tcPr>
            <w:tcW w:w="3960" w:type="dxa"/>
          </w:tcPr>
          <w:p w14:paraId="701677D8" w14:textId="77777777" w:rsidR="00BF4887" w:rsidRPr="00D533B8" w:rsidRDefault="00BF488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</w:tcPr>
          <w:p w14:paraId="29007D80" w14:textId="77777777" w:rsidR="00BF4887" w:rsidRPr="00D533B8" w:rsidRDefault="00BF488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887" w:rsidRPr="00D533B8" w14:paraId="1E6D2261" w14:textId="77777777" w:rsidTr="00406806">
        <w:tc>
          <w:tcPr>
            <w:tcW w:w="3960" w:type="dxa"/>
          </w:tcPr>
          <w:p w14:paraId="04AC89E8" w14:textId="77777777" w:rsidR="00BF4887" w:rsidRPr="00D533B8" w:rsidRDefault="00BF488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6A33399C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5F594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1B1BCA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5D2E0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7A196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EB288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9410B5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1A8A1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D6CC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30D54" w14:textId="77777777" w:rsidR="00BF4887" w:rsidRPr="00D533B8" w:rsidRDefault="00BF488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63295A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659BB" w14:textId="77777777" w:rsidR="00BF4887" w:rsidRPr="00D533B8" w:rsidRDefault="00BF488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D3452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F63" w:rsidRPr="00D533B8" w14:paraId="5F5BC861" w14:textId="77777777" w:rsidTr="00406806">
        <w:tc>
          <w:tcPr>
            <w:tcW w:w="3960" w:type="dxa"/>
          </w:tcPr>
          <w:p w14:paraId="5BCCAEFD" w14:textId="77777777" w:rsidR="00B14F63" w:rsidRPr="00D533B8" w:rsidRDefault="0093487B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621240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112,622</w:t>
            </w:r>
          </w:p>
        </w:tc>
        <w:tc>
          <w:tcPr>
            <w:tcW w:w="270" w:type="dxa"/>
          </w:tcPr>
          <w:p w14:paraId="0B630223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55A6DE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245,071</w:t>
            </w:r>
          </w:p>
        </w:tc>
        <w:tc>
          <w:tcPr>
            <w:tcW w:w="270" w:type="dxa"/>
          </w:tcPr>
          <w:p w14:paraId="20EF8EA8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408E30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560,901</w:t>
            </w:r>
          </w:p>
        </w:tc>
        <w:tc>
          <w:tcPr>
            <w:tcW w:w="270" w:type="dxa"/>
          </w:tcPr>
          <w:p w14:paraId="449B8208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CD84865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30,403</w:t>
            </w:r>
          </w:p>
        </w:tc>
        <w:tc>
          <w:tcPr>
            <w:tcW w:w="270" w:type="dxa"/>
          </w:tcPr>
          <w:p w14:paraId="305E1C37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6D356F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17,576</w:t>
            </w:r>
          </w:p>
        </w:tc>
        <w:tc>
          <w:tcPr>
            <w:tcW w:w="270" w:type="dxa"/>
          </w:tcPr>
          <w:p w14:paraId="69A7B9CA" w14:textId="77777777" w:rsidR="00B14F63" w:rsidRPr="00D533B8" w:rsidRDefault="00B14F63" w:rsidP="00B14F6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28F6BBF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85,890</w:t>
            </w:r>
          </w:p>
        </w:tc>
        <w:tc>
          <w:tcPr>
            <w:tcW w:w="270" w:type="dxa"/>
          </w:tcPr>
          <w:p w14:paraId="332577C6" w14:textId="77777777" w:rsidR="00B14F63" w:rsidRPr="00D533B8" w:rsidRDefault="00B14F63" w:rsidP="00B14F6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70A44C" w14:textId="77777777" w:rsidR="00B14F63" w:rsidRPr="00D533B8" w:rsidRDefault="00B14F63" w:rsidP="00B1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1,052,463</w:t>
            </w:r>
          </w:p>
        </w:tc>
      </w:tr>
      <w:tr w:rsidR="0093487B" w:rsidRPr="00D533B8" w14:paraId="789BC6C1" w14:textId="77777777" w:rsidTr="00406806">
        <w:tc>
          <w:tcPr>
            <w:tcW w:w="3960" w:type="dxa"/>
            <w:shd w:val="clear" w:color="auto" w:fill="auto"/>
          </w:tcPr>
          <w:p w14:paraId="5F232A19" w14:textId="77777777" w:rsidR="0093487B" w:rsidRPr="00D533B8" w:rsidRDefault="0093487B" w:rsidP="009348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312DA65" w14:textId="77777777" w:rsidR="0093487B" w:rsidRPr="00D533B8" w:rsidRDefault="00B8225D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108,376</w:t>
            </w:r>
          </w:p>
        </w:tc>
        <w:tc>
          <w:tcPr>
            <w:tcW w:w="270" w:type="dxa"/>
            <w:shd w:val="clear" w:color="auto" w:fill="auto"/>
          </w:tcPr>
          <w:p w14:paraId="6551424F" w14:textId="77777777" w:rsidR="0093487B" w:rsidRPr="00D533B8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969C6EF" w14:textId="77777777" w:rsidR="0093487B" w:rsidRPr="00D533B8" w:rsidRDefault="00B8225D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221,952</w:t>
            </w:r>
          </w:p>
        </w:tc>
        <w:tc>
          <w:tcPr>
            <w:tcW w:w="270" w:type="dxa"/>
            <w:shd w:val="clear" w:color="auto" w:fill="auto"/>
          </w:tcPr>
          <w:p w14:paraId="6A01B0CA" w14:textId="77777777" w:rsidR="0093487B" w:rsidRPr="00D533B8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E819DC" w14:textId="77777777" w:rsidR="0093487B" w:rsidRPr="00D533B8" w:rsidRDefault="00B8225D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541,703</w:t>
            </w:r>
          </w:p>
        </w:tc>
        <w:tc>
          <w:tcPr>
            <w:tcW w:w="270" w:type="dxa"/>
            <w:shd w:val="clear" w:color="auto" w:fill="auto"/>
          </w:tcPr>
          <w:p w14:paraId="2C34FD04" w14:textId="77777777" w:rsidR="0093487B" w:rsidRPr="00D533B8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7DB521B" w14:textId="77777777" w:rsidR="0093487B" w:rsidRPr="00D533B8" w:rsidRDefault="00B8225D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24,177</w:t>
            </w:r>
          </w:p>
        </w:tc>
        <w:tc>
          <w:tcPr>
            <w:tcW w:w="270" w:type="dxa"/>
            <w:shd w:val="clear" w:color="auto" w:fill="auto"/>
          </w:tcPr>
          <w:p w14:paraId="03E98C83" w14:textId="77777777" w:rsidR="0093487B" w:rsidRPr="00D533B8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C021A2" w14:textId="77777777" w:rsidR="0093487B" w:rsidRPr="00D533B8" w:rsidRDefault="00B8225D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16,115</w:t>
            </w:r>
          </w:p>
        </w:tc>
        <w:tc>
          <w:tcPr>
            <w:tcW w:w="270" w:type="dxa"/>
            <w:shd w:val="clear" w:color="auto" w:fill="auto"/>
          </w:tcPr>
          <w:p w14:paraId="32D7057D" w14:textId="77777777" w:rsidR="0093487B" w:rsidRPr="00D533B8" w:rsidRDefault="0093487B" w:rsidP="0093487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DFA6ABE" w14:textId="77777777" w:rsidR="0093487B" w:rsidRPr="00D533B8" w:rsidRDefault="00B8225D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60,683</w:t>
            </w:r>
          </w:p>
        </w:tc>
        <w:tc>
          <w:tcPr>
            <w:tcW w:w="270" w:type="dxa"/>
            <w:shd w:val="clear" w:color="auto" w:fill="auto"/>
          </w:tcPr>
          <w:p w14:paraId="0ADDEF2A" w14:textId="77777777" w:rsidR="0093487B" w:rsidRPr="00D533B8" w:rsidRDefault="0093487B" w:rsidP="0093487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F2CE6B6" w14:textId="77777777" w:rsidR="0093487B" w:rsidRPr="00D533B8" w:rsidRDefault="00B8225D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973,006</w:t>
            </w:r>
          </w:p>
        </w:tc>
      </w:tr>
      <w:tr w:rsidR="0093487B" w:rsidRPr="00BD0A5A" w14:paraId="71487573" w14:textId="77777777" w:rsidTr="001500E7">
        <w:tc>
          <w:tcPr>
            <w:tcW w:w="3960" w:type="dxa"/>
            <w:shd w:val="clear" w:color="auto" w:fill="auto"/>
          </w:tcPr>
          <w:p w14:paraId="0B24D706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F59ACDD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497027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2606826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886DCA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7E8E57A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B86657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93AFC75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F40113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9DA1750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BD10A2" w14:textId="77777777" w:rsidR="0093487B" w:rsidRPr="00BD0A5A" w:rsidRDefault="0093487B" w:rsidP="0093487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633F603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719ECA" w14:textId="77777777" w:rsidR="0093487B" w:rsidRPr="00BD0A5A" w:rsidRDefault="0093487B" w:rsidP="0093487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BE59316" w14:textId="77777777" w:rsidR="0093487B" w:rsidRPr="00BD0A5A" w:rsidRDefault="0093487B" w:rsidP="009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3487B" w:rsidRPr="00B8225D" w14:paraId="2DDE5360" w14:textId="77777777" w:rsidTr="001500E7">
        <w:tc>
          <w:tcPr>
            <w:tcW w:w="14490" w:type="dxa"/>
            <w:gridSpan w:val="14"/>
            <w:shd w:val="clear" w:color="auto" w:fill="auto"/>
          </w:tcPr>
          <w:p w14:paraId="03CEC168" w14:textId="731C7694" w:rsidR="0093487B" w:rsidRPr="00B8225D" w:rsidRDefault="0093487B" w:rsidP="0093487B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25D">
              <w:rPr>
                <w:rFonts w:ascii="Angsana New" w:hAnsi="Angsana New"/>
                <w:spacing w:val="-8"/>
                <w:sz w:val="30"/>
                <w:szCs w:val="30"/>
                <w:cs/>
                <w:lang w:bidi="th-TH"/>
              </w:rPr>
              <w:t>ราคาทรัพย์สินของ</w:t>
            </w:r>
            <w:r w:rsidRPr="00B8225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</w:t>
            </w:r>
            <w:r w:rsidRPr="00B8225D">
              <w:rPr>
                <w:rFonts w:ascii="Angsana New" w:hAnsi="Angsana New"/>
                <w:spacing w:val="-8"/>
                <w:sz w:val="30"/>
                <w:szCs w:val="30"/>
                <w:cs/>
                <w:lang w:bidi="th-TH"/>
              </w:rPr>
              <w:t>บริษัทก่อนหักค่าเสื่อมราคาสะสมของ</w:t>
            </w:r>
            <w:r w:rsidRPr="00B8225D">
              <w:rPr>
                <w:rFonts w:ascii="Angsana New" w:hAnsi="Angsana New" w:hint="cs"/>
                <w:spacing w:val="-8"/>
                <w:sz w:val="30"/>
                <w:szCs w:val="30"/>
                <w:cs/>
                <w:lang w:bidi="th-TH"/>
              </w:rPr>
              <w:t xml:space="preserve">ส่วนปรับปรุงที่ดิน </w:t>
            </w:r>
            <w:r w:rsidRPr="00B8225D">
              <w:rPr>
                <w:rFonts w:ascii="Angsana New" w:hAnsi="Angsana New"/>
                <w:spacing w:val="-8"/>
                <w:sz w:val="30"/>
                <w:szCs w:val="30"/>
                <w:cs/>
                <w:lang w:bidi="th-TH"/>
              </w:rPr>
              <w:t>อาคารและอุปกรณ์</w:t>
            </w:r>
            <w:r w:rsidRPr="00B8225D">
              <w:rPr>
                <w:rFonts w:ascii="Angsana New" w:hAnsi="Angsana New"/>
                <w:spacing w:val="-8"/>
                <w:sz w:val="30"/>
                <w:szCs w:val="30"/>
                <w:lang w:bidi="th-TH"/>
              </w:rPr>
              <w:t xml:space="preserve"> </w:t>
            </w:r>
            <w:r w:rsidRPr="00B8225D">
              <w:rPr>
                <w:rFonts w:ascii="Angsana New" w:hAnsi="Angsana New"/>
                <w:spacing w:val="-8"/>
                <w:sz w:val="30"/>
                <w:szCs w:val="30"/>
                <w:cs/>
                <w:lang w:bidi="th-TH"/>
              </w:rPr>
              <w:t>ซึ่งได้คิดค่าเสื่อมราคาเต็ม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จำนวนแล้ว</w:t>
            </w:r>
            <w:r w:rsidRPr="00B822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แต่ยังคงใช้งานจนถึง ณ วันที่ </w:t>
            </w:r>
            <w:r w:rsidRPr="00B8225D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B822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8225D">
              <w:rPr>
                <w:rFonts w:ascii="Angsana New" w:hAnsi="Angsana New"/>
                <w:sz w:val="30"/>
                <w:szCs w:val="30"/>
              </w:rPr>
              <w:t>256</w:t>
            </w:r>
            <w:r w:rsidRPr="00B822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  <w:r w:rsidRPr="00B822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มีจำนวน</w:t>
            </w:r>
            <w:r w:rsidRPr="00B822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8225D" w:rsidRPr="00B8225D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B95566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1E63FF">
              <w:rPr>
                <w:rFonts w:ascii="Angsana New" w:hAnsi="Angsana New"/>
                <w:sz w:val="30"/>
                <w:szCs w:val="30"/>
                <w:lang w:bidi="th-TH"/>
              </w:rPr>
              <w:t>3.89</w:t>
            </w:r>
            <w:r w:rsidRPr="00B822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ล้านบาท</w:t>
            </w:r>
            <w:r w:rsidRPr="00B8225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B822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151362">
              <w:rPr>
                <w:rFonts w:ascii="Angsana New" w:hAnsi="Angsana New"/>
                <w:sz w:val="30"/>
                <w:szCs w:val="30"/>
                <w:lang w:bidi="th-TH"/>
              </w:rPr>
              <w:t>21</w:t>
            </w:r>
            <w:r w:rsidR="001E63FF">
              <w:rPr>
                <w:rFonts w:ascii="Angsana New" w:hAnsi="Angsana New"/>
                <w:sz w:val="30"/>
                <w:szCs w:val="30"/>
                <w:lang w:bidi="th-TH"/>
              </w:rPr>
              <w:t>8.23</w:t>
            </w:r>
            <w:r w:rsidR="00B8225D" w:rsidRPr="00B8225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ล้านบาท</w:t>
            </w:r>
            <w:r w:rsidRPr="00B822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ตามลำดับ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822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8225D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Pr="00B8225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1</w:t>
            </w:r>
            <w:r w:rsidRPr="00B8225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B8225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175.41 </w:t>
            </w:r>
            <w:r w:rsidRPr="00B8225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8225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และ </w:t>
            </w:r>
            <w:r w:rsidRPr="00B8225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175.41 </w:t>
            </w:r>
            <w:r w:rsidRPr="00B8225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8225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</w:tbl>
    <w:p w14:paraId="4531643D" w14:textId="77777777" w:rsidR="00311095" w:rsidRPr="00B8225D" w:rsidRDefault="00311095">
      <w:pPr>
        <w:rPr>
          <w:sz w:val="30"/>
          <w:szCs w:val="30"/>
        </w:rPr>
      </w:pPr>
    </w:p>
    <w:p w14:paraId="12DF5440" w14:textId="77777777" w:rsidR="00311095" w:rsidRPr="008B29C9" w:rsidRDefault="00311095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8225D">
        <w:rPr>
          <w:rFonts w:ascii="Angsana New" w:hAnsi="Angsana New" w:hint="cs"/>
          <w:spacing w:val="-6"/>
          <w:sz w:val="30"/>
          <w:szCs w:val="30"/>
          <w:cs/>
        </w:rPr>
        <w:t>สินทรัพย์ระหว่างก่อสร้างและติดตั้ง ณ</w:t>
      </w:r>
      <w:r w:rsidRPr="00B8225D">
        <w:rPr>
          <w:rFonts w:ascii="Angsana New" w:hAnsi="Angsana New"/>
          <w:spacing w:val="-6"/>
          <w:sz w:val="30"/>
          <w:szCs w:val="30"/>
        </w:rPr>
        <w:t xml:space="preserve"> </w:t>
      </w:r>
      <w:r w:rsidRPr="00B8225D">
        <w:rPr>
          <w:rFonts w:ascii="Angsana New" w:hAnsi="Angsana New"/>
          <w:sz w:val="30"/>
          <w:szCs w:val="30"/>
          <w:cs/>
        </w:rPr>
        <w:t xml:space="preserve">วันที่ </w:t>
      </w:r>
      <w:r w:rsidRPr="00B8225D">
        <w:rPr>
          <w:rFonts w:ascii="Angsana New" w:hAnsi="Angsana New"/>
          <w:sz w:val="30"/>
          <w:szCs w:val="30"/>
        </w:rPr>
        <w:t xml:space="preserve">31 </w:t>
      </w:r>
      <w:r w:rsidRPr="00B8225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8225D">
        <w:rPr>
          <w:rFonts w:ascii="Angsana New" w:hAnsi="Angsana New"/>
          <w:sz w:val="30"/>
          <w:szCs w:val="30"/>
        </w:rPr>
        <w:t xml:space="preserve">2562 </w:t>
      </w:r>
      <w:r w:rsidRPr="00B8225D">
        <w:rPr>
          <w:rFonts w:ascii="Angsana New" w:hAnsi="Angsana New" w:hint="cs"/>
          <w:spacing w:val="-6"/>
          <w:sz w:val="30"/>
          <w:szCs w:val="30"/>
          <w:cs/>
        </w:rPr>
        <w:t>ประกอบด้วย เครื่องจักร เป็น</w:t>
      </w:r>
      <w:r w:rsidRPr="00E97AF5">
        <w:rPr>
          <w:rFonts w:ascii="Angsana New" w:hAnsi="Angsana New" w:hint="cs"/>
          <w:spacing w:val="-6"/>
          <w:sz w:val="30"/>
          <w:szCs w:val="30"/>
          <w:cs/>
        </w:rPr>
        <w:t>ต้น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8B29C9">
        <w:rPr>
          <w:rFonts w:ascii="Angsana New" w:hAnsi="Angsana New"/>
          <w:i/>
          <w:iCs/>
          <w:sz w:val="30"/>
          <w:szCs w:val="30"/>
        </w:rPr>
        <w:t>(25</w:t>
      </w:r>
      <w:r>
        <w:rPr>
          <w:rFonts w:ascii="Angsana New" w:hAnsi="Angsana New"/>
          <w:i/>
          <w:iCs/>
          <w:sz w:val="30"/>
          <w:szCs w:val="30"/>
        </w:rPr>
        <w:t xml:space="preserve">61: </w:t>
      </w:r>
      <w:r>
        <w:rPr>
          <w:rFonts w:ascii="Angsana New" w:hAnsi="Angsana New" w:hint="cs"/>
          <w:i/>
          <w:iCs/>
          <w:spacing w:val="-6"/>
          <w:sz w:val="30"/>
          <w:szCs w:val="30"/>
          <w:cs/>
        </w:rPr>
        <w:t>เครื่องจักร</w:t>
      </w:r>
      <w:r w:rsidRPr="008B29C9">
        <w:rPr>
          <w:rFonts w:ascii="Angsana New" w:hAnsi="Angsana New"/>
          <w:i/>
          <w:iCs/>
          <w:sz w:val="30"/>
          <w:szCs w:val="30"/>
        </w:rPr>
        <w:t>)</w:t>
      </w:r>
    </w:p>
    <w:p w14:paraId="1CAFD7CB" w14:textId="77777777" w:rsidR="005B3B34" w:rsidRPr="00311095" w:rsidRDefault="005B3B34" w:rsidP="00C42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right="-45"/>
        <w:jc w:val="both"/>
        <w:rPr>
          <w:rFonts w:ascii="Angsana New" w:hAnsi="Angsana New"/>
          <w:sz w:val="30"/>
          <w:szCs w:val="30"/>
          <w:highlight w:val="green"/>
          <w:cs/>
        </w:rPr>
        <w:sectPr w:rsidR="005B3B34" w:rsidRPr="00311095" w:rsidSect="00EA2CA4">
          <w:headerReference w:type="default" r:id="rId14"/>
          <w:footerReference w:type="default" r:id="rId15"/>
          <w:pgSz w:w="16834" w:h="11909" w:orient="landscape" w:code="9"/>
          <w:pgMar w:top="691" w:right="864" w:bottom="576" w:left="864" w:header="720" w:footer="720" w:gutter="0"/>
          <w:cols w:space="720"/>
        </w:sectPr>
      </w:pPr>
    </w:p>
    <w:p w14:paraId="20F65799" w14:textId="77777777" w:rsidR="00311095" w:rsidRPr="00913A42" w:rsidRDefault="00311095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ค่าความนิยม</w:t>
      </w:r>
    </w:p>
    <w:p w14:paraId="258B3BAF" w14:textId="77777777" w:rsidR="00311095" w:rsidRPr="00B95566" w:rsidRDefault="00311095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530"/>
        <w:gridCol w:w="270"/>
        <w:gridCol w:w="1440"/>
      </w:tblGrid>
      <w:tr w:rsidR="00311095" w:rsidRPr="00B95566" w14:paraId="1C662B1A" w14:textId="77777777" w:rsidTr="00311095">
        <w:trPr>
          <w:tblHeader/>
        </w:trPr>
        <w:tc>
          <w:tcPr>
            <w:tcW w:w="4950" w:type="dxa"/>
          </w:tcPr>
          <w:p w14:paraId="697D7DC4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EB634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7CB08EE0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095" w:rsidRPr="00B95566" w14:paraId="1B74F2C6" w14:textId="77777777" w:rsidTr="00311095">
        <w:trPr>
          <w:tblHeader/>
        </w:trPr>
        <w:tc>
          <w:tcPr>
            <w:tcW w:w="4950" w:type="dxa"/>
          </w:tcPr>
          <w:p w14:paraId="16904483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114AE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center"/>
          </w:tcPr>
          <w:p w14:paraId="39A32ECE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56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44475546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F9F405B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95566" w:rsidRPr="00B95566" w14:paraId="316827EA" w14:textId="77777777" w:rsidTr="00B95566">
        <w:trPr>
          <w:tblHeader/>
        </w:trPr>
        <w:tc>
          <w:tcPr>
            <w:tcW w:w="4950" w:type="dxa"/>
          </w:tcPr>
          <w:p w14:paraId="3B115DD1" w14:textId="77777777" w:rsidR="00B95566" w:rsidRPr="00B95566" w:rsidRDefault="00B9556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8FE22" w14:textId="77777777" w:rsidR="00B95566" w:rsidRPr="00B95566" w:rsidRDefault="00B9556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14A24CC7" w14:textId="4344D4BE" w:rsidR="00B95566" w:rsidRPr="00B95566" w:rsidRDefault="00B95566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1095" w:rsidRPr="00B95566" w14:paraId="65DF2FFA" w14:textId="77777777" w:rsidTr="00311095">
        <w:tc>
          <w:tcPr>
            <w:tcW w:w="4950" w:type="dxa"/>
          </w:tcPr>
          <w:p w14:paraId="70925863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3955D297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7CB1D0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E52ED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802A30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1095" w:rsidRPr="00B95566" w14:paraId="4A9CC7DC" w14:textId="77777777" w:rsidTr="00311095">
        <w:tc>
          <w:tcPr>
            <w:tcW w:w="4950" w:type="dxa"/>
            <w:shd w:val="clear" w:color="auto" w:fill="auto"/>
          </w:tcPr>
          <w:p w14:paraId="3E408108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9556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9556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4BA2E95F" w14:textId="77777777" w:rsidR="00311095" w:rsidRPr="00B95566" w:rsidRDefault="00311095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DFB6B5" w14:textId="67EF40FF" w:rsidR="00311095" w:rsidRPr="00B95566" w:rsidRDefault="00B95566" w:rsidP="00B95566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10562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E87352" w14:textId="77777777" w:rsidR="00311095" w:rsidRPr="00B95566" w:rsidRDefault="00311095" w:rsidP="00311095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1095" w:rsidRPr="00B95566" w14:paraId="131DCA82" w14:textId="77777777" w:rsidTr="00311095">
        <w:tc>
          <w:tcPr>
            <w:tcW w:w="4950" w:type="dxa"/>
          </w:tcPr>
          <w:p w14:paraId="7BAC302A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17C0B505" w14:textId="77777777" w:rsidR="00311095" w:rsidRPr="00B95566" w:rsidRDefault="00311095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9556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30" w:type="dxa"/>
            <w:vAlign w:val="bottom"/>
          </w:tcPr>
          <w:p w14:paraId="56ED3ABC" w14:textId="7C2CBF2E" w:rsidR="00311095" w:rsidRPr="00B95566" w:rsidRDefault="00B95566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sz w:val="30"/>
                <w:szCs w:val="30"/>
              </w:rPr>
              <w:t>90,899</w:t>
            </w:r>
          </w:p>
        </w:tc>
        <w:tc>
          <w:tcPr>
            <w:tcW w:w="270" w:type="dxa"/>
          </w:tcPr>
          <w:p w14:paraId="65F327CB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4A8D5C" w14:textId="77777777" w:rsidR="00311095" w:rsidRPr="00B95566" w:rsidRDefault="00311095" w:rsidP="00311095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1095" w:rsidRPr="00B95566" w14:paraId="1B938013" w14:textId="77777777" w:rsidTr="00311095">
        <w:tc>
          <w:tcPr>
            <w:tcW w:w="4950" w:type="dxa"/>
            <w:shd w:val="clear" w:color="auto" w:fill="auto"/>
          </w:tcPr>
          <w:p w14:paraId="78EE86A9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71B0EC64" w14:textId="77777777" w:rsidR="00311095" w:rsidRPr="00B95566" w:rsidRDefault="00311095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9A0DB" w14:textId="575FD419" w:rsidR="00311095" w:rsidRPr="00B95566" w:rsidRDefault="00B95566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90,899</w:t>
            </w:r>
          </w:p>
        </w:tc>
        <w:tc>
          <w:tcPr>
            <w:tcW w:w="270" w:type="dxa"/>
          </w:tcPr>
          <w:p w14:paraId="0E4CB406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0214" w14:textId="77777777" w:rsidR="00311095" w:rsidRPr="00B95566" w:rsidRDefault="00311095" w:rsidP="00311095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11095" w:rsidRPr="00B95566" w14:paraId="1732AEA7" w14:textId="77777777" w:rsidTr="00311095">
        <w:tc>
          <w:tcPr>
            <w:tcW w:w="4950" w:type="dxa"/>
          </w:tcPr>
          <w:p w14:paraId="04A52555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E95EBD8" w14:textId="77777777" w:rsidR="00311095" w:rsidRPr="00B95566" w:rsidRDefault="00311095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8859F9F" w14:textId="77777777" w:rsidR="00311095" w:rsidRPr="00B95566" w:rsidRDefault="00311095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499504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E696C4" w14:textId="77777777" w:rsidR="00311095" w:rsidRPr="00B95566" w:rsidRDefault="00311095" w:rsidP="00311095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311095" w:rsidRPr="00B95566" w14:paraId="2822C706" w14:textId="77777777" w:rsidTr="00311095">
        <w:tc>
          <w:tcPr>
            <w:tcW w:w="4950" w:type="dxa"/>
            <w:shd w:val="clear" w:color="auto" w:fill="auto"/>
          </w:tcPr>
          <w:p w14:paraId="0E630128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5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7300FC3" w14:textId="77777777" w:rsidR="00311095" w:rsidRPr="00B95566" w:rsidRDefault="00311095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D9501B" w14:textId="77777777" w:rsidR="00311095" w:rsidRPr="00B95566" w:rsidRDefault="00311095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2F25B" w14:textId="77777777" w:rsidR="00311095" w:rsidRPr="00B95566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7838AB" w14:textId="77777777" w:rsidR="00311095" w:rsidRPr="00B95566" w:rsidRDefault="00311095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1095" w:rsidRPr="00B95566" w14:paraId="77C118F5" w14:textId="77777777" w:rsidTr="00311095">
        <w:tc>
          <w:tcPr>
            <w:tcW w:w="4950" w:type="dxa"/>
            <w:shd w:val="clear" w:color="auto" w:fill="auto"/>
          </w:tcPr>
          <w:p w14:paraId="5939FA6C" w14:textId="77777777" w:rsidR="00311095" w:rsidRPr="00B95566" w:rsidRDefault="00311095" w:rsidP="00311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048DD23" w14:textId="77777777" w:rsidR="00311095" w:rsidRPr="00B95566" w:rsidRDefault="00311095" w:rsidP="003110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658460F" w14:textId="7C5C44EF" w:rsidR="00311095" w:rsidRPr="00B95566" w:rsidRDefault="00B95566" w:rsidP="0031109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90,899</w:t>
            </w:r>
          </w:p>
        </w:tc>
        <w:tc>
          <w:tcPr>
            <w:tcW w:w="270" w:type="dxa"/>
          </w:tcPr>
          <w:p w14:paraId="238465B9" w14:textId="77777777" w:rsidR="00311095" w:rsidRPr="00B95566" w:rsidRDefault="00311095" w:rsidP="00311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93F2D7F" w14:textId="77777777" w:rsidR="00311095" w:rsidRPr="00B95566" w:rsidRDefault="00311095" w:rsidP="00311095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5E75535" w14:textId="77777777" w:rsidR="00311095" w:rsidRPr="00B95566" w:rsidRDefault="00311095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BCA2CD" w14:textId="77777777" w:rsidR="00EA079B" w:rsidRPr="00B95566" w:rsidRDefault="00EA079B" w:rsidP="00EA07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32172489"/>
      <w:r w:rsidRPr="00B95566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B95566">
        <w:rPr>
          <w:rFonts w:asciiTheme="majorBidi" w:hAnsiTheme="majorBidi" w:cstheme="majorBidi"/>
          <w:sz w:val="30"/>
          <w:szCs w:val="30"/>
        </w:rPr>
        <w:t>2562</w:t>
      </w:r>
      <w:r w:rsidRPr="00B95566">
        <w:rPr>
          <w:rFonts w:asciiTheme="majorBidi" w:hAnsiTheme="majorBidi" w:cstheme="majorBidi"/>
          <w:sz w:val="30"/>
          <w:szCs w:val="30"/>
          <w:cs/>
        </w:rPr>
        <w:t xml:space="preserve"> ค่าความนิยมเกิดจากการที่บริษัทย่อยซื้อหุ้น</w:t>
      </w:r>
      <w:r w:rsidR="00E377D4" w:rsidRPr="00B95566">
        <w:rPr>
          <w:rFonts w:asciiTheme="majorBidi" w:hAnsiTheme="majorBidi" w:cstheme="majorBidi"/>
          <w:sz w:val="30"/>
          <w:szCs w:val="30"/>
          <w:cs/>
        </w:rPr>
        <w:t>เพิ่มเติม</w:t>
      </w:r>
      <w:r w:rsidRPr="00B95566">
        <w:rPr>
          <w:rFonts w:asciiTheme="majorBidi" w:hAnsiTheme="majorBidi" w:cstheme="majorBidi"/>
          <w:sz w:val="30"/>
          <w:szCs w:val="30"/>
          <w:cs/>
        </w:rPr>
        <w:t>ในอัตราร้อยละ</w:t>
      </w:r>
      <w:r w:rsidRPr="00B95566">
        <w:rPr>
          <w:rFonts w:asciiTheme="majorBidi" w:hAnsiTheme="majorBidi" w:cstheme="majorBidi"/>
          <w:sz w:val="30"/>
          <w:szCs w:val="30"/>
        </w:rPr>
        <w:t xml:space="preserve"> </w:t>
      </w:r>
      <w:r w:rsidR="00E377D4" w:rsidRPr="00B95566">
        <w:rPr>
          <w:rFonts w:asciiTheme="majorBidi" w:hAnsiTheme="majorBidi" w:cstheme="majorBidi"/>
          <w:sz w:val="30"/>
          <w:szCs w:val="30"/>
        </w:rPr>
        <w:t>11</w:t>
      </w:r>
      <w:r w:rsidRPr="00B95566">
        <w:rPr>
          <w:rFonts w:asciiTheme="majorBidi" w:hAnsiTheme="majorBidi" w:cstheme="majorBidi"/>
          <w:sz w:val="30"/>
          <w:szCs w:val="30"/>
        </w:rPr>
        <w:t xml:space="preserve"> </w:t>
      </w:r>
      <w:r w:rsidRPr="00B95566">
        <w:rPr>
          <w:rFonts w:asciiTheme="majorBidi" w:hAnsiTheme="majorBidi" w:cstheme="majorBidi"/>
          <w:sz w:val="30"/>
          <w:szCs w:val="30"/>
          <w:cs/>
        </w:rPr>
        <w:t xml:space="preserve">ของ </w:t>
      </w:r>
      <w:r w:rsidR="00E377D4" w:rsidRPr="00B95566">
        <w:rPr>
          <w:rFonts w:asciiTheme="majorBidi" w:hAnsiTheme="majorBidi" w:cstheme="majorBidi"/>
          <w:sz w:val="30"/>
          <w:szCs w:val="30"/>
          <w:cs/>
        </w:rPr>
        <w:t>บริษัท ออล โคโค กรุ๊ป</w:t>
      </w:r>
      <w:r w:rsidR="00E377D4" w:rsidRPr="00B95566">
        <w:rPr>
          <w:rFonts w:asciiTheme="majorBidi" w:hAnsiTheme="majorBidi" w:cstheme="majorBidi"/>
          <w:sz w:val="30"/>
          <w:szCs w:val="30"/>
        </w:rPr>
        <w:t xml:space="preserve"> </w:t>
      </w:r>
      <w:r w:rsidR="00E377D4" w:rsidRPr="00B95566">
        <w:rPr>
          <w:rFonts w:asciiTheme="majorBidi" w:hAnsiTheme="majorBidi" w:cstheme="majorBidi"/>
          <w:sz w:val="30"/>
          <w:szCs w:val="30"/>
          <w:cs/>
        </w:rPr>
        <w:t>จำกัด</w:t>
      </w:r>
      <w:r w:rsidR="00E377D4" w:rsidRPr="00B95566">
        <w:rPr>
          <w:rFonts w:asciiTheme="majorBidi" w:hAnsiTheme="majorBidi" w:cstheme="majorBidi"/>
          <w:sz w:val="30"/>
          <w:szCs w:val="30"/>
        </w:rPr>
        <w:t xml:space="preserve"> </w:t>
      </w:r>
      <w:r w:rsidRPr="00B95566">
        <w:rPr>
          <w:rFonts w:asciiTheme="majorBidi" w:hAnsiTheme="majorBidi" w:cstheme="majorBidi"/>
          <w:sz w:val="30"/>
          <w:szCs w:val="30"/>
          <w:cs/>
        </w:rPr>
        <w:t xml:space="preserve">ทั้งจำนวน (ดูหมายเหตุประกอบงบการเงินข้อ </w:t>
      </w:r>
      <w:r w:rsidRPr="00B95566">
        <w:rPr>
          <w:rFonts w:asciiTheme="majorBidi" w:hAnsiTheme="majorBidi" w:cstheme="majorBidi"/>
          <w:sz w:val="30"/>
          <w:szCs w:val="30"/>
        </w:rPr>
        <w:t>5</w:t>
      </w:r>
      <w:r w:rsidRPr="00B95566">
        <w:rPr>
          <w:rFonts w:asciiTheme="majorBidi" w:hAnsiTheme="majorBidi" w:cstheme="majorBidi"/>
          <w:sz w:val="30"/>
          <w:szCs w:val="30"/>
          <w:cs/>
        </w:rPr>
        <w:t>)</w:t>
      </w:r>
    </w:p>
    <w:bookmarkEnd w:id="6"/>
    <w:p w14:paraId="1DBE766E" w14:textId="77777777" w:rsidR="00311095" w:rsidRPr="00B95566" w:rsidRDefault="00311095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D21947" w14:textId="77777777" w:rsidR="00E377D4" w:rsidRPr="00B95566" w:rsidRDefault="001B1418" w:rsidP="00E377D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95566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4D207EED" w14:textId="77777777" w:rsidR="001B1418" w:rsidRPr="00B95566" w:rsidRDefault="001B1418" w:rsidP="00E377D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B22489" w14:textId="77777777" w:rsidR="001B1418" w:rsidRPr="00B95566" w:rsidRDefault="001B1418" w:rsidP="001B14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5566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 </w:t>
      </w:r>
    </w:p>
    <w:p w14:paraId="37307ED3" w14:textId="77777777" w:rsidR="001B1418" w:rsidRPr="00B95566" w:rsidRDefault="001B1418" w:rsidP="00E377D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7E4396" w14:textId="77777777" w:rsidR="00E377D4" w:rsidRPr="00B95566" w:rsidRDefault="001B1418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5566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B95566">
        <w:rPr>
          <w:rFonts w:asciiTheme="majorBidi" w:hAnsiTheme="majorBidi" w:cstheme="majorBidi"/>
          <w:sz w:val="30"/>
          <w:szCs w:val="30"/>
        </w:rPr>
        <w:t>3</w:t>
      </w:r>
    </w:p>
    <w:p w14:paraId="38F3B0A7" w14:textId="77777777" w:rsidR="001B1418" w:rsidRPr="00B95566" w:rsidRDefault="001B1418" w:rsidP="00E377D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CCC45E" w14:textId="77777777" w:rsidR="00E377D4" w:rsidRPr="001B1418" w:rsidRDefault="00E377D4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</w:t>
      </w:r>
      <w:r w:rsidRPr="001B1418">
        <w:rPr>
          <w:rFonts w:asciiTheme="majorBidi" w:hAnsiTheme="majorBidi" w:cstheme="majorBidi"/>
          <w:sz w:val="30"/>
          <w:szCs w:val="30"/>
          <w:cs/>
        </w:rPr>
        <w:t>และภายใน</w:t>
      </w:r>
    </w:p>
    <w:p w14:paraId="059631DA" w14:textId="77777777" w:rsidR="00E377D4" w:rsidRPr="00B95566" w:rsidRDefault="00E377D4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620"/>
      </w:tblGrid>
      <w:tr w:rsidR="00BE57ED" w:rsidRPr="00623946" w14:paraId="25E68D35" w14:textId="77777777" w:rsidTr="00BE57ED">
        <w:trPr>
          <w:tblHeader/>
        </w:trPr>
        <w:tc>
          <w:tcPr>
            <w:tcW w:w="7650" w:type="dxa"/>
          </w:tcPr>
          <w:p w14:paraId="6E033AA7" w14:textId="77777777" w:rsidR="00BE57ED" w:rsidRPr="00623946" w:rsidRDefault="00BE57ED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32172858"/>
          </w:p>
        </w:tc>
        <w:tc>
          <w:tcPr>
            <w:tcW w:w="1620" w:type="dxa"/>
            <w:vAlign w:val="center"/>
          </w:tcPr>
          <w:p w14:paraId="0CEE1D4B" w14:textId="77777777" w:rsidR="00BE57ED" w:rsidRPr="00623946" w:rsidRDefault="00BE57ED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57ED" w:rsidRPr="00623946" w14:paraId="7BC298EE" w14:textId="77777777" w:rsidTr="00BE57ED">
        <w:trPr>
          <w:tblHeader/>
        </w:trPr>
        <w:tc>
          <w:tcPr>
            <w:tcW w:w="7650" w:type="dxa"/>
          </w:tcPr>
          <w:p w14:paraId="18C3DE42" w14:textId="77777777" w:rsidR="00BE57ED" w:rsidRPr="00623946" w:rsidRDefault="00BE57ED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D323FB4" w14:textId="77777777" w:rsidR="00BE57ED" w:rsidRPr="00623946" w:rsidRDefault="00BE57ED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E57ED" w:rsidRPr="00623946" w14:paraId="4C6E436A" w14:textId="77777777" w:rsidTr="00BE57ED">
        <w:trPr>
          <w:tblHeader/>
        </w:trPr>
        <w:tc>
          <w:tcPr>
            <w:tcW w:w="7650" w:type="dxa"/>
          </w:tcPr>
          <w:p w14:paraId="7371D9AB" w14:textId="77777777" w:rsidR="00BE57ED" w:rsidRPr="00623946" w:rsidRDefault="00BE57ED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1B87505" w14:textId="77777777" w:rsidR="00BE57ED" w:rsidRPr="00BE57ED" w:rsidRDefault="00BE57ED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57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E57ED" w:rsidRPr="00623946" w14:paraId="220FD914" w14:textId="77777777" w:rsidTr="00327ACC">
        <w:tc>
          <w:tcPr>
            <w:tcW w:w="7650" w:type="dxa"/>
            <w:shd w:val="clear" w:color="auto" w:fill="auto"/>
          </w:tcPr>
          <w:p w14:paraId="3D1D2A6D" w14:textId="77777777" w:rsidR="00BE57ED" w:rsidRPr="00623946" w:rsidRDefault="00BE57ED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F1672C" w14:textId="765AC4A8" w:rsidR="00BE57ED" w:rsidRPr="00623946" w:rsidRDefault="00327ACC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9.54</w:t>
            </w:r>
          </w:p>
        </w:tc>
      </w:tr>
      <w:tr w:rsidR="00BE57ED" w:rsidRPr="00623946" w14:paraId="2602B996" w14:textId="77777777" w:rsidTr="00327ACC">
        <w:tc>
          <w:tcPr>
            <w:tcW w:w="7650" w:type="dxa"/>
            <w:shd w:val="clear" w:color="auto" w:fill="auto"/>
          </w:tcPr>
          <w:p w14:paraId="5507A2CA" w14:textId="77777777" w:rsidR="00BE57ED" w:rsidRPr="00623946" w:rsidRDefault="00BE57ED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FD0703" w14:textId="53BBC0A9" w:rsidR="00BE57ED" w:rsidRPr="00623946" w:rsidRDefault="0087172F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27ACC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  <w:tr w:rsidR="00BE57ED" w:rsidRPr="00623946" w14:paraId="365C8121" w14:textId="77777777" w:rsidTr="00327ACC">
        <w:tc>
          <w:tcPr>
            <w:tcW w:w="7650" w:type="dxa"/>
          </w:tcPr>
          <w:p w14:paraId="51966B82" w14:textId="77777777" w:rsidR="00BE57ED" w:rsidRPr="00623946" w:rsidRDefault="00BE57ED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A74707" w14:textId="727E98AB" w:rsidR="00BE57ED" w:rsidRPr="00623946" w:rsidRDefault="00327ACC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9.20</w:t>
            </w:r>
          </w:p>
        </w:tc>
      </w:tr>
    </w:tbl>
    <w:bookmarkEnd w:id="7"/>
    <w:p w14:paraId="15D2A190" w14:textId="0C1C1E11" w:rsidR="00BE57ED" w:rsidRPr="00327ACC" w:rsidRDefault="00BE57ED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7AC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 </w:t>
      </w:r>
      <w:r w:rsidR="00327ACC" w:rsidRPr="00327ACC">
        <w:rPr>
          <w:rFonts w:asciiTheme="majorBidi" w:hAnsiTheme="majorBidi" w:cstheme="majorBidi"/>
          <w:sz w:val="30"/>
          <w:szCs w:val="30"/>
        </w:rPr>
        <w:t>50</w:t>
      </w:r>
      <w:r w:rsidRPr="00327ACC">
        <w:rPr>
          <w:rFonts w:asciiTheme="majorBidi" w:hAnsiTheme="majorBidi" w:cstheme="majorBidi"/>
          <w:sz w:val="30"/>
          <w:szCs w:val="30"/>
        </w:rPr>
        <w:t xml:space="preserve"> </w:t>
      </w:r>
      <w:r w:rsidRPr="00327ACC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327ACC" w:rsidRPr="00327ACC">
        <w:rPr>
          <w:rFonts w:asciiTheme="majorBidi" w:hAnsiTheme="majorBidi" w:cstheme="majorBidi"/>
          <w:sz w:val="30"/>
          <w:szCs w:val="30"/>
        </w:rPr>
        <w:t>13.78</w:t>
      </w:r>
      <w:r w:rsidRPr="00327A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C8CCB3B" w14:textId="77777777" w:rsidR="00BE57ED" w:rsidRPr="00BE57ED" w:rsidRDefault="00BE57ED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505D7FEF" w14:textId="2DBA1F6F" w:rsidR="00BE57ED" w:rsidRPr="00327ACC" w:rsidRDefault="00BE57ED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7ACC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327ACC">
        <w:rPr>
          <w:rFonts w:asciiTheme="majorBidi" w:hAnsiTheme="majorBidi" w:cstheme="majorBidi"/>
          <w:sz w:val="30"/>
          <w:szCs w:val="30"/>
        </w:rPr>
        <w:t>5</w:t>
      </w:r>
      <w:r w:rsidRPr="00327ACC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327ACC">
        <w:rPr>
          <w:rFonts w:asciiTheme="majorBidi" w:hAnsiTheme="majorBidi" w:cstheme="majorBidi"/>
          <w:sz w:val="30"/>
          <w:szCs w:val="30"/>
        </w:rPr>
        <w:t>EBITDA</w:t>
      </w:r>
      <w:r w:rsidRPr="00327ACC">
        <w:rPr>
          <w:rFonts w:asciiTheme="majorBidi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 </w:t>
      </w:r>
    </w:p>
    <w:p w14:paraId="2E01C413" w14:textId="77777777" w:rsidR="00BE57ED" w:rsidRPr="00BE57ED" w:rsidRDefault="00BE57ED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14CBD4FC" w14:textId="5F2CB7EB" w:rsidR="00BE57ED" w:rsidRPr="00327ACC" w:rsidRDefault="00BE57ED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7ACC">
        <w:rPr>
          <w:rFonts w:asciiTheme="majorBidi" w:hAnsiTheme="majorBidi" w:cstheme="majorBidi"/>
          <w:sz w:val="30"/>
          <w:szCs w:val="30"/>
          <w:cs/>
        </w:rPr>
        <w:t xml:space="preserve">ประมาณการกำไร </w:t>
      </w:r>
      <w:r w:rsidRPr="00327ACC">
        <w:rPr>
          <w:rFonts w:asciiTheme="majorBidi" w:hAnsiTheme="majorBidi" w:cstheme="majorBidi"/>
          <w:sz w:val="30"/>
          <w:szCs w:val="30"/>
        </w:rPr>
        <w:t xml:space="preserve">EBITDA </w:t>
      </w:r>
      <w:r w:rsidRPr="00327ACC">
        <w:rPr>
          <w:rFonts w:asciiTheme="majorBidi" w:hAnsiTheme="majorBidi" w:cstheme="majorBidi"/>
          <w:sz w:val="30"/>
          <w:szCs w:val="30"/>
          <w:cs/>
        </w:rPr>
        <w:t>อ้างอิงจากประสบการณ์ในอดีตปรับปรุงด้วยรายการต่อไปนี้</w:t>
      </w:r>
    </w:p>
    <w:p w14:paraId="6AB69758" w14:textId="77777777" w:rsidR="00BE57ED" w:rsidRPr="00327ACC" w:rsidRDefault="00BE57ED" w:rsidP="00BE57ED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79D8F5F7" w14:textId="77777777" w:rsidR="00BE57ED" w:rsidRPr="00327ACC" w:rsidRDefault="00BE57ED" w:rsidP="004110DF">
      <w:pPr>
        <w:pStyle w:val="ListParagraph"/>
        <w:numPr>
          <w:ilvl w:val="0"/>
          <w:numId w:val="30"/>
        </w:num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27ACC">
        <w:rPr>
          <w:rFonts w:asciiTheme="majorBidi" w:hAnsiTheme="majorBidi" w:cstheme="majorBidi"/>
          <w:sz w:val="30"/>
          <w:szCs w:val="30"/>
          <w:cs/>
        </w:rPr>
        <w:t xml:space="preserve">อัตราการเพิ่มขึ้นของรายได้ประมาณมาจากอัตราการเติบโตถัวเฉลี่ย </w:t>
      </w:r>
      <w:r w:rsidRPr="00327ACC">
        <w:rPr>
          <w:rFonts w:asciiTheme="majorBidi" w:hAnsiTheme="majorBidi" w:cstheme="majorBidi"/>
          <w:sz w:val="30"/>
          <w:szCs w:val="30"/>
        </w:rPr>
        <w:t>5</w:t>
      </w:r>
      <w:r w:rsidRPr="00327ACC">
        <w:rPr>
          <w:rFonts w:asciiTheme="majorBidi" w:hAnsiTheme="majorBidi" w:cstheme="majorBidi"/>
          <w:sz w:val="30"/>
          <w:szCs w:val="30"/>
          <w:cs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327ACC">
        <w:rPr>
          <w:rFonts w:asciiTheme="majorBidi" w:hAnsiTheme="majorBidi" w:cstheme="majorBidi"/>
          <w:sz w:val="30"/>
          <w:szCs w:val="30"/>
        </w:rPr>
        <w:t>5</w:t>
      </w:r>
      <w:r w:rsidRPr="00327ACC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327ACC">
        <w:rPr>
          <w:rFonts w:asciiTheme="majorBidi" w:hAnsiTheme="majorBidi" w:cstheme="majorBidi"/>
          <w:sz w:val="30"/>
          <w:szCs w:val="30"/>
        </w:rPr>
        <w:t>5</w:t>
      </w:r>
      <w:r w:rsidRPr="00327ACC">
        <w:rPr>
          <w:rFonts w:asciiTheme="majorBidi" w:hAnsiTheme="majorBidi" w:cstheme="majorBidi"/>
          <w:sz w:val="30"/>
          <w:szCs w:val="30"/>
          <w:cs/>
        </w:rPr>
        <w:t xml:space="preserve"> ปีข้างหน้า</w:t>
      </w:r>
    </w:p>
    <w:p w14:paraId="1360ED42" w14:textId="73E41AAD" w:rsidR="00BE57ED" w:rsidRPr="00327ACC" w:rsidRDefault="00BE57ED" w:rsidP="004110DF">
      <w:pPr>
        <w:pStyle w:val="ListParagraph"/>
        <w:numPr>
          <w:ilvl w:val="0"/>
          <w:numId w:val="30"/>
        </w:num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27ACC">
        <w:rPr>
          <w:rFonts w:asciiTheme="majorBidi" w:hAnsiTheme="majorBidi" w:cstheme="majorBidi"/>
          <w:sz w:val="30"/>
          <w:szCs w:val="30"/>
          <w:cs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327ACC">
        <w:rPr>
          <w:rFonts w:asciiTheme="majorBidi" w:hAnsiTheme="majorBidi" w:cstheme="majorBidi"/>
          <w:sz w:val="30"/>
          <w:szCs w:val="30"/>
        </w:rPr>
        <w:t xml:space="preserve">EBITDA </w:t>
      </w:r>
      <w:r w:rsidRPr="00327ACC">
        <w:rPr>
          <w:rFonts w:asciiTheme="majorBidi" w:hAnsiTheme="majorBidi" w:cstheme="majorBidi"/>
          <w:sz w:val="30"/>
          <w:szCs w:val="30"/>
          <w:cs/>
        </w:rPr>
        <w:t>ซึ่งได้รับผลกระทบจากข้อกำหนดที่เพิ่มขึ้นของหน่วยงานราชการในประเทศ</w:t>
      </w:r>
      <w:r w:rsidR="00327ACC" w:rsidRPr="00327ACC">
        <w:rPr>
          <w:rFonts w:asciiTheme="majorBidi" w:hAnsiTheme="majorBidi" w:cstheme="majorBidi" w:hint="cs"/>
          <w:sz w:val="30"/>
          <w:szCs w:val="30"/>
          <w:cs/>
        </w:rPr>
        <w:t>ไทย</w:t>
      </w:r>
      <w:r w:rsidRPr="00327ACC">
        <w:rPr>
          <w:rFonts w:asciiTheme="majorBidi" w:hAnsiTheme="majorBidi" w:cstheme="majorBidi"/>
          <w:sz w:val="30"/>
          <w:szCs w:val="30"/>
          <w:cs/>
        </w:rPr>
        <w:t>ที่หน่วยสินทรัพย์ที่ก่อให้เกิดเงินสดดำเนินกิจการอยู่ ต้นทุนเกี่ยวกับสภาพแวดล้อมอื่นๆ มีข้อสมมติว่าเพิ่มขึ้นสอดคล้องกับเงินเฟ้อทุกปี</w:t>
      </w:r>
    </w:p>
    <w:p w14:paraId="087ABF71" w14:textId="77777777" w:rsidR="00BE57ED" w:rsidRPr="00327ACC" w:rsidRDefault="00BE57ED" w:rsidP="004110DF">
      <w:pPr>
        <w:pStyle w:val="ListParagraph"/>
        <w:numPr>
          <w:ilvl w:val="0"/>
          <w:numId w:val="30"/>
        </w:num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27ACC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ประมาณการกระแสเงินสดที่เกี่ยวข้องกับการปรับโครงสร้างซึ่งคาดว่าจะเกิดขึ้นในปี </w:t>
      </w:r>
      <w:r w:rsidRPr="00327ACC">
        <w:rPr>
          <w:rFonts w:asciiTheme="majorBidi" w:hAnsiTheme="majorBidi" w:cstheme="majorBidi"/>
          <w:sz w:val="30"/>
          <w:szCs w:val="30"/>
        </w:rPr>
        <w:t>2563</w:t>
      </w:r>
      <w:r w:rsidRPr="00327ACC">
        <w:rPr>
          <w:rFonts w:asciiTheme="majorBidi" w:hAnsiTheme="majorBidi" w:cstheme="majorBidi"/>
          <w:sz w:val="30"/>
          <w:szCs w:val="30"/>
          <w:cs/>
        </w:rPr>
        <w:t xml:space="preserve"> ได้แสดงไว้ในการประมาณการกำไร </w:t>
      </w:r>
      <w:r w:rsidRPr="00327ACC">
        <w:rPr>
          <w:rFonts w:asciiTheme="majorBidi" w:hAnsiTheme="majorBidi" w:cstheme="majorBidi"/>
          <w:sz w:val="30"/>
          <w:szCs w:val="30"/>
        </w:rPr>
        <w:t>EBITDA</w:t>
      </w:r>
    </w:p>
    <w:p w14:paraId="680F09F2" w14:textId="77777777" w:rsidR="00BE57ED" w:rsidRPr="00BE57ED" w:rsidRDefault="00BE57ED" w:rsidP="00BE57ED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  <w:highlight w:val="yellow"/>
        </w:rPr>
      </w:pPr>
    </w:p>
    <w:p w14:paraId="23FD7616" w14:textId="5FDD5AAE" w:rsidR="00E377D4" w:rsidRDefault="00BE57ED" w:rsidP="00BE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7205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172057">
        <w:rPr>
          <w:rFonts w:asciiTheme="majorBidi" w:hAnsiTheme="majorBidi" w:cstheme="majorBidi"/>
          <w:sz w:val="30"/>
          <w:szCs w:val="30"/>
        </w:rPr>
        <w:t xml:space="preserve"> 580.90</w:t>
      </w:r>
      <w:r w:rsidRPr="00172057">
        <w:rPr>
          <w:rFonts w:asciiTheme="majorBidi" w:hAnsiTheme="majorBidi" w:cstheme="majorBidi"/>
          <w:sz w:val="30"/>
          <w:szCs w:val="30"/>
        </w:rPr>
        <w:t xml:space="preserve"> </w:t>
      </w:r>
      <w:r w:rsidRPr="00172057">
        <w:rPr>
          <w:rFonts w:asciiTheme="majorBidi" w:hAnsiTheme="majorBidi" w:cstheme="majorBidi"/>
          <w:sz w:val="30"/>
          <w:szCs w:val="30"/>
          <w:cs/>
        </w:rPr>
        <w:t xml:space="preserve">ล้านบาท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Pr="00172057">
        <w:rPr>
          <w:rFonts w:asciiTheme="majorBidi" w:hAnsiTheme="majorBidi" w:cstheme="majorBidi"/>
          <w:sz w:val="30"/>
          <w:szCs w:val="30"/>
        </w:rPr>
        <w:t>2</w:t>
      </w:r>
      <w:r w:rsidRPr="00172057">
        <w:rPr>
          <w:rFonts w:asciiTheme="majorBidi" w:hAnsiTheme="majorBidi" w:cstheme="majorBidi"/>
          <w:sz w:val="30"/>
          <w:szCs w:val="30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Pr="00172057">
        <w:rPr>
          <w:rFonts w:asciiTheme="majorBidi" w:hAnsiTheme="majorBidi" w:cstheme="majorBidi"/>
          <w:sz w:val="30"/>
          <w:szCs w:val="30"/>
        </w:rPr>
        <w:t xml:space="preserve">2 </w:t>
      </w:r>
      <w:r w:rsidRPr="00172057">
        <w:rPr>
          <w:rFonts w:asciiTheme="majorBidi" w:hAnsiTheme="majorBidi" w:cstheme="majorBidi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  <w:r w:rsidRPr="00172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4DA7F66B" w14:textId="3EDA5AAC" w:rsidR="00BE57ED" w:rsidRDefault="00BE57ED" w:rsidP="00BE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620"/>
      </w:tblGrid>
      <w:tr w:rsidR="00327ACC" w:rsidRPr="00623946" w14:paraId="20A3B265" w14:textId="77777777" w:rsidTr="00172057">
        <w:trPr>
          <w:tblHeader/>
        </w:trPr>
        <w:tc>
          <w:tcPr>
            <w:tcW w:w="7650" w:type="dxa"/>
          </w:tcPr>
          <w:p w14:paraId="6465B29F" w14:textId="77777777" w:rsidR="00327ACC" w:rsidRPr="00623946" w:rsidRDefault="00327ACC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32173293"/>
          </w:p>
        </w:tc>
        <w:tc>
          <w:tcPr>
            <w:tcW w:w="1620" w:type="dxa"/>
            <w:vAlign w:val="center"/>
          </w:tcPr>
          <w:p w14:paraId="2C825FD8" w14:textId="77777777" w:rsidR="00327ACC" w:rsidRPr="00623946" w:rsidRDefault="00327ACC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7ACC" w:rsidRPr="00623946" w14:paraId="71595403" w14:textId="77777777" w:rsidTr="00172057">
        <w:trPr>
          <w:tblHeader/>
        </w:trPr>
        <w:tc>
          <w:tcPr>
            <w:tcW w:w="7650" w:type="dxa"/>
          </w:tcPr>
          <w:p w14:paraId="42FF86C3" w14:textId="77777777" w:rsidR="00327ACC" w:rsidRPr="00623946" w:rsidRDefault="00327ACC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FE1B7E9" w14:textId="77777777" w:rsidR="00327ACC" w:rsidRPr="00623946" w:rsidRDefault="00327ACC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27ACC" w:rsidRPr="00623946" w14:paraId="71663094" w14:textId="77777777" w:rsidTr="00172057">
        <w:trPr>
          <w:tblHeader/>
        </w:trPr>
        <w:tc>
          <w:tcPr>
            <w:tcW w:w="7650" w:type="dxa"/>
          </w:tcPr>
          <w:p w14:paraId="0AF8E649" w14:textId="77777777" w:rsidR="00327ACC" w:rsidRPr="00623946" w:rsidRDefault="00327ACC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9A74747" w14:textId="77777777" w:rsidR="00327ACC" w:rsidRPr="00BE57ED" w:rsidRDefault="00327ACC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57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27ACC" w:rsidRPr="00623946" w14:paraId="48C3859F" w14:textId="77777777" w:rsidTr="00172057">
        <w:tc>
          <w:tcPr>
            <w:tcW w:w="7650" w:type="dxa"/>
            <w:shd w:val="clear" w:color="auto" w:fill="auto"/>
          </w:tcPr>
          <w:p w14:paraId="78628A09" w14:textId="77777777" w:rsidR="00327ACC" w:rsidRPr="00623946" w:rsidRDefault="00327ACC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56673D" w14:textId="3823317B" w:rsidR="00327ACC" w:rsidRPr="00623946" w:rsidRDefault="00F128CF" w:rsidP="0017205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5.2</w:t>
            </w:r>
          </w:p>
        </w:tc>
      </w:tr>
      <w:tr w:rsidR="00327ACC" w:rsidRPr="00623946" w14:paraId="0A954728" w14:textId="77777777" w:rsidTr="00172057">
        <w:tc>
          <w:tcPr>
            <w:tcW w:w="7650" w:type="dxa"/>
          </w:tcPr>
          <w:p w14:paraId="2E69B6DC" w14:textId="57FFF394" w:rsidR="00327ACC" w:rsidRPr="00623946" w:rsidRDefault="00327ACC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EBITDA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98D7A3" w14:textId="38B47F13" w:rsidR="00327ACC" w:rsidRPr="00623946" w:rsidRDefault="00F128CF" w:rsidP="0017205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79</w:t>
            </w:r>
          </w:p>
        </w:tc>
      </w:tr>
      <w:bookmarkEnd w:id="8"/>
    </w:tbl>
    <w:p w14:paraId="59D53BD8" w14:textId="77777777" w:rsidR="00327ACC" w:rsidRPr="00311095" w:rsidRDefault="00327ACC" w:rsidP="00BE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A54B33" w14:textId="77777777" w:rsidR="00BE57ED" w:rsidRDefault="00BE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342C5AF" w14:textId="77777777" w:rsidR="005B3B34" w:rsidRPr="00913A42" w:rsidRDefault="005B3B34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สินทรัพย์ไม่มีตัวตน</w:t>
      </w:r>
      <w:r w:rsidR="00BE57ED"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t>อื่น</w:t>
      </w:r>
    </w:p>
    <w:p w14:paraId="73A6A276" w14:textId="77777777" w:rsidR="004346C0" w:rsidRPr="005D6E4B" w:rsidRDefault="004346C0" w:rsidP="0043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1080"/>
        <w:gridCol w:w="270"/>
        <w:gridCol w:w="1692"/>
        <w:gridCol w:w="270"/>
        <w:gridCol w:w="1188"/>
        <w:gridCol w:w="270"/>
        <w:gridCol w:w="1170"/>
      </w:tblGrid>
      <w:tr w:rsidR="00974F54" w:rsidRPr="00D533B8" w14:paraId="1D714FA5" w14:textId="77777777" w:rsidTr="00974F54">
        <w:trPr>
          <w:tblHeader/>
        </w:trPr>
        <w:tc>
          <w:tcPr>
            <w:tcW w:w="2880" w:type="dxa"/>
            <w:shd w:val="clear" w:color="auto" w:fill="auto"/>
          </w:tcPr>
          <w:p w14:paraId="5AB38B8A" w14:textId="77777777" w:rsidR="00974F54" w:rsidRPr="00D533B8" w:rsidRDefault="00974F54" w:rsidP="0081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4FD24F2" w14:textId="77777777" w:rsidR="00974F54" w:rsidRPr="00D533B8" w:rsidRDefault="00974F54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6E7F1C65" w14:textId="77777777" w:rsidR="00974F54" w:rsidRPr="00D533B8" w:rsidRDefault="00974F54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4F54" w:rsidRPr="00D533B8" w14:paraId="6D48EF14" w14:textId="77777777" w:rsidTr="00974F54">
        <w:trPr>
          <w:tblHeader/>
        </w:trPr>
        <w:tc>
          <w:tcPr>
            <w:tcW w:w="2880" w:type="dxa"/>
            <w:shd w:val="clear" w:color="auto" w:fill="auto"/>
          </w:tcPr>
          <w:p w14:paraId="1F0937A6" w14:textId="77777777" w:rsidR="00974F54" w:rsidRPr="00D533B8" w:rsidRDefault="00974F54" w:rsidP="0081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FA89274" w14:textId="77777777" w:rsidR="00974F54" w:rsidRPr="00974F54" w:rsidRDefault="00974F54" w:rsidP="0081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10739FE" w14:textId="77777777" w:rsidR="00974F54" w:rsidRPr="00974F54" w:rsidRDefault="00974F54" w:rsidP="0081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4F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48948C" w14:textId="77777777" w:rsidR="00974F54" w:rsidRPr="00D533B8" w:rsidRDefault="00974F54" w:rsidP="0081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74779F70" w14:textId="77777777" w:rsidR="00974F54" w:rsidRPr="00D533B8" w:rsidRDefault="00974F54" w:rsidP="00282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C2C9110" w14:textId="77777777" w:rsidR="00974F54" w:rsidRPr="00D533B8" w:rsidRDefault="00974F54" w:rsidP="00311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ค่าเครื่องหมายการค้าและลิขสิทธิ์</w:t>
            </w:r>
          </w:p>
        </w:tc>
        <w:tc>
          <w:tcPr>
            <w:tcW w:w="270" w:type="dxa"/>
            <w:shd w:val="clear" w:color="auto" w:fill="auto"/>
          </w:tcPr>
          <w:p w14:paraId="44C5D294" w14:textId="77777777" w:rsidR="00974F54" w:rsidRPr="00D533B8" w:rsidRDefault="00974F5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42C4158" w14:textId="77777777" w:rsidR="00974F54" w:rsidRPr="00D533B8" w:rsidRDefault="00974F5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ค่าออกแบบ</w:t>
            </w:r>
          </w:p>
          <w:p w14:paraId="60D3B50B" w14:textId="77777777" w:rsidR="00974F54" w:rsidRPr="00D533B8" w:rsidRDefault="00974F5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70" w:type="dxa"/>
            <w:shd w:val="clear" w:color="auto" w:fill="auto"/>
          </w:tcPr>
          <w:p w14:paraId="34D54C60" w14:textId="77777777" w:rsidR="00974F54" w:rsidRPr="00D533B8" w:rsidRDefault="00974F5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DFCF7F" w14:textId="77777777" w:rsidR="00974F54" w:rsidRPr="00D533B8" w:rsidRDefault="00974F5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282610" w14:textId="77777777" w:rsidR="00974F54" w:rsidRPr="00D533B8" w:rsidRDefault="00974F5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74F54" w:rsidRPr="00D533B8" w14:paraId="3A0C3A45" w14:textId="77777777" w:rsidTr="00974F54">
        <w:trPr>
          <w:tblHeader/>
        </w:trPr>
        <w:tc>
          <w:tcPr>
            <w:tcW w:w="2880" w:type="dxa"/>
            <w:shd w:val="clear" w:color="auto" w:fill="auto"/>
          </w:tcPr>
          <w:p w14:paraId="2208C61B" w14:textId="77777777" w:rsidR="00974F54" w:rsidRPr="00D533B8" w:rsidRDefault="00974F54" w:rsidP="0081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5A4CCC1" w14:textId="77777777" w:rsidR="00974F54" w:rsidRPr="00D533B8" w:rsidRDefault="00974F54" w:rsidP="0074404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5E4FE4DF" w14:textId="77777777" w:rsidR="00974F54" w:rsidRPr="00D533B8" w:rsidRDefault="00974F54" w:rsidP="0074404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F54" w:rsidRPr="00D533B8" w14:paraId="123E544D" w14:textId="77777777" w:rsidTr="00974F54">
        <w:tc>
          <w:tcPr>
            <w:tcW w:w="2880" w:type="dxa"/>
            <w:shd w:val="clear" w:color="auto" w:fill="auto"/>
          </w:tcPr>
          <w:p w14:paraId="02243B31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42FF7D46" w14:textId="77777777" w:rsidR="00974F54" w:rsidRPr="00D533B8" w:rsidRDefault="00974F54" w:rsidP="00893C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5E75C24B" w14:textId="77777777" w:rsidR="00974F54" w:rsidRPr="00D533B8" w:rsidRDefault="00974F54" w:rsidP="00893C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66AB9C3F" w14:textId="77777777" w:rsidR="00974F54" w:rsidRPr="00D533B8" w:rsidRDefault="00974F54" w:rsidP="00893C38">
            <w:pPr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shd w:val="clear" w:color="auto" w:fill="auto"/>
          </w:tcPr>
          <w:p w14:paraId="60961765" w14:textId="77777777" w:rsidR="00974F54" w:rsidRPr="00D533B8" w:rsidRDefault="00974F54" w:rsidP="00893C38">
            <w:pPr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90C56DA" w14:textId="77777777" w:rsidR="00974F54" w:rsidRPr="00D533B8" w:rsidRDefault="00974F54" w:rsidP="00893C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shd w:val="clear" w:color="auto" w:fill="auto"/>
          </w:tcPr>
          <w:p w14:paraId="696CEF3D" w14:textId="77777777" w:rsidR="00974F54" w:rsidRPr="00D533B8" w:rsidRDefault="00974F54" w:rsidP="00893C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322F5B8" w14:textId="77777777" w:rsidR="00974F54" w:rsidRPr="00D533B8" w:rsidRDefault="00974F54" w:rsidP="00893C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3F393F4D" w14:textId="77777777" w:rsidR="00974F54" w:rsidRPr="00D533B8" w:rsidRDefault="00974F54" w:rsidP="00893C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974F54" w:rsidRPr="00C5598F" w14:paraId="12B0DF8D" w14:textId="77777777" w:rsidTr="00974F54">
        <w:tc>
          <w:tcPr>
            <w:tcW w:w="2880" w:type="dxa"/>
            <w:shd w:val="clear" w:color="auto" w:fill="auto"/>
          </w:tcPr>
          <w:p w14:paraId="7C34D3F4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10" w:type="dxa"/>
          </w:tcPr>
          <w:p w14:paraId="11B42A82" w14:textId="77777777" w:rsidR="00974F54" w:rsidRPr="00893C3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F823C" w14:textId="77777777" w:rsidR="00974F54" w:rsidRPr="00893C3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C38">
              <w:rPr>
                <w:rFonts w:ascii="Angsana New" w:hAnsi="Angsana New"/>
                <w:sz w:val="30"/>
                <w:szCs w:val="30"/>
              </w:rPr>
              <w:t>29,428</w:t>
            </w:r>
          </w:p>
        </w:tc>
        <w:tc>
          <w:tcPr>
            <w:tcW w:w="270" w:type="dxa"/>
          </w:tcPr>
          <w:p w14:paraId="7EC41CCC" w14:textId="77777777" w:rsidR="00974F54" w:rsidRPr="00893C3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4491B89E" w14:textId="77777777" w:rsidR="00974F54" w:rsidRPr="00893C3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3C38">
              <w:rPr>
                <w:rFonts w:ascii="Angsana New" w:hAnsi="Angsana New"/>
                <w:sz w:val="30"/>
                <w:szCs w:val="30"/>
              </w:rPr>
              <w:t>49,456</w:t>
            </w:r>
          </w:p>
        </w:tc>
        <w:tc>
          <w:tcPr>
            <w:tcW w:w="270" w:type="dxa"/>
            <w:shd w:val="clear" w:color="auto" w:fill="auto"/>
          </w:tcPr>
          <w:p w14:paraId="25645EA4" w14:textId="77777777" w:rsidR="00974F54" w:rsidRPr="00893C38" w:rsidRDefault="00974F54" w:rsidP="00893C3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68F79DF" w14:textId="77777777" w:rsidR="00974F54" w:rsidRPr="00893C3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3C38"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  <w:tc>
          <w:tcPr>
            <w:tcW w:w="270" w:type="dxa"/>
            <w:shd w:val="clear" w:color="auto" w:fill="auto"/>
          </w:tcPr>
          <w:p w14:paraId="19430DA5" w14:textId="77777777" w:rsidR="00974F54" w:rsidRPr="00893C38" w:rsidRDefault="00974F54" w:rsidP="00893C3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6F3E2C" w14:textId="77777777" w:rsidR="00974F54" w:rsidRPr="00893C3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3C38">
              <w:rPr>
                <w:rFonts w:ascii="Angsana New" w:hAnsi="Angsana New"/>
                <w:sz w:val="30"/>
                <w:szCs w:val="30"/>
              </w:rPr>
              <w:t>80,444</w:t>
            </w:r>
          </w:p>
        </w:tc>
      </w:tr>
      <w:tr w:rsidR="00974F54" w:rsidRPr="00D533B8" w14:paraId="2827D64C" w14:textId="77777777" w:rsidTr="00974F54">
        <w:tc>
          <w:tcPr>
            <w:tcW w:w="2880" w:type="dxa"/>
            <w:shd w:val="clear" w:color="auto" w:fill="auto"/>
          </w:tcPr>
          <w:p w14:paraId="267CD53A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1E0CE3F8" w14:textId="77777777" w:rsid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926906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1,097</w:t>
            </w:r>
          </w:p>
        </w:tc>
        <w:tc>
          <w:tcPr>
            <w:tcW w:w="270" w:type="dxa"/>
          </w:tcPr>
          <w:p w14:paraId="5ED3F367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042DA9BD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2,152</w:t>
            </w:r>
          </w:p>
        </w:tc>
        <w:tc>
          <w:tcPr>
            <w:tcW w:w="270" w:type="dxa"/>
            <w:shd w:val="clear" w:color="auto" w:fill="auto"/>
          </w:tcPr>
          <w:p w14:paraId="66D559AD" w14:textId="77777777" w:rsidR="00974F54" w:rsidRPr="00D533B8" w:rsidRDefault="00974F54" w:rsidP="00893C3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1DE2D86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8521D4" w14:textId="77777777" w:rsidR="00974F54" w:rsidRPr="00D533B8" w:rsidRDefault="00974F54" w:rsidP="00893C3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6FAC0B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3,249</w:t>
            </w:r>
          </w:p>
        </w:tc>
      </w:tr>
      <w:tr w:rsidR="00974F54" w:rsidRPr="00D533B8" w14:paraId="372763BA" w14:textId="77777777" w:rsidTr="00974F54">
        <w:tc>
          <w:tcPr>
            <w:tcW w:w="2880" w:type="dxa"/>
            <w:shd w:val="clear" w:color="auto" w:fill="auto"/>
          </w:tcPr>
          <w:p w14:paraId="1B54F335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25030AAD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810" w:type="dxa"/>
          </w:tcPr>
          <w:p w14:paraId="00BD6133" w14:textId="77777777" w:rsid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6868A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270" w:type="dxa"/>
          </w:tcPr>
          <w:p w14:paraId="38A451FF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12EA7E61" w14:textId="77777777" w:rsid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8FF0171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71A59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1EAC16B" w14:textId="77777777" w:rsid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0AEDBB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4ED9D4" w14:textId="77777777" w:rsidR="00974F54" w:rsidRPr="00D533B8" w:rsidRDefault="00974F54" w:rsidP="00893C3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076B04" w14:textId="77777777" w:rsid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FA1397F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(47)</w:t>
            </w:r>
          </w:p>
        </w:tc>
      </w:tr>
      <w:tr w:rsidR="00974F54" w:rsidRPr="00D533B8" w14:paraId="7D2C1423" w14:textId="77777777" w:rsidTr="00974F54">
        <w:tc>
          <w:tcPr>
            <w:tcW w:w="2880" w:type="dxa"/>
            <w:shd w:val="clear" w:color="auto" w:fill="auto"/>
          </w:tcPr>
          <w:p w14:paraId="7D299EF3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0C3BBF3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14:paraId="300E33DE" w14:textId="77777777" w:rsid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9647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30,478</w:t>
            </w:r>
          </w:p>
        </w:tc>
        <w:tc>
          <w:tcPr>
            <w:tcW w:w="270" w:type="dxa"/>
          </w:tcPr>
          <w:p w14:paraId="14D9F857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8CD38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51,608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8585E2" w14:textId="77777777" w:rsidR="00974F54" w:rsidRPr="00D533B8" w:rsidRDefault="00974F54" w:rsidP="00893C38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DECD7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3E7B9" w14:textId="77777777" w:rsidR="00974F54" w:rsidRPr="00D533B8" w:rsidRDefault="00974F54" w:rsidP="00893C3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D622B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83,646</w:t>
            </w:r>
          </w:p>
        </w:tc>
      </w:tr>
      <w:tr w:rsidR="00974F54" w:rsidRPr="00D533B8" w14:paraId="191A5798" w14:textId="77777777" w:rsidTr="00974F54">
        <w:tc>
          <w:tcPr>
            <w:tcW w:w="2880" w:type="dxa"/>
            <w:shd w:val="clear" w:color="auto" w:fill="auto"/>
          </w:tcPr>
          <w:p w14:paraId="1F0D811F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641F4638" w14:textId="77777777" w:rsidR="00974F54" w:rsidRPr="005D6E4B" w:rsidRDefault="005D6E4B" w:rsidP="005D6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6E4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D5C8E2" w14:textId="39C9AD7C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,269</w:t>
            </w:r>
          </w:p>
        </w:tc>
        <w:tc>
          <w:tcPr>
            <w:tcW w:w="270" w:type="dxa"/>
            <w:shd w:val="clear" w:color="auto" w:fill="auto"/>
          </w:tcPr>
          <w:p w14:paraId="0A884738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920DCE7" w14:textId="3ABDFDA3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  <w:tc>
          <w:tcPr>
            <w:tcW w:w="270" w:type="dxa"/>
            <w:shd w:val="clear" w:color="auto" w:fill="auto"/>
          </w:tcPr>
          <w:p w14:paraId="6CC74E2D" w14:textId="77777777" w:rsidR="00974F54" w:rsidRPr="00D533B8" w:rsidRDefault="00974F54" w:rsidP="00893C3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50F0065" w14:textId="434D62E0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EF9D6" w14:textId="77777777" w:rsidR="00974F54" w:rsidRPr="00D533B8" w:rsidRDefault="00974F54" w:rsidP="00893C3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1343BC" w14:textId="34859923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5,416</w:t>
            </w:r>
          </w:p>
        </w:tc>
      </w:tr>
      <w:tr w:rsidR="00974F54" w:rsidRPr="00D533B8" w14:paraId="2BCBFCBD" w14:textId="77777777" w:rsidTr="00974F54">
        <w:tc>
          <w:tcPr>
            <w:tcW w:w="2880" w:type="dxa"/>
            <w:shd w:val="clear" w:color="auto" w:fill="auto"/>
          </w:tcPr>
          <w:p w14:paraId="229F22F5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E0CE872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E3647" w14:textId="3433AE8F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3,985</w:t>
            </w:r>
          </w:p>
        </w:tc>
        <w:tc>
          <w:tcPr>
            <w:tcW w:w="270" w:type="dxa"/>
            <w:shd w:val="clear" w:color="auto" w:fill="auto"/>
          </w:tcPr>
          <w:p w14:paraId="4DB52BF7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3A648B55" w14:textId="1EE2659F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1,567</w:t>
            </w:r>
          </w:p>
        </w:tc>
        <w:tc>
          <w:tcPr>
            <w:tcW w:w="270" w:type="dxa"/>
            <w:shd w:val="clear" w:color="auto" w:fill="auto"/>
          </w:tcPr>
          <w:p w14:paraId="3E42053C" w14:textId="77777777" w:rsidR="00974F54" w:rsidRPr="00D533B8" w:rsidRDefault="00974F54" w:rsidP="00893C3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5CFA1F9" w14:textId="3C1B7221" w:rsidR="00974F54" w:rsidRPr="00D533B8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09857266" w14:textId="77777777" w:rsidR="00974F54" w:rsidRPr="00D533B8" w:rsidRDefault="00974F54" w:rsidP="00893C3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827B95" w14:textId="7A23EB4D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5,888</w:t>
            </w:r>
          </w:p>
        </w:tc>
      </w:tr>
      <w:tr w:rsidR="00974F54" w:rsidRPr="00D533B8" w14:paraId="7AF159CA" w14:textId="77777777" w:rsidTr="00974F54">
        <w:tc>
          <w:tcPr>
            <w:tcW w:w="2880" w:type="dxa"/>
            <w:shd w:val="clear" w:color="auto" w:fill="auto"/>
          </w:tcPr>
          <w:p w14:paraId="4BABB0EE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14AF853D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810" w:type="dxa"/>
          </w:tcPr>
          <w:p w14:paraId="2C97226B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0319F" w14:textId="7D7B1A76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70" w:type="dxa"/>
            <w:shd w:val="clear" w:color="auto" w:fill="auto"/>
          </w:tcPr>
          <w:p w14:paraId="314C76EE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227DD06C" w14:textId="77777777" w:rsid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D7B5DF4" w14:textId="4FB1781B" w:rsidR="00F128CF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03D25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A769576" w14:textId="77777777" w:rsidR="00F128CF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FC696AC" w14:textId="1902C61A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8F2357" w14:textId="77777777" w:rsidR="00974F54" w:rsidRPr="00D533B8" w:rsidRDefault="00974F54" w:rsidP="00893C3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71E008" w14:textId="77777777" w:rsid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E4BBF29" w14:textId="2596F219" w:rsidR="00F128CF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(85)</w:t>
            </w:r>
          </w:p>
        </w:tc>
      </w:tr>
      <w:tr w:rsidR="00974F54" w:rsidRPr="00D533B8" w14:paraId="4D2B60DF" w14:textId="77777777" w:rsidTr="00974F54">
        <w:tc>
          <w:tcPr>
            <w:tcW w:w="2880" w:type="dxa"/>
            <w:shd w:val="clear" w:color="auto" w:fill="auto"/>
          </w:tcPr>
          <w:p w14:paraId="180E88AE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14:paraId="009E3D14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9CEC7" w14:textId="0B9612EA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38,647</w:t>
            </w:r>
          </w:p>
        </w:tc>
        <w:tc>
          <w:tcPr>
            <w:tcW w:w="270" w:type="dxa"/>
            <w:shd w:val="clear" w:color="auto" w:fill="auto"/>
          </w:tcPr>
          <w:p w14:paraId="149E9013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9D76F" w14:textId="5FBF2723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54,322</w:t>
            </w:r>
          </w:p>
        </w:tc>
        <w:tc>
          <w:tcPr>
            <w:tcW w:w="270" w:type="dxa"/>
            <w:shd w:val="clear" w:color="auto" w:fill="auto"/>
          </w:tcPr>
          <w:p w14:paraId="6E9A8F71" w14:textId="77777777" w:rsidR="00974F54" w:rsidRPr="00D533B8" w:rsidRDefault="00974F54" w:rsidP="00893C38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DE540" w14:textId="6618A114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1,896</w:t>
            </w:r>
          </w:p>
        </w:tc>
        <w:tc>
          <w:tcPr>
            <w:tcW w:w="270" w:type="dxa"/>
            <w:shd w:val="clear" w:color="auto" w:fill="auto"/>
          </w:tcPr>
          <w:p w14:paraId="0AD0A431" w14:textId="77777777" w:rsidR="00974F54" w:rsidRPr="00D533B8" w:rsidRDefault="00974F54" w:rsidP="00893C3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9A69" w14:textId="475AF187" w:rsidR="00974F54" w:rsidRPr="00D533B8" w:rsidRDefault="00F128CF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94,865</w:t>
            </w:r>
          </w:p>
        </w:tc>
      </w:tr>
      <w:tr w:rsidR="00974F54" w:rsidRPr="00974F54" w14:paraId="58041F0E" w14:textId="77777777" w:rsidTr="00974F54">
        <w:trPr>
          <w:trHeight w:val="70"/>
        </w:trPr>
        <w:tc>
          <w:tcPr>
            <w:tcW w:w="2880" w:type="dxa"/>
            <w:shd w:val="clear" w:color="auto" w:fill="auto"/>
          </w:tcPr>
          <w:p w14:paraId="143023BB" w14:textId="77777777" w:rsidR="00974F54" w:rsidRP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5D77E46" w14:textId="77777777" w:rsidR="00974F54" w:rsidRP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405E5" w14:textId="77777777" w:rsidR="00974F54" w:rsidRP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32DA17" w14:textId="77777777" w:rsidR="00974F54" w:rsidRP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07E56B2B" w14:textId="77777777" w:rsidR="00974F54" w:rsidRP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4CF6B0" w14:textId="77777777" w:rsidR="00974F54" w:rsidRPr="00974F54" w:rsidRDefault="00974F54" w:rsidP="00893C38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EA07BE8" w14:textId="77777777" w:rsidR="00974F54" w:rsidRP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BE2F13" w14:textId="77777777" w:rsidR="00974F54" w:rsidRPr="00974F54" w:rsidRDefault="00974F54" w:rsidP="00893C3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20C3CB" w14:textId="77777777" w:rsidR="00974F54" w:rsidRPr="00974F54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4F54" w:rsidRPr="00D533B8" w14:paraId="19389FB8" w14:textId="77777777" w:rsidTr="00974F54">
        <w:tc>
          <w:tcPr>
            <w:tcW w:w="2880" w:type="dxa"/>
            <w:shd w:val="clear" w:color="auto" w:fill="auto"/>
          </w:tcPr>
          <w:p w14:paraId="312853E6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73276309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0F5139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ABC268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74E13A8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54E1E2" w14:textId="77777777" w:rsidR="00974F54" w:rsidRPr="00D533B8" w:rsidRDefault="00974F54" w:rsidP="00893C38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86A6A60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7FC576" w14:textId="77777777" w:rsidR="00974F54" w:rsidRPr="00D533B8" w:rsidRDefault="00974F54" w:rsidP="00893C3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C6F884" w14:textId="77777777" w:rsidR="00974F54" w:rsidRPr="00D533B8" w:rsidRDefault="00974F54" w:rsidP="0089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74F54" w:rsidRPr="00D533B8" w14:paraId="30FE31F6" w14:textId="77777777" w:rsidTr="00974F54">
        <w:tc>
          <w:tcPr>
            <w:tcW w:w="2880" w:type="dxa"/>
            <w:shd w:val="clear" w:color="auto" w:fill="auto"/>
          </w:tcPr>
          <w:p w14:paraId="2C541F6D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10" w:type="dxa"/>
          </w:tcPr>
          <w:p w14:paraId="32465A50" w14:textId="77777777" w:rsidR="00974F54" w:rsidRPr="008A484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036E00" w14:textId="77777777" w:rsidR="00974F54" w:rsidRPr="008A484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844">
              <w:rPr>
                <w:rFonts w:ascii="Angsana New" w:hAnsi="Angsana New"/>
                <w:sz w:val="30"/>
                <w:szCs w:val="30"/>
              </w:rPr>
              <w:t>18,885</w:t>
            </w:r>
          </w:p>
        </w:tc>
        <w:tc>
          <w:tcPr>
            <w:tcW w:w="270" w:type="dxa"/>
            <w:shd w:val="clear" w:color="auto" w:fill="auto"/>
          </w:tcPr>
          <w:p w14:paraId="2E9FE605" w14:textId="77777777" w:rsidR="00974F54" w:rsidRPr="008A484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4748167F" w14:textId="77777777" w:rsidR="00974F54" w:rsidRPr="008A484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4844">
              <w:rPr>
                <w:rFonts w:ascii="Angsana New" w:hAnsi="Angsana New"/>
                <w:sz w:val="30"/>
                <w:szCs w:val="30"/>
              </w:rPr>
              <w:t>5,166</w:t>
            </w:r>
          </w:p>
        </w:tc>
        <w:tc>
          <w:tcPr>
            <w:tcW w:w="270" w:type="dxa"/>
            <w:shd w:val="clear" w:color="auto" w:fill="auto"/>
          </w:tcPr>
          <w:p w14:paraId="3393E752" w14:textId="77777777" w:rsidR="00974F54" w:rsidRPr="008A4844" w:rsidRDefault="00974F54" w:rsidP="008A484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C1DFED1" w14:textId="77777777" w:rsidR="00974F54" w:rsidRPr="008A484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844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5C58373" w14:textId="77777777" w:rsidR="00974F54" w:rsidRPr="008A4844" w:rsidRDefault="00974F54" w:rsidP="008A4844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509F5A" w14:textId="77777777" w:rsidR="00974F54" w:rsidRPr="008A484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4844">
              <w:rPr>
                <w:rFonts w:ascii="Angsana New" w:hAnsi="Angsana New"/>
                <w:sz w:val="30"/>
                <w:szCs w:val="30"/>
              </w:rPr>
              <w:t>24,146</w:t>
            </w:r>
          </w:p>
        </w:tc>
      </w:tr>
      <w:tr w:rsidR="00974F54" w:rsidRPr="00D533B8" w14:paraId="4EAFF394" w14:textId="77777777" w:rsidTr="00974F54">
        <w:tc>
          <w:tcPr>
            <w:tcW w:w="2880" w:type="dxa"/>
            <w:shd w:val="clear" w:color="auto" w:fill="auto"/>
          </w:tcPr>
          <w:p w14:paraId="22CF845C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0E1576AC" w14:textId="77777777" w:rsidR="00974F5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64F44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,229</w:t>
            </w:r>
          </w:p>
        </w:tc>
        <w:tc>
          <w:tcPr>
            <w:tcW w:w="270" w:type="dxa"/>
            <w:shd w:val="clear" w:color="auto" w:fill="auto"/>
          </w:tcPr>
          <w:p w14:paraId="1DCBD90B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0523FB5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3,916</w:t>
            </w:r>
          </w:p>
        </w:tc>
        <w:tc>
          <w:tcPr>
            <w:tcW w:w="270" w:type="dxa"/>
            <w:shd w:val="clear" w:color="auto" w:fill="auto"/>
          </w:tcPr>
          <w:p w14:paraId="5E62CBE2" w14:textId="77777777" w:rsidR="00974F54" w:rsidRPr="00D533B8" w:rsidRDefault="00974F54" w:rsidP="008A484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F3481BC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C61BA99" w14:textId="77777777" w:rsidR="00974F54" w:rsidRPr="00D533B8" w:rsidRDefault="00974F54" w:rsidP="008A4844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406D59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7,245</w:t>
            </w:r>
          </w:p>
        </w:tc>
      </w:tr>
      <w:tr w:rsidR="00974F54" w:rsidRPr="00D533B8" w14:paraId="7F373B5D" w14:textId="77777777" w:rsidTr="00974F54">
        <w:tc>
          <w:tcPr>
            <w:tcW w:w="2880" w:type="dxa"/>
            <w:shd w:val="clear" w:color="auto" w:fill="auto"/>
          </w:tcPr>
          <w:p w14:paraId="4F206588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28E3FA69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810" w:type="dxa"/>
          </w:tcPr>
          <w:p w14:paraId="4D0A461E" w14:textId="77777777" w:rsidR="00974F5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0BAAD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270" w:type="dxa"/>
            <w:shd w:val="clear" w:color="auto" w:fill="auto"/>
          </w:tcPr>
          <w:p w14:paraId="4E764727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2A9487E0" w14:textId="77777777" w:rsidR="00974F5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2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F2D54A6" w14:textId="77777777" w:rsidR="00974F54" w:rsidRPr="00A14AB0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52798" w14:textId="77777777" w:rsidR="00974F54" w:rsidRPr="00D533B8" w:rsidRDefault="00974F54" w:rsidP="008A484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B9CAA0B" w14:textId="77777777" w:rsidR="00974F5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2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3427D6" w14:textId="77777777" w:rsidR="00974F54" w:rsidRPr="00A14AB0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E90D4A" w14:textId="77777777" w:rsidR="00974F54" w:rsidRPr="00D533B8" w:rsidRDefault="00974F54" w:rsidP="008A4844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AFB3D6" w14:textId="77777777" w:rsidR="00974F5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92FE6D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(47)</w:t>
            </w:r>
          </w:p>
        </w:tc>
      </w:tr>
      <w:tr w:rsidR="00974F54" w:rsidRPr="00D533B8" w14:paraId="6AB1D4B6" w14:textId="77777777" w:rsidTr="00F128CF">
        <w:tc>
          <w:tcPr>
            <w:tcW w:w="2880" w:type="dxa"/>
            <w:shd w:val="clear" w:color="auto" w:fill="auto"/>
          </w:tcPr>
          <w:p w14:paraId="04ED5F98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 และ</w:t>
            </w:r>
          </w:p>
          <w:p w14:paraId="2178EC2A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14:paraId="3708C599" w14:textId="77777777" w:rsidR="00974F54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5D37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22,067</w:t>
            </w:r>
          </w:p>
        </w:tc>
        <w:tc>
          <w:tcPr>
            <w:tcW w:w="270" w:type="dxa"/>
            <w:shd w:val="clear" w:color="auto" w:fill="auto"/>
          </w:tcPr>
          <w:p w14:paraId="71B1F0A0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92EAC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062C3" w14:textId="77777777" w:rsidR="00974F54" w:rsidRPr="00D533B8" w:rsidRDefault="00974F54" w:rsidP="008A4844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9AA5B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944E5" w14:textId="77777777" w:rsidR="00974F54" w:rsidRPr="00D533B8" w:rsidRDefault="00974F54" w:rsidP="008A4844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4C4E2" w14:textId="77777777" w:rsidR="00974F54" w:rsidRPr="00D533B8" w:rsidRDefault="00974F54" w:rsidP="008A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31,344</w:t>
            </w:r>
          </w:p>
        </w:tc>
      </w:tr>
      <w:tr w:rsidR="00974F54" w:rsidRPr="00D533B8" w14:paraId="687D0BC7" w14:textId="77777777" w:rsidTr="00F128CF">
        <w:tc>
          <w:tcPr>
            <w:tcW w:w="2880" w:type="dxa"/>
            <w:shd w:val="clear" w:color="auto" w:fill="auto"/>
          </w:tcPr>
          <w:p w14:paraId="433A3650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2B427FFE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50073" w14:textId="7E215D13" w:rsidR="00974F54" w:rsidRPr="00F128CF" w:rsidRDefault="00F128CF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3,121</w:t>
            </w:r>
          </w:p>
        </w:tc>
        <w:tc>
          <w:tcPr>
            <w:tcW w:w="270" w:type="dxa"/>
            <w:shd w:val="clear" w:color="auto" w:fill="auto"/>
          </w:tcPr>
          <w:p w14:paraId="595F1910" w14:textId="77777777" w:rsidR="00974F54" w:rsidRPr="00F128CF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0515A1F" w14:textId="56C99B65" w:rsidR="00974F54" w:rsidRPr="00F128CF" w:rsidRDefault="00F128CF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4,323</w:t>
            </w:r>
          </w:p>
        </w:tc>
        <w:tc>
          <w:tcPr>
            <w:tcW w:w="270" w:type="dxa"/>
            <w:shd w:val="clear" w:color="auto" w:fill="auto"/>
          </w:tcPr>
          <w:p w14:paraId="3BFB32E6" w14:textId="77777777" w:rsidR="00974F54" w:rsidRPr="00F128CF" w:rsidRDefault="00974F54" w:rsidP="00BE57E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EDC8104" w14:textId="3B255CE5" w:rsidR="00974F54" w:rsidRPr="00F128CF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C4E39AA" w14:textId="77777777" w:rsidR="00974F54" w:rsidRPr="00F128CF" w:rsidRDefault="00974F54" w:rsidP="00BE57ED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0705FA" w14:textId="6BB3A71D" w:rsidR="00974F54" w:rsidRPr="00F128CF" w:rsidRDefault="00F128CF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7,544</w:t>
            </w:r>
          </w:p>
        </w:tc>
      </w:tr>
      <w:tr w:rsidR="00974F54" w:rsidRPr="00D533B8" w14:paraId="61BDEB22" w14:textId="77777777" w:rsidTr="00974F54">
        <w:tc>
          <w:tcPr>
            <w:tcW w:w="2880" w:type="dxa"/>
            <w:shd w:val="clear" w:color="auto" w:fill="auto"/>
          </w:tcPr>
          <w:p w14:paraId="2039C7D5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63B3F77D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810" w:type="dxa"/>
          </w:tcPr>
          <w:p w14:paraId="0A2A70B2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220ED" w14:textId="4B6586C4" w:rsidR="00974F54" w:rsidRPr="00F128CF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70" w:type="dxa"/>
            <w:shd w:val="clear" w:color="auto" w:fill="auto"/>
          </w:tcPr>
          <w:p w14:paraId="3325E9C8" w14:textId="77777777" w:rsidR="00974F54" w:rsidRPr="00F128CF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3F029455" w14:textId="77777777" w:rsidR="00974F54" w:rsidRPr="00F128CF" w:rsidRDefault="00974F54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08674A6" w14:textId="61016582" w:rsidR="00F128CF" w:rsidRPr="00F128CF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35D9B9" w14:textId="77777777" w:rsidR="00974F54" w:rsidRPr="00F128CF" w:rsidRDefault="00974F54" w:rsidP="00BE57E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75BFF24" w14:textId="77777777" w:rsidR="00974F54" w:rsidRPr="00F128CF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2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EE6ABF" w14:textId="6F57ACA4" w:rsidR="00F128CF" w:rsidRPr="00F128CF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1E160" w14:textId="77777777" w:rsidR="00974F54" w:rsidRPr="00F128CF" w:rsidRDefault="00974F54" w:rsidP="00BE57ED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4F181E" w14:textId="77777777" w:rsidR="00F128CF" w:rsidRPr="00F128CF" w:rsidRDefault="00F128CF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AFFE5D" w14:textId="547FA7A4" w:rsidR="00974F54" w:rsidRPr="00F128CF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</w:tr>
      <w:tr w:rsidR="00974F54" w:rsidRPr="00D533B8" w14:paraId="7756E1DF" w14:textId="77777777" w:rsidTr="00974F54">
        <w:tc>
          <w:tcPr>
            <w:tcW w:w="2880" w:type="dxa"/>
            <w:shd w:val="clear" w:color="auto" w:fill="auto"/>
          </w:tcPr>
          <w:p w14:paraId="4DF25DC7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14:paraId="660480BE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BF6FA" w14:textId="37B06BB1" w:rsidR="00974F54" w:rsidRPr="00D533B8" w:rsidRDefault="00F128CF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25,103</w:t>
            </w:r>
          </w:p>
        </w:tc>
        <w:tc>
          <w:tcPr>
            <w:tcW w:w="270" w:type="dxa"/>
            <w:shd w:val="clear" w:color="auto" w:fill="auto"/>
          </w:tcPr>
          <w:p w14:paraId="0CCEBBA0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A4B1" w14:textId="3BEE7A75" w:rsidR="00974F54" w:rsidRPr="00D533B8" w:rsidRDefault="00F128CF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13,405</w:t>
            </w:r>
          </w:p>
        </w:tc>
        <w:tc>
          <w:tcPr>
            <w:tcW w:w="270" w:type="dxa"/>
            <w:shd w:val="clear" w:color="auto" w:fill="auto"/>
          </w:tcPr>
          <w:p w14:paraId="1DBB03A7" w14:textId="77777777" w:rsidR="00974F54" w:rsidRPr="00D533B8" w:rsidRDefault="00974F54" w:rsidP="00BE57ED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7E022" w14:textId="450C7558" w:rsidR="00974F54" w:rsidRPr="00F128CF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8CF">
              <w:rPr>
                <w:rFonts w:ascii="Angsana New" w:hAnsi="Angsana New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39AE3040" w14:textId="77777777" w:rsidR="00974F54" w:rsidRPr="00D533B8" w:rsidRDefault="00974F54" w:rsidP="00BE57ED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DCE0E" w14:textId="3EAA39F3" w:rsidR="00974F54" w:rsidRPr="00D533B8" w:rsidRDefault="00F128CF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38,803</w:t>
            </w:r>
          </w:p>
        </w:tc>
      </w:tr>
      <w:tr w:rsidR="00974F54" w:rsidRPr="00D533B8" w14:paraId="04AB973B" w14:textId="77777777" w:rsidTr="00974F54">
        <w:tc>
          <w:tcPr>
            <w:tcW w:w="2880" w:type="dxa"/>
            <w:shd w:val="clear" w:color="auto" w:fill="auto"/>
          </w:tcPr>
          <w:p w14:paraId="5B2432B4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6BA05A0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6839E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A442F4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02A95C8B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4FE211" w14:textId="77777777" w:rsidR="00974F54" w:rsidRPr="00D533B8" w:rsidRDefault="00974F54" w:rsidP="00BE57ED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1A0680B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C42B82" w14:textId="77777777" w:rsidR="00974F54" w:rsidRPr="00D533B8" w:rsidRDefault="00974F54" w:rsidP="00BE57ED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C61F4D" w14:textId="77777777" w:rsidR="00974F54" w:rsidRPr="00D533B8" w:rsidRDefault="00974F54" w:rsidP="00B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74F54" w:rsidRPr="00D533B8" w14:paraId="19E760D4" w14:textId="77777777" w:rsidTr="00974F54">
        <w:tc>
          <w:tcPr>
            <w:tcW w:w="2880" w:type="dxa"/>
            <w:shd w:val="clear" w:color="auto" w:fill="auto"/>
          </w:tcPr>
          <w:p w14:paraId="45D56622" w14:textId="77777777" w:rsidR="00974F54" w:rsidRPr="00D533B8" w:rsidRDefault="00974F54" w:rsidP="00974F5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810" w:type="dxa"/>
          </w:tcPr>
          <w:p w14:paraId="26BC0CEE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8D37D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E631C2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1D0FC708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53326F" w14:textId="77777777" w:rsidR="00974F54" w:rsidRPr="00D533B8" w:rsidRDefault="00974F54" w:rsidP="00974F54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FC28C76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93774B" w14:textId="77777777" w:rsidR="00974F54" w:rsidRPr="00D533B8" w:rsidRDefault="00974F54" w:rsidP="00974F54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5430F7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74F54" w:rsidRPr="00D533B8" w14:paraId="52600C5F" w14:textId="77777777" w:rsidTr="00974F54">
        <w:tc>
          <w:tcPr>
            <w:tcW w:w="2880" w:type="dxa"/>
            <w:shd w:val="clear" w:color="auto" w:fill="auto"/>
          </w:tcPr>
          <w:p w14:paraId="5C7A6A79" w14:textId="77777777" w:rsidR="00974F54" w:rsidRPr="00D533B8" w:rsidRDefault="00974F54" w:rsidP="00974F5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810" w:type="dxa"/>
          </w:tcPr>
          <w:p w14:paraId="5F538C68" w14:textId="77777777" w:rsidR="00974F54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E5391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8,411</w:t>
            </w:r>
          </w:p>
        </w:tc>
        <w:tc>
          <w:tcPr>
            <w:tcW w:w="270" w:type="dxa"/>
            <w:shd w:val="clear" w:color="auto" w:fill="auto"/>
          </w:tcPr>
          <w:p w14:paraId="291896BA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5B2820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F2333" w14:textId="77777777" w:rsidR="00974F54" w:rsidRPr="00D533B8" w:rsidRDefault="00974F54" w:rsidP="00974F54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96319E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A6F48" w14:textId="77777777" w:rsidR="00974F54" w:rsidRPr="00D533B8" w:rsidRDefault="00974F54" w:rsidP="00974F54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8C2B26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52,302</w:t>
            </w:r>
          </w:p>
        </w:tc>
      </w:tr>
      <w:tr w:rsidR="00974F54" w:rsidRPr="00D533B8" w14:paraId="567EF108" w14:textId="77777777" w:rsidTr="00974F54">
        <w:tc>
          <w:tcPr>
            <w:tcW w:w="2880" w:type="dxa"/>
            <w:shd w:val="clear" w:color="auto" w:fill="auto"/>
          </w:tcPr>
          <w:p w14:paraId="49C781DC" w14:textId="77777777" w:rsidR="00974F54" w:rsidRPr="00D533B8" w:rsidRDefault="00974F54" w:rsidP="00974F5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14:paraId="05CDBD9A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F66E8" w14:textId="4AFA311E" w:rsidR="00974F54" w:rsidRPr="00D533B8" w:rsidRDefault="00F128CF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13,544</w:t>
            </w:r>
          </w:p>
        </w:tc>
        <w:tc>
          <w:tcPr>
            <w:tcW w:w="270" w:type="dxa"/>
            <w:shd w:val="clear" w:color="auto" w:fill="auto"/>
          </w:tcPr>
          <w:p w14:paraId="3B4BA155" w14:textId="77777777" w:rsidR="00974F54" w:rsidRPr="00D533B8" w:rsidRDefault="00974F54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79058E" w14:textId="61E18960" w:rsidR="00974F54" w:rsidRPr="00D533B8" w:rsidRDefault="00F128CF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40,917</w:t>
            </w:r>
          </w:p>
        </w:tc>
        <w:tc>
          <w:tcPr>
            <w:tcW w:w="270" w:type="dxa"/>
            <w:shd w:val="clear" w:color="auto" w:fill="auto"/>
          </w:tcPr>
          <w:p w14:paraId="40D703F5" w14:textId="77777777" w:rsidR="00974F54" w:rsidRPr="00D533B8" w:rsidRDefault="00974F54" w:rsidP="00974F54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BFB303" w14:textId="6C5F8336" w:rsidR="00974F54" w:rsidRPr="00D533B8" w:rsidRDefault="00F128CF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1,601</w:t>
            </w:r>
          </w:p>
        </w:tc>
        <w:tc>
          <w:tcPr>
            <w:tcW w:w="270" w:type="dxa"/>
            <w:shd w:val="clear" w:color="auto" w:fill="auto"/>
          </w:tcPr>
          <w:p w14:paraId="3C4327DF" w14:textId="77777777" w:rsidR="00974F54" w:rsidRPr="00D533B8" w:rsidRDefault="00974F54" w:rsidP="00974F54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5D6F2C" w14:textId="7A8F8E8B" w:rsidR="00974F54" w:rsidRPr="00D533B8" w:rsidRDefault="00F128CF" w:rsidP="0097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56,062</w:t>
            </w:r>
          </w:p>
        </w:tc>
      </w:tr>
    </w:tbl>
    <w:p w14:paraId="5EF19818" w14:textId="77777777" w:rsidR="000749A1" w:rsidRPr="00C5598F" w:rsidRDefault="000749A1">
      <w:pPr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270"/>
        <w:gridCol w:w="1890"/>
        <w:gridCol w:w="360"/>
        <w:gridCol w:w="1350"/>
        <w:gridCol w:w="270"/>
        <w:gridCol w:w="1260"/>
      </w:tblGrid>
      <w:tr w:rsidR="00C93DA8" w:rsidRPr="00D533B8" w14:paraId="54E08FF2" w14:textId="77777777" w:rsidTr="00974F54">
        <w:trPr>
          <w:tblHeader/>
        </w:trPr>
        <w:tc>
          <w:tcPr>
            <w:tcW w:w="2880" w:type="dxa"/>
          </w:tcPr>
          <w:p w14:paraId="7564C8E7" w14:textId="77777777" w:rsidR="00C93DA8" w:rsidRPr="00D533B8" w:rsidRDefault="00C93DA8" w:rsidP="002471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</w:p>
        </w:tc>
        <w:tc>
          <w:tcPr>
            <w:tcW w:w="6750" w:type="dxa"/>
            <w:gridSpan w:val="7"/>
          </w:tcPr>
          <w:p w14:paraId="367C2D3F" w14:textId="77777777" w:rsidR="00C93DA8" w:rsidRPr="00D533B8" w:rsidRDefault="00C93DA8" w:rsidP="002471C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DA8" w:rsidRPr="00D533B8" w14:paraId="14B3CF7A" w14:textId="77777777" w:rsidTr="00974F54">
        <w:trPr>
          <w:tblHeader/>
        </w:trPr>
        <w:tc>
          <w:tcPr>
            <w:tcW w:w="2880" w:type="dxa"/>
          </w:tcPr>
          <w:p w14:paraId="45FF0A62" w14:textId="77777777" w:rsidR="00C93DA8" w:rsidRPr="00D533B8" w:rsidRDefault="00C93DA8" w:rsidP="00C93DA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50" w:type="dxa"/>
            <w:vAlign w:val="bottom"/>
          </w:tcPr>
          <w:p w14:paraId="643E38C7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895DE9" w:rsidRPr="00D533B8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421508B4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BFBB623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D006A9" w:rsidRPr="00D533B8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และลิขสิทธิ์</w:t>
            </w:r>
          </w:p>
        </w:tc>
        <w:tc>
          <w:tcPr>
            <w:tcW w:w="360" w:type="dxa"/>
          </w:tcPr>
          <w:p w14:paraId="428720E6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05FCA2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ค่าออกแบบ</w:t>
            </w:r>
          </w:p>
          <w:p w14:paraId="61B9ADF6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B53B1C7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D7D8FD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AC3682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93DA8" w:rsidRPr="00D533B8" w14:paraId="5800729E" w14:textId="77777777" w:rsidTr="00974F54">
        <w:trPr>
          <w:tblHeader/>
        </w:trPr>
        <w:tc>
          <w:tcPr>
            <w:tcW w:w="2880" w:type="dxa"/>
          </w:tcPr>
          <w:p w14:paraId="512B4247" w14:textId="77777777" w:rsidR="00C93DA8" w:rsidRPr="00D533B8" w:rsidRDefault="00C93DA8" w:rsidP="002471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6750" w:type="dxa"/>
            <w:gridSpan w:val="7"/>
          </w:tcPr>
          <w:p w14:paraId="039A7829" w14:textId="77777777" w:rsidR="00C93DA8" w:rsidRPr="00D533B8" w:rsidRDefault="00C93DA8" w:rsidP="002471C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DA8" w:rsidRPr="00D533B8" w14:paraId="5F249153" w14:textId="77777777" w:rsidTr="00974F54">
        <w:trPr>
          <w:trHeight w:val="92"/>
        </w:trPr>
        <w:tc>
          <w:tcPr>
            <w:tcW w:w="2880" w:type="dxa"/>
          </w:tcPr>
          <w:p w14:paraId="2439FA4E" w14:textId="77777777" w:rsidR="00C93DA8" w:rsidRPr="00D533B8" w:rsidRDefault="00C93DA8" w:rsidP="002471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5F44532F" w14:textId="77777777" w:rsidR="00C93DA8" w:rsidRPr="00D533B8" w:rsidRDefault="00C93DA8" w:rsidP="002471C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5B380B8A" w14:textId="77777777" w:rsidR="00C93DA8" w:rsidRPr="00D533B8" w:rsidRDefault="00C93DA8" w:rsidP="002471C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</w:tcPr>
          <w:p w14:paraId="101F8254" w14:textId="77777777" w:rsidR="00C93DA8" w:rsidRPr="00D533B8" w:rsidRDefault="00C93DA8" w:rsidP="002471C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360" w:type="dxa"/>
          </w:tcPr>
          <w:p w14:paraId="23D79826" w14:textId="77777777" w:rsidR="00C93DA8" w:rsidRPr="00D533B8" w:rsidRDefault="00C93DA8" w:rsidP="002471C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50" w:type="dxa"/>
          </w:tcPr>
          <w:p w14:paraId="20F4B629" w14:textId="77777777" w:rsidR="00C93DA8" w:rsidRPr="00D533B8" w:rsidRDefault="00C93DA8" w:rsidP="002471C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66FCF9E4" w14:textId="77777777" w:rsidR="00C93DA8" w:rsidRPr="00D533B8" w:rsidRDefault="00C93DA8" w:rsidP="002471C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</w:tcPr>
          <w:p w14:paraId="120B861C" w14:textId="77777777" w:rsidR="00C93DA8" w:rsidRPr="00D533B8" w:rsidRDefault="00C93DA8" w:rsidP="002471C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A70328" w:rsidRPr="00D533B8" w14:paraId="0DA939FF" w14:textId="77777777" w:rsidTr="00974F54">
        <w:tc>
          <w:tcPr>
            <w:tcW w:w="2880" w:type="dxa"/>
          </w:tcPr>
          <w:p w14:paraId="18E7FCFD" w14:textId="77777777" w:rsidR="00A70328" w:rsidRPr="00D533B8" w:rsidRDefault="00A70328" w:rsidP="00A70328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14:paraId="16E1359A" w14:textId="77777777" w:rsidR="00A70328" w:rsidRPr="00A7032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0328">
              <w:rPr>
                <w:rFonts w:ascii="Angsana New" w:hAnsi="Angsana New"/>
                <w:sz w:val="30"/>
                <w:szCs w:val="30"/>
              </w:rPr>
              <w:t>28,452</w:t>
            </w:r>
          </w:p>
        </w:tc>
        <w:tc>
          <w:tcPr>
            <w:tcW w:w="270" w:type="dxa"/>
          </w:tcPr>
          <w:p w14:paraId="58D2178E" w14:textId="77777777" w:rsidR="00A70328" w:rsidRPr="00A7032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EDE8EC9" w14:textId="77777777" w:rsidR="00A70328" w:rsidRPr="00A7032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0328">
              <w:rPr>
                <w:rFonts w:ascii="Angsana New" w:hAnsi="Angsana New"/>
                <w:sz w:val="30"/>
                <w:szCs w:val="30"/>
              </w:rPr>
              <w:t>49,456</w:t>
            </w:r>
          </w:p>
        </w:tc>
        <w:tc>
          <w:tcPr>
            <w:tcW w:w="360" w:type="dxa"/>
          </w:tcPr>
          <w:p w14:paraId="0B187397" w14:textId="77777777" w:rsidR="00A70328" w:rsidRPr="00A7032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170EAB" w14:textId="77777777" w:rsidR="00A70328" w:rsidRPr="00A7032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0328"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  <w:tc>
          <w:tcPr>
            <w:tcW w:w="270" w:type="dxa"/>
          </w:tcPr>
          <w:p w14:paraId="439A9368" w14:textId="77777777" w:rsidR="00A70328" w:rsidRPr="00A70328" w:rsidRDefault="00A70328" w:rsidP="00A7032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C15DC18" w14:textId="77777777" w:rsidR="00A70328" w:rsidRPr="00A7032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0328">
              <w:rPr>
                <w:rFonts w:ascii="Angsana New" w:hAnsi="Angsana New"/>
                <w:sz w:val="30"/>
                <w:szCs w:val="30"/>
              </w:rPr>
              <w:t>79,468</w:t>
            </w:r>
          </w:p>
        </w:tc>
      </w:tr>
      <w:tr w:rsidR="00A70328" w:rsidRPr="00D533B8" w14:paraId="4FA40A64" w14:textId="77777777" w:rsidTr="00974F54">
        <w:tc>
          <w:tcPr>
            <w:tcW w:w="2880" w:type="dxa"/>
          </w:tcPr>
          <w:p w14:paraId="3022A4BC" w14:textId="77777777" w:rsidR="00A70328" w:rsidRPr="00D533B8" w:rsidRDefault="00A70328" w:rsidP="00A7032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168382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1,097</w:t>
            </w:r>
          </w:p>
        </w:tc>
        <w:tc>
          <w:tcPr>
            <w:tcW w:w="270" w:type="dxa"/>
          </w:tcPr>
          <w:p w14:paraId="46BFE971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B6B7E60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2,152</w:t>
            </w:r>
          </w:p>
        </w:tc>
        <w:tc>
          <w:tcPr>
            <w:tcW w:w="360" w:type="dxa"/>
          </w:tcPr>
          <w:p w14:paraId="75DBF90C" w14:textId="77777777" w:rsidR="00A70328" w:rsidRPr="00D533B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50" w:type="dxa"/>
          </w:tcPr>
          <w:p w14:paraId="12EE28D7" w14:textId="77777777" w:rsidR="00A70328" w:rsidRPr="00A14AB0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16DBC" w14:textId="77777777" w:rsidR="00A70328" w:rsidRPr="00D533B8" w:rsidRDefault="00A70328" w:rsidP="00A7032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FBB6E4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3,249</w:t>
            </w:r>
          </w:p>
        </w:tc>
      </w:tr>
      <w:tr w:rsidR="00A70328" w:rsidRPr="00D533B8" w14:paraId="19F72CED" w14:textId="77777777" w:rsidTr="00974F54">
        <w:tc>
          <w:tcPr>
            <w:tcW w:w="2880" w:type="dxa"/>
          </w:tcPr>
          <w:p w14:paraId="632F75B1" w14:textId="77777777" w:rsidR="00A70328" w:rsidRPr="00D533B8" w:rsidRDefault="00A70328" w:rsidP="00A7032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5D6E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D6E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EC2FF90" w14:textId="77777777" w:rsidR="00A70328" w:rsidRPr="00D533B8" w:rsidRDefault="00A70328" w:rsidP="00A7032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D2FF3F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29,549</w:t>
            </w:r>
          </w:p>
        </w:tc>
        <w:tc>
          <w:tcPr>
            <w:tcW w:w="270" w:type="dxa"/>
            <w:vAlign w:val="bottom"/>
          </w:tcPr>
          <w:p w14:paraId="7E96D5BF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B92F3A0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51,608</w:t>
            </w:r>
          </w:p>
        </w:tc>
        <w:tc>
          <w:tcPr>
            <w:tcW w:w="360" w:type="dxa"/>
            <w:vAlign w:val="bottom"/>
          </w:tcPr>
          <w:p w14:paraId="4F99290D" w14:textId="77777777" w:rsidR="00A70328" w:rsidRPr="00D533B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C8AF2A" w14:textId="77777777" w:rsidR="00A70328" w:rsidRPr="00BD0A5A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A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BD0A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0A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560</w:t>
            </w:r>
          </w:p>
        </w:tc>
        <w:tc>
          <w:tcPr>
            <w:tcW w:w="270" w:type="dxa"/>
            <w:vAlign w:val="bottom"/>
          </w:tcPr>
          <w:p w14:paraId="4AF4B71F" w14:textId="77777777" w:rsidR="00A70328" w:rsidRPr="00D533B8" w:rsidRDefault="00A70328" w:rsidP="00A7032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220A70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82,717</w:t>
            </w:r>
          </w:p>
        </w:tc>
      </w:tr>
      <w:tr w:rsidR="00A70328" w:rsidRPr="00D533B8" w14:paraId="732358D6" w14:textId="77777777" w:rsidTr="00974F54">
        <w:tc>
          <w:tcPr>
            <w:tcW w:w="2880" w:type="dxa"/>
          </w:tcPr>
          <w:p w14:paraId="3A834974" w14:textId="77777777" w:rsidR="00A70328" w:rsidRPr="00D533B8" w:rsidRDefault="00A70328" w:rsidP="00A70328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A5BA4F" w14:textId="77777777" w:rsidR="00A70328" w:rsidRPr="00D533B8" w:rsidRDefault="00233BD9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5E95A5E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43C90AE" w14:textId="77777777" w:rsidR="00A70328" w:rsidRPr="00D533B8" w:rsidRDefault="00233BD9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360" w:type="dxa"/>
          </w:tcPr>
          <w:p w14:paraId="42873675" w14:textId="77777777" w:rsidR="00A70328" w:rsidRPr="00D533B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50" w:type="dxa"/>
          </w:tcPr>
          <w:p w14:paraId="5840F8C6" w14:textId="77777777" w:rsidR="00A70328" w:rsidRPr="00A14AB0" w:rsidRDefault="00233BD9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4AEB4" w14:textId="77777777" w:rsidR="00A70328" w:rsidRPr="00D533B8" w:rsidRDefault="00A70328" w:rsidP="00A7032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FF0303" w14:textId="77777777" w:rsidR="00A70328" w:rsidRPr="00D533B8" w:rsidRDefault="00233BD9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1,628</w:t>
            </w:r>
          </w:p>
        </w:tc>
      </w:tr>
      <w:tr w:rsidR="00A70328" w:rsidRPr="00D533B8" w14:paraId="6EC8FD69" w14:textId="77777777" w:rsidTr="00974F54">
        <w:tc>
          <w:tcPr>
            <w:tcW w:w="2880" w:type="dxa"/>
          </w:tcPr>
          <w:p w14:paraId="2E140646" w14:textId="77777777" w:rsidR="00A70328" w:rsidRPr="00D533B8" w:rsidRDefault="00A70328" w:rsidP="00A7032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418112" w14:textId="77777777" w:rsidR="00A70328" w:rsidRPr="00D533B8" w:rsidRDefault="00233BD9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29,609</w:t>
            </w:r>
          </w:p>
        </w:tc>
        <w:tc>
          <w:tcPr>
            <w:tcW w:w="270" w:type="dxa"/>
          </w:tcPr>
          <w:p w14:paraId="590180FB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9BDF72D" w14:textId="77777777" w:rsidR="00A70328" w:rsidRPr="00D533B8" w:rsidRDefault="00233BD9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53,176</w:t>
            </w:r>
          </w:p>
        </w:tc>
        <w:tc>
          <w:tcPr>
            <w:tcW w:w="360" w:type="dxa"/>
          </w:tcPr>
          <w:p w14:paraId="77C03297" w14:textId="77777777" w:rsidR="00A70328" w:rsidRPr="00D533B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61C25E" w14:textId="77777777" w:rsidR="00A70328" w:rsidRPr="00BD0A5A" w:rsidRDefault="00233BD9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1,560</w:t>
            </w:r>
          </w:p>
        </w:tc>
        <w:tc>
          <w:tcPr>
            <w:tcW w:w="270" w:type="dxa"/>
          </w:tcPr>
          <w:p w14:paraId="786A5F32" w14:textId="77777777" w:rsidR="00A70328" w:rsidRPr="00D533B8" w:rsidRDefault="00A70328" w:rsidP="00A7032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D2F335" w14:textId="77777777" w:rsidR="00A70328" w:rsidRPr="00D533B8" w:rsidRDefault="00233BD9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84,345</w:t>
            </w:r>
          </w:p>
        </w:tc>
      </w:tr>
      <w:tr w:rsidR="00A70328" w:rsidRPr="00D533B8" w14:paraId="357FBAEB" w14:textId="77777777" w:rsidTr="00974F54">
        <w:tc>
          <w:tcPr>
            <w:tcW w:w="2880" w:type="dxa"/>
            <w:shd w:val="clear" w:color="auto" w:fill="auto"/>
          </w:tcPr>
          <w:p w14:paraId="2FAE9816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0D500B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1C49DDA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E85E3B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360" w:type="dxa"/>
            <w:shd w:val="clear" w:color="auto" w:fill="auto"/>
          </w:tcPr>
          <w:p w14:paraId="7373D373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50" w:type="dxa"/>
            <w:shd w:val="clear" w:color="auto" w:fill="auto"/>
          </w:tcPr>
          <w:p w14:paraId="3D83D0B3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04EA287D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  <w:shd w:val="clear" w:color="auto" w:fill="auto"/>
          </w:tcPr>
          <w:p w14:paraId="26200580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A70328" w:rsidRPr="00D533B8" w14:paraId="5BB0012D" w14:textId="77777777" w:rsidTr="00974F54">
        <w:tc>
          <w:tcPr>
            <w:tcW w:w="2880" w:type="dxa"/>
            <w:shd w:val="clear" w:color="auto" w:fill="auto"/>
          </w:tcPr>
          <w:p w14:paraId="0032A4CA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14:paraId="31E87D93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3F263FFA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9713E4D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360" w:type="dxa"/>
            <w:shd w:val="clear" w:color="auto" w:fill="auto"/>
          </w:tcPr>
          <w:p w14:paraId="486FD9B4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50" w:type="dxa"/>
            <w:shd w:val="clear" w:color="auto" w:fill="auto"/>
          </w:tcPr>
          <w:p w14:paraId="05FF9E0B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3A5EC2B2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  <w:shd w:val="clear" w:color="auto" w:fill="auto"/>
          </w:tcPr>
          <w:p w14:paraId="605FF111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A70328" w:rsidRPr="00D533B8" w14:paraId="714881BA" w14:textId="77777777" w:rsidTr="00974F54">
        <w:tc>
          <w:tcPr>
            <w:tcW w:w="2880" w:type="dxa"/>
            <w:shd w:val="clear" w:color="auto" w:fill="auto"/>
          </w:tcPr>
          <w:p w14:paraId="0A29F9B0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C7C5B" w14:textId="77777777" w:rsidR="00A70328" w:rsidRPr="00A7032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328">
              <w:rPr>
                <w:rFonts w:ascii="Angsana New" w:hAnsi="Angsana New"/>
                <w:sz w:val="30"/>
                <w:szCs w:val="30"/>
              </w:rPr>
              <w:t>17,909</w:t>
            </w:r>
          </w:p>
        </w:tc>
        <w:tc>
          <w:tcPr>
            <w:tcW w:w="270" w:type="dxa"/>
            <w:shd w:val="clear" w:color="auto" w:fill="auto"/>
          </w:tcPr>
          <w:p w14:paraId="021B5101" w14:textId="77777777" w:rsidR="00A70328" w:rsidRPr="00A7032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shd w:val="clear" w:color="auto" w:fill="auto"/>
          </w:tcPr>
          <w:p w14:paraId="6CFF51B4" w14:textId="77777777" w:rsidR="00A70328" w:rsidRPr="00A7032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328">
              <w:rPr>
                <w:rFonts w:ascii="Angsana New" w:hAnsi="Angsana New"/>
                <w:sz w:val="30"/>
                <w:szCs w:val="30"/>
              </w:rPr>
              <w:t>5,166</w:t>
            </w:r>
          </w:p>
        </w:tc>
        <w:tc>
          <w:tcPr>
            <w:tcW w:w="360" w:type="dxa"/>
            <w:shd w:val="clear" w:color="auto" w:fill="auto"/>
          </w:tcPr>
          <w:p w14:paraId="19EE4508" w14:textId="77777777" w:rsidR="00A70328" w:rsidRPr="00A7032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DAF7D4" w14:textId="77777777" w:rsidR="00A70328" w:rsidRPr="00A7032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0328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F627B7F" w14:textId="77777777" w:rsidR="00A70328" w:rsidRPr="00A7032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289E2A" w14:textId="77777777" w:rsidR="00A70328" w:rsidRPr="00A7032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328">
              <w:rPr>
                <w:rFonts w:ascii="Angsana New" w:hAnsi="Angsana New"/>
                <w:sz w:val="30"/>
                <w:szCs w:val="30"/>
              </w:rPr>
              <w:t>23,170</w:t>
            </w:r>
          </w:p>
        </w:tc>
      </w:tr>
      <w:tr w:rsidR="00A70328" w:rsidRPr="00D533B8" w14:paraId="3E51C4C0" w14:textId="77777777" w:rsidTr="00974F54">
        <w:tc>
          <w:tcPr>
            <w:tcW w:w="2880" w:type="dxa"/>
            <w:shd w:val="clear" w:color="auto" w:fill="auto"/>
          </w:tcPr>
          <w:p w14:paraId="05A5BFEC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C0843F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3,229</w:t>
            </w:r>
          </w:p>
        </w:tc>
        <w:tc>
          <w:tcPr>
            <w:tcW w:w="270" w:type="dxa"/>
            <w:shd w:val="clear" w:color="auto" w:fill="auto"/>
          </w:tcPr>
          <w:p w14:paraId="6E9E319C" w14:textId="77777777" w:rsidR="00A70328" w:rsidRPr="00D533B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5E22DE0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3,916</w:t>
            </w:r>
          </w:p>
        </w:tc>
        <w:tc>
          <w:tcPr>
            <w:tcW w:w="360" w:type="dxa"/>
            <w:shd w:val="clear" w:color="auto" w:fill="auto"/>
          </w:tcPr>
          <w:p w14:paraId="1106BC20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6BD19F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5558ADE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BD32C6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7,245</w:t>
            </w:r>
          </w:p>
        </w:tc>
      </w:tr>
      <w:tr w:rsidR="00A70328" w:rsidRPr="00D533B8" w14:paraId="135F6A19" w14:textId="77777777" w:rsidTr="00974F54">
        <w:tc>
          <w:tcPr>
            <w:tcW w:w="2880" w:type="dxa"/>
            <w:shd w:val="clear" w:color="auto" w:fill="auto"/>
          </w:tcPr>
          <w:p w14:paraId="61F5C606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D6E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CBAD0F0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E4B3A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21,138</w:t>
            </w:r>
          </w:p>
        </w:tc>
        <w:tc>
          <w:tcPr>
            <w:tcW w:w="270" w:type="dxa"/>
            <w:shd w:val="clear" w:color="auto" w:fill="auto"/>
          </w:tcPr>
          <w:p w14:paraId="71C8A0D9" w14:textId="77777777" w:rsidR="00A70328" w:rsidRPr="00D533B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F8830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9,082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CA86DE3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C45C7" w14:textId="77777777" w:rsidR="00A70328" w:rsidRPr="00BD0A5A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A5A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DB27F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56564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30,415</w:t>
            </w:r>
          </w:p>
        </w:tc>
      </w:tr>
      <w:tr w:rsidR="00A70328" w:rsidRPr="00D533B8" w14:paraId="486E6C82" w14:textId="77777777" w:rsidTr="00974F54">
        <w:tc>
          <w:tcPr>
            <w:tcW w:w="2880" w:type="dxa"/>
            <w:shd w:val="clear" w:color="auto" w:fill="auto"/>
          </w:tcPr>
          <w:p w14:paraId="4E760079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FCEF0F" w14:textId="77777777" w:rsidR="00A70328" w:rsidRPr="00D533B8" w:rsidRDefault="00233BD9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  <w:tc>
          <w:tcPr>
            <w:tcW w:w="270" w:type="dxa"/>
            <w:shd w:val="clear" w:color="auto" w:fill="auto"/>
          </w:tcPr>
          <w:p w14:paraId="456BE8C4" w14:textId="77777777" w:rsidR="00A70328" w:rsidRPr="00D533B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7CD8AA2" w14:textId="77777777" w:rsidR="00A70328" w:rsidRPr="00D533B8" w:rsidRDefault="00223F9D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4,297</w:t>
            </w:r>
          </w:p>
        </w:tc>
        <w:tc>
          <w:tcPr>
            <w:tcW w:w="360" w:type="dxa"/>
            <w:shd w:val="clear" w:color="auto" w:fill="auto"/>
          </w:tcPr>
          <w:p w14:paraId="034C441E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DDEF85" w14:textId="77777777" w:rsidR="00A70328" w:rsidRPr="00D533B8" w:rsidRDefault="004911B5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03A72C6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51DBE9" w14:textId="77777777" w:rsidR="00A70328" w:rsidRPr="00D533B8" w:rsidRDefault="004911B5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7,412</w:t>
            </w:r>
          </w:p>
        </w:tc>
      </w:tr>
      <w:tr w:rsidR="00A70328" w:rsidRPr="00D533B8" w14:paraId="3E0744AE" w14:textId="77777777" w:rsidTr="00974F54">
        <w:tc>
          <w:tcPr>
            <w:tcW w:w="2880" w:type="dxa"/>
            <w:shd w:val="clear" w:color="auto" w:fill="auto"/>
          </w:tcPr>
          <w:p w14:paraId="4F45A299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BAC96" w14:textId="77777777" w:rsidR="00A70328" w:rsidRPr="00D533B8" w:rsidRDefault="00233BD9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24,153</w:t>
            </w:r>
          </w:p>
        </w:tc>
        <w:tc>
          <w:tcPr>
            <w:tcW w:w="270" w:type="dxa"/>
            <w:shd w:val="clear" w:color="auto" w:fill="auto"/>
          </w:tcPr>
          <w:p w14:paraId="4C98CAA3" w14:textId="77777777" w:rsidR="00A70328" w:rsidRPr="00D533B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2A862" w14:textId="77777777" w:rsidR="00A70328" w:rsidRPr="00D533B8" w:rsidRDefault="00223F9D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13,379</w:t>
            </w:r>
          </w:p>
        </w:tc>
        <w:tc>
          <w:tcPr>
            <w:tcW w:w="360" w:type="dxa"/>
            <w:shd w:val="clear" w:color="auto" w:fill="auto"/>
          </w:tcPr>
          <w:p w14:paraId="272270EC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2E5D9" w14:textId="77777777" w:rsidR="00A70328" w:rsidRPr="00BD0A5A" w:rsidRDefault="004911B5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5A48A70C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62E2" w14:textId="77777777" w:rsidR="00A70328" w:rsidRPr="00D533B8" w:rsidRDefault="004911B5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37,827</w:t>
            </w:r>
          </w:p>
        </w:tc>
      </w:tr>
      <w:tr w:rsidR="00A70328" w:rsidRPr="00D533B8" w14:paraId="1A0DC94D" w14:textId="77777777" w:rsidTr="005D6E4B">
        <w:tc>
          <w:tcPr>
            <w:tcW w:w="2880" w:type="dxa"/>
            <w:shd w:val="clear" w:color="auto" w:fill="auto"/>
          </w:tcPr>
          <w:p w14:paraId="37E2931D" w14:textId="77777777" w:rsidR="00A70328" w:rsidRPr="00D533B8" w:rsidRDefault="00A70328" w:rsidP="00A7032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329974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35A96B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shd w:val="clear" w:color="auto" w:fill="auto"/>
          </w:tcPr>
          <w:p w14:paraId="6FB14323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E698AAD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F9FD85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7F95BB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A00C89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328" w:rsidRPr="00D533B8" w14:paraId="000D2404" w14:textId="77777777" w:rsidTr="005D6E4B">
        <w:tc>
          <w:tcPr>
            <w:tcW w:w="2880" w:type="dxa"/>
            <w:shd w:val="clear" w:color="auto" w:fill="auto"/>
          </w:tcPr>
          <w:p w14:paraId="1DF0472C" w14:textId="77777777" w:rsidR="00A70328" w:rsidRPr="00D533B8" w:rsidRDefault="00A70328" w:rsidP="00A7032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25E71F4E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A8AF48" w14:textId="77777777" w:rsidR="00A70328" w:rsidRPr="00D533B8" w:rsidRDefault="00A70328" w:rsidP="00A70328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shd w:val="clear" w:color="auto" w:fill="auto"/>
          </w:tcPr>
          <w:p w14:paraId="18591CA0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DABD3D5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EA6494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213F35" w14:textId="77777777" w:rsidR="00A70328" w:rsidRPr="00D533B8" w:rsidRDefault="00A70328" w:rsidP="00A7032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82AC00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328" w:rsidRPr="00D533B8" w14:paraId="4B4A2C1B" w14:textId="77777777" w:rsidTr="005D6E4B">
        <w:tc>
          <w:tcPr>
            <w:tcW w:w="2880" w:type="dxa"/>
            <w:shd w:val="clear" w:color="auto" w:fill="auto"/>
          </w:tcPr>
          <w:p w14:paraId="132B60C8" w14:textId="77777777" w:rsidR="00A70328" w:rsidRPr="00D533B8" w:rsidRDefault="00A70328" w:rsidP="00A7032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2C9C66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8,411</w:t>
            </w:r>
          </w:p>
        </w:tc>
        <w:tc>
          <w:tcPr>
            <w:tcW w:w="270" w:type="dxa"/>
            <w:shd w:val="clear" w:color="auto" w:fill="auto"/>
          </w:tcPr>
          <w:p w14:paraId="0478979F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5D5047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42,526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3DD7DD6" w14:textId="77777777" w:rsidR="00A70328" w:rsidRPr="00D533B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28C9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68563" w14:textId="77777777" w:rsidR="00A70328" w:rsidRPr="00D533B8" w:rsidRDefault="00A70328" w:rsidP="00A7032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6831C5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52,302</w:t>
            </w:r>
          </w:p>
        </w:tc>
      </w:tr>
      <w:tr w:rsidR="00A70328" w:rsidRPr="00D533B8" w14:paraId="225E257E" w14:textId="77777777" w:rsidTr="00974F54">
        <w:tc>
          <w:tcPr>
            <w:tcW w:w="2880" w:type="dxa"/>
            <w:shd w:val="clear" w:color="auto" w:fill="auto"/>
          </w:tcPr>
          <w:p w14:paraId="778AE3F8" w14:textId="77777777" w:rsidR="00A70328" w:rsidRPr="00D533B8" w:rsidRDefault="00A70328" w:rsidP="00A7032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588AF8" w14:textId="77777777" w:rsidR="00A70328" w:rsidRPr="00D533B8" w:rsidRDefault="004911B5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5,456</w:t>
            </w:r>
          </w:p>
        </w:tc>
        <w:tc>
          <w:tcPr>
            <w:tcW w:w="270" w:type="dxa"/>
            <w:shd w:val="clear" w:color="auto" w:fill="auto"/>
          </w:tcPr>
          <w:p w14:paraId="2DD818E6" w14:textId="77777777" w:rsidR="00A70328" w:rsidRPr="00D533B8" w:rsidRDefault="00A70328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3FE9FF" w14:textId="77777777" w:rsidR="00A70328" w:rsidRPr="00D533B8" w:rsidRDefault="004911B5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39,797</w:t>
            </w:r>
          </w:p>
        </w:tc>
        <w:tc>
          <w:tcPr>
            <w:tcW w:w="360" w:type="dxa"/>
            <w:shd w:val="clear" w:color="auto" w:fill="auto"/>
          </w:tcPr>
          <w:p w14:paraId="6D00CF8C" w14:textId="77777777" w:rsidR="00A70328" w:rsidRPr="00D533B8" w:rsidRDefault="00A70328" w:rsidP="00A70328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272DFC" w14:textId="77777777" w:rsidR="00A70328" w:rsidRPr="00D533B8" w:rsidRDefault="004911B5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1,265</w:t>
            </w:r>
          </w:p>
        </w:tc>
        <w:tc>
          <w:tcPr>
            <w:tcW w:w="270" w:type="dxa"/>
            <w:shd w:val="clear" w:color="auto" w:fill="auto"/>
          </w:tcPr>
          <w:p w14:paraId="211C0DC4" w14:textId="77777777" w:rsidR="00A70328" w:rsidRPr="00D533B8" w:rsidRDefault="00A70328" w:rsidP="00A7032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48DD49" w14:textId="77777777" w:rsidR="00A70328" w:rsidRPr="00D533B8" w:rsidRDefault="004911B5" w:rsidP="00A7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46,518</w:t>
            </w:r>
          </w:p>
        </w:tc>
      </w:tr>
    </w:tbl>
    <w:p w14:paraId="10D122CD" w14:textId="77777777" w:rsidR="00AB51B2" w:rsidRPr="00913A42" w:rsidRDefault="00AB51B2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เจ้าหนี้อื่น</w:t>
      </w:r>
    </w:p>
    <w:p w14:paraId="4230C5A6" w14:textId="77777777" w:rsidR="00AB51B2" w:rsidRPr="00D533B8" w:rsidRDefault="00AB51B2" w:rsidP="00AB5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5"/>
        <w:gridCol w:w="989"/>
        <w:gridCol w:w="1079"/>
        <w:gridCol w:w="268"/>
        <w:gridCol w:w="1084"/>
        <w:gridCol w:w="268"/>
        <w:gridCol w:w="1084"/>
        <w:gridCol w:w="265"/>
        <w:gridCol w:w="1088"/>
      </w:tblGrid>
      <w:tr w:rsidR="00DA4FB4" w:rsidRPr="00D533B8" w14:paraId="5257CC5B" w14:textId="77777777" w:rsidTr="002867A9">
        <w:tc>
          <w:tcPr>
            <w:tcW w:w="3145" w:type="dxa"/>
          </w:tcPr>
          <w:p w14:paraId="641B4D77" w14:textId="77777777" w:rsidR="00DA4FB4" w:rsidRPr="00D533B8" w:rsidRDefault="00DA4FB4" w:rsidP="00CE2AA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0677B81C" w14:textId="77777777" w:rsidR="00DA4FB4" w:rsidRPr="00D533B8" w:rsidRDefault="00DA4FB4" w:rsidP="002471C7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vAlign w:val="center"/>
          </w:tcPr>
          <w:p w14:paraId="39DEB089" w14:textId="77777777" w:rsidR="00DA4FB4" w:rsidRPr="00D533B8" w:rsidRDefault="00DA4FB4" w:rsidP="002471C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2F27519C" w14:textId="77777777" w:rsidR="00DA4FB4" w:rsidRPr="00D533B8" w:rsidRDefault="00DA4FB4" w:rsidP="002471C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12729F59" w14:textId="77777777" w:rsidR="00DA4FB4" w:rsidRPr="00D533B8" w:rsidRDefault="00DA4FB4" w:rsidP="002471C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868" w:rsidRPr="00D533B8" w14:paraId="71CCACEC" w14:textId="77777777" w:rsidTr="002867A9">
        <w:tc>
          <w:tcPr>
            <w:tcW w:w="3145" w:type="dxa"/>
          </w:tcPr>
          <w:p w14:paraId="0D47B3A7" w14:textId="77777777" w:rsidR="00C70868" w:rsidRPr="00D533B8" w:rsidRDefault="00C70868" w:rsidP="00C70868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2C3B30F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14:paraId="78B9126C" w14:textId="77777777" w:rsidR="00C70868" w:rsidRPr="00D533B8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68" w:type="dxa"/>
          </w:tcPr>
          <w:p w14:paraId="6F04C07A" w14:textId="77777777" w:rsidR="00C70868" w:rsidRPr="00D533B8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24590348" w14:textId="77777777" w:rsidR="00C70868" w:rsidRPr="00D533B8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68" w:type="dxa"/>
          </w:tcPr>
          <w:p w14:paraId="05DF977C" w14:textId="77777777" w:rsidR="00C70868" w:rsidRPr="00D533B8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6DC3179B" w14:textId="77777777" w:rsidR="00C70868" w:rsidRPr="00D533B8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65" w:type="dxa"/>
          </w:tcPr>
          <w:p w14:paraId="706D91E9" w14:textId="77777777" w:rsidR="00C70868" w:rsidRPr="00D533B8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</w:tcPr>
          <w:p w14:paraId="36839A8C" w14:textId="77777777" w:rsidR="00C70868" w:rsidRPr="00D533B8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980A4B" w:rsidRPr="00D533B8" w14:paraId="58BFF8D4" w14:textId="77777777" w:rsidTr="002867A9">
        <w:tc>
          <w:tcPr>
            <w:tcW w:w="3145" w:type="dxa"/>
          </w:tcPr>
          <w:p w14:paraId="5412BF30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6E3D6C2D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6" w:type="dxa"/>
            <w:gridSpan w:val="7"/>
            <w:shd w:val="clear" w:color="auto" w:fill="auto"/>
          </w:tcPr>
          <w:p w14:paraId="456BEF16" w14:textId="77777777" w:rsidR="00980A4B" w:rsidRPr="00D533B8" w:rsidRDefault="00980A4B" w:rsidP="00980A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70868" w:rsidRPr="00D533B8" w14:paraId="7E0A8932" w14:textId="77777777" w:rsidTr="002867A9">
        <w:tc>
          <w:tcPr>
            <w:tcW w:w="3145" w:type="dxa"/>
          </w:tcPr>
          <w:p w14:paraId="57B9D50D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989" w:type="dxa"/>
          </w:tcPr>
          <w:p w14:paraId="0F2F2D1E" w14:textId="77777777" w:rsidR="00C70868" w:rsidRPr="00D533B8" w:rsidRDefault="002867A9" w:rsidP="00C70868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79" w:type="dxa"/>
            <w:shd w:val="clear" w:color="auto" w:fill="auto"/>
          </w:tcPr>
          <w:p w14:paraId="1FE27FC3" w14:textId="2EB82D43" w:rsidR="00C70868" w:rsidRPr="00D533B8" w:rsidRDefault="00F128CF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804</w:t>
            </w:r>
          </w:p>
        </w:tc>
        <w:tc>
          <w:tcPr>
            <w:tcW w:w="268" w:type="dxa"/>
          </w:tcPr>
          <w:p w14:paraId="4F4C2797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97BE32" w14:textId="77777777" w:rsidR="00C70868" w:rsidRPr="00D533B8" w:rsidRDefault="00C70868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4,036</w:t>
            </w:r>
          </w:p>
        </w:tc>
        <w:tc>
          <w:tcPr>
            <w:tcW w:w="268" w:type="dxa"/>
          </w:tcPr>
          <w:p w14:paraId="5368650C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6F951E0" w14:textId="77777777" w:rsidR="00C70868" w:rsidRPr="00D533B8" w:rsidRDefault="004911B5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65" w:type="dxa"/>
          </w:tcPr>
          <w:p w14:paraId="05C6FA63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804CAE" w14:textId="77777777" w:rsidR="00C70868" w:rsidRPr="00D533B8" w:rsidRDefault="00C70868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767</w:t>
            </w:r>
          </w:p>
        </w:tc>
      </w:tr>
      <w:tr w:rsidR="00F128CF" w:rsidRPr="00D533B8" w14:paraId="2C87544B" w14:textId="77777777" w:rsidTr="002867A9">
        <w:tc>
          <w:tcPr>
            <w:tcW w:w="3145" w:type="dxa"/>
          </w:tcPr>
          <w:p w14:paraId="470AB47B" w14:textId="5775334F" w:rsidR="00F128CF" w:rsidRPr="005D15A7" w:rsidRDefault="00F128CF" w:rsidP="005D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D15A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ดอกเบี้ย</w:t>
            </w:r>
            <w:r w:rsidR="005D15A7" w:rsidRPr="005D15A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ค้าง</w:t>
            </w:r>
            <w:r w:rsidRPr="005D15A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จ่าย </w:t>
            </w:r>
            <w:r w:rsidRPr="005D15A7">
              <w:rPr>
                <w:rFonts w:ascii="Angsana New" w:hAnsi="Angsana New"/>
                <w:spacing w:val="-4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989" w:type="dxa"/>
          </w:tcPr>
          <w:p w14:paraId="00BABC69" w14:textId="7873CC2A" w:rsidR="00F128CF" w:rsidRDefault="00F128CF" w:rsidP="00C70868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079" w:type="dxa"/>
            <w:shd w:val="clear" w:color="auto" w:fill="auto"/>
          </w:tcPr>
          <w:p w14:paraId="16DAC6F0" w14:textId="4AB5583B" w:rsidR="00F128CF" w:rsidRPr="00D533B8" w:rsidRDefault="00F128CF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079A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68" w:type="dxa"/>
          </w:tcPr>
          <w:p w14:paraId="620EA0E8" w14:textId="77777777" w:rsidR="00F128CF" w:rsidRPr="00D533B8" w:rsidRDefault="00F128CF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663FC0B4" w14:textId="0D6C6AAF" w:rsidR="00F128CF" w:rsidRDefault="00F128CF" w:rsidP="00F12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36D0A86F" w14:textId="77777777" w:rsidR="00F128CF" w:rsidRPr="00D533B8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DDA8B81" w14:textId="13458622" w:rsidR="00F128CF" w:rsidRDefault="00F128CF" w:rsidP="00F128C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4426C441" w14:textId="77777777" w:rsidR="00F128CF" w:rsidRPr="00D533B8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1E43DD23" w14:textId="6D376F8F" w:rsidR="00F128CF" w:rsidRDefault="00F128CF" w:rsidP="00F128C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70868" w:rsidRPr="00D533B8" w14:paraId="51C26F8E" w14:textId="77777777" w:rsidTr="002867A9">
        <w:tc>
          <w:tcPr>
            <w:tcW w:w="3145" w:type="dxa"/>
          </w:tcPr>
          <w:p w14:paraId="753E4922" w14:textId="77777777" w:rsidR="00C70868" w:rsidRPr="00D533B8" w:rsidRDefault="00C70868" w:rsidP="00C70868">
            <w:pPr>
              <w:spacing w:line="380" w:lineRule="exact"/>
              <w:ind w:left="162" w:right="-21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989" w:type="dxa"/>
          </w:tcPr>
          <w:p w14:paraId="718894DC" w14:textId="77777777" w:rsidR="00C70868" w:rsidRPr="00D533B8" w:rsidRDefault="00C70868" w:rsidP="00C7086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FC3B156" w14:textId="62A10CAC" w:rsidR="00C70868" w:rsidRPr="00D533B8" w:rsidRDefault="00F128CF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738</w:t>
            </w:r>
          </w:p>
        </w:tc>
        <w:tc>
          <w:tcPr>
            <w:tcW w:w="268" w:type="dxa"/>
          </w:tcPr>
          <w:p w14:paraId="3176FBFF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CAE319D" w14:textId="77777777" w:rsidR="00C70868" w:rsidRPr="00D533B8" w:rsidRDefault="00C70868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118,402</w:t>
            </w:r>
          </w:p>
        </w:tc>
        <w:tc>
          <w:tcPr>
            <w:tcW w:w="268" w:type="dxa"/>
          </w:tcPr>
          <w:p w14:paraId="01B234EC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CA4EFE4" w14:textId="77777777" w:rsidR="00C70868" w:rsidRPr="00D533B8" w:rsidRDefault="004911B5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681E8B">
              <w:rPr>
                <w:rFonts w:ascii="Angsana New" w:hAnsi="Angsana New"/>
                <w:sz w:val="30"/>
                <w:szCs w:val="30"/>
                <w:lang w:bidi="th-TH"/>
              </w:rPr>
              <w:t>44,738</w:t>
            </w:r>
          </w:p>
        </w:tc>
        <w:tc>
          <w:tcPr>
            <w:tcW w:w="265" w:type="dxa"/>
          </w:tcPr>
          <w:p w14:paraId="4E93D379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824AB0A" w14:textId="77777777" w:rsidR="00C70868" w:rsidRPr="00D533B8" w:rsidRDefault="00C70868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118,402</w:t>
            </w:r>
          </w:p>
        </w:tc>
      </w:tr>
      <w:tr w:rsidR="00C70868" w:rsidRPr="00D533B8" w14:paraId="3A0199A0" w14:textId="77777777" w:rsidTr="002867A9">
        <w:tc>
          <w:tcPr>
            <w:tcW w:w="3145" w:type="dxa"/>
          </w:tcPr>
          <w:p w14:paraId="2B3E7B05" w14:textId="77777777" w:rsidR="00C70868" w:rsidRPr="00D533B8" w:rsidRDefault="00C70868" w:rsidP="00C70868">
            <w:pPr>
              <w:spacing w:line="380" w:lineRule="exact"/>
              <w:ind w:left="162" w:right="-216" w:hanging="16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89" w:type="dxa"/>
          </w:tcPr>
          <w:p w14:paraId="17023FE4" w14:textId="77777777" w:rsidR="00C70868" w:rsidRPr="00D533B8" w:rsidRDefault="00C70868" w:rsidP="00C7086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4C59D5D5" w14:textId="4EC71C03" w:rsidR="00C70868" w:rsidRPr="00D533B8" w:rsidRDefault="00F128CF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1079A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8" w:type="dxa"/>
          </w:tcPr>
          <w:p w14:paraId="2D6D3B93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2933F28" w14:textId="77777777" w:rsidR="00C70868" w:rsidRPr="00D533B8" w:rsidRDefault="00C70868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76,447</w:t>
            </w:r>
          </w:p>
        </w:tc>
        <w:tc>
          <w:tcPr>
            <w:tcW w:w="268" w:type="dxa"/>
          </w:tcPr>
          <w:p w14:paraId="75EAC9AE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B48047B" w14:textId="77777777" w:rsidR="00C70868" w:rsidRPr="00D533B8" w:rsidRDefault="004911B5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102,30</w:t>
            </w:r>
            <w:r w:rsidR="00681E8B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5" w:type="dxa"/>
          </w:tcPr>
          <w:p w14:paraId="24E0CEA8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F64D30E" w14:textId="77777777" w:rsidR="00C70868" w:rsidRPr="00D533B8" w:rsidRDefault="00C70868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76,083</w:t>
            </w:r>
          </w:p>
        </w:tc>
      </w:tr>
      <w:tr w:rsidR="00C70868" w:rsidRPr="00D533B8" w14:paraId="6C93AEC1" w14:textId="77777777" w:rsidTr="002867A9">
        <w:tc>
          <w:tcPr>
            <w:tcW w:w="3145" w:type="dxa"/>
          </w:tcPr>
          <w:p w14:paraId="6A6F6B49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989" w:type="dxa"/>
          </w:tcPr>
          <w:p w14:paraId="4F73B965" w14:textId="77777777" w:rsidR="00C70868" w:rsidRPr="00D533B8" w:rsidRDefault="00C70868" w:rsidP="00C7086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59C246B" w14:textId="2BBD04FD" w:rsidR="00C70868" w:rsidRPr="00D533B8" w:rsidRDefault="00F128CF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781</w:t>
            </w:r>
          </w:p>
        </w:tc>
        <w:tc>
          <w:tcPr>
            <w:tcW w:w="268" w:type="dxa"/>
          </w:tcPr>
          <w:p w14:paraId="722DF6B5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5E75C9" w14:textId="77777777" w:rsidR="00C70868" w:rsidRPr="00D533B8" w:rsidRDefault="00C70868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53,378</w:t>
            </w:r>
          </w:p>
        </w:tc>
        <w:tc>
          <w:tcPr>
            <w:tcW w:w="268" w:type="dxa"/>
          </w:tcPr>
          <w:p w14:paraId="0AD99FED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9D8FCE5" w14:textId="77777777" w:rsidR="00C70868" w:rsidRPr="00D533B8" w:rsidRDefault="004911B5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73,950</w:t>
            </w:r>
          </w:p>
        </w:tc>
        <w:tc>
          <w:tcPr>
            <w:tcW w:w="265" w:type="dxa"/>
          </w:tcPr>
          <w:p w14:paraId="746AC710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F63A3E7" w14:textId="77777777" w:rsidR="00C70868" w:rsidRPr="00D533B8" w:rsidRDefault="00C70868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53,378</w:t>
            </w:r>
          </w:p>
        </w:tc>
      </w:tr>
      <w:tr w:rsidR="00C70868" w:rsidRPr="00D533B8" w14:paraId="187EF41C" w14:textId="77777777" w:rsidTr="002867A9">
        <w:tc>
          <w:tcPr>
            <w:tcW w:w="3145" w:type="dxa"/>
          </w:tcPr>
          <w:p w14:paraId="78A41A25" w14:textId="77777777" w:rsidR="00C70868" w:rsidRPr="00D533B8" w:rsidRDefault="00C70868" w:rsidP="00C70868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89" w:type="dxa"/>
          </w:tcPr>
          <w:p w14:paraId="4A8BFD58" w14:textId="77777777" w:rsidR="00C70868" w:rsidRPr="00D533B8" w:rsidRDefault="00C70868" w:rsidP="00C7086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7782F534" w14:textId="62D8A19E" w:rsidR="00C70868" w:rsidRPr="00D533B8" w:rsidRDefault="00F128CF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802</w:t>
            </w:r>
          </w:p>
        </w:tc>
        <w:tc>
          <w:tcPr>
            <w:tcW w:w="268" w:type="dxa"/>
          </w:tcPr>
          <w:p w14:paraId="7605BCBB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26410D" w14:textId="77777777" w:rsidR="00C70868" w:rsidRPr="00D533B8" w:rsidRDefault="00C70868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8,468</w:t>
            </w:r>
          </w:p>
        </w:tc>
        <w:tc>
          <w:tcPr>
            <w:tcW w:w="268" w:type="dxa"/>
          </w:tcPr>
          <w:p w14:paraId="379A77F3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BF87228" w14:textId="77777777" w:rsidR="00C70868" w:rsidRPr="00D533B8" w:rsidRDefault="004911B5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15,150</w:t>
            </w:r>
          </w:p>
        </w:tc>
        <w:tc>
          <w:tcPr>
            <w:tcW w:w="265" w:type="dxa"/>
          </w:tcPr>
          <w:p w14:paraId="454029F2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95F258" w14:textId="77777777" w:rsidR="00C70868" w:rsidRPr="00D533B8" w:rsidRDefault="00C70868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8,468</w:t>
            </w:r>
          </w:p>
        </w:tc>
      </w:tr>
      <w:tr w:rsidR="00C70868" w:rsidRPr="00D533B8" w14:paraId="42D82BC3" w14:textId="77777777" w:rsidTr="002867A9">
        <w:tc>
          <w:tcPr>
            <w:tcW w:w="3145" w:type="dxa"/>
          </w:tcPr>
          <w:p w14:paraId="59679D5A" w14:textId="77777777" w:rsidR="00C70868" w:rsidRPr="00D533B8" w:rsidRDefault="00C70868" w:rsidP="00C70868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89" w:type="dxa"/>
          </w:tcPr>
          <w:p w14:paraId="770C74F6" w14:textId="77777777" w:rsidR="00C70868" w:rsidRPr="00D533B8" w:rsidRDefault="00C70868" w:rsidP="00C7086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3EFF775" w14:textId="71B90A9A" w:rsidR="00C70868" w:rsidRPr="00D533B8" w:rsidRDefault="00F128CF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793</w:t>
            </w:r>
          </w:p>
        </w:tc>
        <w:tc>
          <w:tcPr>
            <w:tcW w:w="268" w:type="dxa"/>
          </w:tcPr>
          <w:p w14:paraId="17F5012C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D3ABB45" w14:textId="77777777" w:rsidR="00C70868" w:rsidRPr="00D533B8" w:rsidRDefault="00C70868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12,260</w:t>
            </w:r>
          </w:p>
        </w:tc>
        <w:tc>
          <w:tcPr>
            <w:tcW w:w="268" w:type="dxa"/>
          </w:tcPr>
          <w:p w14:paraId="412F0814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455C214" w14:textId="77777777" w:rsidR="00C70868" w:rsidRPr="00D533B8" w:rsidRDefault="004911B5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8,422</w:t>
            </w:r>
          </w:p>
        </w:tc>
        <w:tc>
          <w:tcPr>
            <w:tcW w:w="265" w:type="dxa"/>
          </w:tcPr>
          <w:p w14:paraId="290358CD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0727AA8" w14:textId="77777777" w:rsidR="00C70868" w:rsidRPr="00D533B8" w:rsidRDefault="00C70868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10,087</w:t>
            </w:r>
          </w:p>
        </w:tc>
      </w:tr>
      <w:tr w:rsidR="00C70868" w:rsidRPr="00D533B8" w14:paraId="31E98BAD" w14:textId="77777777" w:rsidTr="002867A9">
        <w:tc>
          <w:tcPr>
            <w:tcW w:w="3145" w:type="dxa"/>
          </w:tcPr>
          <w:p w14:paraId="7A13C289" w14:textId="77777777" w:rsidR="00C70868" w:rsidRPr="00D533B8" w:rsidRDefault="00C70868" w:rsidP="00C70868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631B003F" w14:textId="77777777" w:rsidR="00C70868" w:rsidRPr="00D533B8" w:rsidRDefault="00C70868" w:rsidP="00C7086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5621B" w14:textId="571F958C" w:rsidR="00C70868" w:rsidRPr="00D533B8" w:rsidRDefault="00F128CF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348</w:t>
            </w:r>
          </w:p>
        </w:tc>
        <w:tc>
          <w:tcPr>
            <w:tcW w:w="268" w:type="dxa"/>
          </w:tcPr>
          <w:p w14:paraId="03F16AE5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F9E98CC" w14:textId="77777777" w:rsidR="00C70868" w:rsidRPr="00D533B8" w:rsidRDefault="00C70868" w:rsidP="00C7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272,991</w:t>
            </w:r>
          </w:p>
        </w:tc>
        <w:tc>
          <w:tcPr>
            <w:tcW w:w="268" w:type="dxa"/>
          </w:tcPr>
          <w:p w14:paraId="6258C07F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DA1AE" w14:textId="77777777" w:rsidR="00C70868" w:rsidRPr="00D533B8" w:rsidRDefault="004911B5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="00681E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45,159</w:t>
            </w:r>
          </w:p>
        </w:tc>
        <w:tc>
          <w:tcPr>
            <w:tcW w:w="265" w:type="dxa"/>
          </w:tcPr>
          <w:p w14:paraId="2E904603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FDAA49A" w14:textId="77777777" w:rsidR="00C70868" w:rsidRPr="00D533B8" w:rsidRDefault="00C70868" w:rsidP="00C7086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269,185</w:t>
            </w:r>
          </w:p>
        </w:tc>
      </w:tr>
    </w:tbl>
    <w:p w14:paraId="67A03CB1" w14:textId="77777777" w:rsidR="002867A9" w:rsidRDefault="002867A9" w:rsidP="0028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455222" w14:textId="77777777" w:rsidR="00147715" w:rsidRPr="00913A42" w:rsidRDefault="00BE4A65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t>ประมาณการหนี้สิน</w:t>
      </w:r>
      <w:r w:rsidR="004E133E"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t>ไม่หมุนเวียน</w:t>
      </w:r>
      <w:r w:rsidR="00B47C06"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t>สำหรับ</w:t>
      </w:r>
      <w:r w:rsidR="005B3B34" w:rsidRPr="00913A42">
        <w:rPr>
          <w:rFonts w:ascii="Angsana New" w:hAnsi="Angsana New"/>
          <w:sz w:val="30"/>
          <w:szCs w:val="30"/>
          <w:u w:val="none"/>
          <w:cs/>
          <w:lang w:val="th-TH"/>
        </w:rPr>
        <w:t>ผลประโยชน์พนักงาน</w:t>
      </w:r>
    </w:p>
    <w:p w14:paraId="436C912F" w14:textId="77777777" w:rsidR="0052240B" w:rsidRPr="007C4D87" w:rsidRDefault="0052240B" w:rsidP="00BC1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green"/>
        </w:rPr>
      </w:pPr>
    </w:p>
    <w:tbl>
      <w:tblPr>
        <w:tblW w:w="9268" w:type="dxa"/>
        <w:tblInd w:w="450" w:type="dxa"/>
        <w:tblLook w:val="01E0" w:firstRow="1" w:lastRow="1" w:firstColumn="1" w:lastColumn="1" w:noHBand="0" w:noVBand="0"/>
      </w:tblPr>
      <w:tblGrid>
        <w:gridCol w:w="4138"/>
        <w:gridCol w:w="1080"/>
        <w:gridCol w:w="270"/>
        <w:gridCol w:w="1080"/>
        <w:gridCol w:w="20"/>
        <w:gridCol w:w="250"/>
        <w:gridCol w:w="20"/>
        <w:gridCol w:w="1060"/>
        <w:gridCol w:w="270"/>
        <w:gridCol w:w="18"/>
        <w:gridCol w:w="1062"/>
      </w:tblGrid>
      <w:tr w:rsidR="001E50AF" w:rsidRPr="00D533B8" w14:paraId="283E2613" w14:textId="77777777" w:rsidTr="007C4D87">
        <w:trPr>
          <w:tblHeader/>
        </w:trPr>
        <w:tc>
          <w:tcPr>
            <w:tcW w:w="4138" w:type="dxa"/>
          </w:tcPr>
          <w:p w14:paraId="370A7FB5" w14:textId="77777777" w:rsidR="001E50AF" w:rsidRPr="00D533B8" w:rsidRDefault="001E50AF" w:rsidP="00CE2AA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50" w:type="dxa"/>
            <w:gridSpan w:val="4"/>
            <w:vAlign w:val="center"/>
          </w:tcPr>
          <w:p w14:paraId="28D20F1C" w14:textId="77777777" w:rsidR="001E50AF" w:rsidRPr="00D533B8" w:rsidRDefault="001E50AF" w:rsidP="00DA4FB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center"/>
          </w:tcPr>
          <w:p w14:paraId="1D9A5C2C" w14:textId="77777777" w:rsidR="001E50AF" w:rsidRPr="00D533B8" w:rsidRDefault="001E50AF" w:rsidP="00DA4FB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45CEC3E6" w14:textId="77777777" w:rsidR="001E50AF" w:rsidRPr="00D533B8" w:rsidRDefault="001E50AF" w:rsidP="00DA4FB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A4B" w:rsidRPr="00D533B8" w14:paraId="6016C390" w14:textId="77777777" w:rsidTr="007C4D87">
        <w:trPr>
          <w:tblHeader/>
        </w:trPr>
        <w:tc>
          <w:tcPr>
            <w:tcW w:w="4138" w:type="dxa"/>
          </w:tcPr>
          <w:p w14:paraId="7347605F" w14:textId="77777777" w:rsidR="00980A4B" w:rsidRPr="00D533B8" w:rsidRDefault="00980A4B" w:rsidP="00980A4B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90291" w14:textId="77777777" w:rsidR="00980A4B" w:rsidRPr="00D533B8" w:rsidRDefault="00980A4B" w:rsidP="00980A4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 w:rsidR="00BF54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4FF43770" w14:textId="77777777" w:rsidR="00980A4B" w:rsidRPr="00D533B8" w:rsidRDefault="00980A4B" w:rsidP="00980A4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FF9775" w14:textId="77777777" w:rsidR="00980A4B" w:rsidRPr="00D533B8" w:rsidRDefault="00980A4B" w:rsidP="00980A4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BF54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76624030" w14:textId="77777777" w:rsidR="00980A4B" w:rsidRPr="00D533B8" w:rsidRDefault="00980A4B" w:rsidP="00980A4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24565BA" w14:textId="77777777" w:rsidR="00980A4B" w:rsidRPr="00D533B8" w:rsidRDefault="00980A4B" w:rsidP="00980A4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 w:rsidR="00BF54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2B5C66D0" w14:textId="77777777" w:rsidR="00980A4B" w:rsidRPr="00D533B8" w:rsidRDefault="00980A4B" w:rsidP="00980A4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2E11607" w14:textId="77777777" w:rsidR="00980A4B" w:rsidRPr="00D533B8" w:rsidRDefault="00980A4B" w:rsidP="00980A4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BF54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980A4B" w:rsidRPr="00D533B8" w14:paraId="494108B4" w14:textId="77777777" w:rsidTr="001B1418">
        <w:trPr>
          <w:tblHeader/>
        </w:trPr>
        <w:tc>
          <w:tcPr>
            <w:tcW w:w="4138" w:type="dxa"/>
          </w:tcPr>
          <w:p w14:paraId="64594DEB" w14:textId="77777777" w:rsidR="00980A4B" w:rsidRPr="00D533B8" w:rsidRDefault="00980A4B" w:rsidP="00980A4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30" w:type="dxa"/>
            <w:gridSpan w:val="10"/>
          </w:tcPr>
          <w:p w14:paraId="510F0BB5" w14:textId="77777777" w:rsidR="00980A4B" w:rsidRPr="00D533B8" w:rsidRDefault="00980A4B" w:rsidP="00980A4B">
            <w:pPr>
              <w:pStyle w:val="acctcolumnheading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4E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904E1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904E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บ</w:t>
            </w: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าท</w:t>
            </w:r>
            <w:r w:rsidRPr="00A904E1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80A4B" w:rsidRPr="00D533B8" w14:paraId="408D9488" w14:textId="77777777" w:rsidTr="007C4D87">
        <w:tc>
          <w:tcPr>
            <w:tcW w:w="4138" w:type="dxa"/>
          </w:tcPr>
          <w:p w14:paraId="5EF7B515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5FEAE2B5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080" w:type="dxa"/>
            <w:shd w:val="clear" w:color="auto" w:fill="auto"/>
          </w:tcPr>
          <w:p w14:paraId="5108322A" w14:textId="77777777" w:rsidR="00980A4B" w:rsidRPr="00D533B8" w:rsidRDefault="00980A4B" w:rsidP="00980A4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794B20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3EA9C" w14:textId="77777777" w:rsidR="00980A4B" w:rsidRPr="00D533B8" w:rsidRDefault="00980A4B" w:rsidP="00980A4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28C304C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25B458" w14:textId="77777777" w:rsidR="00980A4B" w:rsidRDefault="00980A4B" w:rsidP="00980A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C845A8E" w14:textId="77777777" w:rsidR="002F4103" w:rsidRPr="00D533B8" w:rsidRDefault="002F4103" w:rsidP="00980A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92B11C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A14980" w14:textId="77777777" w:rsidR="00980A4B" w:rsidRPr="00D533B8" w:rsidRDefault="00980A4B" w:rsidP="00980A4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F54BA" w:rsidRPr="00D533B8" w14:paraId="2B32852B" w14:textId="77777777" w:rsidTr="007C4D87">
        <w:tc>
          <w:tcPr>
            <w:tcW w:w="4138" w:type="dxa"/>
          </w:tcPr>
          <w:p w14:paraId="128807DD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07A276B1" w14:textId="3EC65910" w:rsidR="00BF54BA" w:rsidRPr="00D533B8" w:rsidRDefault="00F128CF" w:rsidP="00F128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18,326</w:t>
            </w:r>
          </w:p>
        </w:tc>
        <w:tc>
          <w:tcPr>
            <w:tcW w:w="270" w:type="dxa"/>
            <w:shd w:val="clear" w:color="auto" w:fill="auto"/>
          </w:tcPr>
          <w:p w14:paraId="7EB009C3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737726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10,119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AEC9A4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7A7470" w14:textId="77777777" w:rsidR="00BF54BA" w:rsidRPr="00D533B8" w:rsidRDefault="004911B5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17,978</w:t>
            </w:r>
          </w:p>
        </w:tc>
        <w:tc>
          <w:tcPr>
            <w:tcW w:w="270" w:type="dxa"/>
            <w:shd w:val="clear" w:color="auto" w:fill="auto"/>
          </w:tcPr>
          <w:p w14:paraId="02D1E10E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B38CEF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10,119</w:t>
            </w:r>
          </w:p>
        </w:tc>
      </w:tr>
      <w:tr w:rsidR="00BF54BA" w:rsidRPr="00D533B8" w14:paraId="52C8A01C" w14:textId="77777777" w:rsidTr="007C4D87">
        <w:tc>
          <w:tcPr>
            <w:tcW w:w="4138" w:type="dxa"/>
          </w:tcPr>
          <w:p w14:paraId="4C2B9305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3EB3FCD6" w14:textId="18E182CD" w:rsidR="00BF54BA" w:rsidRPr="00D533B8" w:rsidRDefault="00F128CF" w:rsidP="00F128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1,977</w:t>
            </w:r>
          </w:p>
        </w:tc>
        <w:tc>
          <w:tcPr>
            <w:tcW w:w="270" w:type="dxa"/>
            <w:shd w:val="clear" w:color="auto" w:fill="auto"/>
          </w:tcPr>
          <w:p w14:paraId="19F7654D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F6005B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78848A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481880A" w14:textId="77777777" w:rsidR="00BF54BA" w:rsidRPr="00D533B8" w:rsidRDefault="004911B5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1,977</w:t>
            </w:r>
          </w:p>
        </w:tc>
        <w:tc>
          <w:tcPr>
            <w:tcW w:w="270" w:type="dxa"/>
            <w:shd w:val="clear" w:color="auto" w:fill="auto"/>
          </w:tcPr>
          <w:p w14:paraId="484C9C4F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1550C6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2,316</w:t>
            </w:r>
          </w:p>
        </w:tc>
      </w:tr>
      <w:tr w:rsidR="00BF54BA" w:rsidRPr="00D533B8" w14:paraId="6B2AAA9B" w14:textId="77777777" w:rsidTr="007C4D87">
        <w:tc>
          <w:tcPr>
            <w:tcW w:w="4138" w:type="dxa"/>
          </w:tcPr>
          <w:p w14:paraId="75B32663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4AA75" w14:textId="0387E4ED" w:rsidR="00BF54BA" w:rsidRPr="00F128CF" w:rsidRDefault="00F128CF" w:rsidP="00F128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28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20,303</w:t>
            </w:r>
          </w:p>
        </w:tc>
        <w:tc>
          <w:tcPr>
            <w:tcW w:w="270" w:type="dxa"/>
            <w:shd w:val="clear" w:color="auto" w:fill="auto"/>
          </w:tcPr>
          <w:p w14:paraId="1D9C4C82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FD066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12,435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5AA33D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E4" w14:textId="77777777" w:rsidR="00BF54BA" w:rsidRPr="00D533B8" w:rsidRDefault="004911B5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19,955</w:t>
            </w:r>
          </w:p>
        </w:tc>
        <w:tc>
          <w:tcPr>
            <w:tcW w:w="270" w:type="dxa"/>
            <w:shd w:val="clear" w:color="auto" w:fill="auto"/>
          </w:tcPr>
          <w:p w14:paraId="7A7CA086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727B2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12,435</w:t>
            </w:r>
          </w:p>
        </w:tc>
      </w:tr>
      <w:tr w:rsidR="007C4D87" w:rsidRPr="007C4D87" w14:paraId="0F694E25" w14:textId="77777777" w:rsidTr="007C4D87">
        <w:tc>
          <w:tcPr>
            <w:tcW w:w="4138" w:type="dxa"/>
            <w:shd w:val="clear" w:color="auto" w:fill="auto"/>
          </w:tcPr>
          <w:p w14:paraId="5EDFFF6E" w14:textId="77777777" w:rsidR="007C4D87" w:rsidRPr="007C4D87" w:rsidRDefault="007C4D87" w:rsidP="00286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571A5E" w14:textId="77777777" w:rsidR="007C4D87" w:rsidRPr="007C4D87" w:rsidRDefault="007C4D87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9B6834" w14:textId="77777777" w:rsidR="007C4D87" w:rsidRPr="007C4D87" w:rsidRDefault="007C4D87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F98DD9" w14:textId="77777777" w:rsidR="007C4D87" w:rsidRPr="007C4D87" w:rsidRDefault="007C4D87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C39A84" w14:textId="77777777" w:rsidR="007C4D87" w:rsidRPr="007C4D87" w:rsidRDefault="007C4D87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90BAE3E" w14:textId="77777777" w:rsidR="007C4D87" w:rsidRPr="007C4D87" w:rsidRDefault="007C4D87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402856C4" w14:textId="77777777" w:rsidR="007C4D87" w:rsidRPr="007C4D87" w:rsidRDefault="007C4D87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69579AA" w14:textId="77777777" w:rsidR="007C4D87" w:rsidRPr="007C4D87" w:rsidRDefault="007C4D87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627D4" w:rsidRPr="00D533B8" w14:paraId="37837A4E" w14:textId="77777777" w:rsidTr="007C4D87">
        <w:tc>
          <w:tcPr>
            <w:tcW w:w="4138" w:type="dxa"/>
            <w:shd w:val="clear" w:color="auto" w:fill="auto"/>
          </w:tcPr>
          <w:p w14:paraId="55E79DAF" w14:textId="77777777" w:rsidR="00C627D4" w:rsidRPr="00D533B8" w:rsidRDefault="00C627D4" w:rsidP="00286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31991DEA" w14:textId="77777777" w:rsidR="00C627D4" w:rsidRPr="00D533B8" w:rsidRDefault="00C627D4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1D5D98" w14:textId="77777777" w:rsidR="00C627D4" w:rsidRPr="00D533B8" w:rsidRDefault="00C627D4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9C63EA" w14:textId="77777777" w:rsidR="00C627D4" w:rsidRPr="00D533B8" w:rsidRDefault="00C627D4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1B1DDBB" w14:textId="77777777" w:rsidR="00C627D4" w:rsidRPr="00D533B8" w:rsidRDefault="00C627D4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F93FA9D" w14:textId="77777777" w:rsidR="00C627D4" w:rsidRPr="00D533B8" w:rsidRDefault="00C627D4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1B025545" w14:textId="77777777" w:rsidR="00C627D4" w:rsidRPr="00D533B8" w:rsidRDefault="00C627D4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38DF1D6" w14:textId="77777777" w:rsidR="00C627D4" w:rsidRPr="00D533B8" w:rsidRDefault="00C627D4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23817" w:rsidRPr="00523817" w14:paraId="5CCF0C5D" w14:textId="77777777" w:rsidTr="00F85536">
        <w:trPr>
          <w:trHeight w:val="245"/>
        </w:trPr>
        <w:tc>
          <w:tcPr>
            <w:tcW w:w="4138" w:type="dxa"/>
            <w:shd w:val="clear" w:color="auto" w:fill="auto"/>
          </w:tcPr>
          <w:p w14:paraId="49F7DAD3" w14:textId="77777777" w:rsidR="00523817" w:rsidRPr="00523817" w:rsidRDefault="00523817" w:rsidP="00286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8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  <w:shd w:val="clear" w:color="auto" w:fill="auto"/>
          </w:tcPr>
          <w:p w14:paraId="4492BE59" w14:textId="77777777" w:rsidR="00523817" w:rsidRPr="00523817" w:rsidRDefault="00523817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9D332C" w14:textId="77777777" w:rsidR="00523817" w:rsidRPr="00523817" w:rsidRDefault="00523817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C10CD4" w14:textId="77777777" w:rsidR="00523817" w:rsidRPr="00523817" w:rsidRDefault="00523817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1605CC" w14:textId="77777777" w:rsidR="00523817" w:rsidRPr="00523817" w:rsidRDefault="00523817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E92259" w14:textId="77777777" w:rsidR="00523817" w:rsidRPr="00523817" w:rsidRDefault="00523817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5FD795DC" w14:textId="77777777" w:rsidR="00523817" w:rsidRPr="00523817" w:rsidRDefault="00523817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C9CF77B" w14:textId="77777777" w:rsidR="00523817" w:rsidRPr="00523817" w:rsidRDefault="00523817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627D4" w:rsidRPr="00D533B8" w14:paraId="2A39C301" w14:textId="77777777" w:rsidTr="00F85536">
        <w:trPr>
          <w:trHeight w:val="182"/>
        </w:trPr>
        <w:tc>
          <w:tcPr>
            <w:tcW w:w="4138" w:type="dxa"/>
            <w:shd w:val="clear" w:color="auto" w:fill="auto"/>
          </w:tcPr>
          <w:p w14:paraId="0E1A2E2B" w14:textId="77777777" w:rsidR="00C627D4" w:rsidRPr="00D533B8" w:rsidRDefault="00C627D4" w:rsidP="00286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1D69EE0E" w14:textId="77777777" w:rsidR="00C627D4" w:rsidRPr="00D533B8" w:rsidRDefault="00C627D4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DE5F0A" w14:textId="77777777" w:rsidR="00C627D4" w:rsidRPr="00D533B8" w:rsidRDefault="00C627D4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F0AED8" w14:textId="77777777" w:rsidR="00C627D4" w:rsidRPr="00D533B8" w:rsidRDefault="00C627D4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704E64" w14:textId="77777777" w:rsidR="00C627D4" w:rsidRPr="00D533B8" w:rsidRDefault="00C627D4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F7C1578" w14:textId="77777777" w:rsidR="00C627D4" w:rsidRPr="00D533B8" w:rsidRDefault="00C627D4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2650467B" w14:textId="77777777" w:rsidR="00C627D4" w:rsidRPr="00D533B8" w:rsidRDefault="00C627D4" w:rsidP="00C6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ACA4C3" w14:textId="77777777" w:rsidR="00C627D4" w:rsidRPr="00D533B8" w:rsidRDefault="00C627D4" w:rsidP="00C627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F54BA" w:rsidRPr="00D533B8" w14:paraId="7C1ED923" w14:textId="77777777" w:rsidTr="007C4D87">
        <w:tc>
          <w:tcPr>
            <w:tcW w:w="4138" w:type="dxa"/>
            <w:shd w:val="clear" w:color="auto" w:fill="auto"/>
          </w:tcPr>
          <w:p w14:paraId="04FAC214" w14:textId="77777777" w:rsidR="00BF54BA" w:rsidRPr="00D533B8" w:rsidRDefault="00BF54BA" w:rsidP="00286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22F41C09" w14:textId="5383CC63" w:rsidR="00BF54BA" w:rsidRPr="00D533B8" w:rsidRDefault="00F128CF" w:rsidP="00F128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</w:t>
            </w:r>
            <w:r w:rsidR="008D437C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09E4438A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FFB670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06AE18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851AC87" w14:textId="706DC139" w:rsidR="00BF54BA" w:rsidRPr="00D533B8" w:rsidRDefault="004911B5" w:rsidP="00BF54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7,92</w:t>
            </w:r>
            <w:r w:rsidR="008D437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2054A0C5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9A8645B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3,267</w:t>
            </w:r>
          </w:p>
        </w:tc>
      </w:tr>
      <w:tr w:rsidR="00BF54BA" w:rsidRPr="00D533B8" w14:paraId="5A06C146" w14:textId="77777777" w:rsidTr="007C4D87">
        <w:tc>
          <w:tcPr>
            <w:tcW w:w="4138" w:type="dxa"/>
          </w:tcPr>
          <w:p w14:paraId="467D0B00" w14:textId="77777777" w:rsidR="00BF54BA" w:rsidRPr="00D533B8" w:rsidRDefault="00BF54BA" w:rsidP="00286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461BDF6F" w14:textId="44244CC8" w:rsidR="00BF54BA" w:rsidRPr="00D533B8" w:rsidRDefault="00F128CF" w:rsidP="00BF54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0" w:type="dxa"/>
            <w:shd w:val="clear" w:color="auto" w:fill="auto"/>
          </w:tcPr>
          <w:p w14:paraId="36577666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65EF0F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9101A4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6F8DFB3" w14:textId="77777777" w:rsidR="00BF54BA" w:rsidRPr="00D533B8" w:rsidRDefault="004911B5" w:rsidP="00BF54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14AA97D1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F8EF2D5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855</w:t>
            </w:r>
          </w:p>
        </w:tc>
      </w:tr>
      <w:tr w:rsidR="00BF54BA" w:rsidRPr="00D533B8" w14:paraId="46C18177" w14:textId="77777777" w:rsidTr="007C4D87">
        <w:trPr>
          <w:trHeight w:val="93"/>
        </w:trPr>
        <w:tc>
          <w:tcPr>
            <w:tcW w:w="4138" w:type="dxa"/>
            <w:shd w:val="clear" w:color="auto" w:fill="auto"/>
          </w:tcPr>
          <w:p w14:paraId="503189D9" w14:textId="77777777" w:rsidR="00BF54BA" w:rsidRPr="00D533B8" w:rsidRDefault="00BF54BA" w:rsidP="00286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2277F" w14:textId="078A6213" w:rsidR="00BF54BA" w:rsidRPr="00D533B8" w:rsidRDefault="00F128CF" w:rsidP="00BF54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</w:t>
            </w:r>
            <w:r w:rsidR="008D43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7731E88F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3A358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8E484E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889F0" w14:textId="6C76DD72" w:rsidR="00BF54BA" w:rsidRPr="00D533B8" w:rsidRDefault="004911B5" w:rsidP="00BF54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8,74</w:t>
            </w:r>
            <w:r w:rsidR="008D43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A509F79" w14:textId="77777777" w:rsidR="00BF54BA" w:rsidRPr="00D533B8" w:rsidRDefault="00BF54BA" w:rsidP="00BF54B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28BFE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4,122</w:t>
            </w:r>
          </w:p>
        </w:tc>
      </w:tr>
      <w:tr w:rsidR="00BF54BA" w:rsidRPr="00D533B8" w14:paraId="16ACC694" w14:textId="77777777" w:rsidTr="007C4D87">
        <w:trPr>
          <w:trHeight w:val="93"/>
        </w:trPr>
        <w:tc>
          <w:tcPr>
            <w:tcW w:w="4138" w:type="dxa"/>
            <w:shd w:val="clear" w:color="auto" w:fill="auto"/>
          </w:tcPr>
          <w:p w14:paraId="5A95A0EE" w14:textId="77777777" w:rsidR="00BF54BA" w:rsidRPr="00523817" w:rsidRDefault="00BF54BA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2381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394BC0D9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321E5F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C3FEAC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0DF65B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B0F427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6E932FA4" w14:textId="77777777" w:rsidR="00BF54BA" w:rsidRPr="00D533B8" w:rsidRDefault="00BF54BA" w:rsidP="00BF54BA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F979E9E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F54BA" w:rsidRPr="00D533B8" w14:paraId="55D5FE4D" w14:textId="77777777" w:rsidTr="007C4D87">
        <w:trPr>
          <w:trHeight w:val="93"/>
        </w:trPr>
        <w:tc>
          <w:tcPr>
            <w:tcW w:w="4138" w:type="dxa"/>
            <w:shd w:val="clear" w:color="auto" w:fill="auto"/>
            <w:vAlign w:val="bottom"/>
          </w:tcPr>
          <w:p w14:paraId="7D4AD190" w14:textId="77777777" w:rsidR="00BF54BA" w:rsidRPr="00523817" w:rsidRDefault="00BF54BA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817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กำไรจากการประมาณตามหลักคณิตศาสตร์</w:t>
            </w:r>
          </w:p>
        </w:tc>
        <w:tc>
          <w:tcPr>
            <w:tcW w:w="1080" w:type="dxa"/>
            <w:shd w:val="clear" w:color="auto" w:fill="auto"/>
          </w:tcPr>
          <w:p w14:paraId="3A566B30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5ADD3E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E64DF7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49F0A6" w14:textId="77777777" w:rsidR="00BF54BA" w:rsidRPr="00D533B8" w:rsidRDefault="00BF54BA" w:rsidP="00BF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DA1C3B5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31DDC175" w14:textId="77777777" w:rsidR="00BF54BA" w:rsidRPr="00D533B8" w:rsidRDefault="00BF54BA" w:rsidP="00BF54BA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3538304" w14:textId="77777777" w:rsidR="00BF54BA" w:rsidRPr="00D533B8" w:rsidRDefault="00BF54BA" w:rsidP="00BF54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128CF" w:rsidRPr="00D533B8" w14:paraId="20D7173C" w14:textId="77777777" w:rsidTr="007C4D87">
        <w:trPr>
          <w:trHeight w:val="93"/>
        </w:trPr>
        <w:tc>
          <w:tcPr>
            <w:tcW w:w="4138" w:type="dxa"/>
            <w:shd w:val="clear" w:color="auto" w:fill="auto"/>
            <w:vAlign w:val="bottom"/>
          </w:tcPr>
          <w:p w14:paraId="0D89C59D" w14:textId="77777777" w:rsidR="00F128CF" w:rsidRPr="00523817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817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23817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ประกันภัยที่รับรู้ในระหว่างปี</w:t>
            </w:r>
          </w:p>
        </w:tc>
        <w:tc>
          <w:tcPr>
            <w:tcW w:w="1080" w:type="dxa"/>
            <w:shd w:val="clear" w:color="auto" w:fill="auto"/>
          </w:tcPr>
          <w:p w14:paraId="796ED240" w14:textId="0AFE5F11" w:rsidR="00F128CF" w:rsidRPr="00AA216D" w:rsidRDefault="00F128CF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B50D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656</w:t>
            </w:r>
            <w:r w:rsidRPr="00AA216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84E6A0" w14:textId="77777777" w:rsidR="00F128CF" w:rsidRPr="00D533B8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047E4" w14:textId="77777777" w:rsidR="00F128CF" w:rsidRPr="00D533B8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2BF68" w14:textId="77777777" w:rsidR="00F128CF" w:rsidRPr="00D533B8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15E0DC" w14:textId="2C5FE38B" w:rsidR="00F128CF" w:rsidRPr="00AA216D" w:rsidRDefault="00F128CF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B50DF">
              <w:rPr>
                <w:rFonts w:ascii="Angsana New" w:hAnsi="Angsana New"/>
                <w:sz w:val="30"/>
                <w:szCs w:val="30"/>
                <w:lang w:val="en-US" w:bidi="th-TH"/>
              </w:rPr>
              <w:t>656</w:t>
            </w:r>
            <w:r w:rsidRPr="00AA216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06016DD" w14:textId="77777777" w:rsidR="00F128CF" w:rsidRPr="00D533B8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159E5F0" w14:textId="77777777" w:rsidR="00F128CF" w:rsidRPr="00D533B8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28CF" w:rsidRPr="00D533B8" w14:paraId="62FB7F47" w14:textId="77777777" w:rsidTr="007C4D87">
        <w:trPr>
          <w:trHeight w:val="93"/>
        </w:trPr>
        <w:tc>
          <w:tcPr>
            <w:tcW w:w="4138" w:type="dxa"/>
            <w:shd w:val="clear" w:color="auto" w:fill="auto"/>
            <w:vAlign w:val="bottom"/>
          </w:tcPr>
          <w:p w14:paraId="76A313C3" w14:textId="4C16A051" w:rsidR="00F128CF" w:rsidRPr="00523817" w:rsidRDefault="001359B0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="00F128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สะสม</w:t>
            </w:r>
            <w:r w:rsidR="00F128CF" w:rsidRPr="00523817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จากการประมาณตามหลัก</w:t>
            </w:r>
          </w:p>
        </w:tc>
        <w:tc>
          <w:tcPr>
            <w:tcW w:w="1080" w:type="dxa"/>
            <w:shd w:val="clear" w:color="auto" w:fill="auto"/>
          </w:tcPr>
          <w:p w14:paraId="693A1E2B" w14:textId="77777777" w:rsidR="00F128CF" w:rsidRPr="00AA216D" w:rsidRDefault="00F128CF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A43B0C" w14:textId="77777777" w:rsidR="00F128CF" w:rsidRPr="00D533B8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7A3CFC" w14:textId="77777777" w:rsidR="00F128CF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8272AD" w14:textId="77777777" w:rsidR="00F128CF" w:rsidRPr="00D533B8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B763C99" w14:textId="77777777" w:rsidR="00F128CF" w:rsidRPr="00AA216D" w:rsidRDefault="00F128CF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61FFAD0B" w14:textId="77777777" w:rsidR="00F128CF" w:rsidRPr="00D533B8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89E7BAE" w14:textId="77777777" w:rsidR="00F128CF" w:rsidRDefault="00F128CF" w:rsidP="00F1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0DF" w:rsidRPr="00D533B8" w14:paraId="47D628DF" w14:textId="77777777" w:rsidTr="007C4D87">
        <w:trPr>
          <w:trHeight w:val="93"/>
        </w:trPr>
        <w:tc>
          <w:tcPr>
            <w:tcW w:w="4138" w:type="dxa"/>
            <w:shd w:val="clear" w:color="auto" w:fill="auto"/>
            <w:vAlign w:val="bottom"/>
          </w:tcPr>
          <w:p w14:paraId="654EA20E" w14:textId="77777777" w:rsidR="000B50DF" w:rsidRPr="00523817" w:rsidRDefault="000B50DF" w:rsidP="000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817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23817">
              <w:rPr>
                <w:rFonts w:ascii="Angsana New" w:hAnsi="Angsana New"/>
                <w:sz w:val="30"/>
                <w:szCs w:val="30"/>
                <w:cs/>
                <w:lang w:val="en-GB"/>
              </w:rPr>
              <w:t>คณิตศาสตร์ประกันภัยที่รับรู้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ABD612" w14:textId="32DA0A0A" w:rsidR="000B50DF" w:rsidRPr="00AA216D" w:rsidRDefault="000B50DF" w:rsidP="000B50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1F4021FE" w14:textId="77777777" w:rsidR="000B50DF" w:rsidRPr="00D533B8" w:rsidRDefault="000B50DF" w:rsidP="000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64E29D" w14:textId="226F4456" w:rsidR="000B50DF" w:rsidRPr="00AA216D" w:rsidRDefault="000B50DF" w:rsidP="000B50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569CF8" w14:textId="77777777" w:rsidR="000B50DF" w:rsidRPr="00D533B8" w:rsidRDefault="000B50DF" w:rsidP="000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09A5B" w14:textId="21D4E039" w:rsidR="000B50DF" w:rsidRPr="00AA216D" w:rsidRDefault="000B50DF" w:rsidP="000B50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558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21BE5ABE" w14:textId="77777777" w:rsidR="000B50DF" w:rsidRPr="00D533B8" w:rsidRDefault="000B50DF" w:rsidP="000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EAC0204" w14:textId="54D3BFA3" w:rsidR="000B50DF" w:rsidRPr="00AA216D" w:rsidRDefault="000B50DF" w:rsidP="000B50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3,558</w:t>
            </w:r>
          </w:p>
        </w:tc>
      </w:tr>
      <w:tr w:rsidR="000B50DF" w:rsidRPr="00D533B8" w14:paraId="3C915A8F" w14:textId="77777777" w:rsidTr="007C4D87">
        <w:trPr>
          <w:trHeight w:val="93"/>
        </w:trPr>
        <w:tc>
          <w:tcPr>
            <w:tcW w:w="4138" w:type="dxa"/>
            <w:shd w:val="clear" w:color="auto" w:fill="auto"/>
          </w:tcPr>
          <w:p w14:paraId="7DEACF8B" w14:textId="77777777" w:rsidR="000B50DF" w:rsidRPr="00D533B8" w:rsidRDefault="000B50DF" w:rsidP="000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91436" w14:textId="6FCB4DC7" w:rsidR="000B50DF" w:rsidRPr="00AA216D" w:rsidRDefault="000B50DF" w:rsidP="000B50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270" w:type="dxa"/>
            <w:shd w:val="clear" w:color="auto" w:fill="auto"/>
          </w:tcPr>
          <w:p w14:paraId="26F93A41" w14:textId="77777777" w:rsidR="000B50DF" w:rsidRPr="00AA216D" w:rsidRDefault="000B50DF" w:rsidP="000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C92E6" w14:textId="219D62EC" w:rsidR="000B50DF" w:rsidRPr="00AA216D" w:rsidRDefault="000B50DF" w:rsidP="000B50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DC5FBE" w14:textId="77777777" w:rsidR="000B50DF" w:rsidRPr="00AA216D" w:rsidRDefault="000B50DF" w:rsidP="000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1BBDD" w14:textId="75CA9CFB" w:rsidR="000B50DF" w:rsidRPr="00AA216D" w:rsidRDefault="000B50DF" w:rsidP="000B50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FA0DDD5" w14:textId="77777777" w:rsidR="000B50DF" w:rsidRPr="00AA216D" w:rsidRDefault="000B50DF" w:rsidP="000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B1856" w14:textId="6E1A3BC2" w:rsidR="000B50DF" w:rsidRPr="00AA216D" w:rsidRDefault="000B50DF" w:rsidP="000B50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3,558</w:t>
            </w:r>
          </w:p>
        </w:tc>
      </w:tr>
    </w:tbl>
    <w:p w14:paraId="2F4BE615" w14:textId="77777777" w:rsidR="00BF6DAA" w:rsidRPr="00D533B8" w:rsidRDefault="00BF6DAA" w:rsidP="0014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0DC68E12" w14:textId="77777777" w:rsidR="00A12F39" w:rsidRPr="00D533B8" w:rsidRDefault="00A12F39" w:rsidP="0014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โครงการผลประโยชน์</w:t>
      </w:r>
      <w:r w:rsidR="004E468F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ที่กำหนดไว้</w:t>
      </w:r>
    </w:p>
    <w:p w14:paraId="1545053C" w14:textId="77777777" w:rsidR="00A12F39" w:rsidRPr="00D533B8" w:rsidRDefault="00A12F39" w:rsidP="0014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green"/>
          <w:lang w:val="en-GB"/>
        </w:rPr>
      </w:pPr>
    </w:p>
    <w:p w14:paraId="13E68739" w14:textId="77777777" w:rsidR="004C134D" w:rsidRPr="00D533B8" w:rsidRDefault="004C134D" w:rsidP="00CE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="004E468F" w:rsidRPr="004E468F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D533B8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</w:t>
      </w:r>
      <w:r w:rsidR="00CE2AA6" w:rsidRPr="00D533B8">
        <w:rPr>
          <w:rFonts w:ascii="Angsana New" w:hAnsi="Angsana New"/>
          <w:sz w:val="30"/>
          <w:szCs w:val="30"/>
          <w:cs/>
        </w:rPr>
        <w:t>แรงงาน</w:t>
      </w:r>
      <w:r w:rsidRPr="00D533B8">
        <w:rPr>
          <w:rFonts w:ascii="Angsana New" w:hAnsi="Angsana New"/>
          <w:sz w:val="30"/>
          <w:szCs w:val="30"/>
          <w:cs/>
        </w:rPr>
        <w:t xml:space="preserve">พ.ศ. </w:t>
      </w:r>
      <w:r w:rsidRPr="00D533B8">
        <w:rPr>
          <w:rFonts w:ascii="Angsana New" w:hAnsi="Angsana New"/>
          <w:sz w:val="30"/>
          <w:szCs w:val="30"/>
        </w:rPr>
        <w:t xml:space="preserve">2541 </w:t>
      </w:r>
      <w:r w:rsidRPr="00D533B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0DDE4092" w14:textId="77777777" w:rsidR="00944454" w:rsidRPr="00D533B8" w:rsidRDefault="00944454" w:rsidP="004C1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5FD09F" w14:textId="77777777" w:rsidR="00BF6DAA" w:rsidRPr="00D533B8" w:rsidRDefault="004C134D" w:rsidP="00CE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D533B8">
        <w:rPr>
          <w:rFonts w:ascii="Angsana New" w:hAnsi="Angsana New"/>
          <w:sz w:val="30"/>
          <w:szCs w:val="30"/>
        </w:rPr>
        <w:t xml:space="preserve">        </w:t>
      </w:r>
      <w:r w:rsidR="00CE2AA6" w:rsidRPr="00D533B8">
        <w:rPr>
          <w:rFonts w:ascii="Angsana New" w:hAnsi="Angsana New"/>
          <w:sz w:val="30"/>
          <w:szCs w:val="30"/>
          <w:cs/>
        </w:rPr>
        <w:t>ความเสี่ยงของช่วงชีวิต</w:t>
      </w:r>
      <w:r w:rsidR="00CE2AA6" w:rsidRPr="00D533B8">
        <w:rPr>
          <w:rFonts w:ascii="Angsana New" w:hAnsi="Angsana New"/>
          <w:sz w:val="30"/>
          <w:szCs w:val="30"/>
        </w:rPr>
        <w:t xml:space="preserve"> </w:t>
      </w:r>
      <w:r w:rsidR="00CE2AA6" w:rsidRPr="00D533B8">
        <w:rPr>
          <w:rFonts w:ascii="Angsana New" w:hAnsi="Angsana New"/>
          <w:sz w:val="30"/>
          <w:szCs w:val="30"/>
          <w:cs/>
        </w:rPr>
        <w:t>และ</w:t>
      </w:r>
      <w:r w:rsidRPr="00D533B8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50D32459" w14:textId="77777777" w:rsidR="007C4D87" w:rsidRDefault="007C4D87" w:rsidP="0071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810"/>
        <w:gridCol w:w="1062"/>
        <w:gridCol w:w="270"/>
        <w:gridCol w:w="1080"/>
        <w:gridCol w:w="270"/>
        <w:gridCol w:w="1080"/>
        <w:gridCol w:w="270"/>
        <w:gridCol w:w="1080"/>
      </w:tblGrid>
      <w:tr w:rsidR="0071321C" w:rsidRPr="00D533B8" w14:paraId="52A41DF4" w14:textId="77777777" w:rsidTr="007C4D87">
        <w:trPr>
          <w:tblHeader/>
        </w:trPr>
        <w:tc>
          <w:tcPr>
            <w:tcW w:w="3600" w:type="dxa"/>
            <w:shd w:val="clear" w:color="auto" w:fill="auto"/>
          </w:tcPr>
          <w:p w14:paraId="0D5F37A3" w14:textId="76C60B59" w:rsidR="0071321C" w:rsidRPr="0087172F" w:rsidRDefault="007C4D87" w:rsidP="00871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D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810" w:type="dxa"/>
          </w:tcPr>
          <w:p w14:paraId="18E62B47" w14:textId="77777777" w:rsidR="0071321C" w:rsidRPr="00D533B8" w:rsidRDefault="0071321C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51170C12" w14:textId="77777777" w:rsidR="0071321C" w:rsidRPr="00D533B8" w:rsidRDefault="0071321C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37011A" w14:textId="77777777" w:rsidR="0071321C" w:rsidRPr="00D533B8" w:rsidRDefault="0071321C" w:rsidP="003F664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532383B" w14:textId="77777777" w:rsidR="0071321C" w:rsidRPr="00D533B8" w:rsidRDefault="0071321C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9AA" w:rsidRPr="00D533B8" w14:paraId="385F2334" w14:textId="77777777" w:rsidTr="007C4D87">
        <w:trPr>
          <w:tblHeader/>
        </w:trPr>
        <w:tc>
          <w:tcPr>
            <w:tcW w:w="3600" w:type="dxa"/>
            <w:shd w:val="clear" w:color="auto" w:fill="auto"/>
          </w:tcPr>
          <w:p w14:paraId="7D1DF067" w14:textId="26AE4713" w:rsidR="001D69AA" w:rsidRPr="00D533B8" w:rsidRDefault="0087172F" w:rsidP="001D69AA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C4D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10" w:type="dxa"/>
          </w:tcPr>
          <w:p w14:paraId="009CACA9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62" w:type="dxa"/>
          </w:tcPr>
          <w:p w14:paraId="15989202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19261C90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228A61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14:paraId="56238710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C014E79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492C53BE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958D6B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980A4B" w:rsidRPr="00D533B8" w14:paraId="62B4492E" w14:textId="77777777" w:rsidTr="007C4D87">
        <w:trPr>
          <w:tblHeader/>
        </w:trPr>
        <w:tc>
          <w:tcPr>
            <w:tcW w:w="3600" w:type="dxa"/>
            <w:shd w:val="clear" w:color="auto" w:fill="auto"/>
          </w:tcPr>
          <w:p w14:paraId="34D659DC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4209D7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66804A6E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9AA" w:rsidRPr="00D533B8" w14:paraId="1CC66E59" w14:textId="77777777" w:rsidTr="007C4D87">
        <w:tc>
          <w:tcPr>
            <w:tcW w:w="3600" w:type="dxa"/>
            <w:shd w:val="clear" w:color="auto" w:fill="auto"/>
          </w:tcPr>
          <w:p w14:paraId="39686724" w14:textId="77777777" w:rsidR="001D69AA" w:rsidRPr="00D533B8" w:rsidRDefault="001D69AA" w:rsidP="001D69AA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549AC76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66A29A6" w14:textId="77777777" w:rsidR="001D69AA" w:rsidRPr="001D69AA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69AA">
              <w:rPr>
                <w:rFonts w:ascii="Angsana New" w:hAnsi="Angsana New"/>
                <w:sz w:val="30"/>
                <w:szCs w:val="30"/>
                <w:lang w:val="en-US" w:bidi="th-TH"/>
              </w:rPr>
              <w:t>12,435</w:t>
            </w:r>
          </w:p>
        </w:tc>
        <w:tc>
          <w:tcPr>
            <w:tcW w:w="270" w:type="dxa"/>
            <w:shd w:val="clear" w:color="auto" w:fill="auto"/>
          </w:tcPr>
          <w:p w14:paraId="51CC85AB" w14:textId="77777777" w:rsidR="001D69AA" w:rsidRPr="00D533B8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30CC16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8,748</w:t>
            </w:r>
          </w:p>
        </w:tc>
        <w:tc>
          <w:tcPr>
            <w:tcW w:w="270" w:type="dxa"/>
            <w:shd w:val="clear" w:color="auto" w:fill="auto"/>
          </w:tcPr>
          <w:p w14:paraId="21122F1A" w14:textId="77777777" w:rsidR="001D69AA" w:rsidRPr="00D533B8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A5BA62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69AA">
              <w:rPr>
                <w:rFonts w:ascii="Angsana New" w:hAnsi="Angsana New"/>
                <w:sz w:val="30"/>
                <w:szCs w:val="30"/>
                <w:lang w:val="en-US" w:bidi="th-TH"/>
              </w:rPr>
              <w:t>12,435</w:t>
            </w:r>
          </w:p>
        </w:tc>
        <w:tc>
          <w:tcPr>
            <w:tcW w:w="270" w:type="dxa"/>
            <w:shd w:val="clear" w:color="auto" w:fill="auto"/>
          </w:tcPr>
          <w:p w14:paraId="5DEC1572" w14:textId="77777777" w:rsidR="001D69AA" w:rsidRPr="00D533B8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FF9A12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8,748</w:t>
            </w:r>
          </w:p>
        </w:tc>
      </w:tr>
      <w:tr w:rsidR="001D69AA" w:rsidRPr="007C4D87" w14:paraId="6E3E8F85" w14:textId="77777777" w:rsidTr="007C4D87">
        <w:trPr>
          <w:trHeight w:val="245"/>
        </w:trPr>
        <w:tc>
          <w:tcPr>
            <w:tcW w:w="3600" w:type="dxa"/>
            <w:shd w:val="clear" w:color="auto" w:fill="auto"/>
          </w:tcPr>
          <w:p w14:paraId="0383FC97" w14:textId="77777777" w:rsidR="001D69AA" w:rsidRPr="007C4D87" w:rsidRDefault="001D69AA" w:rsidP="001D69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97DDF6E" w14:textId="77777777" w:rsidR="001D69AA" w:rsidRPr="007C4D87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CF1701A" w14:textId="77777777" w:rsidR="001D69AA" w:rsidRPr="007C4D87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67A14" w14:textId="77777777" w:rsidR="001D69AA" w:rsidRPr="007C4D87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602A5" w14:textId="77777777" w:rsidR="001D69AA" w:rsidRPr="007C4D87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804251" w14:textId="77777777" w:rsidR="001D69AA" w:rsidRPr="007C4D87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7CF71D" w14:textId="77777777" w:rsidR="001D69AA" w:rsidRPr="007C4D87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20FDA2" w14:textId="77777777" w:rsidR="001D69AA" w:rsidRPr="007C4D87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F117D" w14:textId="77777777" w:rsidR="001D69AA" w:rsidRPr="007C4D87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69AA" w:rsidRPr="00D533B8" w14:paraId="7565E8A6" w14:textId="77777777" w:rsidTr="007C4D87">
        <w:tc>
          <w:tcPr>
            <w:tcW w:w="3600" w:type="dxa"/>
            <w:shd w:val="clear" w:color="auto" w:fill="auto"/>
          </w:tcPr>
          <w:p w14:paraId="7114DA79" w14:textId="77777777" w:rsidR="001D69AA" w:rsidRPr="00D533B8" w:rsidRDefault="001D69AA" w:rsidP="001D69A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810" w:type="dxa"/>
          </w:tcPr>
          <w:p w14:paraId="480E4938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7C4D8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62" w:type="dxa"/>
            <w:shd w:val="clear" w:color="auto" w:fill="auto"/>
          </w:tcPr>
          <w:p w14:paraId="671BCD85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A861E6" w14:textId="77777777" w:rsidR="001D69AA" w:rsidRPr="00D533B8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C094B0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14FF7F" w14:textId="77777777" w:rsidR="001D69AA" w:rsidRPr="00D533B8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9AA9FD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783C9B" w14:textId="77777777" w:rsidR="001D69AA" w:rsidRPr="00D533B8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B9DD28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69AA" w:rsidRPr="00D533B8" w14:paraId="040518D2" w14:textId="77777777" w:rsidTr="007C4D87">
        <w:tc>
          <w:tcPr>
            <w:tcW w:w="3600" w:type="dxa"/>
            <w:shd w:val="clear" w:color="auto" w:fill="auto"/>
          </w:tcPr>
          <w:p w14:paraId="619B0D15" w14:textId="77777777" w:rsidR="001D69AA" w:rsidRPr="00D533B8" w:rsidRDefault="001D69AA" w:rsidP="001D69A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10" w:type="dxa"/>
          </w:tcPr>
          <w:p w14:paraId="1451CFD9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19F7CEB" w14:textId="1D9F50DC" w:rsidR="001D69AA" w:rsidRPr="00D533B8" w:rsidRDefault="00AA216D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5,862</w:t>
            </w:r>
          </w:p>
        </w:tc>
        <w:tc>
          <w:tcPr>
            <w:tcW w:w="270" w:type="dxa"/>
            <w:shd w:val="clear" w:color="auto" w:fill="auto"/>
          </w:tcPr>
          <w:p w14:paraId="7E8808FA" w14:textId="77777777" w:rsidR="001D69AA" w:rsidRPr="00D533B8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CD5535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3,714</w:t>
            </w:r>
          </w:p>
        </w:tc>
        <w:tc>
          <w:tcPr>
            <w:tcW w:w="270" w:type="dxa"/>
            <w:shd w:val="clear" w:color="auto" w:fill="auto"/>
          </w:tcPr>
          <w:p w14:paraId="374AABCB" w14:textId="77777777" w:rsidR="001D69AA" w:rsidRPr="00D533B8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AD66E8" w14:textId="77777777" w:rsidR="001D69AA" w:rsidRPr="00D533B8" w:rsidRDefault="004911B5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5,717</w:t>
            </w:r>
          </w:p>
        </w:tc>
        <w:tc>
          <w:tcPr>
            <w:tcW w:w="270" w:type="dxa"/>
            <w:shd w:val="clear" w:color="auto" w:fill="auto"/>
          </w:tcPr>
          <w:p w14:paraId="0551BC29" w14:textId="77777777" w:rsidR="001D69AA" w:rsidRPr="00D533B8" w:rsidRDefault="001D69AA" w:rsidP="001D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AC1742" w14:textId="77777777" w:rsidR="001D69AA" w:rsidRPr="00D533B8" w:rsidRDefault="001D69AA" w:rsidP="001D69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3,714</w:t>
            </w:r>
          </w:p>
        </w:tc>
      </w:tr>
      <w:tr w:rsidR="007C4D87" w:rsidRPr="00D533B8" w14:paraId="7C60DB8E" w14:textId="77777777" w:rsidTr="007C4D87">
        <w:tc>
          <w:tcPr>
            <w:tcW w:w="3600" w:type="dxa"/>
            <w:shd w:val="clear" w:color="auto" w:fill="auto"/>
          </w:tcPr>
          <w:p w14:paraId="5295DB99" w14:textId="77777777" w:rsidR="007C4D87" w:rsidRPr="00D533B8" w:rsidRDefault="007C4D87" w:rsidP="007C4D87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10" w:type="dxa"/>
          </w:tcPr>
          <w:p w14:paraId="5A1655F8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5ECFFAF" w14:textId="37A39886" w:rsidR="007C4D87" w:rsidRPr="00D533B8" w:rsidRDefault="00AA216D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2,675</w:t>
            </w:r>
          </w:p>
        </w:tc>
        <w:tc>
          <w:tcPr>
            <w:tcW w:w="270" w:type="dxa"/>
            <w:shd w:val="clear" w:color="auto" w:fill="auto"/>
          </w:tcPr>
          <w:p w14:paraId="1019A854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5B6A7E" w14:textId="77777777" w:rsidR="007C4D87" w:rsidRDefault="007C4D87" w:rsidP="007C4D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1144A8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83B58D" w14:textId="77777777" w:rsidR="007C4D87" w:rsidRPr="00D533B8" w:rsidRDefault="004911B5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2,665</w:t>
            </w:r>
          </w:p>
        </w:tc>
        <w:tc>
          <w:tcPr>
            <w:tcW w:w="270" w:type="dxa"/>
            <w:shd w:val="clear" w:color="auto" w:fill="auto"/>
          </w:tcPr>
          <w:p w14:paraId="31D8B7DE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28ABA" w14:textId="77777777" w:rsidR="007C4D87" w:rsidRDefault="007C4D87" w:rsidP="007C4D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C4D87" w:rsidRPr="00D533B8" w14:paraId="77ACF61D" w14:textId="77777777" w:rsidTr="00406806">
        <w:tc>
          <w:tcPr>
            <w:tcW w:w="3600" w:type="dxa"/>
          </w:tcPr>
          <w:p w14:paraId="2AD3DC8F" w14:textId="77777777" w:rsidR="007C4D87" w:rsidRPr="00D533B8" w:rsidRDefault="007C4D87" w:rsidP="007C4D87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10" w:type="dxa"/>
          </w:tcPr>
          <w:p w14:paraId="1CC12B19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99F2D0F" w14:textId="11DE1C31" w:rsidR="007C4D87" w:rsidRPr="00D533B8" w:rsidRDefault="00AA216D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8D437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A905D29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52B705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234445CF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36EDF2" w14:textId="523AE56A" w:rsidR="007C4D87" w:rsidRPr="00D533B8" w:rsidRDefault="004911B5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D437C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0F5304EE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F0D1C9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</w:p>
        </w:tc>
      </w:tr>
      <w:tr w:rsidR="007C4D87" w:rsidRPr="00D533B8" w14:paraId="7ECD91FB" w14:textId="77777777" w:rsidTr="00406806">
        <w:trPr>
          <w:trHeight w:val="93"/>
        </w:trPr>
        <w:tc>
          <w:tcPr>
            <w:tcW w:w="3600" w:type="dxa"/>
            <w:shd w:val="clear" w:color="auto" w:fill="auto"/>
          </w:tcPr>
          <w:p w14:paraId="416ABE88" w14:textId="77777777" w:rsidR="007C4D87" w:rsidRPr="00D533B8" w:rsidRDefault="007C4D87" w:rsidP="007C4D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1C34F5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874C4" w14:textId="526D40D1" w:rsidR="007C4D87" w:rsidRPr="00D533B8" w:rsidRDefault="00AA216D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8,90</w:t>
            </w:r>
            <w:r w:rsidR="008D43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147445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D5894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4,122</w:t>
            </w:r>
          </w:p>
        </w:tc>
        <w:tc>
          <w:tcPr>
            <w:tcW w:w="270" w:type="dxa"/>
            <w:shd w:val="clear" w:color="auto" w:fill="auto"/>
          </w:tcPr>
          <w:p w14:paraId="6CFBF39D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DC3AD" w14:textId="1F485AEE" w:rsidR="007C4D87" w:rsidRPr="00D533B8" w:rsidRDefault="004911B5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8,74</w:t>
            </w:r>
            <w:r w:rsidR="008D43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3087E38" w14:textId="77777777" w:rsidR="007C4D87" w:rsidRPr="00D533B8" w:rsidRDefault="007C4D87" w:rsidP="007C4D8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EF0ED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4,122</w:t>
            </w:r>
          </w:p>
        </w:tc>
      </w:tr>
      <w:tr w:rsidR="007C4D87" w:rsidRPr="00D533B8" w14:paraId="1B702787" w14:textId="77777777" w:rsidTr="00406806">
        <w:trPr>
          <w:trHeight w:val="93"/>
        </w:trPr>
        <w:tc>
          <w:tcPr>
            <w:tcW w:w="3600" w:type="dxa"/>
            <w:shd w:val="clear" w:color="auto" w:fill="auto"/>
          </w:tcPr>
          <w:p w14:paraId="2F663AE1" w14:textId="77777777" w:rsidR="007C4D87" w:rsidRPr="00D533B8" w:rsidRDefault="007C4D87" w:rsidP="007C4D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ED8467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5FD6C3C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2E2DB5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9C78E1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640F4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86BC16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EA83F8" w14:textId="77777777" w:rsidR="007C4D87" w:rsidRPr="00D533B8" w:rsidRDefault="007C4D87" w:rsidP="007C4D8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D56AD4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C4D87" w:rsidRPr="00D533B8" w14:paraId="3136C575" w14:textId="77777777" w:rsidTr="007C4D87">
        <w:trPr>
          <w:trHeight w:val="93"/>
        </w:trPr>
        <w:tc>
          <w:tcPr>
            <w:tcW w:w="3600" w:type="dxa"/>
            <w:shd w:val="clear" w:color="auto" w:fill="auto"/>
          </w:tcPr>
          <w:p w14:paraId="38A917B9" w14:textId="77777777" w:rsidR="007C4D87" w:rsidRPr="00D533B8" w:rsidRDefault="007C4D87" w:rsidP="007C4D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9FFD817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711D9EC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E21E56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B2766D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75FB61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39A988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299276" w14:textId="77777777" w:rsidR="007C4D87" w:rsidRPr="00D533B8" w:rsidRDefault="007C4D87" w:rsidP="007C4D8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E47A5B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7172F" w:rsidRPr="00D533B8" w14:paraId="3CDC3E82" w14:textId="77777777" w:rsidTr="007C4D87">
        <w:trPr>
          <w:trHeight w:val="93"/>
        </w:trPr>
        <w:tc>
          <w:tcPr>
            <w:tcW w:w="3600" w:type="dxa"/>
            <w:shd w:val="clear" w:color="auto" w:fill="auto"/>
          </w:tcPr>
          <w:p w14:paraId="15F553B0" w14:textId="77777777" w:rsidR="0087172F" w:rsidRPr="00D533B8" w:rsidRDefault="0087172F" w:rsidP="007C4D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983F21" w14:textId="77777777" w:rsidR="0087172F" w:rsidRPr="00D533B8" w:rsidRDefault="0087172F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EBADE09" w14:textId="77777777" w:rsidR="0087172F" w:rsidRPr="00D533B8" w:rsidRDefault="0087172F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E4BB4A" w14:textId="77777777" w:rsidR="0087172F" w:rsidRPr="00D533B8" w:rsidRDefault="0087172F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F1CC51" w14:textId="77777777" w:rsidR="0087172F" w:rsidRPr="00D533B8" w:rsidRDefault="0087172F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380F61" w14:textId="77777777" w:rsidR="0087172F" w:rsidRPr="00D533B8" w:rsidRDefault="0087172F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B2A872" w14:textId="77777777" w:rsidR="0087172F" w:rsidRPr="00D533B8" w:rsidRDefault="0087172F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F4FDB2" w14:textId="77777777" w:rsidR="0087172F" w:rsidRPr="00D533B8" w:rsidRDefault="0087172F" w:rsidP="007C4D8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B57F2A" w14:textId="77777777" w:rsidR="0087172F" w:rsidRPr="00D533B8" w:rsidRDefault="0087172F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C4D87" w:rsidRPr="00D533B8" w14:paraId="09CCAA67" w14:textId="77777777" w:rsidTr="00F85536">
        <w:trPr>
          <w:trHeight w:val="93"/>
        </w:trPr>
        <w:tc>
          <w:tcPr>
            <w:tcW w:w="3600" w:type="dxa"/>
            <w:shd w:val="clear" w:color="auto" w:fill="auto"/>
          </w:tcPr>
          <w:p w14:paraId="1D41EF86" w14:textId="77777777" w:rsidR="007C4D87" w:rsidRPr="00D533B8" w:rsidRDefault="007C4D87" w:rsidP="007C4D87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810" w:type="dxa"/>
          </w:tcPr>
          <w:p w14:paraId="058EAF3D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DE57C8B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E7C1FA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0979BA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8F893F" w14:textId="77777777" w:rsidR="007C4D87" w:rsidRPr="00D533B8" w:rsidRDefault="007C4D87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103F7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1D88B" w14:textId="77777777" w:rsidR="007C4D87" w:rsidRPr="00D533B8" w:rsidRDefault="007C4D87" w:rsidP="007C4D8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ED4714" w14:textId="77777777" w:rsidR="007C4D87" w:rsidRPr="00D533B8" w:rsidRDefault="007C4D87" w:rsidP="007C4D8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11B5" w:rsidRPr="00D533B8" w14:paraId="7816C72E" w14:textId="77777777" w:rsidTr="00F85536">
        <w:trPr>
          <w:trHeight w:val="93"/>
        </w:trPr>
        <w:tc>
          <w:tcPr>
            <w:tcW w:w="3600" w:type="dxa"/>
            <w:shd w:val="clear" w:color="auto" w:fill="auto"/>
          </w:tcPr>
          <w:p w14:paraId="0BB1E69F" w14:textId="77777777" w:rsidR="004911B5" w:rsidRPr="00D533B8" w:rsidRDefault="004911B5" w:rsidP="004911B5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</w:t>
            </w:r>
          </w:p>
          <w:p w14:paraId="42E913E4" w14:textId="77777777" w:rsidR="004911B5" w:rsidRPr="00D533B8" w:rsidRDefault="004911B5" w:rsidP="004911B5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10" w:type="dxa"/>
          </w:tcPr>
          <w:p w14:paraId="02ACD92A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C13D0BD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3BAA24" w14:textId="77777777" w:rsidR="004911B5" w:rsidRPr="00D533B8" w:rsidRDefault="004911B5" w:rsidP="004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FB22DD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752E75" w14:textId="77777777" w:rsidR="004911B5" w:rsidRPr="00D533B8" w:rsidRDefault="004911B5" w:rsidP="004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8424DB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86C40B" w14:textId="77777777" w:rsidR="004911B5" w:rsidRPr="00D533B8" w:rsidRDefault="004911B5" w:rsidP="004911B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1BB5B6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5536" w:rsidRPr="00D533B8" w14:paraId="03E9D01F" w14:textId="77777777" w:rsidTr="00F85536">
        <w:trPr>
          <w:trHeight w:val="93"/>
        </w:trPr>
        <w:tc>
          <w:tcPr>
            <w:tcW w:w="3600" w:type="dxa"/>
            <w:shd w:val="clear" w:color="auto" w:fill="auto"/>
          </w:tcPr>
          <w:p w14:paraId="1CE4152B" w14:textId="77777777" w:rsidR="00F85536" w:rsidRPr="00BC6561" w:rsidRDefault="00F85536" w:rsidP="00F85536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BC6561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810" w:type="dxa"/>
          </w:tcPr>
          <w:p w14:paraId="750CC3FF" w14:textId="77777777" w:rsidR="00F85536" w:rsidRPr="00D533B8" w:rsidRDefault="00F85536" w:rsidP="004911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5C80261" w14:textId="6090128F" w:rsidR="00F85536" w:rsidRPr="00D533B8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50FF6B6" w14:textId="77777777" w:rsidR="00F85536" w:rsidRPr="00D533B8" w:rsidRDefault="00F85536" w:rsidP="004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789C27" w14:textId="77777777" w:rsidR="00F85536" w:rsidRPr="00F85536" w:rsidRDefault="00F85536" w:rsidP="00F8553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B5D8F" w14:textId="77777777" w:rsidR="00F85536" w:rsidRPr="00D533B8" w:rsidRDefault="00F85536" w:rsidP="004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11052D" w14:textId="77777777" w:rsidR="00F85536" w:rsidRDefault="00F85536" w:rsidP="00F8553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9005B19" w14:textId="77777777" w:rsidR="00F85536" w:rsidRPr="00D533B8" w:rsidRDefault="00F85536" w:rsidP="004911B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B3C06C" w14:textId="77777777" w:rsidR="00F85536" w:rsidRPr="00F85536" w:rsidRDefault="00F85536" w:rsidP="00F8553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85536" w:rsidRPr="00F85536" w14:paraId="3E895B14" w14:textId="77777777" w:rsidTr="00F85536">
        <w:trPr>
          <w:trHeight w:val="93"/>
        </w:trPr>
        <w:tc>
          <w:tcPr>
            <w:tcW w:w="3600" w:type="dxa"/>
            <w:shd w:val="clear" w:color="auto" w:fill="auto"/>
          </w:tcPr>
          <w:p w14:paraId="3BE1E36B" w14:textId="77777777" w:rsidR="00F85536" w:rsidRPr="00BC6561" w:rsidRDefault="00F85536" w:rsidP="00F85536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8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BC656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63DE5583" w14:textId="77777777" w:rsidR="00F85536" w:rsidRPr="00F85536" w:rsidRDefault="00F85536" w:rsidP="00F8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3837408" w14:textId="117AE8B4" w:rsidR="00F85536" w:rsidRPr="00F85536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1,551</w:t>
            </w:r>
          </w:p>
        </w:tc>
        <w:tc>
          <w:tcPr>
            <w:tcW w:w="270" w:type="dxa"/>
            <w:shd w:val="clear" w:color="auto" w:fill="auto"/>
          </w:tcPr>
          <w:p w14:paraId="450730E5" w14:textId="77777777" w:rsidR="00F85536" w:rsidRPr="00F85536" w:rsidRDefault="00F85536" w:rsidP="00F85536"/>
        </w:tc>
        <w:tc>
          <w:tcPr>
            <w:tcW w:w="1080" w:type="dxa"/>
            <w:shd w:val="clear" w:color="auto" w:fill="auto"/>
          </w:tcPr>
          <w:p w14:paraId="3FEBA0CD" w14:textId="77777777" w:rsidR="00F85536" w:rsidRPr="00F85536" w:rsidRDefault="00F85536" w:rsidP="00F8553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84A99F" w14:textId="77777777" w:rsidR="00F85536" w:rsidRPr="00F85536" w:rsidRDefault="00F85536" w:rsidP="00F85536"/>
        </w:tc>
        <w:tc>
          <w:tcPr>
            <w:tcW w:w="1080" w:type="dxa"/>
            <w:shd w:val="clear" w:color="auto" w:fill="auto"/>
          </w:tcPr>
          <w:p w14:paraId="756C07BC" w14:textId="77777777" w:rsidR="00F85536" w:rsidRPr="00F85536" w:rsidRDefault="00F85536" w:rsidP="00F8553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1,551</w:t>
            </w:r>
          </w:p>
        </w:tc>
        <w:tc>
          <w:tcPr>
            <w:tcW w:w="270" w:type="dxa"/>
            <w:shd w:val="clear" w:color="auto" w:fill="auto"/>
          </w:tcPr>
          <w:p w14:paraId="4C71A25E" w14:textId="77777777" w:rsidR="00F85536" w:rsidRPr="00F85536" w:rsidRDefault="00F85536" w:rsidP="00F85536"/>
        </w:tc>
        <w:tc>
          <w:tcPr>
            <w:tcW w:w="1080" w:type="dxa"/>
            <w:shd w:val="clear" w:color="auto" w:fill="auto"/>
          </w:tcPr>
          <w:p w14:paraId="3E6EDFB8" w14:textId="77777777" w:rsidR="00F85536" w:rsidRPr="00F85536" w:rsidRDefault="00F85536" w:rsidP="00F8553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85536" w:rsidRPr="00F85536" w14:paraId="44C499ED" w14:textId="77777777" w:rsidTr="00C1252E">
        <w:trPr>
          <w:trHeight w:val="93"/>
        </w:trPr>
        <w:tc>
          <w:tcPr>
            <w:tcW w:w="3600" w:type="dxa"/>
            <w:shd w:val="clear" w:color="auto" w:fill="auto"/>
          </w:tcPr>
          <w:p w14:paraId="3677E1D0" w14:textId="77777777" w:rsidR="00F85536" w:rsidRPr="00BC6561" w:rsidRDefault="00F85536" w:rsidP="00F85536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8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BC656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810" w:type="dxa"/>
          </w:tcPr>
          <w:p w14:paraId="301EB058" w14:textId="77777777" w:rsidR="00F85536" w:rsidRPr="00F85536" w:rsidRDefault="00F85536" w:rsidP="00C1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45FFA42" w14:textId="1C10C54E" w:rsidR="00F85536" w:rsidRPr="00F85536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(2,21</w:t>
            </w:r>
            <w:r w:rsidR="006F41B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108B19" w14:textId="77777777" w:rsidR="00F85536" w:rsidRPr="00F85536" w:rsidRDefault="00F85536" w:rsidP="00C1252E"/>
        </w:tc>
        <w:tc>
          <w:tcPr>
            <w:tcW w:w="1080" w:type="dxa"/>
            <w:shd w:val="clear" w:color="auto" w:fill="auto"/>
          </w:tcPr>
          <w:p w14:paraId="42B4FEBF" w14:textId="77777777" w:rsidR="00F85536" w:rsidRPr="00F85536" w:rsidRDefault="00F85536" w:rsidP="00F8553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9DB5DC" w14:textId="77777777" w:rsidR="00F85536" w:rsidRPr="00F85536" w:rsidRDefault="00F85536" w:rsidP="00C1252E"/>
        </w:tc>
        <w:tc>
          <w:tcPr>
            <w:tcW w:w="1080" w:type="dxa"/>
            <w:shd w:val="clear" w:color="auto" w:fill="auto"/>
          </w:tcPr>
          <w:p w14:paraId="215695E9" w14:textId="79AB8655" w:rsidR="00F85536" w:rsidRPr="00F85536" w:rsidRDefault="00F85536" w:rsidP="00F8553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(2,21</w:t>
            </w:r>
            <w:r w:rsidR="006F41B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C1CF15" w14:textId="77777777" w:rsidR="00F85536" w:rsidRPr="00F85536" w:rsidRDefault="00F85536" w:rsidP="00C1252E"/>
        </w:tc>
        <w:tc>
          <w:tcPr>
            <w:tcW w:w="1080" w:type="dxa"/>
            <w:shd w:val="clear" w:color="auto" w:fill="auto"/>
          </w:tcPr>
          <w:p w14:paraId="53321E63" w14:textId="77777777" w:rsidR="00F85536" w:rsidRPr="00F85536" w:rsidRDefault="00F85536" w:rsidP="00F8553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911B5" w:rsidRPr="00D533B8" w14:paraId="46E425D2" w14:textId="77777777" w:rsidTr="00406806">
        <w:trPr>
          <w:trHeight w:val="93"/>
        </w:trPr>
        <w:tc>
          <w:tcPr>
            <w:tcW w:w="3600" w:type="dxa"/>
            <w:shd w:val="clear" w:color="auto" w:fill="auto"/>
          </w:tcPr>
          <w:p w14:paraId="4551EA65" w14:textId="77777777" w:rsidR="004911B5" w:rsidRPr="00D533B8" w:rsidRDefault="004911B5" w:rsidP="004911B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29A019A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C53C7" w14:textId="7BAD1FFF" w:rsidR="004911B5" w:rsidRPr="00AA216D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(65</w:t>
            </w:r>
            <w:r w:rsidR="006F41B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66C33F" w14:textId="77777777" w:rsidR="004911B5" w:rsidRPr="00D533B8" w:rsidRDefault="004911B5" w:rsidP="004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D2C72" w14:textId="77777777" w:rsidR="004911B5" w:rsidRPr="00296A47" w:rsidRDefault="004911B5" w:rsidP="00F85536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6A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7EBBBF" w14:textId="77777777" w:rsidR="004911B5" w:rsidRPr="00D533B8" w:rsidRDefault="004911B5" w:rsidP="004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58047" w14:textId="6706ADE9" w:rsidR="004911B5" w:rsidRPr="00AA216D" w:rsidRDefault="004911B5" w:rsidP="00F8553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(65</w:t>
            </w:r>
            <w:r w:rsidR="006F41B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47013A" w14:textId="77777777" w:rsidR="004911B5" w:rsidRPr="00AA216D" w:rsidRDefault="004911B5" w:rsidP="004911B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6FB51" w14:textId="77777777" w:rsidR="004911B5" w:rsidRPr="00296A47" w:rsidRDefault="004911B5" w:rsidP="00F8553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6A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911B5" w:rsidRPr="00D533B8" w14:paraId="3F5E1833" w14:textId="77777777" w:rsidTr="00AA216D">
        <w:trPr>
          <w:trHeight w:val="93"/>
        </w:trPr>
        <w:tc>
          <w:tcPr>
            <w:tcW w:w="3600" w:type="dxa"/>
            <w:shd w:val="clear" w:color="auto" w:fill="auto"/>
          </w:tcPr>
          <w:p w14:paraId="398BC97F" w14:textId="77777777" w:rsidR="004911B5" w:rsidRPr="00D533B8" w:rsidRDefault="004911B5" w:rsidP="004911B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42BDEFAB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BA0477E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E3747B" w14:textId="77777777" w:rsidR="004911B5" w:rsidRPr="00D533B8" w:rsidRDefault="004911B5" w:rsidP="004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F86602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6E0D9A" w14:textId="77777777" w:rsidR="004911B5" w:rsidRPr="00D533B8" w:rsidRDefault="004911B5" w:rsidP="004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0CB398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52C893" w14:textId="77777777" w:rsidR="004911B5" w:rsidRPr="00D533B8" w:rsidRDefault="004911B5" w:rsidP="004911B5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E5A0FE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11B5" w:rsidRPr="00D533B8" w14:paraId="4798215C" w14:textId="77777777" w:rsidTr="00AA216D">
        <w:trPr>
          <w:trHeight w:val="93"/>
        </w:trPr>
        <w:tc>
          <w:tcPr>
            <w:tcW w:w="3600" w:type="dxa"/>
            <w:shd w:val="clear" w:color="auto" w:fill="auto"/>
          </w:tcPr>
          <w:p w14:paraId="17D333F9" w14:textId="77777777" w:rsidR="004911B5" w:rsidRPr="00D533B8" w:rsidRDefault="004911B5" w:rsidP="004911B5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10" w:type="dxa"/>
          </w:tcPr>
          <w:p w14:paraId="1C7D89F6" w14:textId="77777777" w:rsidR="004911B5" w:rsidRPr="00D533B8" w:rsidRDefault="004911B5" w:rsidP="004911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1722662E" w14:textId="2F924784" w:rsidR="004911B5" w:rsidRPr="00D533B8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(565)</w:t>
            </w:r>
          </w:p>
        </w:tc>
        <w:tc>
          <w:tcPr>
            <w:tcW w:w="270" w:type="dxa"/>
            <w:shd w:val="clear" w:color="auto" w:fill="auto"/>
          </w:tcPr>
          <w:p w14:paraId="1DB6B4F3" w14:textId="77777777" w:rsidR="004911B5" w:rsidRPr="00D533B8" w:rsidRDefault="004911B5" w:rsidP="004911B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4897A3" w14:textId="77777777" w:rsidR="004911B5" w:rsidRPr="00D533B8" w:rsidRDefault="004911B5" w:rsidP="00F8553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(435)</w:t>
            </w:r>
          </w:p>
        </w:tc>
        <w:tc>
          <w:tcPr>
            <w:tcW w:w="270" w:type="dxa"/>
            <w:shd w:val="clear" w:color="auto" w:fill="auto"/>
          </w:tcPr>
          <w:p w14:paraId="4CEDF506" w14:textId="77777777" w:rsidR="004911B5" w:rsidRPr="00D533B8" w:rsidRDefault="004911B5" w:rsidP="004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DDB27B" w14:textId="77777777" w:rsidR="004911B5" w:rsidRPr="00D533B8" w:rsidRDefault="004911B5" w:rsidP="00F8553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(565)</w:t>
            </w:r>
          </w:p>
        </w:tc>
        <w:tc>
          <w:tcPr>
            <w:tcW w:w="270" w:type="dxa"/>
            <w:shd w:val="clear" w:color="auto" w:fill="auto"/>
          </w:tcPr>
          <w:p w14:paraId="57150794" w14:textId="77777777" w:rsidR="004911B5" w:rsidRPr="00D533B8" w:rsidRDefault="004911B5" w:rsidP="004911B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D08C02" w14:textId="77777777" w:rsidR="004911B5" w:rsidRPr="00D533B8" w:rsidRDefault="004911B5" w:rsidP="00F8553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(435)</w:t>
            </w:r>
          </w:p>
        </w:tc>
      </w:tr>
      <w:tr w:rsidR="00AA216D" w:rsidRPr="00D533B8" w14:paraId="676632A0" w14:textId="77777777" w:rsidTr="00AA216D">
        <w:trPr>
          <w:trHeight w:val="93"/>
        </w:trPr>
        <w:tc>
          <w:tcPr>
            <w:tcW w:w="3600" w:type="dxa"/>
            <w:shd w:val="clear" w:color="auto" w:fill="auto"/>
          </w:tcPr>
          <w:p w14:paraId="72090898" w14:textId="758E2DBC" w:rsidR="00AA216D" w:rsidRPr="00D533B8" w:rsidRDefault="00AA216D" w:rsidP="00AA216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รับโอนจากการรวมธุรกิจ</w:t>
            </w:r>
          </w:p>
        </w:tc>
        <w:tc>
          <w:tcPr>
            <w:tcW w:w="810" w:type="dxa"/>
          </w:tcPr>
          <w:p w14:paraId="5F9BA5AE" w14:textId="77777777" w:rsidR="00AA216D" w:rsidRPr="00D533B8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12FE4CA" w14:textId="7BE7C600" w:rsidR="00AA216D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55691EC1" w14:textId="77777777" w:rsidR="00AA216D" w:rsidRPr="00D533B8" w:rsidRDefault="00AA216D" w:rsidP="00AA216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CDB83E" w14:textId="7D40CF46" w:rsidR="00AA216D" w:rsidRDefault="00AA216D" w:rsidP="00AA216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1EC1B" w14:textId="77777777" w:rsidR="00AA216D" w:rsidRPr="00D533B8" w:rsidRDefault="00AA216D" w:rsidP="00AA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6B8986" w14:textId="3A5C98BB" w:rsidR="00AA216D" w:rsidRDefault="00AA216D" w:rsidP="00AA216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7989E" w14:textId="77777777" w:rsidR="00AA216D" w:rsidRPr="00D533B8" w:rsidRDefault="00AA216D" w:rsidP="00AA216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F6D56B" w14:textId="065FCC0E" w:rsidR="00AA216D" w:rsidRDefault="00AA216D" w:rsidP="00AA216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A216D" w:rsidRPr="00D533B8" w14:paraId="20F3E0D6" w14:textId="77777777" w:rsidTr="007C4D87">
        <w:trPr>
          <w:trHeight w:val="93"/>
        </w:trPr>
        <w:tc>
          <w:tcPr>
            <w:tcW w:w="3600" w:type="dxa"/>
            <w:shd w:val="clear" w:color="auto" w:fill="auto"/>
          </w:tcPr>
          <w:p w14:paraId="3244B132" w14:textId="77777777" w:rsidR="00AA216D" w:rsidRPr="00D533B8" w:rsidRDefault="00AA216D" w:rsidP="00AA216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04E9ECA" w14:textId="77777777" w:rsidR="00AA216D" w:rsidRPr="00D533B8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E53C5" w14:textId="6CF3776F" w:rsidR="00AA216D" w:rsidRPr="00AA216D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(377)</w:t>
            </w:r>
          </w:p>
        </w:tc>
        <w:tc>
          <w:tcPr>
            <w:tcW w:w="270" w:type="dxa"/>
            <w:shd w:val="clear" w:color="auto" w:fill="auto"/>
          </w:tcPr>
          <w:p w14:paraId="135082BD" w14:textId="77777777" w:rsidR="00AA216D" w:rsidRPr="00D533B8" w:rsidRDefault="00AA216D" w:rsidP="00AA216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3BCB" w14:textId="77777777" w:rsidR="00AA216D" w:rsidRPr="00F85536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(435)</w:t>
            </w:r>
          </w:p>
        </w:tc>
        <w:tc>
          <w:tcPr>
            <w:tcW w:w="270" w:type="dxa"/>
            <w:shd w:val="clear" w:color="auto" w:fill="auto"/>
          </w:tcPr>
          <w:p w14:paraId="276697E4" w14:textId="77777777" w:rsidR="00AA216D" w:rsidRPr="00D533B8" w:rsidRDefault="00AA216D" w:rsidP="00AA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DC1B3" w14:textId="77777777" w:rsidR="00AA216D" w:rsidRPr="00AA216D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(565)</w:t>
            </w:r>
          </w:p>
        </w:tc>
        <w:tc>
          <w:tcPr>
            <w:tcW w:w="270" w:type="dxa"/>
            <w:shd w:val="clear" w:color="auto" w:fill="auto"/>
          </w:tcPr>
          <w:p w14:paraId="475CA886" w14:textId="77777777" w:rsidR="00AA216D" w:rsidRPr="00AA216D" w:rsidRDefault="00AA216D" w:rsidP="00AA216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9F4DF" w14:textId="77777777" w:rsidR="00AA216D" w:rsidRPr="00F85536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(435)</w:t>
            </w:r>
          </w:p>
        </w:tc>
      </w:tr>
      <w:tr w:rsidR="00AA216D" w:rsidRPr="00D533B8" w14:paraId="1BAE8699" w14:textId="77777777" w:rsidTr="007C4D87">
        <w:trPr>
          <w:trHeight w:val="93"/>
        </w:trPr>
        <w:tc>
          <w:tcPr>
            <w:tcW w:w="3600" w:type="dxa"/>
            <w:shd w:val="clear" w:color="auto" w:fill="auto"/>
          </w:tcPr>
          <w:p w14:paraId="470532B4" w14:textId="77777777" w:rsidR="00AA216D" w:rsidRPr="00D533B8" w:rsidRDefault="00AA216D" w:rsidP="00AA216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D770FBD" w14:textId="77777777" w:rsidR="00AA216D" w:rsidRPr="00D533B8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BA39229" w14:textId="77777777" w:rsidR="00AA216D" w:rsidRPr="00AA216D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2B1A31" w14:textId="77777777" w:rsidR="00AA216D" w:rsidRPr="00D533B8" w:rsidRDefault="00AA216D" w:rsidP="00AA216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98A7D6" w14:textId="77777777" w:rsidR="00AA216D" w:rsidRPr="00F85536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6B9502" w14:textId="77777777" w:rsidR="00AA216D" w:rsidRPr="00D533B8" w:rsidRDefault="00AA216D" w:rsidP="00AA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404684" w14:textId="77777777" w:rsidR="00AA216D" w:rsidRPr="00AA216D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DE1929" w14:textId="77777777" w:rsidR="00AA216D" w:rsidRPr="00D533B8" w:rsidRDefault="00AA216D" w:rsidP="00AA216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780040" w14:textId="77777777" w:rsidR="00AA216D" w:rsidRPr="00F85536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A216D" w:rsidRPr="00D533B8" w14:paraId="55C14B1B" w14:textId="77777777" w:rsidTr="007C4D87">
        <w:trPr>
          <w:trHeight w:val="93"/>
        </w:trPr>
        <w:tc>
          <w:tcPr>
            <w:tcW w:w="3600" w:type="dxa"/>
            <w:shd w:val="clear" w:color="auto" w:fill="auto"/>
          </w:tcPr>
          <w:p w14:paraId="116E4BEA" w14:textId="77777777" w:rsidR="00AA216D" w:rsidRPr="00D533B8" w:rsidRDefault="00AA216D" w:rsidP="00AA21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4F63098D" w14:textId="77777777" w:rsidR="00AA216D" w:rsidRPr="00D533B8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2572533F" w14:textId="7FFE363B" w:rsidR="00AA216D" w:rsidRPr="00AA216D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20</w:t>
            </w: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216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2DF05661" w14:textId="77777777" w:rsidR="00AA216D" w:rsidRPr="00D533B8" w:rsidRDefault="00AA216D" w:rsidP="00AA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82E8D71" w14:textId="77777777" w:rsidR="00AA216D" w:rsidRPr="00F85536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12,435</w:t>
            </w:r>
          </w:p>
        </w:tc>
        <w:tc>
          <w:tcPr>
            <w:tcW w:w="270" w:type="dxa"/>
            <w:shd w:val="clear" w:color="auto" w:fill="auto"/>
          </w:tcPr>
          <w:p w14:paraId="2CF52FD3" w14:textId="77777777" w:rsidR="00AA216D" w:rsidRPr="00D533B8" w:rsidRDefault="00AA216D" w:rsidP="00AA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5386A39" w14:textId="77777777" w:rsidR="00AA216D" w:rsidRPr="00AA216D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19,955</w:t>
            </w:r>
          </w:p>
        </w:tc>
        <w:tc>
          <w:tcPr>
            <w:tcW w:w="270" w:type="dxa"/>
            <w:shd w:val="clear" w:color="auto" w:fill="auto"/>
          </w:tcPr>
          <w:p w14:paraId="704FEBDD" w14:textId="77777777" w:rsidR="00AA216D" w:rsidRPr="00AA216D" w:rsidRDefault="00AA216D" w:rsidP="00AA216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5187159" w14:textId="77777777" w:rsidR="00AA216D" w:rsidRPr="00F85536" w:rsidRDefault="00AA216D" w:rsidP="00AA21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12,435</w:t>
            </w:r>
          </w:p>
        </w:tc>
      </w:tr>
    </w:tbl>
    <w:p w14:paraId="736B3A99" w14:textId="77777777" w:rsidR="00035EB6" w:rsidRDefault="00035EB6" w:rsidP="00035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966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3B40015" w14:textId="77777777" w:rsidR="0017549F" w:rsidRPr="007C4D87" w:rsidRDefault="007C4D87" w:rsidP="00944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7C4D8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C4D87">
        <w:rPr>
          <w:rFonts w:asciiTheme="majorBidi" w:hAnsiTheme="majorBidi" w:cstheme="majorBidi"/>
          <w:sz w:val="30"/>
          <w:szCs w:val="30"/>
        </w:rPr>
        <w:t xml:space="preserve"> 5 </w:t>
      </w:r>
      <w:r w:rsidRPr="007C4D87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7C4D8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7C4D87">
        <w:rPr>
          <w:rFonts w:asciiTheme="majorBidi" w:hAnsiTheme="majorBidi" w:cstheme="majorBidi"/>
          <w:sz w:val="30"/>
          <w:szCs w:val="30"/>
        </w:rPr>
        <w:t xml:space="preserve">2562 </w:t>
      </w:r>
      <w:r w:rsidRPr="007C4D87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7C4D87">
        <w:rPr>
          <w:rFonts w:asciiTheme="majorBidi" w:hAnsiTheme="majorBidi" w:cstheme="majorBidi"/>
          <w:sz w:val="30"/>
          <w:szCs w:val="30"/>
        </w:rPr>
        <w:t>20</w:t>
      </w:r>
      <w:r w:rsidRPr="007C4D87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7C4D87">
        <w:rPr>
          <w:rFonts w:asciiTheme="majorBidi" w:hAnsiTheme="majorBidi" w:cstheme="majorBidi"/>
          <w:sz w:val="30"/>
          <w:szCs w:val="30"/>
        </w:rPr>
        <w:t>400</w:t>
      </w:r>
      <w:r w:rsidRPr="007C4D87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7C4D8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7C4D87">
        <w:rPr>
          <w:rFonts w:asciiTheme="majorBidi" w:hAnsiTheme="majorBidi" w:cstheme="majorBidi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</w:t>
      </w:r>
      <w:r w:rsidRPr="007C4D87">
        <w:rPr>
          <w:rFonts w:asciiTheme="majorBidi" w:hAnsiTheme="majorBidi" w:cstheme="majorBidi"/>
          <w:sz w:val="30"/>
          <w:szCs w:val="30"/>
          <w:rtl/>
          <w:cs/>
        </w:rPr>
        <w:t>ปี</w:t>
      </w:r>
      <w:r w:rsidRPr="007C4D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4D87">
        <w:rPr>
          <w:rFonts w:asciiTheme="majorBidi" w:hAnsiTheme="majorBidi" w:cstheme="majorBidi"/>
          <w:sz w:val="30"/>
          <w:szCs w:val="30"/>
        </w:rPr>
        <w:t>2562</w:t>
      </w:r>
      <w:r w:rsidRPr="007C4D87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</w:t>
      </w:r>
      <w:r w:rsidR="00F8553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C4D87">
        <w:rPr>
          <w:rFonts w:asciiTheme="majorBidi" w:hAnsiTheme="majorBidi" w:cstheme="majorBidi"/>
          <w:sz w:val="30"/>
          <w:szCs w:val="30"/>
          <w:cs/>
        </w:rPr>
        <w:t>ต้นทุนบริการในอดีตเพิ่มขึ้น</w:t>
      </w:r>
    </w:p>
    <w:p w14:paraId="5B74133F" w14:textId="77777777" w:rsidR="007C4D87" w:rsidRDefault="007C4D87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134E34" w14:textId="77777777" w:rsidR="00944454" w:rsidRPr="00D533B8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โครงการผลประโยชน์ระยะยาวอื่น</w:t>
      </w:r>
    </w:p>
    <w:p w14:paraId="72ABCD18" w14:textId="77777777" w:rsidR="00944454" w:rsidRPr="00D533B8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43E8185D" w14:textId="77777777" w:rsidR="00944454" w:rsidRPr="00D533B8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  <w:lang w:val="en-GB"/>
        </w:rPr>
        <w:t>ผลประโยชน์ระยะยาวอื่นถื</w:t>
      </w:r>
      <w:r w:rsidR="006B6911" w:rsidRPr="00D533B8">
        <w:rPr>
          <w:rFonts w:ascii="Angsana New" w:hAnsi="Angsana New"/>
          <w:sz w:val="30"/>
          <w:szCs w:val="30"/>
          <w:cs/>
          <w:lang w:val="en-GB"/>
        </w:rPr>
        <w:t>อตามอายุของพนักงานและข้อสมมติ</w:t>
      </w:r>
      <w:r w:rsidRPr="00D533B8">
        <w:rPr>
          <w:rFonts w:ascii="Angsana New" w:hAnsi="Angsana New"/>
          <w:sz w:val="30"/>
          <w:szCs w:val="30"/>
          <w:cs/>
          <w:lang w:val="en-GB"/>
        </w:rPr>
        <w:t>ในการประมาณการตามหลักคณิตศาสตร์ประกันภัยเป็นเกณฑ์ในการคำนวณภาระผูกพัน</w:t>
      </w:r>
    </w:p>
    <w:p w14:paraId="39FB915C" w14:textId="77777777" w:rsidR="00012DE0" w:rsidRPr="00D533B8" w:rsidRDefault="00012DE0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03044DA4" w14:textId="77777777" w:rsidR="00F85536" w:rsidRDefault="00F85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5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810"/>
        <w:gridCol w:w="1062"/>
        <w:gridCol w:w="270"/>
        <w:gridCol w:w="1080"/>
        <w:gridCol w:w="270"/>
        <w:gridCol w:w="1080"/>
        <w:gridCol w:w="270"/>
        <w:gridCol w:w="1080"/>
      </w:tblGrid>
      <w:tr w:rsidR="00944454" w:rsidRPr="00D533B8" w14:paraId="7CD27A17" w14:textId="77777777" w:rsidTr="00EC6065">
        <w:tc>
          <w:tcPr>
            <w:tcW w:w="3600" w:type="dxa"/>
            <w:shd w:val="clear" w:color="auto" w:fill="auto"/>
          </w:tcPr>
          <w:p w14:paraId="1BC144D1" w14:textId="77777777" w:rsidR="00944454" w:rsidRPr="00F85536" w:rsidRDefault="00F85536" w:rsidP="00F8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</w:t>
            </w:r>
          </w:p>
        </w:tc>
        <w:tc>
          <w:tcPr>
            <w:tcW w:w="810" w:type="dxa"/>
          </w:tcPr>
          <w:p w14:paraId="6079D0C7" w14:textId="77777777" w:rsidR="00944454" w:rsidRPr="00D533B8" w:rsidRDefault="00944454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3C4B593E" w14:textId="77777777" w:rsidR="00944454" w:rsidRPr="00D533B8" w:rsidRDefault="00944454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AB73BE" w14:textId="77777777" w:rsidR="00944454" w:rsidRPr="00D533B8" w:rsidRDefault="00944454" w:rsidP="003F664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19842029" w14:textId="77777777" w:rsidR="00944454" w:rsidRPr="00D533B8" w:rsidRDefault="00944454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65F" w:rsidRPr="00D533B8" w14:paraId="59E70BF1" w14:textId="77777777" w:rsidTr="00EC6065">
        <w:tc>
          <w:tcPr>
            <w:tcW w:w="3600" w:type="dxa"/>
            <w:shd w:val="clear" w:color="auto" w:fill="auto"/>
          </w:tcPr>
          <w:p w14:paraId="31A2C336" w14:textId="77777777" w:rsidR="0086465F" w:rsidRPr="00D533B8" w:rsidRDefault="00F85536" w:rsidP="00F85536">
            <w:pPr>
              <w:tabs>
                <w:tab w:val="clear" w:pos="227"/>
                <w:tab w:val="clear" w:pos="454"/>
              </w:tabs>
              <w:ind w:left="16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810" w:type="dxa"/>
          </w:tcPr>
          <w:p w14:paraId="4C27B606" w14:textId="77777777" w:rsidR="0086465F" w:rsidRPr="00D533B8" w:rsidRDefault="0086465F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</w:tcPr>
          <w:p w14:paraId="2A7EE1FE" w14:textId="77777777" w:rsidR="0086465F" w:rsidRPr="00D533B8" w:rsidRDefault="0086465F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60B090A2" w14:textId="77777777" w:rsidR="0086465F" w:rsidRPr="00D533B8" w:rsidRDefault="0086465F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A97C01" w14:textId="77777777" w:rsidR="0086465F" w:rsidRPr="00D533B8" w:rsidRDefault="0086465F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14:paraId="31071472" w14:textId="77777777" w:rsidR="0086465F" w:rsidRPr="00D533B8" w:rsidRDefault="0086465F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A82A69" w14:textId="77777777" w:rsidR="0086465F" w:rsidRPr="00D533B8" w:rsidRDefault="0086465F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096FE58D" w14:textId="77777777" w:rsidR="0086465F" w:rsidRPr="00D533B8" w:rsidRDefault="0086465F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C5F8D0" w14:textId="77777777" w:rsidR="0086465F" w:rsidRPr="00D533B8" w:rsidRDefault="0086465F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980A4B" w:rsidRPr="00D533B8" w14:paraId="02D3BBD1" w14:textId="77777777" w:rsidTr="00EC6065">
        <w:tc>
          <w:tcPr>
            <w:tcW w:w="3600" w:type="dxa"/>
            <w:shd w:val="clear" w:color="auto" w:fill="auto"/>
          </w:tcPr>
          <w:p w14:paraId="0FC2083A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C24D39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3619475E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6465F" w:rsidRPr="00D533B8" w14:paraId="2DA99B01" w14:textId="77777777" w:rsidTr="00EC6065">
        <w:trPr>
          <w:trHeight w:val="93"/>
        </w:trPr>
        <w:tc>
          <w:tcPr>
            <w:tcW w:w="3600" w:type="dxa"/>
            <w:shd w:val="clear" w:color="auto" w:fill="auto"/>
          </w:tcPr>
          <w:p w14:paraId="0FD8EC2A" w14:textId="77777777" w:rsidR="0086465F" w:rsidRPr="00D533B8" w:rsidRDefault="0086465F" w:rsidP="008646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810" w:type="dxa"/>
          </w:tcPr>
          <w:p w14:paraId="0FE8B352" w14:textId="77777777" w:rsidR="0086465F" w:rsidRPr="00D533B8" w:rsidRDefault="0086465F" w:rsidP="00864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D3413C6" w14:textId="272CBDCD" w:rsidR="0086465F" w:rsidRPr="00D533B8" w:rsidRDefault="00F559A1" w:rsidP="00F559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2.49 - 2.93</w:t>
            </w:r>
          </w:p>
        </w:tc>
        <w:tc>
          <w:tcPr>
            <w:tcW w:w="270" w:type="dxa"/>
            <w:shd w:val="clear" w:color="auto" w:fill="auto"/>
          </w:tcPr>
          <w:p w14:paraId="01E77B9C" w14:textId="77777777" w:rsidR="0086465F" w:rsidRPr="00D533B8" w:rsidRDefault="0086465F" w:rsidP="0086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DB9B5" w14:textId="77777777" w:rsidR="0086465F" w:rsidRPr="00D533B8" w:rsidRDefault="0086465F" w:rsidP="008646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2.38</w:t>
            </w:r>
          </w:p>
        </w:tc>
        <w:tc>
          <w:tcPr>
            <w:tcW w:w="270" w:type="dxa"/>
            <w:shd w:val="clear" w:color="auto" w:fill="auto"/>
          </w:tcPr>
          <w:p w14:paraId="7A4A2AC5" w14:textId="77777777" w:rsidR="0086465F" w:rsidRPr="00D533B8" w:rsidRDefault="0086465F" w:rsidP="0086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57CC7E" w14:textId="00133594" w:rsidR="0086465F" w:rsidRPr="00D533B8" w:rsidRDefault="00BC6561" w:rsidP="008646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2.49</w:t>
            </w:r>
          </w:p>
        </w:tc>
        <w:tc>
          <w:tcPr>
            <w:tcW w:w="270" w:type="dxa"/>
            <w:shd w:val="clear" w:color="auto" w:fill="auto"/>
          </w:tcPr>
          <w:p w14:paraId="654CBA3D" w14:textId="77777777" w:rsidR="0086465F" w:rsidRPr="00D533B8" w:rsidRDefault="0086465F" w:rsidP="0086465F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91A667" w14:textId="77777777" w:rsidR="0086465F" w:rsidRPr="00D533B8" w:rsidRDefault="0086465F" w:rsidP="008646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2.38</w:t>
            </w:r>
          </w:p>
        </w:tc>
      </w:tr>
      <w:tr w:rsidR="0086465F" w:rsidRPr="00D533B8" w14:paraId="36FD5D37" w14:textId="77777777" w:rsidTr="00EC6065">
        <w:trPr>
          <w:trHeight w:val="93"/>
        </w:trPr>
        <w:tc>
          <w:tcPr>
            <w:tcW w:w="3600" w:type="dxa"/>
            <w:shd w:val="clear" w:color="auto" w:fill="auto"/>
          </w:tcPr>
          <w:p w14:paraId="5EAC4A2E" w14:textId="77777777" w:rsidR="0086465F" w:rsidRPr="00D533B8" w:rsidRDefault="0086465F" w:rsidP="008646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ในอนาคต</w:t>
            </w:r>
          </w:p>
        </w:tc>
        <w:tc>
          <w:tcPr>
            <w:tcW w:w="810" w:type="dxa"/>
          </w:tcPr>
          <w:p w14:paraId="12A6B83B" w14:textId="77777777" w:rsidR="0086465F" w:rsidRPr="00D533B8" w:rsidRDefault="0086465F" w:rsidP="00864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0F66A08" w14:textId="0A14EE97" w:rsidR="0086465F" w:rsidRPr="00D533B8" w:rsidRDefault="00F559A1" w:rsidP="00F559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84E6A08" w14:textId="77777777" w:rsidR="0086465F" w:rsidRPr="00D533B8" w:rsidRDefault="0086465F" w:rsidP="0086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6866D" w14:textId="77777777" w:rsidR="0086465F" w:rsidRPr="00D533B8" w:rsidRDefault="0086465F" w:rsidP="008646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39FF56A" w14:textId="77777777" w:rsidR="0086465F" w:rsidRPr="00D533B8" w:rsidRDefault="0086465F" w:rsidP="0086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6B9FA" w14:textId="7BFB1400" w:rsidR="0086465F" w:rsidRPr="00D533B8" w:rsidRDefault="00BC6561" w:rsidP="008646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6976D4" w14:textId="77777777" w:rsidR="0086465F" w:rsidRPr="00D533B8" w:rsidRDefault="0086465F" w:rsidP="0086465F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04FAC" w14:textId="77777777" w:rsidR="0086465F" w:rsidRPr="00D533B8" w:rsidRDefault="0086465F" w:rsidP="008646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86465F" w:rsidRPr="00D533B8" w14:paraId="656425B0" w14:textId="77777777" w:rsidTr="00EC6065">
        <w:trPr>
          <w:trHeight w:val="93"/>
        </w:trPr>
        <w:tc>
          <w:tcPr>
            <w:tcW w:w="3600" w:type="dxa"/>
            <w:shd w:val="clear" w:color="auto" w:fill="auto"/>
          </w:tcPr>
          <w:p w14:paraId="30EDD7C1" w14:textId="77777777" w:rsidR="0086465F" w:rsidRPr="00D533B8" w:rsidRDefault="0086465F" w:rsidP="0086465F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810" w:type="dxa"/>
          </w:tcPr>
          <w:p w14:paraId="2F7AD99C" w14:textId="77777777" w:rsidR="0086465F" w:rsidRPr="00D533B8" w:rsidRDefault="0086465F" w:rsidP="008646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16FB0EFD" w14:textId="07834383" w:rsidR="0086465F" w:rsidRPr="00D533B8" w:rsidRDefault="00F559A1" w:rsidP="00F559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0 - 40</w:t>
            </w:r>
          </w:p>
        </w:tc>
        <w:tc>
          <w:tcPr>
            <w:tcW w:w="270" w:type="dxa"/>
            <w:shd w:val="clear" w:color="auto" w:fill="auto"/>
          </w:tcPr>
          <w:p w14:paraId="387AC72B" w14:textId="77777777" w:rsidR="0086465F" w:rsidRPr="00D533B8" w:rsidRDefault="0086465F" w:rsidP="0086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378C7E" w14:textId="77777777" w:rsidR="0086465F" w:rsidRPr="00D533B8" w:rsidRDefault="0086465F" w:rsidP="008646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0 - 50</w:t>
            </w:r>
          </w:p>
        </w:tc>
        <w:tc>
          <w:tcPr>
            <w:tcW w:w="270" w:type="dxa"/>
            <w:shd w:val="clear" w:color="auto" w:fill="auto"/>
          </w:tcPr>
          <w:p w14:paraId="4315AFBD" w14:textId="77777777" w:rsidR="0086465F" w:rsidRPr="00D533B8" w:rsidRDefault="0086465F" w:rsidP="0086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03CA11" w14:textId="4E85A4A5" w:rsidR="0086465F" w:rsidRPr="00D533B8" w:rsidRDefault="00BC6561" w:rsidP="008646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0 - 40</w:t>
            </w:r>
          </w:p>
        </w:tc>
        <w:tc>
          <w:tcPr>
            <w:tcW w:w="270" w:type="dxa"/>
            <w:shd w:val="clear" w:color="auto" w:fill="auto"/>
          </w:tcPr>
          <w:p w14:paraId="566BB0F0" w14:textId="77777777" w:rsidR="0086465F" w:rsidRPr="00D533B8" w:rsidRDefault="0086465F" w:rsidP="0086465F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FBAF4" w14:textId="77777777" w:rsidR="0086465F" w:rsidRPr="00D533B8" w:rsidRDefault="0086465F" w:rsidP="0086465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0 - 50</w:t>
            </w:r>
          </w:p>
        </w:tc>
      </w:tr>
    </w:tbl>
    <w:p w14:paraId="4E06C54D" w14:textId="77777777" w:rsidR="00944454" w:rsidRPr="00D533B8" w:rsidRDefault="00944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green"/>
        </w:rPr>
      </w:pPr>
    </w:p>
    <w:p w14:paraId="74CBF82E" w14:textId="77777777" w:rsidR="00944454" w:rsidRPr="00D533B8" w:rsidRDefault="00944454" w:rsidP="00944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ข้</w:t>
      </w:r>
      <w:r w:rsidR="00243640" w:rsidRPr="00D533B8">
        <w:rPr>
          <w:rFonts w:ascii="Angsana New" w:hAnsi="Angsana New"/>
          <w:sz w:val="30"/>
          <w:szCs w:val="30"/>
          <w:cs/>
        </w:rPr>
        <w:t>อสมมติ</w:t>
      </w:r>
      <w:r w:rsidRPr="00D533B8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14:paraId="4FFCFB6A" w14:textId="77777777" w:rsidR="00944454" w:rsidRPr="00D533B8" w:rsidRDefault="00944454" w:rsidP="00944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745F158" w14:textId="468D6590" w:rsidR="00F85536" w:rsidRDefault="00944454" w:rsidP="00F85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533B8">
        <w:rPr>
          <w:rFonts w:ascii="Angsana New" w:hAnsi="Angsana New"/>
          <w:sz w:val="30"/>
          <w:szCs w:val="30"/>
        </w:rPr>
        <w:t xml:space="preserve">31 </w:t>
      </w:r>
      <w:r w:rsidRPr="00D533B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627D4" w:rsidRPr="00D533B8">
        <w:rPr>
          <w:rFonts w:ascii="Angsana New" w:hAnsi="Angsana New"/>
          <w:sz w:val="30"/>
          <w:szCs w:val="30"/>
        </w:rPr>
        <w:t>256</w:t>
      </w:r>
      <w:r w:rsidR="0086465F">
        <w:rPr>
          <w:rFonts w:ascii="Angsana New" w:hAnsi="Angsana New" w:hint="cs"/>
          <w:sz w:val="30"/>
          <w:szCs w:val="30"/>
          <w:cs/>
        </w:rPr>
        <w:t>2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4A4404" w:rsidRPr="00D533B8">
        <w:rPr>
          <w:rFonts w:ascii="Angsana New" w:hAnsi="Angsana New"/>
          <w:sz w:val="30"/>
          <w:szCs w:val="30"/>
          <w:cs/>
        </w:rPr>
        <w:t>ผูกพันผลประโยชน์ที่กำหนด</w:t>
      </w:r>
      <w:r w:rsidR="004A4404" w:rsidRPr="00AA216D">
        <w:rPr>
          <w:rFonts w:ascii="Angsana New" w:hAnsi="Angsana New"/>
          <w:sz w:val="30"/>
          <w:szCs w:val="30"/>
          <w:cs/>
        </w:rPr>
        <w:t>ไว้เป็น</w:t>
      </w:r>
      <w:r w:rsidR="00177DFA" w:rsidRPr="00AA216D">
        <w:rPr>
          <w:rFonts w:ascii="Angsana New" w:hAnsi="Angsana New" w:hint="cs"/>
          <w:sz w:val="30"/>
          <w:szCs w:val="30"/>
          <w:cs/>
        </w:rPr>
        <w:t xml:space="preserve"> </w:t>
      </w:r>
      <w:r w:rsidR="00F559A1" w:rsidRPr="00AA216D">
        <w:rPr>
          <w:rFonts w:ascii="Angsana New" w:hAnsi="Angsana New"/>
          <w:sz w:val="30"/>
          <w:szCs w:val="30"/>
        </w:rPr>
        <w:t>23.85 - 30.28</w:t>
      </w:r>
      <w:r w:rsidR="009969E5" w:rsidRPr="00AA216D">
        <w:rPr>
          <w:rFonts w:ascii="Angsana New" w:hAnsi="Angsana New"/>
          <w:sz w:val="30"/>
          <w:szCs w:val="30"/>
        </w:rPr>
        <w:t xml:space="preserve"> </w:t>
      </w:r>
      <w:r w:rsidRPr="00AA216D">
        <w:rPr>
          <w:rFonts w:ascii="Angsana New" w:hAnsi="Angsana New"/>
          <w:sz w:val="30"/>
          <w:szCs w:val="30"/>
          <w:cs/>
        </w:rPr>
        <w:t xml:space="preserve">ปี </w:t>
      </w:r>
      <w:r w:rsidRPr="00AA216D">
        <w:rPr>
          <w:rFonts w:ascii="Angsana New" w:hAnsi="Angsana New"/>
          <w:i/>
          <w:iCs/>
          <w:sz w:val="30"/>
          <w:szCs w:val="30"/>
          <w:cs/>
        </w:rPr>
        <w:t>(</w:t>
      </w:r>
      <w:r w:rsidR="009969E5" w:rsidRPr="00AA216D">
        <w:rPr>
          <w:rFonts w:ascii="Angsana New" w:hAnsi="Angsana New"/>
          <w:i/>
          <w:iCs/>
          <w:sz w:val="30"/>
          <w:szCs w:val="30"/>
        </w:rPr>
        <w:t>25</w:t>
      </w:r>
      <w:r w:rsidR="00980A4B" w:rsidRPr="00AA216D">
        <w:rPr>
          <w:rFonts w:ascii="Angsana New" w:hAnsi="Angsana New"/>
          <w:i/>
          <w:iCs/>
          <w:sz w:val="30"/>
          <w:szCs w:val="30"/>
        </w:rPr>
        <w:t>6</w:t>
      </w:r>
      <w:r w:rsidR="0086465F" w:rsidRPr="00AA216D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9969E5" w:rsidRPr="00AA216D">
        <w:rPr>
          <w:rFonts w:ascii="Angsana New" w:hAnsi="Angsana New"/>
          <w:i/>
          <w:iCs/>
          <w:sz w:val="30"/>
          <w:szCs w:val="30"/>
        </w:rPr>
        <w:t xml:space="preserve">: </w:t>
      </w:r>
      <w:r w:rsidR="00980A4B" w:rsidRPr="00AA216D">
        <w:rPr>
          <w:rFonts w:ascii="Angsana New" w:hAnsi="Angsana New"/>
          <w:i/>
          <w:iCs/>
          <w:sz w:val="30"/>
          <w:szCs w:val="30"/>
        </w:rPr>
        <w:t>21.85</w:t>
      </w:r>
      <w:r w:rsidRPr="00AA216D">
        <w:rPr>
          <w:rFonts w:ascii="Angsana New" w:hAnsi="Angsana New"/>
          <w:i/>
          <w:iCs/>
          <w:sz w:val="30"/>
          <w:szCs w:val="30"/>
        </w:rPr>
        <w:t xml:space="preserve"> </w:t>
      </w:r>
      <w:r w:rsidRPr="00AA216D">
        <w:rPr>
          <w:rFonts w:ascii="Angsana New" w:hAnsi="Angsana New"/>
          <w:i/>
          <w:iCs/>
          <w:sz w:val="30"/>
          <w:szCs w:val="30"/>
          <w:cs/>
        </w:rPr>
        <w:t>ปี)</w:t>
      </w:r>
      <w:r w:rsidRPr="00D533B8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1487CA9" w14:textId="77777777" w:rsidR="00F85536" w:rsidRDefault="00F85536" w:rsidP="00F85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24E32202" w14:textId="77777777" w:rsidR="00944454" w:rsidRPr="00D533B8" w:rsidRDefault="00944454" w:rsidP="00F85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89C6C8F" w14:textId="77777777" w:rsidR="005A1A81" w:rsidRPr="0048181C" w:rsidRDefault="005A1A81" w:rsidP="0017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3FD8EE0" w14:textId="77777777" w:rsidR="00944454" w:rsidRPr="00D533B8" w:rsidRDefault="006B6911" w:rsidP="00F65FC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944454" w:rsidRPr="00D533B8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</w:t>
      </w:r>
      <w:r w:rsidRPr="00D533B8">
        <w:rPr>
          <w:rFonts w:ascii="Angsana New" w:hAnsi="Angsana New"/>
          <w:sz w:val="30"/>
          <w:szCs w:val="30"/>
          <w:cs/>
        </w:rPr>
        <w:t>ิ</w:t>
      </w:r>
      <w:r w:rsidR="00944454" w:rsidRPr="00D533B8">
        <w:rPr>
          <w:rFonts w:ascii="Angsana New" w:hAnsi="Angsana New"/>
          <w:sz w:val="30"/>
          <w:szCs w:val="30"/>
          <w:cs/>
        </w:rPr>
        <w:t>อื่นๆ คงที่</w:t>
      </w:r>
    </w:p>
    <w:p w14:paraId="115F1AEB" w14:textId="77777777" w:rsidR="00944454" w:rsidRPr="0048181C" w:rsidRDefault="00944454" w:rsidP="00AF5156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-34"/>
        <w:jc w:val="thaiDistribute"/>
        <w:rPr>
          <w:rFonts w:ascii="Angsana New" w:hAnsi="Angsana New"/>
          <w:sz w:val="30"/>
          <w:szCs w:val="30"/>
          <w:highlight w:val="green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80"/>
        <w:gridCol w:w="270"/>
        <w:gridCol w:w="1080"/>
        <w:gridCol w:w="270"/>
        <w:gridCol w:w="1080"/>
      </w:tblGrid>
      <w:tr w:rsidR="00187056" w:rsidRPr="00D533B8" w14:paraId="658FAF39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0898604C" w14:textId="77777777" w:rsidR="00187056" w:rsidRPr="00D533B8" w:rsidRDefault="00187056" w:rsidP="003F6649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  <w:vAlign w:val="center"/>
          </w:tcPr>
          <w:p w14:paraId="58B2FC8E" w14:textId="77777777" w:rsidR="00187056" w:rsidRPr="00D533B8" w:rsidRDefault="00187056" w:rsidP="0018705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5536" w:rsidRPr="00D533B8" w14:paraId="3D67EBAC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5441FD2A" w14:textId="77777777" w:rsidR="00F85536" w:rsidRPr="00BC6561" w:rsidRDefault="00187056" w:rsidP="00187056">
            <w:pPr>
              <w:ind w:right="-108"/>
              <w:jc w:val="thaiDistribute"/>
              <w:rPr>
                <w:rFonts w:ascii="Angsana New" w:hAnsi="Angsana New"/>
                <w:b/>
                <w:spacing w:val="-2"/>
                <w:sz w:val="30"/>
                <w:szCs w:val="30"/>
              </w:rPr>
            </w:pPr>
            <w:r w:rsidRPr="00BC6561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029A1DD6" w14:textId="77777777" w:rsidR="00F85536" w:rsidRPr="00BC6561" w:rsidRDefault="00F85536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C6561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BC6561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C656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74B98" w14:textId="77777777" w:rsidR="00F85536" w:rsidRPr="00BC6561" w:rsidRDefault="00F85536" w:rsidP="003F664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149BF08C" w14:textId="77777777" w:rsidR="00F85536" w:rsidRPr="00BC6561" w:rsidRDefault="00F85536" w:rsidP="00F855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6561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  <w:r w:rsidRPr="00BC656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C656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5536" w:rsidRPr="00D533B8" w14:paraId="49ABA71B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56C903E5" w14:textId="77777777" w:rsidR="00F85536" w:rsidRPr="00187056" w:rsidRDefault="00187056" w:rsidP="00F85536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87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87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87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78A73CEF" w14:textId="77777777" w:rsidR="00F85536" w:rsidRPr="00D533B8" w:rsidRDefault="00F85536" w:rsidP="00F8553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2D9875F" w14:textId="77777777" w:rsidR="00F85536" w:rsidRPr="00D533B8" w:rsidRDefault="00F85536" w:rsidP="00F8553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2B2CBE" w14:textId="77777777" w:rsidR="00F85536" w:rsidRPr="00D533B8" w:rsidRDefault="00F85536" w:rsidP="00F8553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96037B6" w14:textId="77777777" w:rsidR="00F85536" w:rsidRPr="00D533B8" w:rsidRDefault="00F85536" w:rsidP="00F8553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460DEC" w14:textId="77777777" w:rsidR="00F85536" w:rsidRPr="00D533B8" w:rsidRDefault="00F85536" w:rsidP="00F8553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990D12E" w14:textId="77777777" w:rsidR="00F85536" w:rsidRPr="00D533B8" w:rsidRDefault="00F85536" w:rsidP="00F8553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B59F43" w14:textId="77777777" w:rsidR="00F85536" w:rsidRPr="00D533B8" w:rsidRDefault="00F85536" w:rsidP="00F8553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242DC6" w:rsidRPr="00D533B8" w14:paraId="50C11F4C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59368183" w14:textId="77777777" w:rsidR="00242DC6" w:rsidRPr="00D533B8" w:rsidRDefault="00242DC6" w:rsidP="00944454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1B135C1A" w14:textId="77777777" w:rsidR="00242DC6" w:rsidRPr="00242DC6" w:rsidRDefault="00242DC6" w:rsidP="0094445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42DC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C7D15" w:rsidRPr="00D533B8" w14:paraId="78A70341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1BDA75E3" w14:textId="77777777" w:rsidR="00EC7D15" w:rsidRPr="00D533B8" w:rsidRDefault="00EC7D15" w:rsidP="00EC7D15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26E93FB0" w14:textId="60344233" w:rsidR="00EC7D15" w:rsidRPr="00D533B8" w:rsidRDefault="00F559A1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(2,542)</w:t>
            </w:r>
          </w:p>
        </w:tc>
        <w:tc>
          <w:tcPr>
            <w:tcW w:w="270" w:type="dxa"/>
            <w:shd w:val="clear" w:color="auto" w:fill="auto"/>
          </w:tcPr>
          <w:p w14:paraId="5D3CFB95" w14:textId="77777777" w:rsidR="00EC7D15" w:rsidRPr="00D533B8" w:rsidRDefault="00EC7D15" w:rsidP="00EC7D15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8C6943" w14:textId="77777777" w:rsidR="00EC7D15" w:rsidRPr="00D533B8" w:rsidRDefault="00187056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(963)</w:t>
            </w:r>
          </w:p>
        </w:tc>
        <w:tc>
          <w:tcPr>
            <w:tcW w:w="270" w:type="dxa"/>
            <w:shd w:val="clear" w:color="auto" w:fill="auto"/>
          </w:tcPr>
          <w:p w14:paraId="30AED28F" w14:textId="77777777" w:rsidR="00EC7D15" w:rsidRPr="00D533B8" w:rsidRDefault="00EC7D15" w:rsidP="00EC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D079A9" w14:textId="366B0500" w:rsidR="00EC7D15" w:rsidRPr="00D533B8" w:rsidRDefault="00F559A1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3,018</w:t>
            </w:r>
          </w:p>
        </w:tc>
        <w:tc>
          <w:tcPr>
            <w:tcW w:w="270" w:type="dxa"/>
            <w:shd w:val="clear" w:color="auto" w:fill="auto"/>
          </w:tcPr>
          <w:p w14:paraId="01D82DB4" w14:textId="77777777" w:rsidR="00EC7D15" w:rsidRPr="00D533B8" w:rsidRDefault="00EC7D15" w:rsidP="00EC7D15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5DF5AE" w14:textId="77777777" w:rsidR="00EC7D15" w:rsidRPr="00D533B8" w:rsidRDefault="00187056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1,097</w:t>
            </w:r>
          </w:p>
        </w:tc>
      </w:tr>
      <w:tr w:rsidR="00187056" w:rsidRPr="00D533B8" w14:paraId="39A9F31D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3A34CCCD" w14:textId="77777777" w:rsidR="00187056" w:rsidRPr="00D533B8" w:rsidRDefault="00187056" w:rsidP="00C1252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16A19570" w14:textId="42A976A1" w:rsidR="00187056" w:rsidRPr="00D533B8" w:rsidRDefault="00F559A1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2,832</w:t>
            </w:r>
          </w:p>
        </w:tc>
        <w:tc>
          <w:tcPr>
            <w:tcW w:w="270" w:type="dxa"/>
            <w:shd w:val="clear" w:color="auto" w:fill="auto"/>
          </w:tcPr>
          <w:p w14:paraId="4FEEAFAB" w14:textId="77777777" w:rsidR="00187056" w:rsidRPr="00D533B8" w:rsidRDefault="00187056" w:rsidP="00C1252E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D625FD" w14:textId="77777777" w:rsidR="00187056" w:rsidRPr="00D533B8" w:rsidRDefault="00187056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1,163</w:t>
            </w:r>
          </w:p>
        </w:tc>
        <w:tc>
          <w:tcPr>
            <w:tcW w:w="270" w:type="dxa"/>
            <w:shd w:val="clear" w:color="auto" w:fill="auto"/>
          </w:tcPr>
          <w:p w14:paraId="3C7C1FD8" w14:textId="77777777" w:rsidR="00187056" w:rsidRPr="00D533B8" w:rsidRDefault="00187056" w:rsidP="00C1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DE7F82" w14:textId="1E8A35C7" w:rsidR="00187056" w:rsidRPr="00D533B8" w:rsidRDefault="00F559A1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(2,434)</w:t>
            </w:r>
          </w:p>
        </w:tc>
        <w:tc>
          <w:tcPr>
            <w:tcW w:w="270" w:type="dxa"/>
            <w:shd w:val="clear" w:color="auto" w:fill="auto"/>
          </w:tcPr>
          <w:p w14:paraId="72CE5020" w14:textId="77777777" w:rsidR="00187056" w:rsidRPr="00D533B8" w:rsidRDefault="00187056" w:rsidP="00C1252E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E4DAC7" w14:textId="77777777" w:rsidR="00187056" w:rsidRPr="00D533B8" w:rsidRDefault="00187056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(1,041)</w:t>
            </w:r>
          </w:p>
        </w:tc>
      </w:tr>
      <w:tr w:rsidR="004430C9" w:rsidRPr="00D533B8" w14:paraId="39AE8631" w14:textId="77777777" w:rsidTr="00BC6561">
        <w:trPr>
          <w:trHeight w:val="380"/>
        </w:trPr>
        <w:tc>
          <w:tcPr>
            <w:tcW w:w="4230" w:type="dxa"/>
            <w:shd w:val="clear" w:color="auto" w:fill="auto"/>
          </w:tcPr>
          <w:p w14:paraId="47E06BE3" w14:textId="77777777" w:rsidR="004430C9" w:rsidRPr="004430C9" w:rsidRDefault="004430C9" w:rsidP="0018705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430C9">
              <w:rPr>
                <w:rFonts w:ascii="Angsana New" w:hAnsi="Angsana New" w:hint="cs"/>
                <w:sz w:val="30"/>
                <w:szCs w:val="30"/>
                <w:cs/>
              </w:rPr>
              <w:t>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0797C0D4" w14:textId="7B444E0A" w:rsidR="00B34D28" w:rsidRPr="00D533B8" w:rsidRDefault="00F559A1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(2,819)</w:t>
            </w:r>
          </w:p>
        </w:tc>
        <w:tc>
          <w:tcPr>
            <w:tcW w:w="270" w:type="dxa"/>
            <w:shd w:val="clear" w:color="auto" w:fill="auto"/>
          </w:tcPr>
          <w:p w14:paraId="63CD44ED" w14:textId="77777777" w:rsidR="004430C9" w:rsidRPr="00D533B8" w:rsidRDefault="004430C9" w:rsidP="00EC7D15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DA35FA" w14:textId="77777777" w:rsidR="00B34D28" w:rsidRPr="00D533B8" w:rsidRDefault="00187056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(1,124)</w:t>
            </w:r>
          </w:p>
        </w:tc>
        <w:tc>
          <w:tcPr>
            <w:tcW w:w="270" w:type="dxa"/>
            <w:shd w:val="clear" w:color="auto" w:fill="auto"/>
          </w:tcPr>
          <w:p w14:paraId="525597A7" w14:textId="77777777" w:rsidR="004430C9" w:rsidRPr="00D533B8" w:rsidRDefault="004430C9" w:rsidP="00EC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A7C7B9" w14:textId="6D450A5F" w:rsidR="00B34D28" w:rsidRPr="00D533B8" w:rsidRDefault="00F559A1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1,424</w:t>
            </w:r>
          </w:p>
        </w:tc>
        <w:tc>
          <w:tcPr>
            <w:tcW w:w="270" w:type="dxa"/>
            <w:shd w:val="clear" w:color="auto" w:fill="auto"/>
          </w:tcPr>
          <w:p w14:paraId="17A5C6D2" w14:textId="77777777" w:rsidR="004430C9" w:rsidRPr="00D533B8" w:rsidRDefault="004430C9" w:rsidP="00EC7D15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C92C1F" w14:textId="77777777" w:rsidR="0051781D" w:rsidRPr="00D533B8" w:rsidRDefault="00187056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</w:p>
        </w:tc>
      </w:tr>
      <w:tr w:rsidR="002B08C5" w:rsidRPr="00D533B8" w14:paraId="6BB9AAAA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775ED2F9" w14:textId="77777777" w:rsidR="002B08C5" w:rsidRPr="00D533B8" w:rsidRDefault="002B08C5" w:rsidP="002B08C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0BD09E1C" w14:textId="2DCB1FA8" w:rsidR="002B08C5" w:rsidRDefault="00F559A1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5D4E5131" w14:textId="77777777" w:rsidR="002B08C5" w:rsidRPr="00D533B8" w:rsidRDefault="002B08C5" w:rsidP="00EC7D15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8DA769" w14:textId="77777777" w:rsidR="002B08C5" w:rsidRDefault="00187056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755C1C1E" w14:textId="77777777" w:rsidR="002B08C5" w:rsidRPr="00D533B8" w:rsidRDefault="002B08C5" w:rsidP="00EC7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AF94D8" w14:textId="17640E35" w:rsidR="002B08C5" w:rsidRDefault="00F559A1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(138)</w:t>
            </w:r>
          </w:p>
        </w:tc>
        <w:tc>
          <w:tcPr>
            <w:tcW w:w="270" w:type="dxa"/>
            <w:shd w:val="clear" w:color="auto" w:fill="auto"/>
          </w:tcPr>
          <w:p w14:paraId="0FEE1CAE" w14:textId="77777777" w:rsidR="002B08C5" w:rsidRPr="00D533B8" w:rsidRDefault="002B08C5" w:rsidP="00EC7D15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EFC81" w14:textId="77777777" w:rsidR="002B08C5" w:rsidRDefault="00187056" w:rsidP="00EC7D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(58)</w:t>
            </w:r>
          </w:p>
        </w:tc>
      </w:tr>
    </w:tbl>
    <w:p w14:paraId="4CD538BD" w14:textId="77777777" w:rsidR="006B6911" w:rsidRDefault="006B6911" w:rsidP="00D6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5AB7F" w14:textId="77777777" w:rsidR="0087172F" w:rsidRDefault="0087172F">
      <w:r>
        <w:br w:type="page"/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80"/>
        <w:gridCol w:w="270"/>
        <w:gridCol w:w="1080"/>
        <w:gridCol w:w="270"/>
        <w:gridCol w:w="1080"/>
      </w:tblGrid>
      <w:tr w:rsidR="00187056" w:rsidRPr="00D533B8" w14:paraId="53201EAF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2AEE839A" w14:textId="6856C94E" w:rsidR="00187056" w:rsidRPr="00D533B8" w:rsidRDefault="00187056" w:rsidP="00C1252E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  <w:vAlign w:val="center"/>
          </w:tcPr>
          <w:p w14:paraId="1B3B75BA" w14:textId="77777777" w:rsidR="00187056" w:rsidRPr="00D533B8" w:rsidRDefault="00187056" w:rsidP="00C125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187056" w:rsidRPr="00D533B8" w14:paraId="35A870E8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12460FAC" w14:textId="77777777" w:rsidR="00187056" w:rsidRPr="00BC6561" w:rsidRDefault="00187056" w:rsidP="00C1252E">
            <w:pPr>
              <w:ind w:right="-108"/>
              <w:jc w:val="thaiDistribute"/>
              <w:rPr>
                <w:rFonts w:ascii="Angsana New" w:hAnsi="Angsana New"/>
                <w:b/>
                <w:spacing w:val="-2"/>
                <w:sz w:val="30"/>
                <w:szCs w:val="30"/>
              </w:rPr>
            </w:pPr>
            <w:r w:rsidRPr="00BC6561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24D3E2C6" w14:textId="77777777" w:rsidR="00187056" w:rsidRPr="00BC6561" w:rsidRDefault="00187056" w:rsidP="00C1252E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C6561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BC6561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C656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AF7CA0" w14:textId="77777777" w:rsidR="00187056" w:rsidRPr="00BC6561" w:rsidRDefault="00187056" w:rsidP="00C1252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A4CF6E5" w14:textId="77777777" w:rsidR="00187056" w:rsidRPr="00BC6561" w:rsidRDefault="00187056" w:rsidP="00C125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6561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  <w:r w:rsidRPr="00BC656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C656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87056" w:rsidRPr="00D533B8" w14:paraId="49A6CC80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1A003339" w14:textId="77777777" w:rsidR="00187056" w:rsidRPr="00187056" w:rsidRDefault="00187056" w:rsidP="00C1252E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87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87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87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14B9DB5D" w14:textId="77777777" w:rsidR="00187056" w:rsidRPr="00D533B8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9214777" w14:textId="77777777" w:rsidR="00187056" w:rsidRPr="00D533B8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BF8169" w14:textId="77777777" w:rsidR="00187056" w:rsidRPr="00D533B8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9D48989" w14:textId="77777777" w:rsidR="00187056" w:rsidRPr="00D533B8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AD384B" w14:textId="77777777" w:rsidR="00187056" w:rsidRPr="00D533B8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55561D3" w14:textId="77777777" w:rsidR="00187056" w:rsidRPr="00D533B8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96A78E" w14:textId="77777777" w:rsidR="00187056" w:rsidRPr="00D533B8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187056" w:rsidRPr="00D533B8" w14:paraId="3347B1EF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1F002324" w14:textId="77777777" w:rsidR="00187056" w:rsidRPr="00D533B8" w:rsidRDefault="00187056" w:rsidP="00C1252E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6350F158" w14:textId="77777777" w:rsidR="00187056" w:rsidRPr="00242DC6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42DC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7056" w:rsidRPr="00D533B8" w14:paraId="32FF6108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6081E60E" w14:textId="77777777" w:rsidR="00187056" w:rsidRPr="00D533B8" w:rsidRDefault="00187056" w:rsidP="00C1252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726384D2" w14:textId="77777777" w:rsidR="00187056" w:rsidRPr="00D533B8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(2,502)</w:t>
            </w:r>
          </w:p>
        </w:tc>
        <w:tc>
          <w:tcPr>
            <w:tcW w:w="270" w:type="dxa"/>
            <w:shd w:val="clear" w:color="auto" w:fill="auto"/>
          </w:tcPr>
          <w:p w14:paraId="6EEB4F0B" w14:textId="77777777" w:rsidR="00187056" w:rsidRPr="00D533B8" w:rsidRDefault="00187056" w:rsidP="00C1252E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44426B" w14:textId="77777777" w:rsidR="00187056" w:rsidRPr="00D533B8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(963)</w:t>
            </w:r>
          </w:p>
        </w:tc>
        <w:tc>
          <w:tcPr>
            <w:tcW w:w="270" w:type="dxa"/>
            <w:shd w:val="clear" w:color="auto" w:fill="auto"/>
          </w:tcPr>
          <w:p w14:paraId="59B4F297" w14:textId="77777777" w:rsidR="00187056" w:rsidRPr="00D533B8" w:rsidRDefault="00187056" w:rsidP="00C1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CB5E07" w14:textId="77777777" w:rsidR="00187056" w:rsidRPr="00D533B8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2,971</w:t>
            </w:r>
          </w:p>
        </w:tc>
        <w:tc>
          <w:tcPr>
            <w:tcW w:w="270" w:type="dxa"/>
            <w:shd w:val="clear" w:color="auto" w:fill="auto"/>
          </w:tcPr>
          <w:p w14:paraId="4DE2FDD8" w14:textId="77777777" w:rsidR="00187056" w:rsidRPr="00D533B8" w:rsidRDefault="00187056" w:rsidP="00C1252E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1365E" w14:textId="77777777" w:rsidR="00187056" w:rsidRPr="00D533B8" w:rsidRDefault="00BB3549" w:rsidP="00BC65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1,097</w:t>
            </w:r>
          </w:p>
        </w:tc>
      </w:tr>
      <w:tr w:rsidR="00187056" w:rsidRPr="00D533B8" w14:paraId="711DA08C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0A3A422E" w14:textId="77777777" w:rsidR="00187056" w:rsidRPr="00D533B8" w:rsidRDefault="00187056" w:rsidP="00C1252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7809A31E" w14:textId="77777777" w:rsidR="00187056" w:rsidRPr="00D533B8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2,784</w:t>
            </w:r>
          </w:p>
        </w:tc>
        <w:tc>
          <w:tcPr>
            <w:tcW w:w="270" w:type="dxa"/>
            <w:shd w:val="clear" w:color="auto" w:fill="auto"/>
          </w:tcPr>
          <w:p w14:paraId="24C3AFE2" w14:textId="77777777" w:rsidR="00187056" w:rsidRPr="00D533B8" w:rsidRDefault="00187056" w:rsidP="00C1252E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3F3FDB" w14:textId="77777777" w:rsidR="00187056" w:rsidRPr="00D533B8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1,163</w:t>
            </w:r>
          </w:p>
        </w:tc>
        <w:tc>
          <w:tcPr>
            <w:tcW w:w="270" w:type="dxa"/>
            <w:shd w:val="clear" w:color="auto" w:fill="auto"/>
          </w:tcPr>
          <w:p w14:paraId="4F81645D" w14:textId="77777777" w:rsidR="00187056" w:rsidRPr="00D533B8" w:rsidRDefault="00187056" w:rsidP="00C1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F41948" w14:textId="77777777" w:rsidR="00187056" w:rsidRPr="00D533B8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(2,392)</w:t>
            </w:r>
          </w:p>
        </w:tc>
        <w:tc>
          <w:tcPr>
            <w:tcW w:w="270" w:type="dxa"/>
            <w:shd w:val="clear" w:color="auto" w:fill="auto"/>
          </w:tcPr>
          <w:p w14:paraId="7C7AB34C" w14:textId="77777777" w:rsidR="00187056" w:rsidRPr="00D533B8" w:rsidRDefault="00187056" w:rsidP="00C1252E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3D6A24" w14:textId="77777777" w:rsidR="00187056" w:rsidRPr="00D533B8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(1,041)</w:t>
            </w:r>
          </w:p>
        </w:tc>
      </w:tr>
      <w:tr w:rsidR="00187056" w:rsidRPr="00D533B8" w14:paraId="74C05BE3" w14:textId="77777777" w:rsidTr="00BC6561">
        <w:trPr>
          <w:trHeight w:val="380"/>
        </w:trPr>
        <w:tc>
          <w:tcPr>
            <w:tcW w:w="4230" w:type="dxa"/>
            <w:shd w:val="clear" w:color="auto" w:fill="auto"/>
          </w:tcPr>
          <w:p w14:paraId="18A500EA" w14:textId="77777777" w:rsidR="00187056" w:rsidRPr="004430C9" w:rsidRDefault="00187056" w:rsidP="00C1252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430C9">
              <w:rPr>
                <w:rFonts w:ascii="Angsana New" w:hAnsi="Angsana New" w:hint="cs"/>
                <w:sz w:val="30"/>
                <w:szCs w:val="30"/>
                <w:cs/>
              </w:rPr>
              <w:t>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0D20D3C6" w14:textId="77777777" w:rsidR="00187056" w:rsidRPr="00D533B8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(2,774)</w:t>
            </w:r>
          </w:p>
        </w:tc>
        <w:tc>
          <w:tcPr>
            <w:tcW w:w="270" w:type="dxa"/>
            <w:shd w:val="clear" w:color="auto" w:fill="auto"/>
          </w:tcPr>
          <w:p w14:paraId="3F690056" w14:textId="77777777" w:rsidR="00187056" w:rsidRPr="00D533B8" w:rsidRDefault="00187056" w:rsidP="00C1252E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3EBFEE" w14:textId="77777777" w:rsidR="00187056" w:rsidRPr="00D533B8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(1,124)</w:t>
            </w:r>
          </w:p>
        </w:tc>
        <w:tc>
          <w:tcPr>
            <w:tcW w:w="270" w:type="dxa"/>
            <w:shd w:val="clear" w:color="auto" w:fill="auto"/>
          </w:tcPr>
          <w:p w14:paraId="1455DB64" w14:textId="77777777" w:rsidR="00187056" w:rsidRPr="00D533B8" w:rsidRDefault="00187056" w:rsidP="00C1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E3B35" w14:textId="77777777" w:rsidR="00187056" w:rsidRPr="00D533B8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1,405</w:t>
            </w:r>
          </w:p>
        </w:tc>
        <w:tc>
          <w:tcPr>
            <w:tcW w:w="270" w:type="dxa"/>
            <w:shd w:val="clear" w:color="auto" w:fill="auto"/>
          </w:tcPr>
          <w:p w14:paraId="4EC23CB7" w14:textId="77777777" w:rsidR="00187056" w:rsidRPr="00D533B8" w:rsidRDefault="00187056" w:rsidP="00C1252E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A017DE" w14:textId="77777777" w:rsidR="00187056" w:rsidRPr="00D533B8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</w:p>
        </w:tc>
      </w:tr>
      <w:tr w:rsidR="00187056" w:rsidRPr="00D533B8" w14:paraId="1A460BD9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1292152B" w14:textId="77777777" w:rsidR="00187056" w:rsidRPr="00D533B8" w:rsidRDefault="00187056" w:rsidP="00C1252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0942D649" w14:textId="77777777" w:rsidR="00187056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642362D1" w14:textId="77777777" w:rsidR="00187056" w:rsidRPr="00D533B8" w:rsidRDefault="00187056" w:rsidP="00C1252E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92E3E3" w14:textId="77777777" w:rsidR="00187056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6A3D4DE2" w14:textId="77777777" w:rsidR="00187056" w:rsidRPr="00D533B8" w:rsidRDefault="00187056" w:rsidP="00C1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E1CFD0" w14:textId="77777777" w:rsidR="00187056" w:rsidRDefault="00BB3549" w:rsidP="00C1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(136)</w:t>
            </w:r>
          </w:p>
        </w:tc>
        <w:tc>
          <w:tcPr>
            <w:tcW w:w="270" w:type="dxa"/>
            <w:shd w:val="clear" w:color="auto" w:fill="auto"/>
          </w:tcPr>
          <w:p w14:paraId="0DEE29F2" w14:textId="77777777" w:rsidR="00187056" w:rsidRPr="00D533B8" w:rsidRDefault="00187056" w:rsidP="00C1252E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CBD20E" w14:textId="77777777" w:rsidR="00187056" w:rsidRDefault="00BB3549" w:rsidP="00BB354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(58)</w:t>
            </w:r>
          </w:p>
        </w:tc>
      </w:tr>
    </w:tbl>
    <w:p w14:paraId="0C41567B" w14:textId="77777777" w:rsidR="00187056" w:rsidRPr="0048181C" w:rsidRDefault="00187056" w:rsidP="00D6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9F6D92" w14:textId="77777777" w:rsidR="00D6538C" w:rsidRPr="00D533B8" w:rsidRDefault="00D6538C" w:rsidP="00D6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243640" w:rsidRPr="00D533B8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D533B8">
        <w:rPr>
          <w:rFonts w:ascii="Angsana New" w:hAnsi="Angsana New"/>
          <w:sz w:val="30"/>
          <w:szCs w:val="30"/>
          <w:cs/>
        </w:rPr>
        <w:t>ต่างๆ</w:t>
      </w:r>
    </w:p>
    <w:p w14:paraId="1C3B5F6B" w14:textId="77777777" w:rsidR="00BB3549" w:rsidRPr="00BB3549" w:rsidRDefault="00BB3549" w:rsidP="00BB3549">
      <w:pPr>
        <w:rPr>
          <w:rFonts w:ascii="Angsana New" w:hAnsi="Angsana New"/>
          <w:sz w:val="30"/>
          <w:szCs w:val="30"/>
        </w:rPr>
      </w:pPr>
    </w:p>
    <w:p w14:paraId="2CC85C7F" w14:textId="77777777" w:rsidR="00147715" w:rsidRPr="00913A42" w:rsidRDefault="005B3B34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ทุนเรือนหุ้น</w:t>
      </w:r>
    </w:p>
    <w:p w14:paraId="1D9138B3" w14:textId="77777777" w:rsidR="000C40DF" w:rsidRPr="004430C9" w:rsidRDefault="000C40DF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6"/>
        <w:gridCol w:w="811"/>
        <w:gridCol w:w="274"/>
        <w:gridCol w:w="1075"/>
        <w:gridCol w:w="274"/>
        <w:gridCol w:w="1060"/>
        <w:gridCol w:w="271"/>
        <w:gridCol w:w="986"/>
        <w:gridCol w:w="274"/>
        <w:gridCol w:w="988"/>
      </w:tblGrid>
      <w:tr w:rsidR="006B6911" w:rsidRPr="00D533B8" w14:paraId="5F87E2C0" w14:textId="77777777" w:rsidTr="00EC6065">
        <w:trPr>
          <w:tblHeader/>
        </w:trPr>
        <w:tc>
          <w:tcPr>
            <w:tcW w:w="1756" w:type="pct"/>
          </w:tcPr>
          <w:p w14:paraId="6738E638" w14:textId="77777777" w:rsidR="00B4662C" w:rsidRPr="00D533B8" w:rsidRDefault="00B4662C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0CE4DF38" w14:textId="77777777" w:rsidR="00B4662C" w:rsidRPr="00D533B8" w:rsidRDefault="00B4662C" w:rsidP="00EA6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8" w:type="pct"/>
          </w:tcPr>
          <w:p w14:paraId="435417E6" w14:textId="77777777" w:rsidR="00B4662C" w:rsidRPr="00D533B8" w:rsidRDefault="00B4662C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tcBorders>
              <w:bottom w:val="single" w:sz="4" w:space="0" w:color="auto"/>
            </w:tcBorders>
          </w:tcPr>
          <w:p w14:paraId="0C25A102" w14:textId="77777777" w:rsidR="00B4662C" w:rsidRPr="00D533B8" w:rsidRDefault="00321C02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 w:rsidR="008C2B6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1A9E8406" w14:textId="77777777" w:rsidR="00B4662C" w:rsidRPr="00D533B8" w:rsidRDefault="00B4662C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pct"/>
            <w:gridSpan w:val="3"/>
            <w:tcBorders>
              <w:bottom w:val="single" w:sz="4" w:space="0" w:color="auto"/>
            </w:tcBorders>
          </w:tcPr>
          <w:p w14:paraId="4E3B99CB" w14:textId="77777777" w:rsidR="00B4662C" w:rsidRPr="00D533B8" w:rsidRDefault="004C26EB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 w:rsidR="00980A4B">
              <w:rPr>
                <w:rFonts w:ascii="Angsana New" w:hAnsi="Angsana New"/>
                <w:sz w:val="30"/>
                <w:szCs w:val="30"/>
              </w:rPr>
              <w:t>6</w:t>
            </w:r>
            <w:r w:rsidR="008C2B6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42DC6" w:rsidRPr="00D533B8" w14:paraId="57335884" w14:textId="77777777" w:rsidTr="00EC6065">
        <w:trPr>
          <w:tblHeader/>
        </w:trPr>
        <w:tc>
          <w:tcPr>
            <w:tcW w:w="1756" w:type="pct"/>
          </w:tcPr>
          <w:p w14:paraId="7B12D010" w14:textId="77777777" w:rsidR="00242DC6" w:rsidRPr="00D533B8" w:rsidRDefault="00242DC6" w:rsidP="0024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BC500BB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8" w:type="pct"/>
          </w:tcPr>
          <w:p w14:paraId="6FB9D6C7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771901F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6AB2CA9A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81371E0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4D0488D9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4202CAF1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00305ECA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AB119B0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C158D" w:rsidRPr="00D533B8" w14:paraId="148787EC" w14:textId="77777777" w:rsidTr="00EC6065">
        <w:trPr>
          <w:tblHeader/>
        </w:trPr>
        <w:tc>
          <w:tcPr>
            <w:tcW w:w="1756" w:type="pct"/>
          </w:tcPr>
          <w:p w14:paraId="67D7B789" w14:textId="77777777" w:rsidR="005B3B34" w:rsidRPr="00D533B8" w:rsidRDefault="005B3B34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59A8FF13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8" w:type="pct"/>
          </w:tcPr>
          <w:p w14:paraId="434E62DB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58" w:type="pct"/>
            <w:gridSpan w:val="7"/>
          </w:tcPr>
          <w:p w14:paraId="31333511" w14:textId="77777777" w:rsidR="005B3B34" w:rsidRPr="00D533B8" w:rsidRDefault="005B3B34" w:rsidP="00747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="000B6C6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0B6C6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B6911" w:rsidRPr="00D533B8" w14:paraId="040AB33F" w14:textId="77777777" w:rsidTr="00EC6065">
        <w:tc>
          <w:tcPr>
            <w:tcW w:w="1756" w:type="pct"/>
          </w:tcPr>
          <w:p w14:paraId="2E762BCC" w14:textId="77777777" w:rsidR="005B3B34" w:rsidRPr="00D533B8" w:rsidRDefault="005B3B34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7" w:type="pct"/>
          </w:tcPr>
          <w:p w14:paraId="067AFA65" w14:textId="77777777" w:rsidR="005B3B34" w:rsidRPr="00D533B8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6E49A88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B0922D4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8A0D89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36179C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34A984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85811BB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AD1889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C93254D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6911" w:rsidRPr="00D533B8" w14:paraId="0A6BB748" w14:textId="77777777" w:rsidTr="00EC6065">
        <w:tc>
          <w:tcPr>
            <w:tcW w:w="1756" w:type="pct"/>
          </w:tcPr>
          <w:p w14:paraId="298B3B2D" w14:textId="77777777" w:rsidR="005B3B34" w:rsidRPr="00D533B8" w:rsidRDefault="005B3B34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7" w:type="pct"/>
          </w:tcPr>
          <w:p w14:paraId="5D69E52B" w14:textId="77777777" w:rsidR="005B3B34" w:rsidRPr="00D533B8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28988D3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52D734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16A37B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98A8B5C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1134EB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627F5D0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60DE941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EBA4166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81D" w:rsidRPr="00D533B8" w14:paraId="37FEF6F7" w14:textId="77777777" w:rsidTr="00EC6065">
        <w:tc>
          <w:tcPr>
            <w:tcW w:w="1756" w:type="pct"/>
          </w:tcPr>
          <w:p w14:paraId="6162F4BC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7" w:type="pct"/>
          </w:tcPr>
          <w:p w14:paraId="2C53B740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2A9DBC2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9605C38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308,438</w:t>
            </w:r>
          </w:p>
        </w:tc>
        <w:tc>
          <w:tcPr>
            <w:tcW w:w="148" w:type="pct"/>
          </w:tcPr>
          <w:p w14:paraId="30BEB9C5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FE983D9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308,438</w:t>
            </w:r>
          </w:p>
        </w:tc>
        <w:tc>
          <w:tcPr>
            <w:tcW w:w="146" w:type="pct"/>
          </w:tcPr>
          <w:p w14:paraId="5C73E808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59970B1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304,620</w:t>
            </w:r>
          </w:p>
        </w:tc>
        <w:tc>
          <w:tcPr>
            <w:tcW w:w="148" w:type="pct"/>
          </w:tcPr>
          <w:p w14:paraId="4A8524D2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0E2630E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304,620</w:t>
            </w:r>
          </w:p>
        </w:tc>
      </w:tr>
      <w:tr w:rsidR="0051781D" w:rsidRPr="00D533B8" w14:paraId="6EA687D0" w14:textId="77777777" w:rsidTr="00EC6065">
        <w:tc>
          <w:tcPr>
            <w:tcW w:w="1756" w:type="pct"/>
          </w:tcPr>
          <w:p w14:paraId="4B552457" w14:textId="77777777" w:rsidR="0051781D" w:rsidRDefault="0051781D" w:rsidP="0051781D">
            <w:pPr>
              <w:tabs>
                <w:tab w:val="clear" w:pos="227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437" w:type="pct"/>
          </w:tcPr>
          <w:p w14:paraId="1C6009CE" w14:textId="77777777" w:rsidR="0051781D" w:rsidRPr="009E555A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B64E267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84E5698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05CE281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66A4E2D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745C9A0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B54B839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(252)</w:t>
            </w:r>
          </w:p>
        </w:tc>
        <w:tc>
          <w:tcPr>
            <w:tcW w:w="148" w:type="pct"/>
          </w:tcPr>
          <w:p w14:paraId="1C2C25EC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4B77F96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(252)</w:t>
            </w:r>
          </w:p>
        </w:tc>
      </w:tr>
      <w:tr w:rsidR="0051781D" w:rsidRPr="00D533B8" w14:paraId="64CB63C1" w14:textId="77777777" w:rsidTr="00EC6065">
        <w:tc>
          <w:tcPr>
            <w:tcW w:w="1756" w:type="pct"/>
          </w:tcPr>
          <w:p w14:paraId="05B52D1A" w14:textId="77777777" w:rsidR="0051781D" w:rsidRDefault="0051781D" w:rsidP="0051781D">
            <w:pPr>
              <w:tabs>
                <w:tab w:val="clear" w:pos="227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37" w:type="pct"/>
          </w:tcPr>
          <w:p w14:paraId="128FFFB6" w14:textId="77777777" w:rsidR="0051781D" w:rsidRPr="009E555A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3951A49C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C24D70E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5AFA84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9499044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630535A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6FA6496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148" w:type="pct"/>
          </w:tcPr>
          <w:p w14:paraId="6EF18D81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3CE84D9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51781D" w:rsidRPr="00D533B8" w14:paraId="3C8FC7F9" w14:textId="77777777" w:rsidTr="00EC6065">
        <w:tc>
          <w:tcPr>
            <w:tcW w:w="1756" w:type="pct"/>
          </w:tcPr>
          <w:p w14:paraId="69BEC4AB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7" w:type="pct"/>
          </w:tcPr>
          <w:p w14:paraId="568BC0FE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77A731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B55D140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64964E8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8B0FE68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91CCBBA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00C06049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F3A8F75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49E6B86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781D" w:rsidRPr="00D533B8" w14:paraId="637E152B" w14:textId="77777777" w:rsidTr="00EC6065">
        <w:tc>
          <w:tcPr>
            <w:tcW w:w="1756" w:type="pct"/>
          </w:tcPr>
          <w:p w14:paraId="72F7828E" w14:textId="77777777" w:rsidR="0051781D" w:rsidRPr="00D533B8" w:rsidRDefault="0051781D" w:rsidP="0051781D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7" w:type="pct"/>
          </w:tcPr>
          <w:p w14:paraId="1C587F65" w14:textId="77777777" w:rsidR="0051781D" w:rsidRPr="00242DC6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C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0A1BF846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E1039D8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308,438</w:t>
            </w:r>
          </w:p>
        </w:tc>
        <w:tc>
          <w:tcPr>
            <w:tcW w:w="148" w:type="pct"/>
          </w:tcPr>
          <w:p w14:paraId="7F87F7F2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1E3FEF16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308,438</w:t>
            </w:r>
          </w:p>
        </w:tc>
        <w:tc>
          <w:tcPr>
            <w:tcW w:w="146" w:type="pct"/>
          </w:tcPr>
          <w:p w14:paraId="15C3CF53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13F55CB3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308,438</w:t>
            </w:r>
          </w:p>
        </w:tc>
        <w:tc>
          <w:tcPr>
            <w:tcW w:w="148" w:type="pct"/>
          </w:tcPr>
          <w:p w14:paraId="46F205AF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4DD0EF6D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308,438</w:t>
            </w:r>
          </w:p>
        </w:tc>
      </w:tr>
      <w:tr w:rsidR="0051781D" w:rsidRPr="00D533B8" w14:paraId="78A19CED" w14:textId="77777777" w:rsidTr="00EC6065">
        <w:tc>
          <w:tcPr>
            <w:tcW w:w="1756" w:type="pct"/>
          </w:tcPr>
          <w:p w14:paraId="76FEF406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7" w:type="pct"/>
          </w:tcPr>
          <w:p w14:paraId="2DE48F7B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148" w:type="pct"/>
          </w:tcPr>
          <w:p w14:paraId="34611A8E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C448E42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148" w:type="pct"/>
          </w:tcPr>
          <w:p w14:paraId="3D123732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EDC3BFF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146" w:type="pct"/>
          </w:tcPr>
          <w:p w14:paraId="61F6A6BD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4E67794D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148" w:type="pct"/>
          </w:tcPr>
          <w:p w14:paraId="72A5543D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4B9D9D1F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</w:tr>
      <w:tr w:rsidR="0051781D" w:rsidRPr="00D533B8" w14:paraId="4278811B" w14:textId="77777777" w:rsidTr="00EC6065">
        <w:tc>
          <w:tcPr>
            <w:tcW w:w="1756" w:type="pct"/>
          </w:tcPr>
          <w:p w14:paraId="6B0E3B2A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37" w:type="pct"/>
          </w:tcPr>
          <w:p w14:paraId="1C0098E5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F64C8D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4CE3A260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3D91EF5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B856DED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8D6FD87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4AC91B7A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03005B1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6D572021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781D" w:rsidRPr="00D533B8" w14:paraId="6AF4B701" w14:textId="77777777" w:rsidTr="00EC6065">
        <w:tc>
          <w:tcPr>
            <w:tcW w:w="1756" w:type="pct"/>
          </w:tcPr>
          <w:p w14:paraId="23FDD109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7" w:type="pct"/>
          </w:tcPr>
          <w:p w14:paraId="5B491325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D705A38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A41DFC5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C328911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9C13ECC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592E7FC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3FDA7A26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B8CE836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27B52261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781D" w:rsidRPr="00D533B8" w14:paraId="73009EE8" w14:textId="77777777" w:rsidTr="00EC6065">
        <w:tc>
          <w:tcPr>
            <w:tcW w:w="1756" w:type="pct"/>
          </w:tcPr>
          <w:p w14:paraId="491DA46A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7" w:type="pct"/>
          </w:tcPr>
          <w:p w14:paraId="11394483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D060C70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C17FD07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304,368</w:t>
            </w:r>
          </w:p>
        </w:tc>
        <w:tc>
          <w:tcPr>
            <w:tcW w:w="148" w:type="pct"/>
          </w:tcPr>
          <w:p w14:paraId="4F52D54D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7CDCA0F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304,368</w:t>
            </w:r>
          </w:p>
        </w:tc>
        <w:tc>
          <w:tcPr>
            <w:tcW w:w="146" w:type="pct"/>
          </w:tcPr>
          <w:p w14:paraId="6CCD682E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F229889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303,080</w:t>
            </w:r>
          </w:p>
        </w:tc>
        <w:tc>
          <w:tcPr>
            <w:tcW w:w="148" w:type="pct"/>
          </w:tcPr>
          <w:p w14:paraId="0D4281EF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B7F7036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303,080</w:t>
            </w:r>
          </w:p>
        </w:tc>
      </w:tr>
      <w:tr w:rsidR="0051781D" w:rsidRPr="00D533B8" w14:paraId="46795D6C" w14:textId="77777777" w:rsidTr="00EC6065">
        <w:tc>
          <w:tcPr>
            <w:tcW w:w="1756" w:type="pct"/>
            <w:shd w:val="clear" w:color="auto" w:fill="auto"/>
          </w:tcPr>
          <w:p w14:paraId="79DD1B92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หุ้นทุนออกให้ตามสิทธิ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21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3277A275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32A02411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494778B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8" w:type="pct"/>
            <w:shd w:val="clear" w:color="auto" w:fill="auto"/>
          </w:tcPr>
          <w:p w14:paraId="0EBAE165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265A7A0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6" w:type="pct"/>
            <w:shd w:val="clear" w:color="auto" w:fill="auto"/>
          </w:tcPr>
          <w:p w14:paraId="00DC66FE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2267C4CA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  <w:tc>
          <w:tcPr>
            <w:tcW w:w="148" w:type="pct"/>
            <w:shd w:val="clear" w:color="auto" w:fill="auto"/>
          </w:tcPr>
          <w:p w14:paraId="01F53ACD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37DD790B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51781D" w:rsidRPr="00D533B8" w14:paraId="6EB56504" w14:textId="77777777" w:rsidTr="00EC6065">
        <w:tc>
          <w:tcPr>
            <w:tcW w:w="1756" w:type="pct"/>
          </w:tcPr>
          <w:p w14:paraId="3901D6CB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7" w:type="pct"/>
          </w:tcPr>
          <w:p w14:paraId="169A0C6E" w14:textId="77777777" w:rsidR="0051781D" w:rsidRPr="00D533B8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DB93E8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8C5EABF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CB7575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765DBB3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AA45D5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2445D41F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E777A3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BE581E8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81D" w:rsidRPr="00D533B8" w14:paraId="363E53CA" w14:textId="77777777" w:rsidTr="00EC6065">
        <w:tc>
          <w:tcPr>
            <w:tcW w:w="1756" w:type="pct"/>
          </w:tcPr>
          <w:p w14:paraId="3FF12C16" w14:textId="77777777" w:rsidR="0051781D" w:rsidRPr="00D533B8" w:rsidRDefault="0051781D" w:rsidP="0051781D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7" w:type="pct"/>
          </w:tcPr>
          <w:p w14:paraId="2235158C" w14:textId="77777777" w:rsidR="0051781D" w:rsidRPr="00242DC6" w:rsidRDefault="0051781D" w:rsidP="0051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C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69884F42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D55880B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304,378</w:t>
            </w:r>
          </w:p>
        </w:tc>
        <w:tc>
          <w:tcPr>
            <w:tcW w:w="148" w:type="pct"/>
          </w:tcPr>
          <w:p w14:paraId="4550EB82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4C67A814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304,378</w:t>
            </w:r>
          </w:p>
        </w:tc>
        <w:tc>
          <w:tcPr>
            <w:tcW w:w="146" w:type="pct"/>
          </w:tcPr>
          <w:p w14:paraId="3FA7D68A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24DE4CB8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304,368</w:t>
            </w:r>
          </w:p>
        </w:tc>
        <w:tc>
          <w:tcPr>
            <w:tcW w:w="148" w:type="pct"/>
          </w:tcPr>
          <w:p w14:paraId="7F31E77C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388A8C8A" w14:textId="77777777" w:rsidR="0051781D" w:rsidRPr="00D533B8" w:rsidRDefault="0051781D" w:rsidP="0051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304,368</w:t>
            </w:r>
          </w:p>
        </w:tc>
      </w:tr>
    </w:tbl>
    <w:p w14:paraId="10213511" w14:textId="77777777" w:rsidR="00EC6065" w:rsidRDefault="00EC6065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FD87FE" w14:textId="77777777" w:rsidR="004430C9" w:rsidRDefault="004430C9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A3C9B">
        <w:rPr>
          <w:rFonts w:ascii="Angsana New" w:hAnsi="Angsana New" w:hint="cs"/>
          <w:spacing w:val="-4"/>
          <w:sz w:val="30"/>
          <w:szCs w:val="30"/>
          <w:cs/>
        </w:rPr>
        <w:lastRenderedPageBreak/>
        <w:t>ในการประชุมสามัญประจำปีของผู้ถือหุ้นของบริษัท</w:t>
      </w:r>
      <w:r w:rsidRPr="00EA3C9B">
        <w:rPr>
          <w:rFonts w:ascii="Angsana New" w:hAnsi="Angsana New"/>
          <w:spacing w:val="-4"/>
          <w:sz w:val="30"/>
          <w:szCs w:val="30"/>
          <w:cs/>
        </w:rPr>
        <w:t>เมื่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EA3C9B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-4"/>
          <w:sz w:val="30"/>
          <w:szCs w:val="30"/>
        </w:rPr>
        <w:t>26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Pr="00EA3C9B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EA3C9B">
        <w:rPr>
          <w:rFonts w:ascii="Angsana New" w:hAnsi="Angsana New" w:hint="cs"/>
          <w:spacing w:val="-4"/>
          <w:sz w:val="30"/>
          <w:szCs w:val="30"/>
          <w:cs/>
        </w:rPr>
        <w:t xml:space="preserve"> ผู้ถือหุ้นมีมติ</w:t>
      </w:r>
      <w:r>
        <w:rPr>
          <w:rFonts w:ascii="Angsana New" w:hAnsi="Angsana New" w:hint="cs"/>
          <w:spacing w:val="-4"/>
          <w:sz w:val="30"/>
          <w:szCs w:val="30"/>
          <w:cs/>
        </w:rPr>
        <w:t>อนุมัติดังต่อไปนี้</w:t>
      </w:r>
    </w:p>
    <w:p w14:paraId="6D570BAA" w14:textId="77777777" w:rsidR="004430C9" w:rsidRDefault="004430C9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F676448" w14:textId="77777777" w:rsidR="004430C9" w:rsidRPr="00F577E6" w:rsidRDefault="004430C9" w:rsidP="004430C9">
      <w:pPr>
        <w:pStyle w:val="ListParagraph"/>
        <w:tabs>
          <w:tab w:val="left" w:pos="720"/>
          <w:tab w:val="left" w:pos="1843"/>
          <w:tab w:val="left" w:pos="212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77E6">
        <w:rPr>
          <w:rFonts w:ascii="Angsana New" w:hAnsi="Angsana New" w:hint="cs"/>
          <w:sz w:val="30"/>
          <w:szCs w:val="30"/>
          <w:cs/>
        </w:rPr>
        <w:t>1</w:t>
      </w:r>
      <w:r w:rsidRPr="00F577E6">
        <w:rPr>
          <w:rFonts w:ascii="Angsana New" w:hAnsi="Angsana New"/>
          <w:sz w:val="30"/>
          <w:szCs w:val="30"/>
          <w:cs/>
        </w:rPr>
        <w:t xml:space="preserve">)   การลดทุนจดทะเบียนของบริษัทจากเดิมจำนวน </w:t>
      </w:r>
      <w:r w:rsidRPr="00F577E6">
        <w:rPr>
          <w:rFonts w:ascii="Angsana New" w:hAnsi="Angsana New"/>
          <w:sz w:val="30"/>
          <w:szCs w:val="30"/>
        </w:rPr>
        <w:t>304</w:t>
      </w:r>
      <w:r w:rsidRPr="00F577E6">
        <w:rPr>
          <w:rFonts w:ascii="Angsana New" w:hAnsi="Angsana New"/>
          <w:sz w:val="30"/>
          <w:szCs w:val="30"/>
          <w:cs/>
        </w:rPr>
        <w:t>,</w:t>
      </w:r>
      <w:r w:rsidRPr="00F577E6">
        <w:rPr>
          <w:rFonts w:ascii="Angsana New" w:hAnsi="Angsana New"/>
          <w:sz w:val="30"/>
          <w:szCs w:val="30"/>
        </w:rPr>
        <w:t>620</w:t>
      </w:r>
      <w:r w:rsidRPr="00F577E6">
        <w:rPr>
          <w:rFonts w:ascii="Angsana New" w:hAnsi="Angsana New"/>
          <w:sz w:val="30"/>
          <w:szCs w:val="30"/>
          <w:cs/>
        </w:rPr>
        <w:t>,</w:t>
      </w:r>
      <w:r w:rsidRPr="00F577E6">
        <w:rPr>
          <w:rFonts w:ascii="Angsana New" w:hAnsi="Angsana New"/>
          <w:sz w:val="30"/>
          <w:szCs w:val="30"/>
        </w:rPr>
        <w:t>000</w:t>
      </w:r>
      <w:r w:rsidRPr="00F577E6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F577E6">
        <w:rPr>
          <w:rFonts w:ascii="Angsana New" w:hAnsi="Angsana New"/>
          <w:sz w:val="30"/>
          <w:szCs w:val="30"/>
        </w:rPr>
        <w:t>1</w:t>
      </w:r>
      <w:r w:rsidRPr="00F577E6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เป็นทุนจดทะเบียนใหม่จำนวน </w:t>
      </w:r>
      <w:r w:rsidRPr="00F577E6">
        <w:rPr>
          <w:rFonts w:ascii="Angsana New" w:hAnsi="Angsana New"/>
          <w:sz w:val="30"/>
          <w:szCs w:val="30"/>
        </w:rPr>
        <w:t>304</w:t>
      </w:r>
      <w:r w:rsidRPr="00F577E6">
        <w:rPr>
          <w:rFonts w:ascii="Angsana New" w:hAnsi="Angsana New"/>
          <w:sz w:val="30"/>
          <w:szCs w:val="30"/>
          <w:cs/>
        </w:rPr>
        <w:t>,</w:t>
      </w:r>
      <w:r w:rsidRPr="00F577E6">
        <w:rPr>
          <w:rFonts w:ascii="Angsana New" w:hAnsi="Angsana New"/>
          <w:sz w:val="30"/>
          <w:szCs w:val="30"/>
        </w:rPr>
        <w:t>368</w:t>
      </w:r>
      <w:r w:rsidRPr="00F577E6">
        <w:rPr>
          <w:rFonts w:ascii="Angsana New" w:hAnsi="Angsana New"/>
          <w:sz w:val="30"/>
          <w:szCs w:val="30"/>
          <w:cs/>
        </w:rPr>
        <w:t>,</w:t>
      </w:r>
      <w:r w:rsidRPr="00F577E6">
        <w:rPr>
          <w:rFonts w:ascii="Angsana New" w:hAnsi="Angsana New"/>
          <w:sz w:val="30"/>
          <w:szCs w:val="30"/>
        </w:rPr>
        <w:t>080</w:t>
      </w:r>
      <w:r w:rsidRPr="00F577E6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F577E6">
        <w:rPr>
          <w:rFonts w:ascii="Angsana New" w:hAnsi="Angsana New"/>
          <w:sz w:val="30"/>
          <w:szCs w:val="30"/>
        </w:rPr>
        <w:t>1</w:t>
      </w:r>
      <w:r w:rsidRPr="00F577E6">
        <w:rPr>
          <w:rFonts w:ascii="Angsana New" w:hAnsi="Angsana New"/>
          <w:sz w:val="30"/>
          <w:szCs w:val="30"/>
          <w:cs/>
        </w:rPr>
        <w:t xml:space="preserve"> บาท เพื่อยกเลิกหุ้นสามัญจดทะเบียนที่คงเหลือ</w:t>
      </w:r>
      <w:r w:rsidRPr="00F577E6">
        <w:rPr>
          <w:rFonts w:ascii="Angsana New" w:eastAsia="SimSun" w:hAnsi="Angsana New"/>
          <w:sz w:val="30"/>
          <w:szCs w:val="30"/>
          <w:cs/>
          <w:lang w:val="en-GB"/>
        </w:rPr>
        <w:t>จากการรองรับการใช้สิทธิของใบ</w:t>
      </w:r>
      <w:r w:rsidRPr="00F577E6">
        <w:rPr>
          <w:rFonts w:ascii="Angsana New" w:eastAsia="SimSun" w:hAnsi="Angsana New" w:hint="cs"/>
          <w:sz w:val="30"/>
          <w:szCs w:val="30"/>
          <w:cs/>
          <w:lang w:val="en-GB"/>
        </w:rPr>
        <w:t>สำคัญ</w:t>
      </w:r>
      <w:r w:rsidRPr="00F577E6">
        <w:rPr>
          <w:rFonts w:ascii="Angsana New" w:eastAsia="SimSun" w:hAnsi="Angsana New"/>
          <w:sz w:val="30"/>
          <w:szCs w:val="30"/>
          <w:cs/>
          <w:lang w:val="en-GB"/>
        </w:rPr>
        <w:t>แสดงสิทธิ</w:t>
      </w:r>
      <w:r w:rsidRPr="00F577E6">
        <w:rPr>
          <w:rFonts w:ascii="Angsana New" w:eastAsia="SimSun" w:hAnsi="Angsana New" w:hint="cs"/>
          <w:sz w:val="30"/>
          <w:szCs w:val="30"/>
          <w:cs/>
          <w:lang w:val="en-GB"/>
        </w:rPr>
        <w:t>ที่จะซื้อ</w:t>
      </w:r>
      <w:r w:rsidRPr="00F577E6">
        <w:rPr>
          <w:rFonts w:ascii="Angsana New" w:eastAsia="SimSun" w:hAnsi="Angsana New"/>
          <w:sz w:val="30"/>
          <w:szCs w:val="30"/>
          <w:cs/>
          <w:lang w:val="en-GB"/>
        </w:rPr>
        <w:t>หุ้นสามัญเดิม</w:t>
      </w:r>
      <w:r w:rsidRPr="00F577E6">
        <w:rPr>
          <w:rFonts w:ascii="Angsana New" w:hAnsi="Angsana New"/>
          <w:sz w:val="30"/>
          <w:szCs w:val="30"/>
          <w:cs/>
        </w:rPr>
        <w:t xml:space="preserve"> จำนวน </w:t>
      </w:r>
      <w:r w:rsidRPr="00F577E6">
        <w:rPr>
          <w:rFonts w:ascii="Angsana New" w:hAnsi="Angsana New"/>
          <w:sz w:val="30"/>
          <w:szCs w:val="30"/>
        </w:rPr>
        <w:t>251</w:t>
      </w:r>
      <w:r w:rsidRPr="00F577E6">
        <w:rPr>
          <w:rFonts w:ascii="Angsana New" w:hAnsi="Angsana New"/>
          <w:sz w:val="30"/>
          <w:szCs w:val="30"/>
          <w:cs/>
        </w:rPr>
        <w:t>,</w:t>
      </w:r>
      <w:r w:rsidRPr="00F577E6">
        <w:rPr>
          <w:rFonts w:ascii="Angsana New" w:hAnsi="Angsana New"/>
          <w:sz w:val="30"/>
          <w:szCs w:val="30"/>
        </w:rPr>
        <w:t>920</w:t>
      </w:r>
      <w:r w:rsidRPr="00F577E6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F577E6">
        <w:rPr>
          <w:rFonts w:ascii="Angsana New" w:hAnsi="Angsana New"/>
          <w:sz w:val="30"/>
          <w:szCs w:val="30"/>
        </w:rPr>
        <w:t>1</w:t>
      </w:r>
      <w:r w:rsidRPr="00F577E6">
        <w:rPr>
          <w:rFonts w:ascii="Angsana New" w:hAnsi="Angsana New"/>
          <w:sz w:val="30"/>
          <w:szCs w:val="30"/>
          <w:cs/>
        </w:rPr>
        <w:t xml:space="preserve"> บาท</w:t>
      </w:r>
      <w:r w:rsidRPr="00F577E6">
        <w:rPr>
          <w:rFonts w:ascii="Angsana New" w:hAnsi="Angsana New" w:hint="cs"/>
          <w:sz w:val="30"/>
          <w:szCs w:val="30"/>
          <w:cs/>
        </w:rPr>
        <w:t xml:space="preserve"> ทั้งนี้บริษัทได้จดทะเบียนการลดทุนดังกล่าวกับกระทรวงพาณิชย์แล้วเมื่อวันที่ </w:t>
      </w:r>
      <w:r w:rsidRPr="00F577E6">
        <w:rPr>
          <w:rFonts w:ascii="Angsana New" w:hAnsi="Angsana New"/>
          <w:sz w:val="30"/>
          <w:szCs w:val="30"/>
        </w:rPr>
        <w:t>25</w:t>
      </w:r>
      <w:r w:rsidRPr="00F577E6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F577E6">
        <w:rPr>
          <w:rFonts w:ascii="Angsana New" w:hAnsi="Angsana New"/>
          <w:sz w:val="30"/>
          <w:szCs w:val="30"/>
        </w:rPr>
        <w:t>2561</w:t>
      </w:r>
    </w:p>
    <w:p w14:paraId="7C7EEACE" w14:textId="77777777" w:rsidR="004430C9" w:rsidRDefault="004430C9" w:rsidP="004430C9">
      <w:pPr>
        <w:pStyle w:val="ListParagraph"/>
        <w:tabs>
          <w:tab w:val="left" w:pos="720"/>
          <w:tab w:val="left" w:pos="1843"/>
          <w:tab w:val="left" w:pos="212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C02DA12" w14:textId="77777777" w:rsidR="004430C9" w:rsidRDefault="004430C9" w:rsidP="004430C9">
      <w:pPr>
        <w:pStyle w:val="ListParagraph"/>
        <w:tabs>
          <w:tab w:val="left" w:pos="720"/>
          <w:tab w:val="left" w:pos="1843"/>
          <w:tab w:val="left" w:pos="212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2)   </w:t>
      </w:r>
      <w:r w:rsidRPr="00B4757A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B4757A">
        <w:rPr>
          <w:rFonts w:ascii="Angsana New" w:hAnsi="Angsana New" w:hint="cs"/>
          <w:spacing w:val="-4"/>
          <w:sz w:val="30"/>
          <w:szCs w:val="30"/>
          <w:cs/>
        </w:rPr>
        <w:t>เพิ่ม</w:t>
      </w:r>
      <w:r w:rsidRPr="00B4757A">
        <w:rPr>
          <w:rFonts w:ascii="Angsana New" w:hAnsi="Angsana New"/>
          <w:spacing w:val="-4"/>
          <w:sz w:val="30"/>
          <w:szCs w:val="30"/>
          <w:cs/>
        </w:rPr>
        <w:t xml:space="preserve">ทุนจดทะเบียนของบริษัทจากเดิมจำนวน </w:t>
      </w:r>
      <w:r w:rsidRPr="00B4757A">
        <w:rPr>
          <w:rFonts w:ascii="Angsana New" w:hAnsi="Angsana New"/>
          <w:spacing w:val="-4"/>
          <w:sz w:val="30"/>
          <w:szCs w:val="30"/>
        </w:rPr>
        <w:t>304,</w:t>
      </w:r>
      <w:r w:rsidRPr="00613C7B">
        <w:rPr>
          <w:rFonts w:ascii="Angsana New" w:hAnsi="Angsana New"/>
          <w:spacing w:val="-4"/>
          <w:sz w:val="30"/>
          <w:szCs w:val="30"/>
        </w:rPr>
        <w:t>368</w:t>
      </w:r>
      <w:r w:rsidRPr="00B4757A">
        <w:rPr>
          <w:rFonts w:ascii="Angsana New" w:hAnsi="Angsana New"/>
          <w:spacing w:val="-4"/>
          <w:sz w:val="30"/>
          <w:szCs w:val="30"/>
        </w:rPr>
        <w:t>,080</w:t>
      </w:r>
      <w:r w:rsidRPr="00B4757A">
        <w:rPr>
          <w:rFonts w:ascii="Angsana New" w:hAnsi="Angsana New" w:hint="cs"/>
          <w:spacing w:val="-4"/>
          <w:sz w:val="30"/>
          <w:szCs w:val="30"/>
          <w:cs/>
        </w:rPr>
        <w:t xml:space="preserve"> หุ้น มูลค่าหุ้นละ </w:t>
      </w:r>
      <w:r w:rsidRPr="00B4757A">
        <w:rPr>
          <w:rFonts w:ascii="Angsana New" w:hAnsi="Angsana New"/>
          <w:spacing w:val="-4"/>
          <w:sz w:val="30"/>
          <w:szCs w:val="30"/>
        </w:rPr>
        <w:t>1</w:t>
      </w:r>
      <w:r w:rsidRPr="00B4757A">
        <w:rPr>
          <w:rFonts w:ascii="Angsana New" w:hAnsi="Angsana New" w:hint="cs"/>
          <w:spacing w:val="-4"/>
          <w:sz w:val="30"/>
          <w:szCs w:val="30"/>
          <w:cs/>
        </w:rPr>
        <w:t xml:space="preserve"> บาท </w:t>
      </w:r>
      <w:r w:rsidRPr="00B4757A">
        <w:rPr>
          <w:rFonts w:ascii="Angsana New" w:hAnsi="Angsana New"/>
          <w:spacing w:val="-4"/>
          <w:sz w:val="30"/>
          <w:szCs w:val="30"/>
          <w:cs/>
        </w:rPr>
        <w:t>เป็นทุนจดทะเบียนใหม่</w:t>
      </w:r>
      <w:r w:rsidRPr="00F577E6">
        <w:rPr>
          <w:rFonts w:ascii="Angsana New" w:hAnsi="Angsana New"/>
          <w:sz w:val="30"/>
          <w:szCs w:val="30"/>
          <w:cs/>
        </w:rPr>
        <w:t>จำนวน</w:t>
      </w:r>
      <w:r w:rsidRPr="00F577E6">
        <w:rPr>
          <w:rFonts w:ascii="Angsana New" w:hAnsi="Angsana New" w:hint="cs"/>
          <w:sz w:val="30"/>
          <w:szCs w:val="30"/>
          <w:cs/>
        </w:rPr>
        <w:t xml:space="preserve"> </w:t>
      </w:r>
      <w:r w:rsidRPr="00F577E6">
        <w:rPr>
          <w:rFonts w:ascii="Angsana New" w:hAnsi="Angsana New"/>
          <w:sz w:val="30"/>
          <w:szCs w:val="30"/>
        </w:rPr>
        <w:t>308,438,080</w:t>
      </w:r>
      <w:r w:rsidRPr="00F577E6">
        <w:rPr>
          <w:rFonts w:ascii="Angsana New" w:hAnsi="Angsana New" w:hint="cs"/>
          <w:sz w:val="30"/>
          <w:szCs w:val="30"/>
          <w:cs/>
        </w:rPr>
        <w:t xml:space="preserve"> หุ้น มูลค่าหุ้นละ </w:t>
      </w:r>
      <w:r w:rsidRPr="00F577E6">
        <w:rPr>
          <w:rFonts w:ascii="Angsana New" w:hAnsi="Angsana New"/>
          <w:sz w:val="30"/>
          <w:szCs w:val="30"/>
        </w:rPr>
        <w:t>1</w:t>
      </w:r>
      <w:r w:rsidRPr="00F577E6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F577E6">
        <w:rPr>
          <w:rFonts w:ascii="Angsana New" w:hAnsi="Angsana New"/>
          <w:sz w:val="30"/>
          <w:szCs w:val="30"/>
        </w:rPr>
        <w:t xml:space="preserve"> </w:t>
      </w:r>
      <w:r w:rsidRPr="00F577E6">
        <w:rPr>
          <w:rFonts w:ascii="Angsana New" w:hAnsi="Angsana New" w:hint="cs"/>
          <w:sz w:val="30"/>
          <w:szCs w:val="30"/>
          <w:cs/>
        </w:rPr>
        <w:t xml:space="preserve">โดยการออกหุ้นสามัญ </w:t>
      </w:r>
      <w:r w:rsidRPr="00F577E6">
        <w:rPr>
          <w:rFonts w:ascii="Angsana New" w:hAnsi="Angsana New"/>
          <w:sz w:val="30"/>
          <w:szCs w:val="30"/>
          <w:cs/>
        </w:rPr>
        <w:t xml:space="preserve">จำนวน </w:t>
      </w:r>
      <w:r w:rsidRPr="00F577E6">
        <w:rPr>
          <w:rFonts w:ascii="Angsana New" w:hAnsi="Angsana New"/>
          <w:sz w:val="30"/>
          <w:szCs w:val="30"/>
        </w:rPr>
        <w:t>4,070,000</w:t>
      </w:r>
      <w:r w:rsidRPr="00F577E6">
        <w:rPr>
          <w:rFonts w:ascii="Angsana New" w:hAnsi="Angsana New"/>
          <w:sz w:val="30"/>
          <w:szCs w:val="30"/>
          <w:cs/>
        </w:rPr>
        <w:t xml:space="preserve"> </w:t>
      </w:r>
      <w:r w:rsidRPr="00F577E6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F577E6">
        <w:rPr>
          <w:rFonts w:ascii="Angsana New" w:hAnsi="Angsana New"/>
          <w:sz w:val="30"/>
          <w:szCs w:val="30"/>
        </w:rPr>
        <w:t xml:space="preserve">1 </w:t>
      </w:r>
      <w:r w:rsidRPr="00F577E6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/>
          <w:sz w:val="30"/>
          <w:szCs w:val="30"/>
        </w:rPr>
        <w:br/>
      </w:r>
      <w:r w:rsidRPr="00F577E6">
        <w:rPr>
          <w:rFonts w:ascii="Angsana New" w:hAnsi="Angsana New" w:hint="cs"/>
          <w:sz w:val="30"/>
          <w:szCs w:val="30"/>
          <w:cs/>
        </w:rPr>
        <w:t xml:space="preserve">รวมเป็นจำนวนเงิน </w:t>
      </w:r>
      <w:r w:rsidRPr="00F577E6">
        <w:rPr>
          <w:rFonts w:ascii="Angsana New" w:hAnsi="Angsana New"/>
          <w:sz w:val="30"/>
          <w:szCs w:val="30"/>
        </w:rPr>
        <w:t xml:space="preserve">4,070,000 </w:t>
      </w:r>
      <w:r w:rsidRPr="00F577E6">
        <w:rPr>
          <w:rFonts w:ascii="Angsana New" w:hAnsi="Angsana New" w:hint="cs"/>
          <w:sz w:val="30"/>
          <w:szCs w:val="30"/>
          <w:cs/>
        </w:rPr>
        <w:t xml:space="preserve">บาท ทั้งนี้บริษัทได้จดทะเบียนการเพิ่มทุนดังกล่าวกับกระทรวงพาณิชย์แล้วเมื่อวันที่ </w:t>
      </w:r>
      <w:r w:rsidRPr="00F577E6">
        <w:rPr>
          <w:rFonts w:ascii="Angsana New" w:hAnsi="Angsana New"/>
          <w:sz w:val="30"/>
          <w:szCs w:val="30"/>
          <w:cs/>
        </w:rPr>
        <w:br/>
      </w:r>
      <w:r w:rsidRPr="00F577E6">
        <w:rPr>
          <w:rFonts w:ascii="Angsana New" w:hAnsi="Angsana New"/>
          <w:sz w:val="30"/>
          <w:szCs w:val="30"/>
        </w:rPr>
        <w:t>31</w:t>
      </w:r>
      <w:r w:rsidRPr="00F577E6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F577E6">
        <w:rPr>
          <w:rFonts w:ascii="Angsana New" w:hAnsi="Angsana New"/>
          <w:sz w:val="30"/>
          <w:szCs w:val="30"/>
        </w:rPr>
        <w:t>2561</w:t>
      </w:r>
    </w:p>
    <w:p w14:paraId="0474BA7C" w14:textId="77777777" w:rsidR="004430C9" w:rsidRPr="00D533B8" w:rsidRDefault="004430C9" w:rsidP="00D6538C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0D22E7A3" w14:textId="77777777" w:rsidR="0088328E" w:rsidRPr="00D533B8" w:rsidRDefault="0024135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F1D21B9" w14:textId="77777777" w:rsidR="00241356" w:rsidRPr="00D533B8" w:rsidRDefault="0024135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6BA370F3" w14:textId="77777777" w:rsidR="00241356" w:rsidRPr="00D533B8" w:rsidRDefault="0088328E" w:rsidP="00D6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533B8">
        <w:rPr>
          <w:rFonts w:ascii="Angsana New" w:hAnsi="Angsana New"/>
          <w:sz w:val="30"/>
          <w:szCs w:val="30"/>
        </w:rPr>
        <w:t>2535</w:t>
      </w:r>
      <w:r w:rsidRPr="00D533B8">
        <w:rPr>
          <w:rFonts w:ascii="Angsana New" w:hAnsi="Angsana New"/>
          <w:sz w:val="30"/>
          <w:szCs w:val="30"/>
          <w:cs/>
        </w:rPr>
        <w:t xml:space="preserve"> มาตรา </w:t>
      </w:r>
      <w:r w:rsidRPr="00D533B8">
        <w:rPr>
          <w:rFonts w:ascii="Angsana New" w:hAnsi="Angsana New"/>
          <w:sz w:val="30"/>
          <w:szCs w:val="30"/>
        </w:rPr>
        <w:t>51</w:t>
      </w:r>
      <w:r w:rsidRPr="00D533B8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533B8">
        <w:rPr>
          <w:rFonts w:ascii="Angsana New" w:hAnsi="Angsana New"/>
          <w:sz w:val="30"/>
          <w:szCs w:val="30"/>
        </w:rPr>
        <w:t>“</w:t>
      </w:r>
      <w:r w:rsidRPr="00D533B8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D533B8">
        <w:rPr>
          <w:rFonts w:ascii="Angsana New" w:hAnsi="Angsana New"/>
          <w:sz w:val="30"/>
          <w:szCs w:val="30"/>
        </w:rPr>
        <w:t>”</w:t>
      </w:r>
      <w:r w:rsidRPr="00D533B8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83103B3" w14:textId="77777777" w:rsidR="00D6538C" w:rsidRPr="00D533B8" w:rsidRDefault="00D6538C" w:rsidP="00D6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0B67D9C0" w14:textId="77777777" w:rsidR="00147715" w:rsidRPr="00913A42" w:rsidRDefault="00932D00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ใบ</w:t>
      </w:r>
      <w:r w:rsidR="008D2818" w:rsidRPr="00913A42">
        <w:rPr>
          <w:rFonts w:ascii="Angsana New" w:hAnsi="Angsana New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2A1947A2" w14:textId="77777777" w:rsidR="00932D00" w:rsidRPr="00D533B8" w:rsidRDefault="00932D00" w:rsidP="00932D0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26DDE420" w14:textId="77777777" w:rsidR="004430C9" w:rsidRDefault="004430C9" w:rsidP="00913A42">
      <w:pPr>
        <w:pStyle w:val="Heading2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B729E">
        <w:rPr>
          <w:rFonts w:ascii="Angsana New" w:hAnsi="Angsana New" w:hint="cs"/>
          <w:sz w:val="30"/>
          <w:szCs w:val="30"/>
          <w:cs/>
        </w:rPr>
        <w:t xml:space="preserve">1)   </w:t>
      </w:r>
      <w:r w:rsidRPr="003B729E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3B729E">
        <w:rPr>
          <w:rFonts w:ascii="Angsana New" w:hAnsi="Angsana New" w:hint="cs"/>
          <w:spacing w:val="-4"/>
          <w:sz w:val="30"/>
          <w:szCs w:val="30"/>
          <w:cs/>
        </w:rPr>
        <w:t>ออกและจัดสรรใบสำคัญแสดงสิทธิที่จะซื้อหุ้นสามัญของบริษัท ครั้งที่ 1 (</w:t>
      </w:r>
      <w:r w:rsidRPr="003B729E">
        <w:rPr>
          <w:rFonts w:ascii="Angsana New" w:hAnsi="Angsana New"/>
          <w:spacing w:val="-4"/>
          <w:sz w:val="30"/>
          <w:szCs w:val="30"/>
        </w:rPr>
        <w:t>“</w:t>
      </w:r>
      <w:r w:rsidRPr="003B729E">
        <w:rPr>
          <w:rFonts w:ascii="Angsana New" w:hAnsi="Angsana New" w:hint="cs"/>
          <w:spacing w:val="-4"/>
          <w:sz w:val="30"/>
          <w:szCs w:val="30"/>
          <w:cs/>
        </w:rPr>
        <w:t>ใบสำคัญแสดงสิทธิ</w:t>
      </w:r>
      <w:r w:rsidRPr="003B729E">
        <w:rPr>
          <w:rFonts w:ascii="Angsana New" w:hAnsi="Angsana New"/>
          <w:spacing w:val="-4"/>
          <w:sz w:val="30"/>
          <w:szCs w:val="30"/>
        </w:rPr>
        <w:t xml:space="preserve">” </w:t>
      </w:r>
      <w:r w:rsidRPr="003B729E">
        <w:rPr>
          <w:rFonts w:ascii="Angsana New" w:hAnsi="Angsana New" w:hint="cs"/>
          <w:spacing w:val="-4"/>
          <w:sz w:val="30"/>
          <w:szCs w:val="30"/>
          <w:cs/>
        </w:rPr>
        <w:t xml:space="preserve">หรือ </w:t>
      </w:r>
      <w:r w:rsidR="00EC6065">
        <w:rPr>
          <w:rFonts w:ascii="Angsana New" w:hAnsi="Angsana New"/>
          <w:spacing w:val="-4"/>
          <w:sz w:val="30"/>
          <w:szCs w:val="30"/>
        </w:rPr>
        <w:br/>
      </w:r>
      <w:r w:rsidRPr="003B729E">
        <w:rPr>
          <w:rFonts w:ascii="Angsana New" w:hAnsi="Angsana New"/>
          <w:spacing w:val="-4"/>
          <w:sz w:val="30"/>
          <w:szCs w:val="30"/>
        </w:rPr>
        <w:t>“SAPP</w:t>
      </w:r>
      <w:r>
        <w:rPr>
          <w:rFonts w:ascii="Angsana New" w:hAnsi="Angsana New"/>
          <w:spacing w:val="-4"/>
          <w:sz w:val="30"/>
          <w:szCs w:val="30"/>
        </w:rPr>
        <w:t>E</w:t>
      </w:r>
      <w:r w:rsidRPr="003B729E">
        <w:rPr>
          <w:rFonts w:ascii="Angsana New" w:hAnsi="Angsana New"/>
          <w:spacing w:val="-4"/>
          <w:sz w:val="30"/>
          <w:szCs w:val="30"/>
        </w:rPr>
        <w:t>-WA”</w:t>
      </w:r>
      <w:r w:rsidRPr="003B729E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29856409" w14:textId="77777777" w:rsidR="004430C9" w:rsidRPr="00CB2F1F" w:rsidRDefault="004430C9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7D5B80E3" w14:textId="77777777" w:rsidR="004430C9" w:rsidRPr="002E321B" w:rsidRDefault="004430C9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2E321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2E321B">
        <w:rPr>
          <w:rFonts w:ascii="Angsana New" w:hAnsi="Angsana New"/>
          <w:spacing w:val="-2"/>
          <w:sz w:val="30"/>
          <w:szCs w:val="30"/>
        </w:rPr>
        <w:t>30</w:t>
      </w:r>
      <w:r w:rsidRPr="002E321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321B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2E321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321B">
        <w:rPr>
          <w:rFonts w:ascii="Angsana New" w:hAnsi="Angsana New"/>
          <w:spacing w:val="-2"/>
          <w:sz w:val="30"/>
          <w:szCs w:val="30"/>
        </w:rPr>
        <w:t>2560</w:t>
      </w:r>
      <w:r w:rsidRPr="002E321B">
        <w:rPr>
          <w:rFonts w:ascii="Angsana New" w:hAnsi="Angsana New"/>
          <w:spacing w:val="-2"/>
          <w:sz w:val="30"/>
          <w:szCs w:val="30"/>
          <w:cs/>
        </w:rPr>
        <w:t xml:space="preserve"> ผู้บริหารและพนักงานของบริษัทมีการใช้สิทธิซื้อหุ้นสามัญของบริษัทตามใบสำคัญแสดงสิทธิที่จะซื้อหุ้นสามัญของบริษัท บริษัทได้รับชำระเงินค่าหุ้นสามัญจำนวน </w:t>
      </w:r>
      <w:r w:rsidRPr="002E321B">
        <w:rPr>
          <w:rFonts w:ascii="Angsana New" w:hAnsi="Angsana New" w:hint="cs"/>
          <w:spacing w:val="-2"/>
          <w:sz w:val="30"/>
          <w:szCs w:val="30"/>
        </w:rPr>
        <w:t>13</w:t>
      </w:r>
      <w:r w:rsidRPr="002E321B">
        <w:rPr>
          <w:rFonts w:ascii="Angsana New" w:hAnsi="Angsana New" w:hint="cs"/>
          <w:spacing w:val="-2"/>
          <w:sz w:val="30"/>
          <w:szCs w:val="30"/>
          <w:cs/>
        </w:rPr>
        <w:t>.</w:t>
      </w:r>
      <w:r w:rsidRPr="002E321B">
        <w:rPr>
          <w:rFonts w:ascii="Angsana New" w:hAnsi="Angsana New" w:hint="cs"/>
          <w:spacing w:val="-2"/>
          <w:sz w:val="30"/>
          <w:szCs w:val="30"/>
        </w:rPr>
        <w:t>04</w:t>
      </w:r>
      <w:r w:rsidRPr="002E321B">
        <w:rPr>
          <w:rFonts w:ascii="Angsana New" w:hAnsi="Angsana New"/>
          <w:spacing w:val="-2"/>
          <w:sz w:val="30"/>
          <w:szCs w:val="30"/>
        </w:rPr>
        <w:t xml:space="preserve"> </w:t>
      </w:r>
      <w:r w:rsidRPr="002E321B">
        <w:rPr>
          <w:rFonts w:ascii="Angsana New" w:hAnsi="Angsana New"/>
          <w:spacing w:val="-2"/>
          <w:sz w:val="30"/>
          <w:szCs w:val="30"/>
          <w:cs/>
        </w:rPr>
        <w:t xml:space="preserve">ล้านบาทแล้วในวันดังกล่าว และเมื่อวันที่ </w:t>
      </w:r>
      <w:r w:rsidRPr="002E321B">
        <w:rPr>
          <w:rFonts w:ascii="Angsana New" w:hAnsi="Angsana New" w:hint="cs"/>
          <w:spacing w:val="-2"/>
          <w:sz w:val="30"/>
          <w:szCs w:val="30"/>
        </w:rPr>
        <w:t>11</w:t>
      </w:r>
      <w:r w:rsidRPr="002E321B">
        <w:rPr>
          <w:rFonts w:ascii="Angsana New" w:hAnsi="Angsana New" w:hint="cs"/>
          <w:spacing w:val="-2"/>
          <w:sz w:val="30"/>
          <w:szCs w:val="30"/>
          <w:cs/>
        </w:rPr>
        <w:t xml:space="preserve"> มกราคม</w:t>
      </w:r>
      <w:r w:rsidRPr="002E321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321B">
        <w:rPr>
          <w:rFonts w:ascii="Angsana New" w:hAnsi="Angsana New"/>
          <w:spacing w:val="-2"/>
          <w:sz w:val="30"/>
          <w:szCs w:val="30"/>
        </w:rPr>
        <w:t>256</w:t>
      </w:r>
      <w:r w:rsidRPr="002E321B">
        <w:rPr>
          <w:rFonts w:ascii="Angsana New" w:hAnsi="Angsana New" w:hint="cs"/>
          <w:spacing w:val="-2"/>
          <w:sz w:val="30"/>
          <w:szCs w:val="30"/>
        </w:rPr>
        <w:t>1</w:t>
      </w:r>
      <w:r w:rsidRPr="002E321B">
        <w:rPr>
          <w:rFonts w:ascii="Angsana New" w:hAnsi="Angsana New"/>
          <w:spacing w:val="-2"/>
          <w:sz w:val="30"/>
          <w:szCs w:val="30"/>
        </w:rPr>
        <w:t xml:space="preserve"> </w:t>
      </w:r>
      <w:r w:rsidRPr="002E321B">
        <w:rPr>
          <w:rFonts w:ascii="Angsana New" w:hAnsi="Angsana New"/>
          <w:spacing w:val="-2"/>
          <w:sz w:val="30"/>
          <w:szCs w:val="30"/>
          <w:cs/>
        </w:rPr>
        <w:t xml:space="preserve">บริษัทดำเนินการจดทะเบียนกับกระทรวงพาณิชย์เพื่อเปลี่ยนแปลงทุนชำระจากเดิม </w:t>
      </w:r>
      <w:r w:rsidRPr="002E321B">
        <w:rPr>
          <w:rFonts w:ascii="Angsana New" w:hAnsi="Angsana New"/>
          <w:spacing w:val="-2"/>
          <w:sz w:val="30"/>
          <w:szCs w:val="30"/>
        </w:rPr>
        <w:t>303,079,938</w:t>
      </w:r>
      <w:r w:rsidRPr="002E321B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2E321B">
        <w:rPr>
          <w:rFonts w:ascii="Angsana New" w:hAnsi="Angsana New" w:hint="cs"/>
          <w:spacing w:val="4"/>
          <w:sz w:val="30"/>
          <w:szCs w:val="30"/>
          <w:cs/>
        </w:rPr>
        <w:t xml:space="preserve">บาท เป็น </w:t>
      </w:r>
      <w:r w:rsidRPr="002E321B">
        <w:rPr>
          <w:rFonts w:ascii="Angsana New" w:hAnsi="Angsana New"/>
          <w:spacing w:val="-2"/>
          <w:sz w:val="30"/>
          <w:szCs w:val="30"/>
        </w:rPr>
        <w:t xml:space="preserve">304,368,080 </w:t>
      </w:r>
      <w:r w:rsidRPr="002E321B">
        <w:rPr>
          <w:rFonts w:ascii="Angsana New" w:hAnsi="Angsana New"/>
          <w:spacing w:val="-2"/>
          <w:sz w:val="30"/>
          <w:szCs w:val="30"/>
          <w:cs/>
        </w:rPr>
        <w:t xml:space="preserve">บาท เพิ่มขึ้นจำนวน </w:t>
      </w:r>
      <w:r w:rsidRPr="002E321B">
        <w:rPr>
          <w:rFonts w:ascii="Angsana New" w:hAnsi="Angsana New" w:hint="cs"/>
          <w:spacing w:val="-2"/>
          <w:sz w:val="30"/>
          <w:szCs w:val="30"/>
        </w:rPr>
        <w:t>1</w:t>
      </w:r>
      <w:r w:rsidRPr="002E321B">
        <w:rPr>
          <w:rFonts w:ascii="Angsana New" w:hAnsi="Angsana New" w:hint="cs"/>
          <w:spacing w:val="-2"/>
          <w:sz w:val="30"/>
          <w:szCs w:val="30"/>
          <w:cs/>
        </w:rPr>
        <w:t>,</w:t>
      </w:r>
      <w:r w:rsidRPr="002E321B">
        <w:rPr>
          <w:rFonts w:ascii="Angsana New" w:hAnsi="Angsana New" w:hint="cs"/>
          <w:spacing w:val="-2"/>
          <w:sz w:val="30"/>
          <w:szCs w:val="30"/>
        </w:rPr>
        <w:t>288</w:t>
      </w:r>
      <w:r w:rsidRPr="002E321B">
        <w:rPr>
          <w:rFonts w:ascii="Angsana New" w:hAnsi="Angsana New" w:hint="cs"/>
          <w:spacing w:val="-2"/>
          <w:sz w:val="30"/>
          <w:szCs w:val="30"/>
          <w:cs/>
        </w:rPr>
        <w:t>,</w:t>
      </w:r>
      <w:r w:rsidRPr="002E321B">
        <w:rPr>
          <w:rFonts w:ascii="Angsana New" w:hAnsi="Angsana New" w:hint="cs"/>
          <w:spacing w:val="-2"/>
          <w:sz w:val="30"/>
          <w:szCs w:val="30"/>
        </w:rPr>
        <w:t>142</w:t>
      </w:r>
      <w:r w:rsidRPr="002E321B">
        <w:rPr>
          <w:rFonts w:ascii="Angsana New" w:hAnsi="Angsana New"/>
          <w:spacing w:val="-2"/>
          <w:sz w:val="30"/>
          <w:szCs w:val="30"/>
        </w:rPr>
        <w:t xml:space="preserve"> </w:t>
      </w:r>
      <w:r w:rsidRPr="002E321B">
        <w:rPr>
          <w:rFonts w:ascii="Angsana New" w:hAnsi="Angsana New"/>
          <w:spacing w:val="-2"/>
          <w:sz w:val="30"/>
          <w:szCs w:val="30"/>
          <w:cs/>
        </w:rPr>
        <w:t xml:space="preserve">หุ้น มูลค่าหุ้นละ </w:t>
      </w:r>
      <w:r w:rsidRPr="002E321B">
        <w:rPr>
          <w:rFonts w:ascii="Angsana New" w:hAnsi="Angsana New"/>
          <w:spacing w:val="-2"/>
          <w:sz w:val="30"/>
          <w:szCs w:val="30"/>
        </w:rPr>
        <w:t xml:space="preserve">1 </w:t>
      </w:r>
      <w:r w:rsidRPr="002E321B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2E321B">
        <w:rPr>
          <w:rFonts w:ascii="Angsana New" w:hAnsi="Angsana New" w:hint="cs"/>
          <w:spacing w:val="-2"/>
          <w:sz w:val="30"/>
          <w:szCs w:val="30"/>
          <w:cs/>
        </w:rPr>
        <w:t xml:space="preserve"> ทั้งนี้โครงการ</w:t>
      </w:r>
      <w:r w:rsidRPr="002E321B">
        <w:rPr>
          <w:rFonts w:ascii="Angsana New" w:hAnsi="Angsana New"/>
          <w:spacing w:val="-4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ต่อผู้บริหารและพนักงานของบริษัทครั้งที่ </w:t>
      </w:r>
      <w:r w:rsidRPr="002E321B">
        <w:rPr>
          <w:rFonts w:ascii="Angsana New" w:hAnsi="Angsana New" w:hint="cs"/>
          <w:spacing w:val="-4"/>
          <w:sz w:val="30"/>
          <w:szCs w:val="30"/>
        </w:rPr>
        <w:t>1</w:t>
      </w:r>
      <w:r w:rsidRPr="002E321B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2E321B">
        <w:rPr>
          <w:rFonts w:ascii="Angsana New" w:hAnsi="Angsana New"/>
          <w:spacing w:val="-4"/>
          <w:sz w:val="30"/>
          <w:szCs w:val="30"/>
        </w:rPr>
        <w:t>SAPPE-WA</w:t>
      </w:r>
      <w:r w:rsidRPr="002E321B">
        <w:rPr>
          <w:rFonts w:ascii="Angsana New" w:hAnsi="Angsana New" w:hint="cs"/>
          <w:spacing w:val="-4"/>
          <w:sz w:val="30"/>
          <w:szCs w:val="30"/>
          <w:cs/>
        </w:rPr>
        <w:t xml:space="preserve">) ได้ครบกำหนดอายุของใบสำคัญแสดงสิทธิในเดือนมิถุนายน </w:t>
      </w:r>
      <w:r w:rsidRPr="002E321B">
        <w:rPr>
          <w:rFonts w:ascii="Angsana New" w:hAnsi="Angsana New"/>
          <w:spacing w:val="-4"/>
          <w:sz w:val="30"/>
          <w:szCs w:val="30"/>
        </w:rPr>
        <w:t>2561</w:t>
      </w:r>
      <w:r w:rsidRPr="002E321B">
        <w:rPr>
          <w:rFonts w:ascii="Angsana New" w:hAnsi="Angsana New" w:hint="cs"/>
          <w:spacing w:val="-4"/>
          <w:sz w:val="30"/>
          <w:szCs w:val="30"/>
          <w:cs/>
        </w:rPr>
        <w:t xml:space="preserve"> ทั้งนี้ผู้บริหารและพนักงานได้ใช้สิทธิครบตามจำนวนหุ้นที่ได้รับสิทธิแล้ว</w:t>
      </w:r>
    </w:p>
    <w:p w14:paraId="3A6C7994" w14:textId="77777777" w:rsidR="00932D00" w:rsidRDefault="00932D00" w:rsidP="00932D0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6E80F901" w14:textId="77777777" w:rsidR="004430C9" w:rsidRPr="002E321B" w:rsidRDefault="004430C9" w:rsidP="00913A42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E321B">
        <w:rPr>
          <w:rFonts w:ascii="Angsana New" w:hAnsi="Angsana New"/>
          <w:sz w:val="30"/>
          <w:szCs w:val="30"/>
        </w:rPr>
        <w:lastRenderedPageBreak/>
        <w:t>2</w:t>
      </w:r>
      <w:r w:rsidRPr="002E321B">
        <w:rPr>
          <w:rFonts w:ascii="Angsana New" w:hAnsi="Angsana New" w:hint="cs"/>
          <w:sz w:val="30"/>
          <w:szCs w:val="30"/>
          <w:cs/>
        </w:rPr>
        <w:t xml:space="preserve">)   </w:t>
      </w:r>
      <w:r w:rsidRPr="00913A42">
        <w:rPr>
          <w:rFonts w:ascii="Angsana New" w:hAnsi="Angsana New"/>
          <w:sz w:val="30"/>
          <w:szCs w:val="30"/>
          <w:cs/>
        </w:rPr>
        <w:t>การ</w:t>
      </w:r>
      <w:r w:rsidRPr="00913A42">
        <w:rPr>
          <w:rFonts w:ascii="Angsana New" w:hAnsi="Angsana New" w:hint="cs"/>
          <w:sz w:val="30"/>
          <w:szCs w:val="30"/>
          <w:cs/>
        </w:rPr>
        <w:t xml:space="preserve">ออกและจัดสรรใบสำคัญแสดงสิทธิที่จะซื้อหุ้นสามัญของบริษัท ครั้งที่ </w:t>
      </w:r>
      <w:r w:rsidRPr="00913A42">
        <w:rPr>
          <w:rFonts w:ascii="Angsana New" w:hAnsi="Angsana New"/>
          <w:sz w:val="30"/>
          <w:szCs w:val="30"/>
        </w:rPr>
        <w:t>2</w:t>
      </w:r>
      <w:r w:rsidRPr="00913A42">
        <w:rPr>
          <w:rFonts w:ascii="Angsana New" w:hAnsi="Angsana New" w:hint="cs"/>
          <w:sz w:val="30"/>
          <w:szCs w:val="30"/>
          <w:cs/>
        </w:rPr>
        <w:t xml:space="preserve"> (</w:t>
      </w:r>
      <w:r w:rsidRPr="00913A42">
        <w:rPr>
          <w:rFonts w:ascii="Angsana New" w:hAnsi="Angsana New"/>
          <w:sz w:val="30"/>
          <w:szCs w:val="30"/>
        </w:rPr>
        <w:t>“</w:t>
      </w:r>
      <w:r w:rsidRPr="00913A42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Pr="00913A42">
        <w:rPr>
          <w:rFonts w:ascii="Angsana New" w:hAnsi="Angsana New"/>
          <w:sz w:val="30"/>
          <w:szCs w:val="30"/>
        </w:rPr>
        <w:t xml:space="preserve">” </w:t>
      </w:r>
      <w:r w:rsidRPr="00913A42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EC6065" w:rsidRPr="00913A42">
        <w:rPr>
          <w:rFonts w:ascii="Angsana New" w:hAnsi="Angsana New"/>
          <w:sz w:val="30"/>
          <w:szCs w:val="30"/>
        </w:rPr>
        <w:br/>
      </w:r>
      <w:r w:rsidRPr="002E321B">
        <w:rPr>
          <w:rFonts w:ascii="Angsana New" w:hAnsi="Angsana New"/>
          <w:spacing w:val="-4"/>
          <w:sz w:val="30"/>
          <w:szCs w:val="30"/>
        </w:rPr>
        <w:t>“SAPP</w:t>
      </w:r>
      <w:r>
        <w:rPr>
          <w:rFonts w:ascii="Angsana New" w:hAnsi="Angsana New"/>
          <w:spacing w:val="-4"/>
          <w:sz w:val="30"/>
          <w:szCs w:val="30"/>
        </w:rPr>
        <w:t>E</w:t>
      </w:r>
      <w:r w:rsidRPr="002E321B">
        <w:rPr>
          <w:rFonts w:ascii="Angsana New" w:hAnsi="Angsana New"/>
          <w:spacing w:val="-4"/>
          <w:sz w:val="30"/>
          <w:szCs w:val="30"/>
        </w:rPr>
        <w:t>-WA2”</w:t>
      </w:r>
      <w:r w:rsidRPr="002E321B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64DD9E30" w14:textId="77777777" w:rsidR="004430C9" w:rsidRPr="002E321B" w:rsidRDefault="004430C9" w:rsidP="004430C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250A76F9" w14:textId="77777777" w:rsidR="004430C9" w:rsidRPr="000C6D62" w:rsidRDefault="004430C9" w:rsidP="004430C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6D62">
        <w:rPr>
          <w:rFonts w:ascii="Angsana New" w:hAnsi="Angsana New" w:hint="cs"/>
          <w:sz w:val="30"/>
          <w:szCs w:val="30"/>
          <w:cs/>
        </w:rPr>
        <w:t>ใน</w:t>
      </w:r>
      <w:r w:rsidRPr="000C6D62">
        <w:rPr>
          <w:rFonts w:ascii="Angsana New" w:hAnsi="Angsana New"/>
          <w:sz w:val="30"/>
          <w:szCs w:val="30"/>
          <w:cs/>
        </w:rPr>
        <w:t>การประชุมสามัญผู้ถือหุ้น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C6D62">
        <w:rPr>
          <w:rFonts w:ascii="Angsana New" w:hAnsi="Angsana New"/>
          <w:sz w:val="30"/>
          <w:szCs w:val="30"/>
        </w:rPr>
        <w:t xml:space="preserve">26 </w:t>
      </w:r>
      <w:r w:rsidRPr="000C6D62">
        <w:rPr>
          <w:rFonts w:ascii="Angsana New" w:hAnsi="Angsana New" w:hint="cs"/>
          <w:sz w:val="30"/>
          <w:szCs w:val="30"/>
          <w:cs/>
        </w:rPr>
        <w:t>เมษายน</w:t>
      </w:r>
      <w:r w:rsidRPr="000C6D62">
        <w:rPr>
          <w:rFonts w:ascii="Angsana New" w:hAnsi="Angsana New"/>
          <w:sz w:val="30"/>
          <w:szCs w:val="30"/>
          <w:cs/>
        </w:rPr>
        <w:t xml:space="preserve"> </w:t>
      </w:r>
      <w:r w:rsidRPr="000C6D62">
        <w:rPr>
          <w:rFonts w:ascii="Angsana New" w:hAnsi="Angsana New"/>
          <w:sz w:val="30"/>
          <w:szCs w:val="30"/>
        </w:rPr>
        <w:t xml:space="preserve">2561 </w:t>
      </w:r>
      <w:r w:rsidRPr="000C6D62">
        <w:rPr>
          <w:rFonts w:ascii="Angsana New" w:hAnsi="Angsana New"/>
          <w:sz w:val="30"/>
          <w:szCs w:val="30"/>
          <w:cs/>
        </w:rPr>
        <w:t>ผู้ถือหุ้นมีมติอนุมัติการออกและจัดสรรใบสำคัญแสดงสิทธิที่จะซื้อหุ้นสามัญของบริษัท (“ใบสำคัญแสดงสิทธิ” หรือ “</w:t>
      </w:r>
      <w:r w:rsidRPr="000C6D62">
        <w:rPr>
          <w:rFonts w:ascii="Angsana New" w:hAnsi="Angsana New"/>
          <w:sz w:val="30"/>
          <w:szCs w:val="30"/>
        </w:rPr>
        <w:t>SAPPE-WA2</w:t>
      </w:r>
      <w:r w:rsidRPr="000C6D62">
        <w:rPr>
          <w:rFonts w:ascii="Angsana New" w:hAnsi="Angsana New"/>
          <w:sz w:val="30"/>
          <w:szCs w:val="30"/>
          <w:cs/>
        </w:rPr>
        <w:t xml:space="preserve">”) ให้ผู้บริหารและพนักงานที่เข้าเงื่อนไข จำนวน </w:t>
      </w:r>
      <w:r w:rsidRPr="000C6D62">
        <w:rPr>
          <w:rFonts w:ascii="Angsana New" w:hAnsi="Angsana New"/>
          <w:sz w:val="30"/>
          <w:szCs w:val="30"/>
        </w:rPr>
        <w:t xml:space="preserve">4,070,000 </w:t>
      </w:r>
      <w:r w:rsidRPr="000C6D62">
        <w:rPr>
          <w:rFonts w:ascii="Angsana New" w:hAnsi="Angsana New"/>
          <w:sz w:val="30"/>
          <w:szCs w:val="30"/>
          <w:cs/>
        </w:rPr>
        <w:t xml:space="preserve">หน่วย อายุ </w:t>
      </w:r>
      <w:r w:rsidRPr="000C6D62">
        <w:rPr>
          <w:rFonts w:ascii="Angsana New" w:hAnsi="Angsana New"/>
          <w:sz w:val="30"/>
          <w:szCs w:val="30"/>
        </w:rPr>
        <w:t>4</w:t>
      </w:r>
      <w:r w:rsidRPr="000C6D62">
        <w:rPr>
          <w:rFonts w:ascii="Angsana New" w:hAnsi="Angsana New"/>
          <w:sz w:val="30"/>
          <w:szCs w:val="30"/>
          <w:cs/>
        </w:rPr>
        <w:t xml:space="preserve"> ปี นับแต่วันที่ที่ออกใบสำคัญแสดงสิทธิ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/>
          <w:sz w:val="30"/>
          <w:szCs w:val="30"/>
          <w:cs/>
        </w:rPr>
        <w:t>โดยสิทธิในการซื้อหุ้นดังกล่าวสามารถใช้สิทธิได้ในวันทำการสุดท้ายของเดือนมิถุนายน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/>
          <w:sz w:val="30"/>
          <w:szCs w:val="30"/>
          <w:cs/>
        </w:rPr>
        <w:t>และเดือนธันวาคมของแต่ละปีปฏิทิน ตลอดอายุของใบสำคัญแสดงสิทธิ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/>
          <w:sz w:val="30"/>
          <w:szCs w:val="30"/>
          <w:cs/>
        </w:rPr>
        <w:t>เริ่มตั้งแต่วันที่ใบสำคัญแสดงสิทธิอายุครบ</w:t>
      </w:r>
      <w:r w:rsidRPr="000C6D62">
        <w:rPr>
          <w:rFonts w:ascii="Angsana New" w:hAnsi="Angsana New"/>
          <w:sz w:val="30"/>
          <w:szCs w:val="30"/>
        </w:rPr>
        <w:t xml:space="preserve"> 12 </w:t>
      </w:r>
      <w:r w:rsidRPr="000C6D62">
        <w:rPr>
          <w:rFonts w:ascii="Angsana New" w:hAnsi="Angsana New"/>
          <w:sz w:val="30"/>
          <w:szCs w:val="30"/>
          <w:cs/>
        </w:rPr>
        <w:t>เดือน นับจากวันที่ออกใบสำคัญแสดงสิทธิ โดยบริษัทและผู้ถือใบสำคัญแสดงสิทธิจะต้องผูกพันตามข้อกำหนดสิทธิทุกประการ</w:t>
      </w:r>
    </w:p>
    <w:p w14:paraId="4489584F" w14:textId="1C8260A4" w:rsidR="00EC6065" w:rsidRDefault="00EC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0DB965" w14:textId="77777777" w:rsidR="004430C9" w:rsidRPr="002E321B" w:rsidRDefault="004430C9" w:rsidP="004430C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321B">
        <w:rPr>
          <w:rFonts w:ascii="Angsana New" w:hAnsi="Angsana New" w:hint="cs"/>
          <w:sz w:val="30"/>
          <w:szCs w:val="30"/>
          <w:cs/>
        </w:rPr>
        <w:t>สิทธิ</w:t>
      </w:r>
      <w:r w:rsidRPr="002E321B">
        <w:rPr>
          <w:rFonts w:ascii="Angsana New" w:hAnsi="Angsana New"/>
          <w:sz w:val="30"/>
          <w:szCs w:val="30"/>
          <w:cs/>
        </w:rPr>
        <w:t xml:space="preserve">การซื้อหุ้นสามัญได้จัดสรรให้แก่ผู้บริหาร (รวมถึงผู้บริหารที่ดำรงตำแหน่งกรรมการ) และพนักงานของบริษัท   โดยไม่ผ่านผู้รับช่วงซื้อหลักทรัพย์ ทั้งนี้ผู้ถือใบสำคัญแสดงสิทธิจำนวน </w:t>
      </w:r>
      <w:r w:rsidRPr="002E321B">
        <w:rPr>
          <w:rFonts w:ascii="Angsana New" w:hAnsi="Angsana New"/>
          <w:sz w:val="30"/>
          <w:szCs w:val="30"/>
        </w:rPr>
        <w:t xml:space="preserve">1 </w:t>
      </w:r>
      <w:r w:rsidRPr="002E321B">
        <w:rPr>
          <w:rFonts w:ascii="Angsana New" w:hAnsi="Angsana New"/>
          <w:sz w:val="30"/>
          <w:szCs w:val="30"/>
          <w:cs/>
        </w:rPr>
        <w:t xml:space="preserve">หน่วยมีสิทธิซื้อหุ้นสามัญ </w:t>
      </w:r>
      <w:r w:rsidRPr="002E321B">
        <w:rPr>
          <w:rFonts w:ascii="Angsana New" w:hAnsi="Angsana New"/>
          <w:sz w:val="30"/>
          <w:szCs w:val="30"/>
        </w:rPr>
        <w:t xml:space="preserve">1 </w:t>
      </w:r>
      <w:r w:rsidRPr="002E321B">
        <w:rPr>
          <w:rFonts w:ascii="Angsana New" w:hAnsi="Angsana New"/>
          <w:sz w:val="30"/>
          <w:szCs w:val="30"/>
          <w:cs/>
        </w:rPr>
        <w:t xml:space="preserve">หุ้น และ ราคาการใช้สิทธิซื้อหุ้นสามัญเพิ่มทุนของบริษัทเท่ากับ </w:t>
      </w:r>
      <w:r w:rsidRPr="002E321B">
        <w:rPr>
          <w:rFonts w:ascii="Angsana New" w:hAnsi="Angsana New"/>
          <w:sz w:val="30"/>
          <w:szCs w:val="30"/>
        </w:rPr>
        <w:t xml:space="preserve">20.56 </w:t>
      </w:r>
      <w:r w:rsidRPr="002E321B">
        <w:rPr>
          <w:rFonts w:ascii="Angsana New" w:hAnsi="Angsana New"/>
          <w:sz w:val="30"/>
          <w:szCs w:val="30"/>
          <w:cs/>
        </w:rPr>
        <w:t>บาทต่อหุ้น (เว้นแต่กรณีมีการปรับอัตราการใช้สิทธิตามเงื่อนไขการปรับสิทธิ</w:t>
      </w:r>
      <w:r w:rsidRPr="002E321B">
        <w:rPr>
          <w:rFonts w:ascii="Angsana New" w:hAnsi="Angsana New"/>
          <w:sz w:val="30"/>
          <w:szCs w:val="30"/>
        </w:rPr>
        <w:t xml:space="preserve">) </w:t>
      </w:r>
      <w:r w:rsidRPr="002E321B">
        <w:rPr>
          <w:rFonts w:ascii="Angsana New" w:hAnsi="Angsana New"/>
          <w:sz w:val="30"/>
          <w:szCs w:val="30"/>
          <w:cs/>
        </w:rPr>
        <w:t>ข้อกำหนดการใช้สิทธิและมูลค่ายุติธรรมของสิทธิซื้อหุ้นมีรายละเอียดดังนี้</w:t>
      </w:r>
    </w:p>
    <w:p w14:paraId="7D8E4AB4" w14:textId="77777777" w:rsidR="00950F19" w:rsidRPr="00D533B8" w:rsidRDefault="00950F19" w:rsidP="00932D0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00"/>
        <w:gridCol w:w="268"/>
        <w:gridCol w:w="2539"/>
        <w:gridCol w:w="2863"/>
      </w:tblGrid>
      <w:tr w:rsidR="00932D00" w:rsidRPr="00D533B8" w14:paraId="1BFFF67F" w14:textId="77777777" w:rsidTr="00EC6065">
        <w:trPr>
          <w:tblHeader/>
        </w:trPr>
        <w:tc>
          <w:tcPr>
            <w:tcW w:w="3600" w:type="dxa"/>
            <w:tcBorders>
              <w:bottom w:val="single" w:sz="4" w:space="0" w:color="auto"/>
            </w:tcBorders>
          </w:tcPr>
          <w:p w14:paraId="56D4D4A0" w14:textId="77777777" w:rsidR="00932D00" w:rsidRPr="00D533B8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รายการ</w:t>
            </w:r>
          </w:p>
        </w:tc>
        <w:tc>
          <w:tcPr>
            <w:tcW w:w="268" w:type="dxa"/>
          </w:tcPr>
          <w:p w14:paraId="3DEDD411" w14:textId="77777777" w:rsidR="00932D00" w:rsidRPr="00D533B8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bottom w:val="single" w:sz="4" w:space="0" w:color="auto"/>
            </w:tcBorders>
          </w:tcPr>
          <w:p w14:paraId="67ED7720" w14:textId="77777777" w:rsidR="00932D00" w:rsidRPr="00D533B8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</w:tr>
      <w:tr w:rsidR="004430C9" w:rsidRPr="00D533B8" w14:paraId="7EA1C755" w14:textId="77777777" w:rsidTr="00EC6065">
        <w:trPr>
          <w:trHeight w:val="289"/>
        </w:trPr>
        <w:tc>
          <w:tcPr>
            <w:tcW w:w="3600" w:type="dxa"/>
            <w:tcBorders>
              <w:top w:val="single" w:sz="4" w:space="0" w:color="auto"/>
            </w:tcBorders>
          </w:tcPr>
          <w:p w14:paraId="45A020E1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ประเภทและชนิดของใบสำคัญแสดงสิทธิที่เสนอขาย</w:t>
            </w:r>
          </w:p>
        </w:tc>
        <w:tc>
          <w:tcPr>
            <w:tcW w:w="268" w:type="dxa"/>
          </w:tcPr>
          <w:p w14:paraId="2B1A412A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top w:val="single" w:sz="4" w:space="0" w:color="auto"/>
            </w:tcBorders>
          </w:tcPr>
          <w:p w14:paraId="2942B18A" w14:textId="77777777" w:rsidR="004430C9" w:rsidRPr="003B729E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ใบสำคัญแสดงสิทธิที่จะซื้อหุ้นสามัญของบริษัท เซ็ปเป้ จำกัด (มหาชน)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ที่ออกให้แก่ผู้บริหาร (รวมถึงผู้บริหารที่ดำรงตำแหน่งกรรมการ) และพนักงานของบริษัท ครั้งที่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C4D1D">
              <w:rPr>
                <w:rFonts w:ascii="Angsana New" w:hAnsi="Angsana New"/>
                <w:spacing w:val="-4"/>
                <w:sz w:val="30"/>
                <w:szCs w:val="30"/>
              </w:rPr>
              <w:t xml:space="preserve">(SAPPE-WA2) </w:t>
            </w:r>
            <w:r w:rsidRPr="00BC4D1D">
              <w:rPr>
                <w:rFonts w:ascii="Angsana New" w:hAnsi="Angsana New"/>
                <w:spacing w:val="-4"/>
                <w:sz w:val="30"/>
                <w:szCs w:val="30"/>
                <w:cs/>
              </w:rPr>
              <w:t>ชนิดระบุชื่อผู้ถือ และไม่สามารถเปลี่ยนมือได้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เว้นแต่เป็นการโอนทางมรดก หรือการโอนให้แก่ทายาทหรือผู้แทนโดยชอบด้วยกฎหมาย</w:t>
            </w:r>
          </w:p>
        </w:tc>
      </w:tr>
      <w:tr w:rsidR="004430C9" w:rsidRPr="00D533B8" w14:paraId="5C6A3FD3" w14:textId="77777777" w:rsidTr="00EC6065">
        <w:tc>
          <w:tcPr>
            <w:tcW w:w="3600" w:type="dxa"/>
          </w:tcPr>
          <w:p w14:paraId="1F68FDAB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268" w:type="dxa"/>
          </w:tcPr>
          <w:p w14:paraId="19D85148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1AB2E790" w14:textId="77777777" w:rsidR="004430C9" w:rsidRPr="002E321B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4430C9" w:rsidRPr="00D533B8" w14:paraId="7D0C4DAF" w14:textId="77777777" w:rsidTr="00EC6065">
        <w:tc>
          <w:tcPr>
            <w:tcW w:w="3600" w:type="dxa"/>
          </w:tcPr>
          <w:p w14:paraId="731F6A8D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68" w:type="dxa"/>
          </w:tcPr>
          <w:p w14:paraId="17478874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2E4A8CE7" w14:textId="77777777" w:rsidR="004430C9" w:rsidRPr="002E321B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4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นับแต่วันที่ที่ออกใบสำคัญแสดงสิทธิ</w:t>
            </w:r>
          </w:p>
        </w:tc>
      </w:tr>
      <w:tr w:rsidR="004430C9" w:rsidRPr="00D533B8" w14:paraId="0BBA0317" w14:textId="77777777" w:rsidTr="00EC6065">
        <w:trPr>
          <w:trHeight w:val="884"/>
        </w:trPr>
        <w:tc>
          <w:tcPr>
            <w:tcW w:w="3600" w:type="dxa"/>
          </w:tcPr>
          <w:p w14:paraId="5C0D359F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68" w:type="dxa"/>
          </w:tcPr>
          <w:p w14:paraId="01CF0921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7E9DEDD5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5207AA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หน่วยต่อหุ้นสามัญ </w:t>
            </w:r>
            <w:r w:rsidRPr="005207AA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หุ้น เว้นแต่กรณีมีการปรับอัตราการใช้สิทธิตามเงื่อนไขการปรับสิทธิ</w:t>
            </w:r>
          </w:p>
        </w:tc>
      </w:tr>
      <w:tr w:rsidR="004430C9" w:rsidRPr="00D533B8" w14:paraId="501D5A36" w14:textId="77777777" w:rsidTr="00EC6065">
        <w:tc>
          <w:tcPr>
            <w:tcW w:w="3600" w:type="dxa"/>
          </w:tcPr>
          <w:p w14:paraId="7A153363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ราคาใช้สิทธิซื้อหุ้นสามัญ</w:t>
            </w:r>
          </w:p>
        </w:tc>
        <w:tc>
          <w:tcPr>
            <w:tcW w:w="268" w:type="dxa"/>
          </w:tcPr>
          <w:p w14:paraId="1A615959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23AD72E4" w14:textId="77777777" w:rsidR="004430C9" w:rsidRPr="00FC784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20.56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บาทต่อหุ้น</w:t>
            </w:r>
          </w:p>
        </w:tc>
      </w:tr>
      <w:tr w:rsidR="00740626" w:rsidRPr="00D533B8" w14:paraId="4A69B046" w14:textId="77777777" w:rsidTr="00EC6065">
        <w:tc>
          <w:tcPr>
            <w:tcW w:w="3600" w:type="dxa"/>
          </w:tcPr>
          <w:p w14:paraId="3EEC03ED" w14:textId="77777777" w:rsidR="00740626" w:rsidRPr="00D533B8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7F5F6533" w14:textId="77777777" w:rsidR="00740626" w:rsidRPr="00D533B8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09BA4805" w14:textId="77777777" w:rsidR="00740626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626" w:rsidRPr="00D533B8" w14:paraId="54149EBC" w14:textId="77777777" w:rsidTr="00EC6065">
        <w:tc>
          <w:tcPr>
            <w:tcW w:w="3600" w:type="dxa"/>
          </w:tcPr>
          <w:p w14:paraId="4E052BBE" w14:textId="77777777" w:rsidR="00740626" w:rsidRPr="00D533B8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376BED84" w14:textId="77777777" w:rsidR="00740626" w:rsidRPr="00D533B8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4283C475" w14:textId="77777777" w:rsidR="00740626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626" w:rsidRPr="00D533B8" w14:paraId="2AAC1CBF" w14:textId="77777777" w:rsidTr="00EC6065">
        <w:tc>
          <w:tcPr>
            <w:tcW w:w="3600" w:type="dxa"/>
          </w:tcPr>
          <w:p w14:paraId="6C0D1706" w14:textId="77777777" w:rsidR="00740626" w:rsidRPr="00D533B8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D3930E6" w14:textId="77777777" w:rsidR="00740626" w:rsidRPr="00D533B8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2615BACD" w14:textId="77777777" w:rsidR="00740626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626" w:rsidRPr="00D533B8" w14:paraId="4D2B3207" w14:textId="77777777" w:rsidTr="00EC6065">
        <w:tc>
          <w:tcPr>
            <w:tcW w:w="3600" w:type="dxa"/>
          </w:tcPr>
          <w:p w14:paraId="34D2D340" w14:textId="77777777" w:rsidR="00740626" w:rsidRPr="00D533B8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6FEFB3F" w14:textId="77777777" w:rsidR="00740626" w:rsidRPr="00D533B8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4EF94DD1" w14:textId="77777777" w:rsidR="00740626" w:rsidRDefault="00740626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0C9" w:rsidRPr="00D533B8" w14:paraId="013CC992" w14:textId="77777777" w:rsidTr="00EC6065">
        <w:tc>
          <w:tcPr>
            <w:tcW w:w="3600" w:type="dxa"/>
          </w:tcPr>
          <w:p w14:paraId="111AAB1A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ระยะเวลาและสัดส่วนใช้สิทธิ</w:t>
            </w:r>
          </w:p>
        </w:tc>
        <w:tc>
          <w:tcPr>
            <w:tcW w:w="268" w:type="dxa"/>
          </w:tcPr>
          <w:p w14:paraId="4722C3FC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1BC57596" w14:textId="77777777" w:rsidR="004430C9" w:rsidRPr="002E321B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ผู้ถือใบสำคัญแสดงสิทธิ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SAPPE-WA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สามารถใช้สิทธิในการซื้อหุ้นสามัญที่ออกใหม่ของบริษัท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เมื่อครบกำหนดระยะเวลาตามที่กำหนด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นับจากวันที่ออกใบสำคัญแสดงสิทธิ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โดยเริ่มใช้สิทธิครั้งแรกได้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ภายหลังจากใบสำคัญแสดงสิทธิมีอายุครบ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นับจากวันที่ออกใบสำคัญแสดงสิทธิ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โดยมีรายละเอียดดังนี้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430C9" w:rsidRPr="00D533B8" w14:paraId="7CA0C689" w14:textId="77777777" w:rsidTr="00EC6065">
        <w:tc>
          <w:tcPr>
            <w:tcW w:w="3600" w:type="dxa"/>
          </w:tcPr>
          <w:p w14:paraId="140DA3DC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6A53DCC7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A9EE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เมื่อครบกำหนดระยะเวลา (เดือนที่) นับจากวันที่ออกใบสำคัญแสดงสิทธิ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D358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ใช้สิทธิได้ไม่เกิน (ร้อยละของจำนวนใบสำคัญแสดงสิทธิที่ได้รับการจัดสรร)</w:t>
            </w:r>
          </w:p>
        </w:tc>
      </w:tr>
      <w:tr w:rsidR="004430C9" w:rsidRPr="00D533B8" w14:paraId="7F817395" w14:textId="77777777" w:rsidTr="00EC6065">
        <w:tc>
          <w:tcPr>
            <w:tcW w:w="3600" w:type="dxa"/>
          </w:tcPr>
          <w:p w14:paraId="3EED615E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33BD26B2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24271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BE9B3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533B8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4430C9" w:rsidRPr="00D533B8" w14:paraId="30C68B13" w14:textId="77777777" w:rsidTr="00EC6065">
        <w:tc>
          <w:tcPr>
            <w:tcW w:w="3600" w:type="dxa"/>
          </w:tcPr>
          <w:p w14:paraId="243C0933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2E39BCED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781189F0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53E5C515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533B8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4430C9" w:rsidRPr="00D533B8" w14:paraId="241502D6" w14:textId="77777777" w:rsidTr="00EC6065">
        <w:tc>
          <w:tcPr>
            <w:tcW w:w="3600" w:type="dxa"/>
          </w:tcPr>
          <w:p w14:paraId="4BD22694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581ECAF7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305D3F59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0453F61A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533B8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4430C9" w:rsidRPr="00D533B8" w14:paraId="62084B7B" w14:textId="77777777" w:rsidTr="00EC6065">
        <w:tc>
          <w:tcPr>
            <w:tcW w:w="3600" w:type="dxa"/>
          </w:tcPr>
          <w:p w14:paraId="551A98D8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78666CC8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0C683E74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16309D1E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533B8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4430C9" w:rsidRPr="00D533B8" w14:paraId="33B79DC4" w14:textId="77777777" w:rsidTr="00EC6065">
        <w:tc>
          <w:tcPr>
            <w:tcW w:w="3600" w:type="dxa"/>
          </w:tcPr>
          <w:p w14:paraId="7344A7BD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2BE3F9BE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63F0C011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26054869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533B8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4430C9" w:rsidRPr="00D533B8" w14:paraId="2F7F8589" w14:textId="77777777" w:rsidTr="00EC6065">
        <w:trPr>
          <w:trHeight w:val="435"/>
        </w:trPr>
        <w:tc>
          <w:tcPr>
            <w:tcW w:w="3600" w:type="dxa"/>
          </w:tcPr>
          <w:p w14:paraId="262C35D5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0919E6C0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A55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CC5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533B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430C9" w:rsidRPr="00D533B8" w14:paraId="4DB740BB" w14:textId="77777777" w:rsidTr="00EC6065">
        <w:trPr>
          <w:trHeight w:val="435"/>
        </w:trPr>
        <w:tc>
          <w:tcPr>
            <w:tcW w:w="3600" w:type="dxa"/>
            <w:tcBorders>
              <w:bottom w:val="nil"/>
            </w:tcBorders>
          </w:tcPr>
          <w:p w14:paraId="4A329371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268" w:type="dxa"/>
            <w:tcBorders>
              <w:bottom w:val="nil"/>
            </w:tcBorders>
          </w:tcPr>
          <w:p w14:paraId="114F2926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left w:val="nil"/>
              <w:bottom w:val="nil"/>
            </w:tcBorders>
          </w:tcPr>
          <w:p w14:paraId="24EA5B24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6.9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.3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</w:tbl>
    <w:p w14:paraId="2F73E3B9" w14:textId="77777777" w:rsidR="00740626" w:rsidRDefault="00740626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3B18CF" w14:textId="361A7128" w:rsidR="003F6649" w:rsidRPr="00D533B8" w:rsidRDefault="00932D00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โครงการดังกล่าวมีเงื่อนไขในการจองซื้อ โดยที่พนักงานตามโครงการต้องมีสถานะเป็นพนักงานของบริษัท ณ วันที่มีการใช้สิทธิในแต่ละครั้ง</w:t>
      </w:r>
    </w:p>
    <w:p w14:paraId="18336CA2" w14:textId="77777777" w:rsidR="003F6649" w:rsidRPr="00D533B8" w:rsidRDefault="003F6649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DB3582" w14:textId="77777777" w:rsidR="00932D00" w:rsidRPr="00D533B8" w:rsidRDefault="00932D00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D533B8">
        <w:rPr>
          <w:rFonts w:ascii="Angsana New" w:hAnsi="Angsana New"/>
          <w:sz w:val="30"/>
          <w:szCs w:val="30"/>
        </w:rPr>
        <w:t xml:space="preserve">Black-Scholes Model </w:t>
      </w:r>
      <w:r w:rsidR="00950F19">
        <w:rPr>
          <w:rFonts w:ascii="Angsana New" w:hAnsi="Angsana New"/>
          <w:sz w:val="30"/>
          <w:szCs w:val="30"/>
          <w:cs/>
        </w:rPr>
        <w:t>ภายใต้ข้อสมมติ</w:t>
      </w:r>
      <w:r w:rsidRPr="00D533B8">
        <w:rPr>
          <w:rFonts w:ascii="Angsana New" w:hAnsi="Angsana New"/>
          <w:sz w:val="30"/>
          <w:szCs w:val="30"/>
          <w:cs/>
        </w:rPr>
        <w:t>ทางการเงิน ดังนี้</w:t>
      </w:r>
    </w:p>
    <w:p w14:paraId="7FA0679B" w14:textId="77777777" w:rsidR="003F6649" w:rsidRPr="00D533B8" w:rsidRDefault="003F6649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755"/>
        <w:gridCol w:w="2292"/>
      </w:tblGrid>
      <w:tr w:rsidR="004430C9" w:rsidRPr="00D533B8" w14:paraId="48C3F3F5" w14:textId="77777777" w:rsidTr="00EC6065">
        <w:tc>
          <w:tcPr>
            <w:tcW w:w="6755" w:type="dxa"/>
          </w:tcPr>
          <w:p w14:paraId="47B3AC08" w14:textId="77777777" w:rsidR="004430C9" w:rsidRPr="00D533B8" w:rsidRDefault="004430C9" w:rsidP="004430C9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2292" w:type="dxa"/>
          </w:tcPr>
          <w:p w14:paraId="52DB7929" w14:textId="77777777" w:rsidR="004430C9" w:rsidRPr="00D533B8" w:rsidRDefault="004430C9" w:rsidP="004430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26.00</w:t>
            </w:r>
          </w:p>
        </w:tc>
      </w:tr>
      <w:tr w:rsidR="004430C9" w:rsidRPr="00D533B8" w14:paraId="1644CEE2" w14:textId="77777777" w:rsidTr="00EC6065">
        <w:tc>
          <w:tcPr>
            <w:tcW w:w="6755" w:type="dxa"/>
          </w:tcPr>
          <w:p w14:paraId="2072E495" w14:textId="77777777" w:rsidR="004430C9" w:rsidRPr="00D533B8" w:rsidRDefault="004430C9" w:rsidP="004430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2292" w:type="dxa"/>
          </w:tcPr>
          <w:p w14:paraId="72B7F527" w14:textId="77777777" w:rsidR="004430C9" w:rsidRPr="00D533B8" w:rsidRDefault="004430C9" w:rsidP="004430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20.56</w:t>
            </w:r>
          </w:p>
        </w:tc>
      </w:tr>
      <w:tr w:rsidR="004430C9" w:rsidRPr="00D533B8" w14:paraId="4D2F3FF5" w14:textId="77777777" w:rsidTr="00EC6065">
        <w:tc>
          <w:tcPr>
            <w:tcW w:w="6755" w:type="dxa"/>
          </w:tcPr>
          <w:p w14:paraId="68C1755D" w14:textId="77777777" w:rsidR="004430C9" w:rsidRPr="00D533B8" w:rsidRDefault="004430C9" w:rsidP="004430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ความผันผวนของหุ้นย้อนหลัง </w:t>
            </w:r>
            <w:r w:rsidRPr="005207AA">
              <w:rPr>
                <w:rFonts w:ascii="Angsana New" w:hAnsi="Angsana New"/>
                <w:sz w:val="30"/>
                <w:szCs w:val="30"/>
              </w:rPr>
              <w:t>3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ณ วันจัดสรร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ต่อครึ่งปี</w:t>
            </w:r>
            <w:r w:rsidRPr="00D533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92" w:type="dxa"/>
          </w:tcPr>
          <w:p w14:paraId="60C052A4" w14:textId="77777777" w:rsidR="004430C9" w:rsidRPr="00D533B8" w:rsidRDefault="004430C9" w:rsidP="004430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</w:tr>
      <w:tr w:rsidR="004430C9" w:rsidRPr="00D533B8" w14:paraId="64919FCE" w14:textId="77777777" w:rsidTr="00EC6065">
        <w:tc>
          <w:tcPr>
            <w:tcW w:w="6755" w:type="dxa"/>
          </w:tcPr>
          <w:p w14:paraId="28B586CD" w14:textId="77777777" w:rsidR="004430C9" w:rsidRPr="00D533B8" w:rsidRDefault="004430C9" w:rsidP="004430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อัตราเงินปันผลตอบแทนเฉลี่ยย้อนหลัง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D533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92" w:type="dxa"/>
          </w:tcPr>
          <w:p w14:paraId="5701366C" w14:textId="77777777" w:rsidR="004430C9" w:rsidRPr="00D533B8" w:rsidRDefault="004430C9" w:rsidP="004430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2.60</w:t>
            </w:r>
          </w:p>
        </w:tc>
      </w:tr>
      <w:tr w:rsidR="004430C9" w:rsidRPr="00D533B8" w14:paraId="704AF34D" w14:textId="77777777" w:rsidTr="00EC6065">
        <w:tc>
          <w:tcPr>
            <w:tcW w:w="6755" w:type="dxa"/>
          </w:tcPr>
          <w:p w14:paraId="41AC821E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อัตราดอกเบี้ยปลอดความเสี่ยง ณ วันจัดสรร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D533B8">
              <w:rPr>
                <w:rFonts w:ascii="Angsana New" w:hAnsi="Angsana New"/>
                <w:sz w:val="30"/>
                <w:szCs w:val="30"/>
              </w:rPr>
              <w:t>)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292" w:type="dxa"/>
          </w:tcPr>
          <w:p w14:paraId="1208A267" w14:textId="21199C21" w:rsidR="004430C9" w:rsidRPr="00D533B8" w:rsidRDefault="004430C9" w:rsidP="004430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1.18 -</w:t>
            </w:r>
            <w:r w:rsidR="0087172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1.85</w:t>
            </w:r>
          </w:p>
        </w:tc>
      </w:tr>
    </w:tbl>
    <w:p w14:paraId="0664BF6C" w14:textId="77777777" w:rsidR="00307040" w:rsidRPr="0048181C" w:rsidRDefault="00307040" w:rsidP="0066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2103BD1" w14:textId="77777777" w:rsidR="00932D00" w:rsidRPr="00D533B8" w:rsidRDefault="00932D00" w:rsidP="0066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hAnsi="Angsana New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</w:t>
      </w:r>
      <w:r w:rsidR="003F6649" w:rsidRPr="00D533B8">
        <w:rPr>
          <w:rFonts w:ascii="Angsana New" w:hAnsi="Angsana New"/>
          <w:sz w:val="30"/>
          <w:szCs w:val="30"/>
        </w:rPr>
        <w:t xml:space="preserve"> </w:t>
      </w:r>
      <w:r w:rsidR="006633ED" w:rsidRPr="00D533B8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6633ED" w:rsidRPr="00D533B8">
        <w:rPr>
          <w:rFonts w:ascii="Angsana New" w:hAnsi="Angsana New"/>
          <w:sz w:val="30"/>
          <w:szCs w:val="30"/>
        </w:rPr>
        <w:t xml:space="preserve">31 </w:t>
      </w:r>
      <w:r w:rsidR="006633ED" w:rsidRPr="00A73F63">
        <w:rPr>
          <w:rFonts w:ascii="Angsana New" w:hAnsi="Angsana New"/>
          <w:sz w:val="30"/>
          <w:szCs w:val="30"/>
          <w:cs/>
        </w:rPr>
        <w:t>ธันวาคม</w:t>
      </w:r>
      <w:r w:rsidRPr="00A73F63">
        <w:rPr>
          <w:rFonts w:ascii="Angsana New" w:hAnsi="Angsana New"/>
          <w:sz w:val="30"/>
          <w:szCs w:val="30"/>
          <w:cs/>
        </w:rPr>
        <w:t xml:space="preserve"> </w:t>
      </w:r>
      <w:r w:rsidR="00321C02" w:rsidRPr="00096FD8">
        <w:rPr>
          <w:rFonts w:ascii="Angsana New" w:hAnsi="Angsana New"/>
          <w:sz w:val="30"/>
          <w:szCs w:val="30"/>
        </w:rPr>
        <w:t>256</w:t>
      </w:r>
      <w:r w:rsidR="008C2B64" w:rsidRPr="00096FD8">
        <w:rPr>
          <w:rFonts w:ascii="Angsana New" w:hAnsi="Angsana New" w:hint="cs"/>
          <w:sz w:val="30"/>
          <w:szCs w:val="30"/>
          <w:cs/>
        </w:rPr>
        <w:t>2</w:t>
      </w:r>
      <w:r w:rsidR="006633ED" w:rsidRPr="00096FD8">
        <w:rPr>
          <w:rFonts w:ascii="Angsana New" w:hAnsi="Angsana New"/>
          <w:sz w:val="30"/>
          <w:szCs w:val="30"/>
        </w:rPr>
        <w:t xml:space="preserve"> </w:t>
      </w:r>
      <w:r w:rsidR="0005210A" w:rsidRPr="00096FD8">
        <w:rPr>
          <w:rFonts w:ascii="Angsana New" w:hAnsi="Angsana New"/>
          <w:sz w:val="30"/>
          <w:szCs w:val="30"/>
          <w:cs/>
        </w:rPr>
        <w:t>มีจำนวน</w:t>
      </w:r>
      <w:r w:rsidR="00E237E7" w:rsidRPr="00096FD8">
        <w:rPr>
          <w:rFonts w:ascii="Angsana New" w:hAnsi="Angsana New"/>
          <w:sz w:val="30"/>
          <w:szCs w:val="30"/>
        </w:rPr>
        <w:t xml:space="preserve"> </w:t>
      </w:r>
      <w:r w:rsidR="0086522A" w:rsidRPr="00096FD8">
        <w:rPr>
          <w:rFonts w:ascii="Angsana New" w:hAnsi="Angsana New"/>
          <w:sz w:val="30"/>
          <w:szCs w:val="30"/>
        </w:rPr>
        <w:t>11.93</w:t>
      </w:r>
      <w:r w:rsidR="006633ED" w:rsidRPr="00096FD8">
        <w:rPr>
          <w:rFonts w:ascii="Angsana New" w:hAnsi="Angsana New"/>
          <w:sz w:val="30"/>
          <w:szCs w:val="30"/>
        </w:rPr>
        <w:t xml:space="preserve"> </w:t>
      </w:r>
      <w:r w:rsidRPr="00096FD8">
        <w:rPr>
          <w:rFonts w:ascii="Angsana New" w:hAnsi="Angsana New"/>
          <w:sz w:val="30"/>
          <w:szCs w:val="30"/>
          <w:cs/>
        </w:rPr>
        <w:t>ล้านบาท</w:t>
      </w:r>
      <w:r w:rsidR="003F6649" w:rsidRPr="00096FD8">
        <w:rPr>
          <w:rFonts w:ascii="Angsana New" w:hAnsi="Angsana New"/>
          <w:sz w:val="30"/>
          <w:szCs w:val="30"/>
        </w:rPr>
        <w:t xml:space="preserve"> </w:t>
      </w:r>
      <w:r w:rsidR="003F6649" w:rsidRPr="00096FD8">
        <w:rPr>
          <w:rFonts w:ascii="Angsana New" w:hAnsi="Angsana New"/>
          <w:i/>
          <w:iCs/>
          <w:sz w:val="30"/>
          <w:szCs w:val="30"/>
        </w:rPr>
        <w:t>(25</w:t>
      </w:r>
      <w:r w:rsidR="00980A4B" w:rsidRPr="00096FD8">
        <w:rPr>
          <w:rFonts w:ascii="Angsana New" w:hAnsi="Angsana New"/>
          <w:i/>
          <w:iCs/>
          <w:sz w:val="30"/>
          <w:szCs w:val="30"/>
        </w:rPr>
        <w:t>6</w:t>
      </w:r>
      <w:r w:rsidR="008C2B64" w:rsidRPr="00096FD8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3F6649" w:rsidRPr="00096FD8">
        <w:rPr>
          <w:rFonts w:ascii="Angsana New" w:hAnsi="Angsana New"/>
          <w:i/>
          <w:iCs/>
          <w:sz w:val="30"/>
          <w:szCs w:val="30"/>
        </w:rPr>
        <w:t>:</w:t>
      </w:r>
      <w:r w:rsidR="003F6649" w:rsidRPr="00D533B8">
        <w:rPr>
          <w:rFonts w:ascii="Angsana New" w:hAnsi="Angsana New"/>
          <w:i/>
          <w:iCs/>
          <w:sz w:val="30"/>
          <w:szCs w:val="30"/>
        </w:rPr>
        <w:t xml:space="preserve"> </w:t>
      </w:r>
      <w:r w:rsidR="008C2B64">
        <w:rPr>
          <w:rFonts w:ascii="Angsana New" w:hAnsi="Angsana New" w:hint="cs"/>
          <w:i/>
          <w:iCs/>
          <w:sz w:val="30"/>
          <w:szCs w:val="30"/>
          <w:cs/>
        </w:rPr>
        <w:t>13.98</w:t>
      </w:r>
      <w:r w:rsidR="003F6649" w:rsidRPr="00D533B8">
        <w:rPr>
          <w:rFonts w:ascii="Angsana New" w:hAnsi="Angsana New"/>
          <w:i/>
          <w:iCs/>
          <w:sz w:val="30"/>
          <w:szCs w:val="30"/>
        </w:rPr>
        <w:t xml:space="preserve"> </w:t>
      </w:r>
      <w:r w:rsidR="003F6649" w:rsidRPr="00D533B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23D3B9DD" w14:textId="77777777" w:rsidR="006B6911" w:rsidRPr="0048181C" w:rsidRDefault="006B6911" w:rsidP="00585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8E0D35" w14:textId="77777777" w:rsidR="005852E2" w:rsidRPr="00D533B8" w:rsidRDefault="005852E2" w:rsidP="00585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lastRenderedPageBreak/>
        <w:t>รายการเคลื่อนไหวในระหว่าง</w:t>
      </w:r>
      <w:r w:rsidR="003F6649" w:rsidRPr="00D533B8">
        <w:rPr>
          <w:rFonts w:ascii="Angsana New" w:hAnsi="Angsana New"/>
          <w:sz w:val="30"/>
          <w:szCs w:val="30"/>
          <w:cs/>
        </w:rPr>
        <w:t>ปี</w:t>
      </w:r>
      <w:r w:rsidRPr="00D533B8">
        <w:rPr>
          <w:rFonts w:ascii="Angsana New" w:hAnsi="Angsana New"/>
          <w:sz w:val="30"/>
          <w:szCs w:val="30"/>
          <w:cs/>
        </w:rPr>
        <w:t>สิ้นสุด</w:t>
      </w:r>
      <w:r w:rsidR="003F6649" w:rsidRPr="00D533B8">
        <w:rPr>
          <w:rFonts w:ascii="Angsana New" w:hAnsi="Angsana New"/>
          <w:sz w:val="30"/>
          <w:szCs w:val="30"/>
          <w:cs/>
        </w:rPr>
        <w:t xml:space="preserve">วันที่ </w:t>
      </w:r>
      <w:r w:rsidR="006631BC">
        <w:rPr>
          <w:rFonts w:ascii="Angsana New" w:hAnsi="Angsana New"/>
          <w:sz w:val="30"/>
          <w:szCs w:val="30"/>
        </w:rPr>
        <w:t>3</w:t>
      </w:r>
      <w:r w:rsidR="003F6649" w:rsidRPr="00D533B8">
        <w:rPr>
          <w:rFonts w:ascii="Angsana New" w:hAnsi="Angsana New"/>
          <w:sz w:val="30"/>
          <w:szCs w:val="30"/>
        </w:rPr>
        <w:t>1</w:t>
      </w:r>
      <w:r w:rsidRPr="00D533B8">
        <w:rPr>
          <w:rFonts w:ascii="Angsana New" w:hAnsi="Angsana New"/>
          <w:sz w:val="30"/>
          <w:szCs w:val="30"/>
          <w:cs/>
        </w:rPr>
        <w:t xml:space="preserve"> </w:t>
      </w:r>
      <w:r w:rsidR="003F6649" w:rsidRPr="00D533B8">
        <w:rPr>
          <w:rFonts w:ascii="Angsana New" w:hAnsi="Angsana New"/>
          <w:sz w:val="30"/>
          <w:szCs w:val="30"/>
          <w:cs/>
        </w:rPr>
        <w:t>ธันวาคม</w:t>
      </w:r>
      <w:r w:rsidR="00321C02" w:rsidRPr="00D533B8">
        <w:rPr>
          <w:rFonts w:ascii="Angsana New" w:hAnsi="Angsana New"/>
          <w:sz w:val="30"/>
          <w:szCs w:val="30"/>
          <w:cs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ของใบสำคัญแสดงสิทธิ  มีดังนี้</w:t>
      </w:r>
    </w:p>
    <w:p w14:paraId="409D6D64" w14:textId="77777777" w:rsidR="005852E2" w:rsidRPr="0048181C" w:rsidRDefault="005852E2" w:rsidP="00585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87"/>
        <w:gridCol w:w="270"/>
        <w:gridCol w:w="1170"/>
        <w:gridCol w:w="270"/>
        <w:gridCol w:w="1260"/>
        <w:gridCol w:w="270"/>
        <w:gridCol w:w="1243"/>
      </w:tblGrid>
      <w:tr w:rsidR="005852E2" w:rsidRPr="00D533B8" w14:paraId="40E8A2C8" w14:textId="77777777" w:rsidTr="00EC6065">
        <w:tc>
          <w:tcPr>
            <w:tcW w:w="3690" w:type="dxa"/>
          </w:tcPr>
          <w:p w14:paraId="727A6593" w14:textId="77777777" w:rsidR="005852E2" w:rsidRPr="00D533B8" w:rsidRDefault="005852E2" w:rsidP="0099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70" w:type="dxa"/>
            <w:gridSpan w:val="7"/>
          </w:tcPr>
          <w:p w14:paraId="5C97A6D8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="00903A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/</w:t>
            </w:r>
            <w:r w:rsidR="00903A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852E2" w:rsidRPr="00D533B8" w14:paraId="07BFA098" w14:textId="77777777" w:rsidTr="00EC6065">
        <w:tc>
          <w:tcPr>
            <w:tcW w:w="3690" w:type="dxa"/>
          </w:tcPr>
          <w:p w14:paraId="37B9A53A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627" w:type="dxa"/>
            <w:gridSpan w:val="3"/>
          </w:tcPr>
          <w:p w14:paraId="6804825A" w14:textId="77777777" w:rsidR="005852E2" w:rsidRPr="00D533B8" w:rsidRDefault="0088437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 w:rsidR="00950F19">
              <w:rPr>
                <w:rFonts w:ascii="Angsana New" w:hAnsi="Angsana New"/>
                <w:sz w:val="30"/>
                <w:szCs w:val="30"/>
              </w:rPr>
              <w:t>6</w:t>
            </w:r>
            <w:r w:rsidR="008C2B6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009A033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73" w:type="dxa"/>
            <w:gridSpan w:val="3"/>
          </w:tcPr>
          <w:p w14:paraId="5C536E69" w14:textId="77777777" w:rsidR="005852E2" w:rsidRPr="00950F19" w:rsidRDefault="0088437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="00980A4B">
              <w:rPr>
                <w:rFonts w:ascii="Angsana New" w:hAnsi="Angsana New"/>
                <w:sz w:val="30"/>
                <w:szCs w:val="30"/>
              </w:rPr>
              <w:t>6</w:t>
            </w:r>
            <w:r w:rsidR="008C2B6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852E2" w:rsidRPr="00D533B8" w14:paraId="170C59CC" w14:textId="77777777" w:rsidTr="00EC6065">
        <w:tc>
          <w:tcPr>
            <w:tcW w:w="3690" w:type="dxa"/>
          </w:tcPr>
          <w:p w14:paraId="5D8090A7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187" w:type="dxa"/>
          </w:tcPr>
          <w:p w14:paraId="283A41AB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  <w:p w14:paraId="5DF5FF48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ถัวเฉลี่ยต่อหุ้น</w:t>
            </w:r>
          </w:p>
        </w:tc>
        <w:tc>
          <w:tcPr>
            <w:tcW w:w="270" w:type="dxa"/>
          </w:tcPr>
          <w:p w14:paraId="414F55E8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B9F7C93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07ADE54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จำนวนสิทธิ</w:t>
            </w:r>
          </w:p>
        </w:tc>
        <w:tc>
          <w:tcPr>
            <w:tcW w:w="270" w:type="dxa"/>
          </w:tcPr>
          <w:p w14:paraId="14B02EEF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6054850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  <w:p w14:paraId="53B3F576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ถัวเฉลี่ยต่อหุ้น</w:t>
            </w:r>
          </w:p>
        </w:tc>
        <w:tc>
          <w:tcPr>
            <w:tcW w:w="270" w:type="dxa"/>
          </w:tcPr>
          <w:p w14:paraId="39DC85E3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3" w:type="dxa"/>
          </w:tcPr>
          <w:p w14:paraId="5C091D05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4AB3490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จำนวนสิทธิ</w:t>
            </w:r>
          </w:p>
        </w:tc>
      </w:tr>
      <w:tr w:rsidR="005852E2" w:rsidRPr="00D533B8" w14:paraId="5D6A1236" w14:textId="77777777" w:rsidTr="00EC6065">
        <w:tc>
          <w:tcPr>
            <w:tcW w:w="3690" w:type="dxa"/>
          </w:tcPr>
          <w:p w14:paraId="4FDDA6A6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54F0959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426430B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AE6E12E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(พันสิทธิ)</w:t>
            </w:r>
          </w:p>
        </w:tc>
        <w:tc>
          <w:tcPr>
            <w:tcW w:w="270" w:type="dxa"/>
          </w:tcPr>
          <w:p w14:paraId="56594F91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B4E4DCF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0BD9C3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43" w:type="dxa"/>
          </w:tcPr>
          <w:p w14:paraId="4FADE654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(พันสิทธิ)</w:t>
            </w:r>
          </w:p>
        </w:tc>
      </w:tr>
      <w:tr w:rsidR="0086522A" w:rsidRPr="00D533B8" w14:paraId="4D9818F7" w14:textId="77777777" w:rsidTr="00EC6065">
        <w:tc>
          <w:tcPr>
            <w:tcW w:w="3690" w:type="dxa"/>
          </w:tcPr>
          <w:p w14:paraId="49497875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87" w:type="dxa"/>
          </w:tcPr>
          <w:p w14:paraId="229F0E5A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7.72</w:t>
            </w:r>
          </w:p>
        </w:tc>
        <w:tc>
          <w:tcPr>
            <w:tcW w:w="270" w:type="dxa"/>
          </w:tcPr>
          <w:p w14:paraId="4AF6511C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</w:tcPr>
          <w:p w14:paraId="669284C6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4,070</w:t>
            </w:r>
          </w:p>
        </w:tc>
        <w:tc>
          <w:tcPr>
            <w:tcW w:w="270" w:type="dxa"/>
          </w:tcPr>
          <w:p w14:paraId="1DFC8576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60" w:type="dxa"/>
          </w:tcPr>
          <w:p w14:paraId="7B98B80F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1.82</w:t>
            </w:r>
          </w:p>
        </w:tc>
        <w:tc>
          <w:tcPr>
            <w:tcW w:w="270" w:type="dxa"/>
          </w:tcPr>
          <w:p w14:paraId="2CDA207F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43" w:type="dxa"/>
          </w:tcPr>
          <w:p w14:paraId="471D6427" w14:textId="77777777" w:rsidR="0086522A" w:rsidRPr="002C6E86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1,288</w:t>
            </w:r>
          </w:p>
        </w:tc>
      </w:tr>
      <w:tr w:rsidR="0086522A" w:rsidRPr="00D533B8" w14:paraId="49C0A235" w14:textId="77777777" w:rsidTr="00EC6065">
        <w:tc>
          <w:tcPr>
            <w:tcW w:w="3690" w:type="dxa"/>
          </w:tcPr>
          <w:p w14:paraId="5F028BAD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สิทธิเลือกที่ออกเพิ่ม</w:t>
            </w:r>
          </w:p>
        </w:tc>
        <w:tc>
          <w:tcPr>
            <w:tcW w:w="1187" w:type="dxa"/>
          </w:tcPr>
          <w:p w14:paraId="7FB564C7" w14:textId="77777777" w:rsidR="0086522A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6CE82CF0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</w:tcPr>
          <w:p w14:paraId="2210DCC3" w14:textId="77777777" w:rsidR="0086522A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7BF1FC21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60" w:type="dxa"/>
          </w:tcPr>
          <w:p w14:paraId="0D626F49" w14:textId="77777777" w:rsidR="0086522A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7.72</w:t>
            </w:r>
          </w:p>
        </w:tc>
        <w:tc>
          <w:tcPr>
            <w:tcW w:w="270" w:type="dxa"/>
          </w:tcPr>
          <w:p w14:paraId="1453E936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43" w:type="dxa"/>
          </w:tcPr>
          <w:p w14:paraId="72267E1A" w14:textId="77777777" w:rsidR="0086522A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4,070</w:t>
            </w:r>
          </w:p>
        </w:tc>
      </w:tr>
      <w:tr w:rsidR="0086522A" w:rsidRPr="00D533B8" w14:paraId="1F3946D5" w14:textId="77777777" w:rsidTr="00EC6065">
        <w:tc>
          <w:tcPr>
            <w:tcW w:w="3690" w:type="dxa"/>
          </w:tcPr>
          <w:p w14:paraId="7E1BA158" w14:textId="77777777" w:rsidR="0086522A" w:rsidRPr="00A73F63" w:rsidRDefault="0086522A" w:rsidP="0086522A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สิทธิเลือกที่ใช้สิทธิ</w:t>
            </w:r>
          </w:p>
        </w:tc>
        <w:tc>
          <w:tcPr>
            <w:tcW w:w="1187" w:type="dxa"/>
          </w:tcPr>
          <w:p w14:paraId="0509A1DC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6.90</w:t>
            </w:r>
          </w:p>
        </w:tc>
        <w:tc>
          <w:tcPr>
            <w:tcW w:w="270" w:type="dxa"/>
          </w:tcPr>
          <w:p w14:paraId="5D93362F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8AEE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0)</w:t>
            </w:r>
          </w:p>
        </w:tc>
        <w:tc>
          <w:tcPr>
            <w:tcW w:w="270" w:type="dxa"/>
          </w:tcPr>
          <w:p w14:paraId="57E8AED7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260" w:type="dxa"/>
          </w:tcPr>
          <w:p w14:paraId="14885AFB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9.12</w:t>
            </w:r>
          </w:p>
        </w:tc>
        <w:tc>
          <w:tcPr>
            <w:tcW w:w="270" w:type="dxa"/>
          </w:tcPr>
          <w:p w14:paraId="4E16FFBD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635DC41C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,288)</w:t>
            </w:r>
          </w:p>
        </w:tc>
      </w:tr>
      <w:tr w:rsidR="0086522A" w:rsidRPr="00D533B8" w14:paraId="17970D68" w14:textId="77777777" w:rsidTr="00EC6065">
        <w:tc>
          <w:tcPr>
            <w:tcW w:w="3690" w:type="dxa"/>
          </w:tcPr>
          <w:p w14:paraId="735F18FD" w14:textId="77777777" w:rsidR="0086522A" w:rsidRPr="00D533B8" w:rsidRDefault="0086522A" w:rsidP="0086522A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Pr="005207AA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224EAA48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7.72</w:t>
            </w:r>
          </w:p>
        </w:tc>
        <w:tc>
          <w:tcPr>
            <w:tcW w:w="270" w:type="dxa"/>
          </w:tcPr>
          <w:p w14:paraId="3EE7561C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DF54BA" w14:textId="77777777" w:rsidR="0086522A" w:rsidRPr="000866EB" w:rsidRDefault="0086522A" w:rsidP="00086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0866E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4,060</w:t>
            </w:r>
          </w:p>
        </w:tc>
        <w:tc>
          <w:tcPr>
            <w:tcW w:w="270" w:type="dxa"/>
          </w:tcPr>
          <w:p w14:paraId="51C23444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87" w:right="-18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5C0699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7.72</w:t>
            </w:r>
          </w:p>
        </w:tc>
        <w:tc>
          <w:tcPr>
            <w:tcW w:w="270" w:type="dxa"/>
          </w:tcPr>
          <w:p w14:paraId="3F75D2A8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61F3DEA" w14:textId="77777777" w:rsidR="0086522A" w:rsidRPr="00D533B8" w:rsidRDefault="0086522A" w:rsidP="0086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4,070</w:t>
            </w:r>
          </w:p>
        </w:tc>
      </w:tr>
    </w:tbl>
    <w:p w14:paraId="6559C4A7" w14:textId="0BF40208" w:rsidR="00EC6065" w:rsidRDefault="00EC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FDA3567" w14:textId="77777777" w:rsidR="00147715" w:rsidRPr="00913A42" w:rsidRDefault="00BC26E9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สำรอง</w:t>
      </w:r>
    </w:p>
    <w:p w14:paraId="313F7820" w14:textId="77777777" w:rsidR="00774D72" w:rsidRPr="00D533B8" w:rsidRDefault="00774D72" w:rsidP="00A249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AF036F1" w14:textId="77777777" w:rsidR="003D2847" w:rsidRPr="00D533B8" w:rsidRDefault="003D2847" w:rsidP="003D2847">
      <w:pPr>
        <w:ind w:left="540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1C78BB28" w14:textId="77777777" w:rsidR="003D2847" w:rsidRPr="00D533B8" w:rsidRDefault="003D2847" w:rsidP="003D2847">
      <w:pPr>
        <w:tabs>
          <w:tab w:val="clear" w:pos="454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EB0ADE5" w14:textId="77777777" w:rsidR="003D2847" w:rsidRPr="00D533B8" w:rsidRDefault="003D2847" w:rsidP="003D2847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D533B8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หรือกำไรสะสม</w:t>
      </w:r>
    </w:p>
    <w:p w14:paraId="3B0C0528" w14:textId="77777777" w:rsidR="003D2847" w:rsidRPr="00D533B8" w:rsidRDefault="003D2847" w:rsidP="003D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572E96A3" w14:textId="77777777" w:rsidR="003D2847" w:rsidRPr="00D533B8" w:rsidRDefault="003D2847" w:rsidP="003D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D533B8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3155D384" w14:textId="77777777" w:rsidR="00BF46A4" w:rsidRDefault="00774D72" w:rsidP="003F664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533B8">
        <w:rPr>
          <w:rFonts w:ascii="Angsana New" w:hAnsi="Angsana New"/>
          <w:sz w:val="30"/>
          <w:szCs w:val="30"/>
        </w:rPr>
        <w:t>2535</w:t>
      </w:r>
      <w:r w:rsidRPr="00D533B8">
        <w:rPr>
          <w:rFonts w:ascii="Angsana New" w:hAnsi="Angsana New"/>
          <w:sz w:val="30"/>
          <w:szCs w:val="30"/>
          <w:cs/>
        </w:rPr>
        <w:t xml:space="preserve"> มาตรา </w:t>
      </w:r>
      <w:r w:rsidRPr="00D533B8">
        <w:rPr>
          <w:rFonts w:ascii="Angsana New" w:hAnsi="Angsana New"/>
          <w:sz w:val="30"/>
          <w:szCs w:val="30"/>
        </w:rPr>
        <w:t>116</w:t>
      </w:r>
      <w:r w:rsidRPr="00D533B8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D533B8">
        <w:rPr>
          <w:rFonts w:ascii="Angsana New" w:hAnsi="Angsana New"/>
          <w:sz w:val="30"/>
          <w:szCs w:val="30"/>
        </w:rPr>
        <w:t>“</w:t>
      </w:r>
      <w:r w:rsidRPr="00D533B8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533B8">
        <w:rPr>
          <w:rFonts w:ascii="Angsana New" w:hAnsi="Angsana New"/>
          <w:sz w:val="30"/>
          <w:szCs w:val="30"/>
        </w:rPr>
        <w:t>”</w:t>
      </w:r>
      <w:r w:rsidRPr="00D533B8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D533B8">
        <w:rPr>
          <w:rFonts w:ascii="Angsana New" w:hAnsi="Angsana New"/>
          <w:sz w:val="30"/>
          <w:szCs w:val="30"/>
        </w:rPr>
        <w:t xml:space="preserve">5 </w:t>
      </w:r>
      <w:r w:rsidRPr="00D533B8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</w:t>
      </w:r>
      <w:r w:rsidR="00F707A6" w:rsidRPr="00D533B8">
        <w:rPr>
          <w:rFonts w:ascii="Angsana New" w:hAnsi="Angsana New"/>
          <w:sz w:val="30"/>
          <w:szCs w:val="30"/>
          <w:cs/>
        </w:rPr>
        <w:t>ยอด</w:t>
      </w:r>
      <w:r w:rsidRPr="00D533B8">
        <w:rPr>
          <w:rFonts w:ascii="Angsana New" w:hAnsi="Angsana New"/>
          <w:sz w:val="30"/>
          <w:szCs w:val="30"/>
          <w:cs/>
        </w:rPr>
        <w:t xml:space="preserve">ขาดทุนสะสมยกมา (ถ้ามี) จนกว่าสำรองดังกล่าวมีจำนวนไม่น้อยกว่าร้อยละ </w:t>
      </w:r>
      <w:r w:rsidRPr="00D533B8">
        <w:rPr>
          <w:rFonts w:ascii="Angsana New" w:hAnsi="Angsana New"/>
          <w:sz w:val="30"/>
          <w:szCs w:val="30"/>
        </w:rPr>
        <w:t xml:space="preserve">10 </w:t>
      </w:r>
      <w:r w:rsidRPr="00D533B8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D533B8">
        <w:rPr>
          <w:rFonts w:ascii="Angsana New" w:hAnsi="Angsana New"/>
          <w:sz w:val="30"/>
          <w:szCs w:val="30"/>
        </w:rPr>
        <w:t> </w:t>
      </w:r>
      <w:r w:rsidRPr="00D533B8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44A042CC" w14:textId="77777777" w:rsidR="00EB21BA" w:rsidRPr="00D533B8" w:rsidRDefault="00EB21BA" w:rsidP="003F664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2F6FC3" w14:textId="77777777" w:rsidR="003E399B" w:rsidRPr="00D533B8" w:rsidRDefault="00CB3B41" w:rsidP="003D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DDF7C02" w14:textId="77777777" w:rsidR="007223D7" w:rsidRPr="00D533B8" w:rsidRDefault="007223D7" w:rsidP="00884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1A52F58" w14:textId="77777777" w:rsidR="00CB3B41" w:rsidRPr="00D533B8" w:rsidRDefault="00CB3B41" w:rsidP="00DD3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533B8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19161BE9" w14:textId="77777777" w:rsidR="00CB3B41" w:rsidRPr="00D533B8" w:rsidRDefault="00CB3B41" w:rsidP="00DD3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533B8">
        <w:rPr>
          <w:rFonts w:ascii="Angsana New" w:hAnsi="Angsana New"/>
          <w:spacing w:val="-2"/>
          <w:sz w:val="30"/>
          <w:szCs w:val="30"/>
          <w:cs/>
        </w:rPr>
        <w:t>ผลต่างจากการแปลงค่างบการเงินที่บันทึกในส่วนของผู้ถือหุ้น เป็นส่วนต่างจากอัตราแลกเปลี่ยนเงินตราต่างประเทศที่เกิดจากการแปลงค่างบการเงินของกิจ</w:t>
      </w:r>
      <w:r w:rsidR="005B1FB9" w:rsidRPr="00D533B8">
        <w:rPr>
          <w:rFonts w:ascii="Angsana New" w:hAnsi="Angsana New"/>
          <w:spacing w:val="-2"/>
          <w:sz w:val="30"/>
          <w:szCs w:val="30"/>
          <w:cs/>
        </w:rPr>
        <w:t>การในต่างประเทศให้เป็นเงินบาท</w:t>
      </w:r>
    </w:p>
    <w:p w14:paraId="0039846D" w14:textId="77777777" w:rsidR="00FE1CD0" w:rsidRDefault="00FE1CD0" w:rsidP="00DD3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610A00" w14:textId="77777777" w:rsidR="00740626" w:rsidRDefault="00740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99A07B7" w14:textId="2AFEADDF" w:rsidR="00CB3B41" w:rsidRPr="00D533B8" w:rsidRDefault="003F6649" w:rsidP="00DD3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533B8">
        <w:rPr>
          <w:rFonts w:ascii="Angsana New" w:hAnsi="Angsana New"/>
          <w:b/>
          <w:bCs/>
          <w:sz w:val="30"/>
          <w:szCs w:val="30"/>
          <w:cs/>
        </w:rPr>
        <w:lastRenderedPageBreak/>
        <w:t>ผลกำไร</w:t>
      </w:r>
      <w:r w:rsidR="003E34FB" w:rsidRPr="00D533B8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="00CB3B41" w:rsidRPr="00D533B8">
        <w:rPr>
          <w:rFonts w:ascii="Angsana New" w:hAnsi="Angsana New"/>
          <w:b/>
          <w:bCs/>
          <w:sz w:val="30"/>
          <w:szCs w:val="30"/>
          <w:cs/>
        </w:rPr>
        <w:t>จากการประมาณการตามหลักคณิตศาสตร์ประกันภัย</w:t>
      </w:r>
    </w:p>
    <w:p w14:paraId="6526C136" w14:textId="77777777" w:rsidR="00CB3B41" w:rsidRPr="00D533B8" w:rsidRDefault="003F6649" w:rsidP="00DD3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บัญชีผลกำไร</w:t>
      </w:r>
      <w:r w:rsidR="003E34FB" w:rsidRPr="00D533B8">
        <w:rPr>
          <w:rFonts w:ascii="Angsana New" w:hAnsi="Angsana New"/>
          <w:sz w:val="30"/>
          <w:szCs w:val="30"/>
          <w:cs/>
        </w:rPr>
        <w:t>ขาดทุน</w:t>
      </w:r>
      <w:r w:rsidR="00CB3B41" w:rsidRPr="00D533B8">
        <w:rPr>
          <w:rFonts w:ascii="Angsana New" w:hAnsi="Angsana New"/>
          <w:sz w:val="30"/>
          <w:szCs w:val="30"/>
          <w:cs/>
        </w:rPr>
        <w:t>จากการประมาณการตามหลักคณิตศาสตร์ประกันภัยประ</w:t>
      </w:r>
      <w:r w:rsidR="003E34FB" w:rsidRPr="00D533B8">
        <w:rPr>
          <w:rFonts w:ascii="Angsana New" w:hAnsi="Angsana New"/>
          <w:sz w:val="30"/>
          <w:szCs w:val="30"/>
          <w:cs/>
        </w:rPr>
        <w:t>กอบด้วยการปรับปรุงจาก</w:t>
      </w:r>
      <w:r w:rsidR="003E34FB" w:rsidRPr="00554D5F">
        <w:rPr>
          <w:rFonts w:ascii="Angsana New" w:hAnsi="Angsana New"/>
          <w:spacing w:val="-2"/>
          <w:sz w:val="30"/>
          <w:szCs w:val="30"/>
          <w:cs/>
        </w:rPr>
        <w:t xml:space="preserve">ประสบการณ์ </w:t>
      </w:r>
      <w:r w:rsidR="00CB3B41" w:rsidRPr="00554D5F">
        <w:rPr>
          <w:rFonts w:ascii="Angsana New" w:hAnsi="Angsana New"/>
          <w:spacing w:val="-2"/>
          <w:sz w:val="30"/>
          <w:szCs w:val="30"/>
          <w:cs/>
        </w:rPr>
        <w:t>ซึ่งเป็นผลกระทบของความแตกต่างระหว่างข้อสมมต</w:t>
      </w:r>
      <w:r w:rsidR="00554D5F" w:rsidRPr="00554D5F">
        <w:rPr>
          <w:rFonts w:ascii="Angsana New" w:hAnsi="Angsana New"/>
          <w:spacing w:val="-2"/>
          <w:sz w:val="30"/>
          <w:szCs w:val="30"/>
          <w:cs/>
        </w:rPr>
        <w:t>ิเดิมที่ใช้ในการประมาณการตามหลั</w:t>
      </w:r>
      <w:r w:rsidR="00554D5F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CB3B41" w:rsidRPr="00554D5F">
        <w:rPr>
          <w:rFonts w:ascii="Angsana New" w:hAnsi="Angsana New"/>
          <w:spacing w:val="-2"/>
          <w:sz w:val="30"/>
          <w:szCs w:val="30"/>
          <w:cs/>
        </w:rPr>
        <w:t>คณิตศาสตร์</w:t>
      </w:r>
      <w:r w:rsidR="00CB3B41" w:rsidRPr="00D533B8">
        <w:rPr>
          <w:rFonts w:ascii="Angsana New" w:hAnsi="Angsana New"/>
          <w:sz w:val="30"/>
          <w:szCs w:val="30"/>
          <w:cs/>
        </w:rPr>
        <w:t>ประกันภัยกับสิ่งที่ได้เกิดขึ้นจริง และผลกระทบจากการเปลี่ยนแปลงข้อสมมติที่ใช้ในการประมาณการตามหลักคณิตศาสตร์ประกันภัย</w:t>
      </w:r>
    </w:p>
    <w:p w14:paraId="1ACF12A8" w14:textId="77777777" w:rsidR="00B9508F" w:rsidRDefault="00B9508F" w:rsidP="00BF46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0B68F0" w14:textId="77777777" w:rsidR="00CB3B41" w:rsidRPr="00D533B8" w:rsidRDefault="00CB3B41" w:rsidP="00BF46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533B8">
        <w:rPr>
          <w:rFonts w:ascii="Angsana New" w:hAnsi="Angsana New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71C5719D" w14:textId="77777777" w:rsidR="00774D72" w:rsidRPr="00D533B8" w:rsidRDefault="00CB3B41" w:rsidP="00BF46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มูลค่าตามบัญชีของกิจการหรือธุรกิจภายใต้การควบคุมเดียวกัน ณ วันที่ได้มาที่สูงกว่าต้นทุนและถูกบันทึกเป็นส่วนเกินทุน ซึ่งจะไม่จำหน่ายและจะคงอยู่จนกว่าบริษัทย่อยจะถูกขายหรือจำหน่ายออกไป</w:t>
      </w:r>
    </w:p>
    <w:p w14:paraId="3EA4773E" w14:textId="77777777" w:rsidR="00242F98" w:rsidRDefault="00242F98" w:rsidP="00242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7F4BE2" w14:textId="77777777" w:rsidR="00EB21BA" w:rsidRPr="005D3546" w:rsidRDefault="00EB21BA" w:rsidP="00EB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5D3546"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14:paraId="1C8EE616" w14:textId="77777777" w:rsidR="00EB21BA" w:rsidRDefault="00EB21BA" w:rsidP="00EB21BA">
      <w:pPr>
        <w:ind w:left="540"/>
        <w:rPr>
          <w:rFonts w:cs="Cordia New"/>
        </w:rPr>
      </w:pPr>
      <w:r w:rsidRPr="009A4C37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311D8A52" w14:textId="77777777" w:rsidR="00EB21BA" w:rsidRPr="00D533B8" w:rsidRDefault="00EB21BA" w:rsidP="00242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504BB2" w14:textId="77777777" w:rsidR="00147715" w:rsidRPr="00913A42" w:rsidRDefault="00AF2C32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EC6065" w:rsidRPr="00913A42">
        <w:rPr>
          <w:rFonts w:ascii="Angsana New" w:hAnsi="Angsana New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474D8B0" w14:textId="77777777" w:rsidR="00307040" w:rsidRPr="00D533B8" w:rsidRDefault="00307040" w:rsidP="00307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A9966E" w14:textId="20DCE49A" w:rsidR="009A5447" w:rsidRPr="00D533B8" w:rsidRDefault="00C1252E" w:rsidP="009A5447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43F87">
        <w:rPr>
          <w:rFonts w:ascii="Angsana New" w:hAnsi="Angsana New"/>
          <w:sz w:val="30"/>
          <w:szCs w:val="30"/>
          <w:cs/>
        </w:rPr>
        <w:t>ผู้บริหารพิจารณาว่า</w:t>
      </w:r>
      <w:r w:rsidR="009A5447" w:rsidRPr="00D533B8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9A5447" w:rsidRPr="00D533B8">
        <w:rPr>
          <w:rFonts w:ascii="Angsana New" w:hAnsi="Angsana New"/>
          <w:sz w:val="30"/>
          <w:szCs w:val="30"/>
        </w:rPr>
        <w:t xml:space="preserve">2 </w:t>
      </w:r>
      <w:r w:rsidR="009A5447" w:rsidRPr="00D533B8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</w:t>
      </w:r>
      <w:r w:rsidR="00B43F87">
        <w:rPr>
          <w:rFonts w:ascii="Angsana New" w:hAnsi="Angsana New" w:hint="cs"/>
          <w:sz w:val="30"/>
          <w:szCs w:val="30"/>
          <w:cs/>
        </w:rPr>
        <w:t>ที่มี</w:t>
      </w:r>
      <w:r w:rsidR="00FA160B" w:rsidRPr="00623946">
        <w:rPr>
          <w:rFonts w:asciiTheme="majorBidi" w:hAnsiTheme="majorBidi" w:cstheme="majorBidi"/>
          <w:sz w:val="30"/>
          <w:szCs w:val="30"/>
          <w:cs/>
        </w:rPr>
        <w:t>สินค้าที่แตกต่างกัน</w:t>
      </w:r>
      <w:r w:rsidR="009A5447" w:rsidRPr="00D533B8">
        <w:rPr>
          <w:rFonts w:ascii="Angsana New" w:hAnsi="Angsana New"/>
          <w:sz w:val="30"/>
          <w:szCs w:val="30"/>
          <w:cs/>
        </w:rPr>
        <w:t xml:space="preserve"> และมีการบริหารจัดการแยกต่างหาก เนื่องจากใช้เทคโนโลยีที่แตกต่างกัน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1FCC02C" w14:textId="77777777" w:rsidR="00116D79" w:rsidRPr="00D533B8" w:rsidRDefault="00116D79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651307" w14:textId="77777777" w:rsidR="00116D79" w:rsidRPr="00D533B8" w:rsidRDefault="00116D79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533B8">
        <w:rPr>
          <w:rFonts w:ascii="Angsana New" w:hAnsi="Angsana New"/>
          <w:sz w:val="30"/>
          <w:szCs w:val="30"/>
        </w:rPr>
        <w:t>1</w:t>
      </w:r>
      <w:r w:rsidRPr="00D533B8">
        <w:rPr>
          <w:rFonts w:ascii="Angsana New" w:hAnsi="Angsana New"/>
          <w:sz w:val="30"/>
          <w:szCs w:val="30"/>
          <w:cs/>
        </w:rPr>
        <w:tab/>
      </w:r>
      <w:r w:rsidRPr="00D533B8">
        <w:rPr>
          <w:rFonts w:ascii="Angsana New" w:hAnsi="Angsana New"/>
          <w:sz w:val="30"/>
          <w:szCs w:val="30"/>
          <w:cs/>
        </w:rPr>
        <w:tab/>
      </w:r>
      <w:r w:rsidRPr="00D533B8">
        <w:rPr>
          <w:rFonts w:ascii="Angsana New" w:hAnsi="Angsana New"/>
          <w:sz w:val="30"/>
          <w:szCs w:val="30"/>
          <w:cs/>
        </w:rPr>
        <w:tab/>
      </w:r>
      <w:r w:rsidR="00FA160B">
        <w:rPr>
          <w:rFonts w:ascii="Angsana New" w:hAnsi="Angsana New" w:hint="cs"/>
          <w:sz w:val="30"/>
          <w:szCs w:val="30"/>
          <w:cs/>
        </w:rPr>
        <w:t>เครื่องดื่มเพื่อสุขภาพ</w:t>
      </w:r>
    </w:p>
    <w:p w14:paraId="6897D27A" w14:textId="77777777" w:rsidR="00F629B9" w:rsidRPr="00D533B8" w:rsidRDefault="00116D79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533B8">
        <w:rPr>
          <w:rFonts w:ascii="Angsana New" w:hAnsi="Angsana New"/>
          <w:sz w:val="30"/>
          <w:szCs w:val="30"/>
        </w:rPr>
        <w:t>2</w:t>
      </w:r>
      <w:r w:rsidRPr="00D533B8">
        <w:rPr>
          <w:rFonts w:ascii="Angsana New" w:hAnsi="Angsana New"/>
          <w:sz w:val="30"/>
          <w:szCs w:val="30"/>
          <w:cs/>
        </w:rPr>
        <w:tab/>
      </w:r>
      <w:r w:rsidRPr="00D533B8">
        <w:rPr>
          <w:rFonts w:ascii="Angsana New" w:hAnsi="Angsana New"/>
          <w:sz w:val="30"/>
          <w:szCs w:val="30"/>
          <w:cs/>
        </w:rPr>
        <w:tab/>
      </w:r>
      <w:r w:rsidRPr="00D533B8">
        <w:rPr>
          <w:rFonts w:ascii="Angsana New" w:hAnsi="Angsana New"/>
          <w:sz w:val="30"/>
          <w:szCs w:val="30"/>
          <w:cs/>
        </w:rPr>
        <w:tab/>
      </w:r>
      <w:r w:rsidR="00FA160B">
        <w:rPr>
          <w:rFonts w:ascii="Angsana New" w:hAnsi="Angsana New" w:hint="cs"/>
          <w:sz w:val="30"/>
          <w:szCs w:val="30"/>
          <w:cs/>
        </w:rPr>
        <w:t>ผลิตภัณฑ์จากมะพร้าว</w:t>
      </w:r>
    </w:p>
    <w:p w14:paraId="2372717B" w14:textId="77777777" w:rsidR="00B9508F" w:rsidRDefault="00B9508F" w:rsidP="00A91144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9A41C4E" w14:textId="340DBBAC" w:rsidR="00417FB6" w:rsidRDefault="00FA160B" w:rsidP="00B43F87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417FB6" w:rsidSect="00316FE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23946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B43F87" w:rsidRPr="00B43F87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623946">
        <w:rPr>
          <w:rFonts w:asciiTheme="majorBidi" w:hAnsiTheme="majorBidi" w:cstheme="majorBidi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</w:t>
      </w:r>
      <w:r w:rsidRPr="00FA160B">
        <w:rPr>
          <w:rFonts w:asciiTheme="majorBidi" w:hAnsiTheme="majorBidi" w:cstheme="majorBidi"/>
          <w:sz w:val="30"/>
          <w:szCs w:val="30"/>
          <w:cs/>
        </w:rPr>
        <w:t>ของกลุ่มบริษัท ผู้บริหาร</w:t>
      </w:r>
      <w:r w:rsidRPr="00623946">
        <w:rPr>
          <w:rFonts w:asciiTheme="majorBidi" w:hAnsiTheme="majorBidi" w:cstheme="majorBidi"/>
          <w:sz w:val="30"/>
          <w:szCs w:val="30"/>
          <w:cs/>
        </w:rPr>
        <w:t>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B43F87" w:rsidRPr="00B43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3F87" w:rsidRPr="00B43F87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W w:w="152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00"/>
        <w:gridCol w:w="283"/>
        <w:gridCol w:w="914"/>
        <w:gridCol w:w="284"/>
        <w:gridCol w:w="799"/>
        <w:gridCol w:w="283"/>
        <w:gridCol w:w="709"/>
        <w:gridCol w:w="7"/>
        <w:gridCol w:w="276"/>
        <w:gridCol w:w="7"/>
        <w:gridCol w:w="788"/>
        <w:gridCol w:w="56"/>
        <w:gridCol w:w="227"/>
        <w:gridCol w:w="56"/>
        <w:gridCol w:w="741"/>
        <w:gridCol w:w="51"/>
        <w:gridCol w:w="7"/>
        <w:gridCol w:w="225"/>
        <w:gridCol w:w="51"/>
        <w:gridCol w:w="7"/>
        <w:gridCol w:w="829"/>
        <w:gridCol w:w="237"/>
        <w:gridCol w:w="847"/>
        <w:gridCol w:w="236"/>
        <w:gridCol w:w="754"/>
        <w:gridCol w:w="236"/>
        <w:gridCol w:w="810"/>
        <w:gridCol w:w="236"/>
        <w:gridCol w:w="934"/>
        <w:gridCol w:w="237"/>
        <w:gridCol w:w="943"/>
      </w:tblGrid>
      <w:tr w:rsidR="00417FB6" w:rsidRPr="00435560" w14:paraId="36F2C152" w14:textId="77777777" w:rsidTr="00FB736C">
        <w:trPr>
          <w:tblHeader/>
        </w:trPr>
        <w:tc>
          <w:tcPr>
            <w:tcW w:w="2322" w:type="dxa"/>
            <w:shd w:val="clear" w:color="auto" w:fill="auto"/>
            <w:vAlign w:val="bottom"/>
          </w:tcPr>
          <w:p w14:paraId="67DE9ECC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70" w:type="dxa"/>
            <w:gridSpan w:val="31"/>
          </w:tcPr>
          <w:p w14:paraId="627ED65E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417FB6" w:rsidRPr="00435560" w14:paraId="13D23165" w14:textId="77777777" w:rsidTr="00FB736C">
        <w:trPr>
          <w:tblHeader/>
        </w:trPr>
        <w:tc>
          <w:tcPr>
            <w:tcW w:w="2322" w:type="dxa"/>
            <w:shd w:val="clear" w:color="auto" w:fill="auto"/>
            <w:vAlign w:val="bottom"/>
          </w:tcPr>
          <w:p w14:paraId="19EF3338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3"/>
          </w:tcPr>
          <w:p w14:paraId="088CA950" w14:textId="77777777" w:rsidR="00417FB6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17481DDC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84" w:type="dxa"/>
          </w:tcPr>
          <w:p w14:paraId="44AE3273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98" w:type="dxa"/>
            <w:gridSpan w:val="4"/>
          </w:tcPr>
          <w:p w14:paraId="69D24216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bCs/>
                <w:color w:val="000000" w:themeColor="text1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83" w:type="dxa"/>
            <w:gridSpan w:val="2"/>
          </w:tcPr>
          <w:p w14:paraId="423E3DCD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26" w:type="dxa"/>
            <w:gridSpan w:val="7"/>
            <w:shd w:val="clear" w:color="auto" w:fill="auto"/>
          </w:tcPr>
          <w:p w14:paraId="68D5CC51" w14:textId="77777777" w:rsidR="00417FB6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6D0C4060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ส่วนงานอื่นๆ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0A0E93DF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13" w:type="dxa"/>
            <w:gridSpan w:val="3"/>
            <w:shd w:val="clear" w:color="auto" w:fill="auto"/>
          </w:tcPr>
          <w:p w14:paraId="6C4B8230" w14:textId="77777777" w:rsidR="00417FB6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27CE63C6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3D671FB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44DF75DC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  <w:p w14:paraId="4BB9644B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236" w:type="dxa"/>
          </w:tcPr>
          <w:p w14:paraId="22497640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3"/>
            <w:shd w:val="clear" w:color="auto" w:fill="auto"/>
          </w:tcPr>
          <w:p w14:paraId="774A4964" w14:textId="77777777" w:rsidR="00417FB6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77EE80DA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</w:tr>
      <w:tr w:rsidR="00417FB6" w:rsidRPr="00435560" w14:paraId="6D21F54F" w14:textId="77777777" w:rsidTr="00FB736C">
        <w:trPr>
          <w:tblHeader/>
        </w:trPr>
        <w:tc>
          <w:tcPr>
            <w:tcW w:w="2322" w:type="dxa"/>
            <w:shd w:val="clear" w:color="auto" w:fill="auto"/>
            <w:vAlign w:val="bottom"/>
          </w:tcPr>
          <w:p w14:paraId="01BDAF76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สำหรับ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ปี</w:t>
            </w: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6500E515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E613EB4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23AF7BB3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</w:tcPr>
          <w:p w14:paraId="1E2942B1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FF050C6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84" w:type="dxa"/>
          </w:tcPr>
          <w:p w14:paraId="315798EB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</w:tcPr>
          <w:p w14:paraId="089232CF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BB3F4F5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71C938F6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4F9B2D2D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F210246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83" w:type="dxa"/>
            <w:gridSpan w:val="2"/>
          </w:tcPr>
          <w:p w14:paraId="0060F2A1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2248AAA2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8C6DFC5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0836567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2BD5FC48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B3C2428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5D43EFBE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1251245E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DECE38B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13E22A95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66885CDC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85F4FBF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1B83147A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EB547BE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B8DF912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  2562</w:t>
            </w:r>
          </w:p>
        </w:tc>
        <w:tc>
          <w:tcPr>
            <w:tcW w:w="236" w:type="dxa"/>
          </w:tcPr>
          <w:p w14:paraId="70991874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4C1014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D11A582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390748B0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77C6752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A949765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2180D908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6712CB7D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7157478" w14:textId="77777777" w:rsidR="00417FB6" w:rsidRPr="00435560" w:rsidRDefault="00417FB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417FB6" w:rsidRPr="00435560" w14:paraId="17D0777D" w14:textId="77777777" w:rsidTr="00FB736C">
        <w:trPr>
          <w:tblHeader/>
        </w:trPr>
        <w:tc>
          <w:tcPr>
            <w:tcW w:w="2322" w:type="dxa"/>
            <w:shd w:val="clear" w:color="auto" w:fill="auto"/>
          </w:tcPr>
          <w:p w14:paraId="4ACCD01C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70" w:type="dxa"/>
            <w:gridSpan w:val="31"/>
          </w:tcPr>
          <w:p w14:paraId="2E58981E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417FB6" w:rsidRPr="00435560" w14:paraId="06C3551E" w14:textId="77777777" w:rsidTr="00FB736C">
        <w:tc>
          <w:tcPr>
            <w:tcW w:w="15292" w:type="dxa"/>
            <w:gridSpan w:val="32"/>
          </w:tcPr>
          <w:p w14:paraId="3384BFEA" w14:textId="77777777" w:rsidR="00417FB6" w:rsidRPr="00435560" w:rsidRDefault="00417FB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CC4677" w:rsidRPr="00435560" w14:paraId="55AFE1A5" w14:textId="77777777" w:rsidTr="00FB736C">
        <w:tc>
          <w:tcPr>
            <w:tcW w:w="2322" w:type="dxa"/>
            <w:shd w:val="clear" w:color="auto" w:fill="auto"/>
            <w:vAlign w:val="bottom"/>
          </w:tcPr>
          <w:p w14:paraId="0EA522F6" w14:textId="77777777" w:rsidR="00CC4677" w:rsidRPr="00435560" w:rsidRDefault="00CC4677" w:rsidP="00CC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703B00A5" w14:textId="77777777" w:rsidR="00CC4677" w:rsidRPr="00435560" w:rsidRDefault="00CC4677" w:rsidP="00433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,045,514</w:t>
            </w:r>
          </w:p>
        </w:tc>
        <w:tc>
          <w:tcPr>
            <w:tcW w:w="283" w:type="dxa"/>
          </w:tcPr>
          <w:p w14:paraId="2294AC8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</w:tcPr>
          <w:p w14:paraId="3CAAC6B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2,787,990</w:t>
            </w:r>
          </w:p>
        </w:tc>
        <w:tc>
          <w:tcPr>
            <w:tcW w:w="284" w:type="dxa"/>
          </w:tcPr>
          <w:p w14:paraId="7E969CB1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</w:tcPr>
          <w:p w14:paraId="73062B4F" w14:textId="77777777" w:rsidR="00CC4677" w:rsidRPr="00435560" w:rsidRDefault="002B53FB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226,754</w:t>
            </w:r>
          </w:p>
        </w:tc>
        <w:tc>
          <w:tcPr>
            <w:tcW w:w="283" w:type="dxa"/>
          </w:tcPr>
          <w:p w14:paraId="4EB85D0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11D59B9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4ABF366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249767B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27,210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F7182F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0BAD24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38,872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3A224B6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50B4A00A" w14:textId="77777777" w:rsidR="00CC4677" w:rsidRPr="00435560" w:rsidRDefault="002B53FB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3,299,478</w:t>
            </w:r>
          </w:p>
        </w:tc>
        <w:tc>
          <w:tcPr>
            <w:tcW w:w="237" w:type="dxa"/>
            <w:shd w:val="clear" w:color="auto" w:fill="auto"/>
          </w:tcPr>
          <w:p w14:paraId="3C6C7AB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28ADC66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2,826,862</w:t>
            </w:r>
          </w:p>
        </w:tc>
        <w:tc>
          <w:tcPr>
            <w:tcW w:w="236" w:type="dxa"/>
          </w:tcPr>
          <w:p w14:paraId="2DA24A0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45FE766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1176C1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05B77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5AF7A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1DCF706" w14:textId="77777777" w:rsidR="00CC4677" w:rsidRPr="00435560" w:rsidRDefault="008333D9" w:rsidP="00833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3,299,478</w:t>
            </w:r>
          </w:p>
        </w:tc>
        <w:tc>
          <w:tcPr>
            <w:tcW w:w="237" w:type="dxa"/>
            <w:shd w:val="clear" w:color="auto" w:fill="auto"/>
          </w:tcPr>
          <w:p w14:paraId="74FD841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3CC110D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2,826,862</w:t>
            </w:r>
          </w:p>
        </w:tc>
      </w:tr>
      <w:tr w:rsidR="00FB736C" w:rsidRPr="00435560" w14:paraId="2E6CC144" w14:textId="77777777" w:rsidTr="00FB736C">
        <w:tc>
          <w:tcPr>
            <w:tcW w:w="2322" w:type="dxa"/>
            <w:shd w:val="clear" w:color="auto" w:fill="auto"/>
            <w:vAlign w:val="bottom"/>
          </w:tcPr>
          <w:p w14:paraId="5770531A" w14:textId="77777777" w:rsidR="00FB736C" w:rsidRPr="00435560" w:rsidRDefault="00FB736C" w:rsidP="00FB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30F653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5,962</w:t>
            </w:r>
          </w:p>
        </w:tc>
        <w:tc>
          <w:tcPr>
            <w:tcW w:w="283" w:type="dxa"/>
          </w:tcPr>
          <w:p w14:paraId="70667483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2590C5CB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11,076</w:t>
            </w:r>
          </w:p>
        </w:tc>
        <w:tc>
          <w:tcPr>
            <w:tcW w:w="284" w:type="dxa"/>
          </w:tcPr>
          <w:p w14:paraId="3E00CE7E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FFE9822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17,621</w:t>
            </w:r>
          </w:p>
        </w:tc>
        <w:tc>
          <w:tcPr>
            <w:tcW w:w="283" w:type="dxa"/>
          </w:tcPr>
          <w:p w14:paraId="251F1A75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6C6A2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773EFD4E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88BFA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6ECC5C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2DDC1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B222A86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648B8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23,583</w:t>
            </w:r>
          </w:p>
        </w:tc>
        <w:tc>
          <w:tcPr>
            <w:tcW w:w="237" w:type="dxa"/>
            <w:shd w:val="clear" w:color="auto" w:fill="auto"/>
          </w:tcPr>
          <w:p w14:paraId="19E0A65E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5A5B30B9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11,076</w:t>
            </w:r>
          </w:p>
        </w:tc>
        <w:tc>
          <w:tcPr>
            <w:tcW w:w="236" w:type="dxa"/>
          </w:tcPr>
          <w:p w14:paraId="77691B78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164FCAE0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(23,583)</w:t>
            </w:r>
          </w:p>
        </w:tc>
        <w:tc>
          <w:tcPr>
            <w:tcW w:w="236" w:type="dxa"/>
          </w:tcPr>
          <w:p w14:paraId="0E26A5A8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ADCCEF" w14:textId="26DAF288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(11,076)</w:t>
            </w:r>
          </w:p>
        </w:tc>
        <w:tc>
          <w:tcPr>
            <w:tcW w:w="236" w:type="dxa"/>
          </w:tcPr>
          <w:p w14:paraId="559BE1C9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1CAB0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939A6A5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3BAC037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B736C" w:rsidRPr="00435560" w14:paraId="62078904" w14:textId="77777777" w:rsidTr="00FB736C">
        <w:trPr>
          <w:trHeight w:val="355"/>
        </w:trPr>
        <w:tc>
          <w:tcPr>
            <w:tcW w:w="2322" w:type="dxa"/>
            <w:shd w:val="clear" w:color="auto" w:fill="auto"/>
            <w:vAlign w:val="bottom"/>
          </w:tcPr>
          <w:p w14:paraId="1D3F2BE4" w14:textId="77777777" w:rsidR="00FB736C" w:rsidRPr="00435560" w:rsidRDefault="00FB736C" w:rsidP="00FB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8389AB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3,051,476</w:t>
            </w:r>
          </w:p>
        </w:tc>
        <w:tc>
          <w:tcPr>
            <w:tcW w:w="283" w:type="dxa"/>
          </w:tcPr>
          <w:p w14:paraId="204535AC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1A28C514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2,799,066</w:t>
            </w:r>
          </w:p>
        </w:tc>
        <w:tc>
          <w:tcPr>
            <w:tcW w:w="284" w:type="dxa"/>
          </w:tcPr>
          <w:p w14:paraId="291D4F95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6482CD43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244,375</w:t>
            </w:r>
          </w:p>
        </w:tc>
        <w:tc>
          <w:tcPr>
            <w:tcW w:w="283" w:type="dxa"/>
          </w:tcPr>
          <w:p w14:paraId="09095DC8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75F7E59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357EFB1E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47F1E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27,210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73D9E35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B17D7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38,872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12FE82FA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6B90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3,323,061</w:t>
            </w:r>
          </w:p>
        </w:tc>
        <w:tc>
          <w:tcPr>
            <w:tcW w:w="237" w:type="dxa"/>
            <w:shd w:val="clear" w:color="auto" w:fill="auto"/>
          </w:tcPr>
          <w:p w14:paraId="3D725CBD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C87F0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2,837,938</w:t>
            </w:r>
          </w:p>
        </w:tc>
        <w:tc>
          <w:tcPr>
            <w:tcW w:w="236" w:type="dxa"/>
          </w:tcPr>
          <w:p w14:paraId="63D7F4C0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55F89" w14:textId="77777777" w:rsidR="00FB736C" w:rsidRPr="00393485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93485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23,583</w:t>
            </w:r>
            <w:r w:rsidRPr="00393485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BEF94B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B6E62B9" w14:textId="15BF7EA1" w:rsidR="00FB736C" w:rsidRPr="00FB736C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B736C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(11,076)</w:t>
            </w:r>
          </w:p>
        </w:tc>
        <w:tc>
          <w:tcPr>
            <w:tcW w:w="236" w:type="dxa"/>
          </w:tcPr>
          <w:p w14:paraId="34CE410E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27480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3,299,478</w:t>
            </w:r>
          </w:p>
        </w:tc>
        <w:tc>
          <w:tcPr>
            <w:tcW w:w="237" w:type="dxa"/>
            <w:shd w:val="clear" w:color="auto" w:fill="auto"/>
          </w:tcPr>
          <w:p w14:paraId="5E5C381A" w14:textId="77777777" w:rsidR="00FB736C" w:rsidRPr="00435560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122FA" w14:textId="77777777" w:rsidR="00FB736C" w:rsidRPr="00393485" w:rsidRDefault="00FB736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93485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2,826,862</w:t>
            </w:r>
          </w:p>
        </w:tc>
      </w:tr>
      <w:tr w:rsidR="00CC4677" w:rsidRPr="00435560" w14:paraId="57B8A7AA" w14:textId="77777777" w:rsidTr="00FB736C">
        <w:tc>
          <w:tcPr>
            <w:tcW w:w="2322" w:type="dxa"/>
            <w:shd w:val="clear" w:color="auto" w:fill="auto"/>
            <w:vAlign w:val="bottom"/>
          </w:tcPr>
          <w:p w14:paraId="56204122" w14:textId="77777777" w:rsidR="00CC4677" w:rsidRPr="00435560" w:rsidRDefault="00CC4677" w:rsidP="00CC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E6F97A9" w14:textId="77777777" w:rsidR="00CC4677" w:rsidRPr="00435560" w:rsidRDefault="00CC4677" w:rsidP="00433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A19EDD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</w:tcPr>
          <w:p w14:paraId="1FC6E4F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C4BB67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3FD65" w14:textId="77777777" w:rsidR="00CC4677" w:rsidRPr="00435560" w:rsidRDefault="00CC4677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13D09C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DADA59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9B53F9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560EC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58225A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EC283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1ACF975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EE3B9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670551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2E7E03C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64367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268999F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E5724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85EC35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78085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5E4CC7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585E44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1C933DD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CC4677" w:rsidRPr="00435560" w14:paraId="59CBC0BA" w14:textId="77777777" w:rsidTr="00FB736C">
        <w:tc>
          <w:tcPr>
            <w:tcW w:w="2322" w:type="dxa"/>
            <w:shd w:val="clear" w:color="auto" w:fill="auto"/>
            <w:vAlign w:val="bottom"/>
          </w:tcPr>
          <w:p w14:paraId="62050BEF" w14:textId="77777777" w:rsidR="00CC4677" w:rsidRPr="00435560" w:rsidRDefault="00CC4677" w:rsidP="00CC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</w:tcPr>
          <w:p w14:paraId="76A7AE3B" w14:textId="77777777" w:rsidR="00CC4677" w:rsidRPr="00435560" w:rsidRDefault="00CC4677" w:rsidP="00433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9D4088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765880C1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C50582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152F409" w14:textId="77777777" w:rsidR="00CC4677" w:rsidRPr="00435560" w:rsidRDefault="00CC4677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668E0A1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07E2E9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3CD65B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49C3ECA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C5BA8D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36889C8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3C7AA37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7DEA01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2B17118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2C4C898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44B16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9574A9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D61C5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250ADF8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2DD2F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20281C1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5389BE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27C2087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CC4677" w:rsidRPr="00435560" w14:paraId="7575E1D8" w14:textId="77777777" w:rsidTr="00FB736C">
        <w:tc>
          <w:tcPr>
            <w:tcW w:w="2322" w:type="dxa"/>
            <w:shd w:val="clear" w:color="auto" w:fill="auto"/>
          </w:tcPr>
          <w:p w14:paraId="78AD974D" w14:textId="77777777" w:rsidR="00CC4677" w:rsidRPr="00435560" w:rsidRDefault="00CC4677" w:rsidP="00CC4677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0" w:type="dxa"/>
          </w:tcPr>
          <w:p w14:paraId="36926F37" w14:textId="77777777" w:rsidR="00CC4677" w:rsidRPr="00435560" w:rsidRDefault="00CC4677" w:rsidP="00433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2AC16FC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</w:tcPr>
          <w:p w14:paraId="59E9836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E63C28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42B0F17" w14:textId="77777777" w:rsidR="00CC4677" w:rsidRPr="00435560" w:rsidRDefault="00CC4677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2EE88A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3FD10F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E8174B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77680AF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D79884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A6D46C8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7D415BC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F6A6AB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08D83F1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100B7FA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C1D7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4B73B0E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576B9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C80EA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E6BB0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3A1519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EC3A5C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22BADB2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CC4677" w:rsidRPr="00435560" w14:paraId="3323734F" w14:textId="77777777" w:rsidTr="00FB736C">
        <w:tc>
          <w:tcPr>
            <w:tcW w:w="2322" w:type="dxa"/>
            <w:shd w:val="clear" w:color="auto" w:fill="auto"/>
          </w:tcPr>
          <w:p w14:paraId="46661FA4" w14:textId="77777777" w:rsidR="00CC4677" w:rsidRPr="00435560" w:rsidRDefault="00CC4677" w:rsidP="00CC4677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900" w:type="dxa"/>
          </w:tcPr>
          <w:p w14:paraId="56D8C04D" w14:textId="77777777" w:rsidR="00CC4677" w:rsidRPr="00435560" w:rsidRDefault="00CC4677" w:rsidP="00433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1,155,450</w:t>
            </w:r>
          </w:p>
        </w:tc>
        <w:tc>
          <w:tcPr>
            <w:tcW w:w="283" w:type="dxa"/>
          </w:tcPr>
          <w:p w14:paraId="54562F2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</w:tcPr>
          <w:p w14:paraId="095AC0B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945,873</w:t>
            </w:r>
          </w:p>
        </w:tc>
        <w:tc>
          <w:tcPr>
            <w:tcW w:w="284" w:type="dxa"/>
          </w:tcPr>
          <w:p w14:paraId="799FB0A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7E49BD47" w14:textId="77777777" w:rsidR="00CC4677" w:rsidRPr="00435560" w:rsidRDefault="002B53FB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238,201</w:t>
            </w:r>
          </w:p>
        </w:tc>
        <w:tc>
          <w:tcPr>
            <w:tcW w:w="283" w:type="dxa"/>
            <w:shd w:val="clear" w:color="auto" w:fill="auto"/>
          </w:tcPr>
          <w:p w14:paraId="6DEF444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F1C336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EC28B8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49E2E6D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0BDE72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05A5781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14DBC58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E34D74E" w14:textId="77777777" w:rsidR="00CC4677" w:rsidRPr="00435560" w:rsidRDefault="002B53FB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1,393,651</w:t>
            </w:r>
          </w:p>
        </w:tc>
        <w:tc>
          <w:tcPr>
            <w:tcW w:w="237" w:type="dxa"/>
            <w:shd w:val="clear" w:color="auto" w:fill="auto"/>
          </w:tcPr>
          <w:p w14:paraId="5C34A55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6AB740C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945,873</w:t>
            </w:r>
          </w:p>
        </w:tc>
        <w:tc>
          <w:tcPr>
            <w:tcW w:w="236" w:type="dxa"/>
          </w:tcPr>
          <w:p w14:paraId="133C49F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AEF3DE3" w14:textId="16856C7E" w:rsidR="00CC467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(17,621)</w:t>
            </w:r>
          </w:p>
        </w:tc>
        <w:tc>
          <w:tcPr>
            <w:tcW w:w="236" w:type="dxa"/>
          </w:tcPr>
          <w:p w14:paraId="1725F22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25C8717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B639F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AD9F6F2" w14:textId="6677B727" w:rsidR="00CC4677" w:rsidRPr="00435560" w:rsidRDefault="00230E0A" w:rsidP="0023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1,376,03</w:t>
            </w:r>
            <w:r w:rsidR="00B43F87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66E3695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3D4C4C9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945,873</w:t>
            </w:r>
          </w:p>
        </w:tc>
      </w:tr>
      <w:tr w:rsidR="00CC4677" w:rsidRPr="00435560" w14:paraId="00425B61" w14:textId="77777777" w:rsidTr="00FB736C">
        <w:tc>
          <w:tcPr>
            <w:tcW w:w="2322" w:type="dxa"/>
            <w:shd w:val="clear" w:color="auto" w:fill="auto"/>
          </w:tcPr>
          <w:p w14:paraId="720B5C7D" w14:textId="77777777" w:rsidR="00CC4677" w:rsidRPr="00435560" w:rsidRDefault="00CC4677" w:rsidP="00CC4677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900" w:type="dxa"/>
          </w:tcPr>
          <w:p w14:paraId="38E8097E" w14:textId="77777777" w:rsidR="00CC4677" w:rsidRPr="00435560" w:rsidRDefault="00CC4677" w:rsidP="00433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776,118</w:t>
            </w:r>
          </w:p>
        </w:tc>
        <w:tc>
          <w:tcPr>
            <w:tcW w:w="283" w:type="dxa"/>
          </w:tcPr>
          <w:p w14:paraId="38C0F7C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</w:tcPr>
          <w:p w14:paraId="5DEE27F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75</w:t>
            </w:r>
            <w:r w:rsidR="00DA0B3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="00DA0B3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DA0B3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831</w:t>
            </w:r>
          </w:p>
        </w:tc>
        <w:tc>
          <w:tcPr>
            <w:tcW w:w="284" w:type="dxa"/>
          </w:tcPr>
          <w:p w14:paraId="1480220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2A6EEBE" w14:textId="78395B59" w:rsidR="00CC4677" w:rsidRPr="00435560" w:rsidRDefault="002B53FB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921B45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D0FFB6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2C155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6B3BF85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6B3B30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6E7994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5DF16B7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11B40F5E" w14:textId="77777777" w:rsidR="00CC4677" w:rsidRPr="00435560" w:rsidRDefault="002B53FB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776,118</w:t>
            </w:r>
          </w:p>
        </w:tc>
        <w:tc>
          <w:tcPr>
            <w:tcW w:w="237" w:type="dxa"/>
            <w:shd w:val="clear" w:color="auto" w:fill="auto"/>
          </w:tcPr>
          <w:p w14:paraId="43BE54E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77CBEDE4" w14:textId="77777777" w:rsidR="00CC4677" w:rsidRPr="00435560" w:rsidRDefault="00DA0B3C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75</w:t>
            </w:r>
            <w:r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831</w:t>
            </w:r>
          </w:p>
        </w:tc>
        <w:tc>
          <w:tcPr>
            <w:tcW w:w="236" w:type="dxa"/>
          </w:tcPr>
          <w:p w14:paraId="65724B1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6CB6EC7E" w14:textId="179FC9FC" w:rsidR="00CC4677" w:rsidRPr="00435560" w:rsidRDefault="00B43F8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9BA0C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2D72ACB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58761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B838FD" w14:textId="77777777" w:rsidR="00CC4677" w:rsidRPr="00435560" w:rsidRDefault="00230E0A" w:rsidP="0023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776,118</w:t>
            </w:r>
          </w:p>
        </w:tc>
        <w:tc>
          <w:tcPr>
            <w:tcW w:w="237" w:type="dxa"/>
            <w:shd w:val="clear" w:color="auto" w:fill="auto"/>
          </w:tcPr>
          <w:p w14:paraId="1D6EFE7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462478F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75</w:t>
            </w:r>
            <w:r w:rsidR="00DA0B3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7,831</w:t>
            </w:r>
          </w:p>
        </w:tc>
      </w:tr>
      <w:tr w:rsidR="00CC4677" w:rsidRPr="00435560" w14:paraId="393C3A7B" w14:textId="77777777" w:rsidTr="00FB736C">
        <w:tc>
          <w:tcPr>
            <w:tcW w:w="2322" w:type="dxa"/>
            <w:shd w:val="clear" w:color="auto" w:fill="auto"/>
          </w:tcPr>
          <w:p w14:paraId="0CB84712" w14:textId="77777777" w:rsidR="00CC4677" w:rsidRPr="00435560" w:rsidRDefault="00CC4677" w:rsidP="00CC4677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เกาหลี</w:t>
            </w:r>
          </w:p>
        </w:tc>
        <w:tc>
          <w:tcPr>
            <w:tcW w:w="900" w:type="dxa"/>
          </w:tcPr>
          <w:p w14:paraId="148B452D" w14:textId="77777777" w:rsidR="00CC4677" w:rsidRPr="00435560" w:rsidRDefault="00CC4677" w:rsidP="00433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318,769</w:t>
            </w:r>
          </w:p>
        </w:tc>
        <w:tc>
          <w:tcPr>
            <w:tcW w:w="283" w:type="dxa"/>
          </w:tcPr>
          <w:p w14:paraId="3DE983B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</w:tcPr>
          <w:p w14:paraId="426ECCC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273,595</w:t>
            </w:r>
          </w:p>
        </w:tc>
        <w:tc>
          <w:tcPr>
            <w:tcW w:w="284" w:type="dxa"/>
          </w:tcPr>
          <w:p w14:paraId="2FB3910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6CF174E" w14:textId="77777777" w:rsidR="00CC4677" w:rsidRPr="00435560" w:rsidRDefault="002B53FB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1,530</w:t>
            </w:r>
          </w:p>
        </w:tc>
        <w:tc>
          <w:tcPr>
            <w:tcW w:w="283" w:type="dxa"/>
            <w:shd w:val="clear" w:color="auto" w:fill="auto"/>
          </w:tcPr>
          <w:p w14:paraId="21BDBE7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73FA3E2" w14:textId="77777777" w:rsidR="00CC4677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F7EDCB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30E6E4A6" w14:textId="77777777" w:rsidR="00CC4677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4DE91A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9870D0A" w14:textId="77777777" w:rsidR="00CC4677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1D0BE9C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6D14A3DA" w14:textId="77777777" w:rsidR="00CC4677" w:rsidRPr="00435560" w:rsidRDefault="002B53FB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320,299</w:t>
            </w:r>
          </w:p>
        </w:tc>
        <w:tc>
          <w:tcPr>
            <w:tcW w:w="237" w:type="dxa"/>
            <w:shd w:val="clear" w:color="auto" w:fill="auto"/>
          </w:tcPr>
          <w:p w14:paraId="4BDEC83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3CB5020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273,595</w:t>
            </w:r>
          </w:p>
        </w:tc>
        <w:tc>
          <w:tcPr>
            <w:tcW w:w="236" w:type="dxa"/>
          </w:tcPr>
          <w:p w14:paraId="071B00D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1FCD49C" w14:textId="68148277" w:rsidR="00CC4677" w:rsidRPr="00435560" w:rsidRDefault="00B43F8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75329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6A22EDD2" w14:textId="77777777" w:rsidR="00CC4677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0A941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5E0FBEC" w14:textId="77777777" w:rsidR="00CC4677" w:rsidRPr="00435560" w:rsidRDefault="00230E0A" w:rsidP="0023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320,299</w:t>
            </w:r>
          </w:p>
        </w:tc>
        <w:tc>
          <w:tcPr>
            <w:tcW w:w="237" w:type="dxa"/>
            <w:shd w:val="clear" w:color="auto" w:fill="auto"/>
          </w:tcPr>
          <w:p w14:paraId="232D48F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1B557A2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273,595</w:t>
            </w:r>
          </w:p>
        </w:tc>
      </w:tr>
      <w:tr w:rsidR="00CC4677" w:rsidRPr="00435560" w14:paraId="77FBD33A" w14:textId="77777777" w:rsidTr="00FB736C">
        <w:tc>
          <w:tcPr>
            <w:tcW w:w="2322" w:type="dxa"/>
            <w:shd w:val="clear" w:color="auto" w:fill="auto"/>
          </w:tcPr>
          <w:p w14:paraId="569C5461" w14:textId="77777777" w:rsidR="00CC4677" w:rsidRPr="00435560" w:rsidRDefault="00CC4677" w:rsidP="00CC4677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ประเทศอื่นๆ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5DE2F5" w14:textId="77777777" w:rsidR="00CC4677" w:rsidRPr="00435560" w:rsidRDefault="00CC4677" w:rsidP="00433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801,139</w:t>
            </w:r>
          </w:p>
        </w:tc>
        <w:tc>
          <w:tcPr>
            <w:tcW w:w="283" w:type="dxa"/>
          </w:tcPr>
          <w:p w14:paraId="1AD8A30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03F3FF98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82</w:t>
            </w:r>
            <w:r w:rsidR="00DA0B3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1,767</w:t>
            </w:r>
          </w:p>
        </w:tc>
        <w:tc>
          <w:tcPr>
            <w:tcW w:w="284" w:type="dxa"/>
          </w:tcPr>
          <w:p w14:paraId="42A123D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3AE8BCBB" w14:textId="77777777" w:rsidR="00CC4677" w:rsidRPr="00435560" w:rsidRDefault="002B53FB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4,644</w:t>
            </w:r>
          </w:p>
        </w:tc>
        <w:tc>
          <w:tcPr>
            <w:tcW w:w="283" w:type="dxa"/>
            <w:shd w:val="clear" w:color="auto" w:fill="auto"/>
          </w:tcPr>
          <w:p w14:paraId="0D9D32A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2AD90B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795274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0991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27,210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CF1B4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6EEC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38,872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5131CA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F6D9C" w14:textId="77777777" w:rsidR="00CC4677" w:rsidRPr="00435560" w:rsidRDefault="002B53FB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832,993</w:t>
            </w:r>
          </w:p>
        </w:tc>
        <w:tc>
          <w:tcPr>
            <w:tcW w:w="237" w:type="dxa"/>
            <w:shd w:val="clear" w:color="auto" w:fill="auto"/>
          </w:tcPr>
          <w:p w14:paraId="115D015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380A4B31" w14:textId="77777777" w:rsidR="00CC4677" w:rsidRPr="00435560" w:rsidRDefault="00DA0B3C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860,639</w:t>
            </w:r>
          </w:p>
        </w:tc>
        <w:tc>
          <w:tcPr>
            <w:tcW w:w="236" w:type="dxa"/>
          </w:tcPr>
          <w:p w14:paraId="7DF35AA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BEADB24" w14:textId="4955F66F" w:rsidR="00CC467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(5,962)</w:t>
            </w:r>
          </w:p>
        </w:tc>
        <w:tc>
          <w:tcPr>
            <w:tcW w:w="236" w:type="dxa"/>
          </w:tcPr>
          <w:p w14:paraId="7BE5DFB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C5A357" w14:textId="77777777" w:rsidR="00CC4677" w:rsidRPr="00435560" w:rsidRDefault="00CC4677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(11,076)</w:t>
            </w:r>
          </w:p>
        </w:tc>
        <w:tc>
          <w:tcPr>
            <w:tcW w:w="236" w:type="dxa"/>
          </w:tcPr>
          <w:p w14:paraId="05180B5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B337" w14:textId="19265754" w:rsidR="00CC4677" w:rsidRPr="00435560" w:rsidRDefault="00230E0A" w:rsidP="0023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827,03</w:t>
            </w:r>
            <w:r w:rsidR="00B43F87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12C5EC7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4E0D86D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</w:t>
            </w:r>
            <w:r w:rsidR="00DA0B3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49,563</w:t>
            </w:r>
          </w:p>
        </w:tc>
      </w:tr>
      <w:tr w:rsidR="00CC4677" w:rsidRPr="00435560" w14:paraId="788A0D88" w14:textId="77777777" w:rsidTr="00FB736C">
        <w:tc>
          <w:tcPr>
            <w:tcW w:w="2322" w:type="dxa"/>
            <w:shd w:val="clear" w:color="auto" w:fill="auto"/>
          </w:tcPr>
          <w:p w14:paraId="12E35D72" w14:textId="77777777" w:rsidR="00CC4677" w:rsidRPr="00CC4677" w:rsidRDefault="00CC4677" w:rsidP="00CC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CC4677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  <w:r w:rsidRPr="00CC4677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849E2E" w14:textId="3CB05C2D" w:rsidR="00CC4677" w:rsidRPr="00CC4677" w:rsidRDefault="00CC4677" w:rsidP="00433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CC4677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3,051</w:t>
            </w:r>
            <w:r w:rsidR="004331FC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,</w:t>
            </w:r>
            <w:r w:rsidRPr="00CC4677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476</w:t>
            </w:r>
          </w:p>
        </w:tc>
        <w:tc>
          <w:tcPr>
            <w:tcW w:w="283" w:type="dxa"/>
          </w:tcPr>
          <w:p w14:paraId="75B5144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3ED842F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2,799,066</w:t>
            </w:r>
          </w:p>
        </w:tc>
        <w:tc>
          <w:tcPr>
            <w:tcW w:w="284" w:type="dxa"/>
          </w:tcPr>
          <w:p w14:paraId="098D966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FE3A" w14:textId="77777777" w:rsidR="00CC4677" w:rsidRPr="00435560" w:rsidRDefault="002B53FB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244,375</w:t>
            </w:r>
          </w:p>
        </w:tc>
        <w:tc>
          <w:tcPr>
            <w:tcW w:w="283" w:type="dxa"/>
            <w:shd w:val="clear" w:color="auto" w:fill="auto"/>
          </w:tcPr>
          <w:p w14:paraId="7AFBBBA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9F10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381200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61E4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27,210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4B582E8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BDFC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38,872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F7421B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F5111" w14:textId="77777777" w:rsidR="00CC4677" w:rsidRPr="00435560" w:rsidRDefault="002B53FB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3,323,061</w:t>
            </w:r>
          </w:p>
        </w:tc>
        <w:tc>
          <w:tcPr>
            <w:tcW w:w="237" w:type="dxa"/>
            <w:shd w:val="clear" w:color="auto" w:fill="auto"/>
          </w:tcPr>
          <w:p w14:paraId="0915B7E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C80F1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2,837,938</w:t>
            </w:r>
          </w:p>
        </w:tc>
        <w:tc>
          <w:tcPr>
            <w:tcW w:w="236" w:type="dxa"/>
          </w:tcPr>
          <w:p w14:paraId="292B729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81148" w14:textId="77777777" w:rsidR="00CC4677" w:rsidRPr="00393485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93485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23,583</w:t>
            </w:r>
            <w:r w:rsidRPr="00393485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61BA56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DA4A394" w14:textId="77777777" w:rsidR="00CC4677" w:rsidRPr="00FB736C" w:rsidRDefault="00CC4677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B736C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(11,076)</w:t>
            </w:r>
          </w:p>
        </w:tc>
        <w:tc>
          <w:tcPr>
            <w:tcW w:w="236" w:type="dxa"/>
          </w:tcPr>
          <w:p w14:paraId="102442B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0AADE" w14:textId="77777777" w:rsidR="00CC4677" w:rsidRPr="00435560" w:rsidRDefault="00230E0A" w:rsidP="0023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3,299,478</w:t>
            </w:r>
          </w:p>
        </w:tc>
        <w:tc>
          <w:tcPr>
            <w:tcW w:w="237" w:type="dxa"/>
            <w:shd w:val="clear" w:color="auto" w:fill="auto"/>
          </w:tcPr>
          <w:p w14:paraId="3247E39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C7C8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2,826,862</w:t>
            </w:r>
          </w:p>
        </w:tc>
      </w:tr>
      <w:tr w:rsidR="00CC4677" w:rsidRPr="00435560" w14:paraId="704CD0A6" w14:textId="77777777" w:rsidTr="00FB736C">
        <w:tc>
          <w:tcPr>
            <w:tcW w:w="2322" w:type="dxa"/>
            <w:shd w:val="clear" w:color="auto" w:fill="auto"/>
            <w:vAlign w:val="bottom"/>
          </w:tcPr>
          <w:p w14:paraId="63361E5A" w14:textId="77777777" w:rsidR="00CC4677" w:rsidRPr="00435560" w:rsidRDefault="00CC4677" w:rsidP="00CC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375DF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1C2BC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5CC7B4A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46B2CB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4E9F101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73A2C2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DE66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93C193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A1189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C3A4EF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7DA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458619C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498EA5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96425F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22ED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9B65A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A970A4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71835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0C8294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E5252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66CEE2C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9DF646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7A1AC6E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CC4677" w:rsidRPr="00435560" w14:paraId="60922B0F" w14:textId="77777777" w:rsidTr="00FB736C">
        <w:tc>
          <w:tcPr>
            <w:tcW w:w="2322" w:type="dxa"/>
            <w:shd w:val="clear" w:color="auto" w:fill="auto"/>
            <w:vAlign w:val="bottom"/>
          </w:tcPr>
          <w:p w14:paraId="4DED5695" w14:textId="77777777" w:rsidR="00CC4677" w:rsidRPr="00435560" w:rsidRDefault="00CC4677" w:rsidP="00CC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</w:tcPr>
          <w:p w14:paraId="251F69B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41279EA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</w:tcPr>
          <w:p w14:paraId="27FE01E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9AB15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792FF1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D513268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078ED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FFF4D0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003BFD7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877569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5416D3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2A08C6F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2DC4A1F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B85F36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CD736C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5DE02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276C891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4F4A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BB743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65C33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5FDC92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41B9AC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320E104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CC4677" w:rsidRPr="00435560" w14:paraId="27BF0731" w14:textId="77777777" w:rsidTr="00FB736C">
        <w:tc>
          <w:tcPr>
            <w:tcW w:w="2322" w:type="dxa"/>
            <w:shd w:val="clear" w:color="auto" w:fill="auto"/>
            <w:vAlign w:val="bottom"/>
          </w:tcPr>
          <w:p w14:paraId="628AC70C" w14:textId="77777777" w:rsidR="00CC4677" w:rsidRPr="00435560" w:rsidRDefault="00CC4677" w:rsidP="00CC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</w:tcPr>
          <w:p w14:paraId="0103071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C335D6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</w:tcPr>
          <w:p w14:paraId="09945CF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BC0506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3BD9F20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32722F4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74C2C1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D60575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34031D0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67DD53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5469448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65767C4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0D8B9BF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FEA6410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E0D88C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5721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6B36CBD9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37287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180E9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F5450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466B70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389317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113B372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CC4677" w:rsidRPr="00435560" w14:paraId="6618396F" w14:textId="77777777" w:rsidTr="00FB736C">
        <w:tc>
          <w:tcPr>
            <w:tcW w:w="2322" w:type="dxa"/>
            <w:shd w:val="clear" w:color="auto" w:fill="auto"/>
          </w:tcPr>
          <w:p w14:paraId="6683B598" w14:textId="77777777" w:rsidR="00CC4677" w:rsidRPr="00435560" w:rsidRDefault="00CC4677" w:rsidP="00CC4677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900" w:type="dxa"/>
          </w:tcPr>
          <w:p w14:paraId="65DA7D68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0A09DBE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</w:tcPr>
          <w:p w14:paraId="374697B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3837E8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49C577A1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78B25BE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33C41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CF6669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63C9BC2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D438765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2AE111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5AD3AD8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05B4D0AA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4B5BB37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ADBDBF6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9241EF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8F8584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6039C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9606F2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9568D3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4E34A9C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EB201FD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4E030D0B" w14:textId="77777777" w:rsidR="00CC4677" w:rsidRPr="00435560" w:rsidRDefault="00CC4677" w:rsidP="00CC4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DA0B3C" w:rsidRPr="00435560" w14:paraId="53D3C701" w14:textId="77777777" w:rsidTr="00FB736C">
        <w:tc>
          <w:tcPr>
            <w:tcW w:w="2322" w:type="dxa"/>
            <w:shd w:val="clear" w:color="auto" w:fill="auto"/>
          </w:tcPr>
          <w:p w14:paraId="4A603A61" w14:textId="77777777" w:rsidR="00DA0B3C" w:rsidRPr="00435560" w:rsidRDefault="00DA0B3C" w:rsidP="00DA0B3C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ผลิตภัณฑ์น้ำ</w:t>
            </w:r>
          </w:p>
        </w:tc>
        <w:tc>
          <w:tcPr>
            <w:tcW w:w="900" w:type="dxa"/>
          </w:tcPr>
          <w:p w14:paraId="68AC7A05" w14:textId="77777777" w:rsidR="00DA0B3C" w:rsidRPr="00435560" w:rsidRDefault="00DA0B3C" w:rsidP="00433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2,615,380</w:t>
            </w:r>
          </w:p>
        </w:tc>
        <w:tc>
          <w:tcPr>
            <w:tcW w:w="283" w:type="dxa"/>
          </w:tcPr>
          <w:p w14:paraId="3BD20967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</w:tcPr>
          <w:p w14:paraId="03BF8A5D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2,376,736</w:t>
            </w:r>
          </w:p>
        </w:tc>
        <w:tc>
          <w:tcPr>
            <w:tcW w:w="284" w:type="dxa"/>
          </w:tcPr>
          <w:p w14:paraId="662BD25F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3A327661" w14:textId="77777777" w:rsidR="00DA0B3C" w:rsidRPr="00435560" w:rsidRDefault="002B53FB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207,942</w:t>
            </w:r>
          </w:p>
        </w:tc>
        <w:tc>
          <w:tcPr>
            <w:tcW w:w="283" w:type="dxa"/>
            <w:shd w:val="clear" w:color="auto" w:fill="auto"/>
          </w:tcPr>
          <w:p w14:paraId="3CF44859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2884166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04188F9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2D3084AA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27,210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5E2DD2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D10B6BD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38,872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353F6E9E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5D8363E9" w14:textId="77777777" w:rsidR="00DA0B3C" w:rsidRPr="00435560" w:rsidRDefault="002B53FB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2,850,532</w:t>
            </w:r>
          </w:p>
        </w:tc>
        <w:tc>
          <w:tcPr>
            <w:tcW w:w="237" w:type="dxa"/>
            <w:shd w:val="clear" w:color="auto" w:fill="auto"/>
          </w:tcPr>
          <w:p w14:paraId="149CCA8C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E131BB9" w14:textId="77777777" w:rsidR="00DA0B3C" w:rsidRPr="00435560" w:rsidRDefault="00DA0B3C" w:rsidP="00786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2,415,608</w:t>
            </w:r>
          </w:p>
        </w:tc>
        <w:tc>
          <w:tcPr>
            <w:tcW w:w="236" w:type="dxa"/>
          </w:tcPr>
          <w:p w14:paraId="1E1B7142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1DD4BDC8" w14:textId="77777777" w:rsidR="00DA0B3C" w:rsidRPr="00435560" w:rsidRDefault="002B53FB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(23,583)</w:t>
            </w:r>
          </w:p>
        </w:tc>
        <w:tc>
          <w:tcPr>
            <w:tcW w:w="236" w:type="dxa"/>
          </w:tcPr>
          <w:p w14:paraId="05815C1B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4EB71EFF" w14:textId="77777777" w:rsidR="00DA0B3C" w:rsidRPr="00435560" w:rsidRDefault="00DA0B3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(11,076)</w:t>
            </w:r>
          </w:p>
        </w:tc>
        <w:tc>
          <w:tcPr>
            <w:tcW w:w="236" w:type="dxa"/>
          </w:tcPr>
          <w:p w14:paraId="622CF666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1F5981E" w14:textId="77777777" w:rsidR="00DA0B3C" w:rsidRPr="00435560" w:rsidRDefault="00830FF1" w:rsidP="00830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2,826,949</w:t>
            </w:r>
          </w:p>
        </w:tc>
        <w:tc>
          <w:tcPr>
            <w:tcW w:w="237" w:type="dxa"/>
            <w:shd w:val="clear" w:color="auto" w:fill="auto"/>
          </w:tcPr>
          <w:p w14:paraId="75D9BAC5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3CDF0BC8" w14:textId="77777777" w:rsidR="00DA0B3C" w:rsidRPr="00435560" w:rsidRDefault="00DA0B3C" w:rsidP="00786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2,404,532</w:t>
            </w:r>
          </w:p>
        </w:tc>
      </w:tr>
      <w:tr w:rsidR="00DA0B3C" w:rsidRPr="00435560" w14:paraId="1667C43E" w14:textId="77777777" w:rsidTr="00FB736C">
        <w:tc>
          <w:tcPr>
            <w:tcW w:w="2322" w:type="dxa"/>
            <w:shd w:val="clear" w:color="auto" w:fill="auto"/>
          </w:tcPr>
          <w:p w14:paraId="7E8658E9" w14:textId="77777777" w:rsidR="00DA0B3C" w:rsidRPr="00435560" w:rsidRDefault="00DA0B3C" w:rsidP="00DA0B3C">
            <w:pPr>
              <w:ind w:right="-115"/>
              <w:rPr>
                <w:rFonts w:ascii="Angsana New" w:hAnsi="Angsana New"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0DE3E6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436,096</w:t>
            </w:r>
          </w:p>
        </w:tc>
        <w:tc>
          <w:tcPr>
            <w:tcW w:w="283" w:type="dxa"/>
          </w:tcPr>
          <w:p w14:paraId="46ECAEC5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00F98899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422,330</w:t>
            </w:r>
          </w:p>
        </w:tc>
        <w:tc>
          <w:tcPr>
            <w:tcW w:w="284" w:type="dxa"/>
          </w:tcPr>
          <w:p w14:paraId="7FFA1591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381A6087" w14:textId="77777777" w:rsidR="00DA0B3C" w:rsidRPr="00435560" w:rsidRDefault="002B53FB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36,433</w:t>
            </w:r>
          </w:p>
        </w:tc>
        <w:tc>
          <w:tcPr>
            <w:tcW w:w="283" w:type="dxa"/>
            <w:shd w:val="clear" w:color="auto" w:fill="auto"/>
          </w:tcPr>
          <w:p w14:paraId="66F5DC01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105FEB7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E09589E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9990B3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950E62A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AA982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2B65A84F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F6AE7F" w14:textId="77777777" w:rsidR="00DA0B3C" w:rsidRPr="00435560" w:rsidRDefault="002B53FB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472,529</w:t>
            </w:r>
          </w:p>
        </w:tc>
        <w:tc>
          <w:tcPr>
            <w:tcW w:w="237" w:type="dxa"/>
            <w:shd w:val="clear" w:color="auto" w:fill="auto"/>
          </w:tcPr>
          <w:p w14:paraId="13912923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42E3E5E0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422,330</w:t>
            </w:r>
          </w:p>
        </w:tc>
        <w:tc>
          <w:tcPr>
            <w:tcW w:w="236" w:type="dxa"/>
          </w:tcPr>
          <w:p w14:paraId="3BF6AB20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010FC1EC" w14:textId="77777777" w:rsidR="00DA0B3C" w:rsidRPr="00435560" w:rsidRDefault="002B53FB" w:rsidP="00830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8F1F4C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B09907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EB6E7F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8FAC684" w14:textId="77777777" w:rsidR="00DA0B3C" w:rsidRPr="00435560" w:rsidRDefault="00830FF1" w:rsidP="00830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472,529</w:t>
            </w:r>
          </w:p>
        </w:tc>
        <w:tc>
          <w:tcPr>
            <w:tcW w:w="237" w:type="dxa"/>
            <w:shd w:val="clear" w:color="auto" w:fill="auto"/>
          </w:tcPr>
          <w:p w14:paraId="779EA19F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1BAB51A4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422,330</w:t>
            </w:r>
          </w:p>
        </w:tc>
      </w:tr>
      <w:tr w:rsidR="00DA0B3C" w:rsidRPr="00435560" w14:paraId="1927B818" w14:textId="77777777" w:rsidTr="00FB736C">
        <w:tc>
          <w:tcPr>
            <w:tcW w:w="2322" w:type="dxa"/>
            <w:shd w:val="clear" w:color="auto" w:fill="auto"/>
          </w:tcPr>
          <w:p w14:paraId="25E032D3" w14:textId="77777777" w:rsidR="00DA0B3C" w:rsidRPr="00435560" w:rsidRDefault="00DA0B3C" w:rsidP="00DA0B3C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  <w:r w:rsidRPr="0043556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0A9A40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3,051,476</w:t>
            </w:r>
          </w:p>
        </w:tc>
        <w:tc>
          <w:tcPr>
            <w:tcW w:w="283" w:type="dxa"/>
          </w:tcPr>
          <w:p w14:paraId="22CC5BAC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14E5A7D5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2,799,066</w:t>
            </w:r>
          </w:p>
        </w:tc>
        <w:tc>
          <w:tcPr>
            <w:tcW w:w="284" w:type="dxa"/>
          </w:tcPr>
          <w:p w14:paraId="496461C2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71EFA" w14:textId="77777777" w:rsidR="002B53FB" w:rsidRPr="00435560" w:rsidRDefault="002B53FB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244,375</w:t>
            </w:r>
          </w:p>
        </w:tc>
        <w:tc>
          <w:tcPr>
            <w:tcW w:w="283" w:type="dxa"/>
            <w:shd w:val="clear" w:color="auto" w:fill="auto"/>
          </w:tcPr>
          <w:p w14:paraId="4B3C2BF2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EB58F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8381633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887E7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27,210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4429FE8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FD4BD7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38,872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425358AA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D3845" w14:textId="5A5D82A0" w:rsidR="00DA0B3C" w:rsidRPr="00435560" w:rsidRDefault="00B43F87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3,323,061</w:t>
            </w:r>
          </w:p>
        </w:tc>
        <w:tc>
          <w:tcPr>
            <w:tcW w:w="237" w:type="dxa"/>
            <w:shd w:val="clear" w:color="auto" w:fill="auto"/>
          </w:tcPr>
          <w:p w14:paraId="68E45F9E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52537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2,837,938</w:t>
            </w:r>
          </w:p>
        </w:tc>
        <w:tc>
          <w:tcPr>
            <w:tcW w:w="236" w:type="dxa"/>
          </w:tcPr>
          <w:p w14:paraId="3DE16946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08869" w14:textId="77777777" w:rsidR="00DA0B3C" w:rsidRPr="00435560" w:rsidRDefault="002B53FB" w:rsidP="00830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(23,583)</w:t>
            </w:r>
          </w:p>
        </w:tc>
        <w:tc>
          <w:tcPr>
            <w:tcW w:w="236" w:type="dxa"/>
          </w:tcPr>
          <w:p w14:paraId="42CDDFCA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0F1256" w14:textId="77777777" w:rsidR="00DA0B3C" w:rsidRPr="00393485" w:rsidRDefault="00DA0B3C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93485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(11,076)</w:t>
            </w:r>
          </w:p>
        </w:tc>
        <w:tc>
          <w:tcPr>
            <w:tcW w:w="236" w:type="dxa"/>
          </w:tcPr>
          <w:p w14:paraId="303F51CC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1CFF6" w14:textId="77777777" w:rsidR="00DA0B3C" w:rsidRPr="00435560" w:rsidRDefault="00830FF1" w:rsidP="00830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3,299,478</w:t>
            </w:r>
          </w:p>
        </w:tc>
        <w:tc>
          <w:tcPr>
            <w:tcW w:w="237" w:type="dxa"/>
            <w:shd w:val="clear" w:color="auto" w:fill="auto"/>
          </w:tcPr>
          <w:p w14:paraId="7A03C377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EA7C9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2,826,862</w:t>
            </w:r>
          </w:p>
        </w:tc>
      </w:tr>
      <w:tr w:rsidR="00DA0B3C" w:rsidRPr="00435560" w14:paraId="3F0A256F" w14:textId="77777777" w:rsidTr="00FB736C">
        <w:tc>
          <w:tcPr>
            <w:tcW w:w="2322" w:type="dxa"/>
            <w:shd w:val="clear" w:color="auto" w:fill="auto"/>
            <w:vAlign w:val="bottom"/>
          </w:tcPr>
          <w:p w14:paraId="23CE1DC1" w14:textId="77777777" w:rsidR="00DA0B3C" w:rsidRPr="00435560" w:rsidRDefault="00DA0B3C" w:rsidP="00DA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5582EF5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130E4F8A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</w:tcPr>
          <w:p w14:paraId="270E0F24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1679FC8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</w:tcPr>
          <w:p w14:paraId="5F69B557" w14:textId="77777777" w:rsidR="00DA0B3C" w:rsidRPr="00435560" w:rsidRDefault="00DA0B3C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55EA3D8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C07C1F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5668568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18BFF2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5888699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A073B4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038364E2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2C1F72F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634BD8B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58548F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B0F4B4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2AA84F85" w14:textId="77777777" w:rsidR="00DA0B3C" w:rsidRPr="00435560" w:rsidRDefault="00DA0B3C" w:rsidP="00830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FF68A7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25E7F27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09C48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0FB8814E" w14:textId="77777777" w:rsidR="00DA0B3C" w:rsidRPr="00435560" w:rsidRDefault="00DA0B3C" w:rsidP="00830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4453D37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  <w:shd w:val="clear" w:color="auto" w:fill="auto"/>
          </w:tcPr>
          <w:p w14:paraId="5F4A4371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DA0B3C" w:rsidRPr="00435560" w14:paraId="12C1E7EB" w14:textId="77777777" w:rsidTr="00FB736C">
        <w:tc>
          <w:tcPr>
            <w:tcW w:w="2322" w:type="dxa"/>
            <w:shd w:val="clear" w:color="auto" w:fill="auto"/>
          </w:tcPr>
          <w:p w14:paraId="034AF5EF" w14:textId="77777777" w:rsidR="00DA0B3C" w:rsidRPr="00435560" w:rsidRDefault="00DA0B3C" w:rsidP="00DA0B3C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900" w:type="dxa"/>
          </w:tcPr>
          <w:p w14:paraId="6DC986CC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7452A0F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</w:tcPr>
          <w:p w14:paraId="636B6C38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2B239A54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FE45745" w14:textId="77777777" w:rsidR="00DA0B3C" w:rsidRPr="00435560" w:rsidRDefault="00DA0B3C" w:rsidP="002B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5F4A1DF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F2BD81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F5CE15D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293EB562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5C1292C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E555C25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6BBCC524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3E3DDC7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7C0041F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3C6AD129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E6D8B3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7B143DD0" w14:textId="77777777" w:rsidR="00DA0B3C" w:rsidRPr="00435560" w:rsidRDefault="00DA0B3C" w:rsidP="00830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945F41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1722D9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A09755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EDA49B5" w14:textId="77777777" w:rsidR="00DA0B3C" w:rsidRPr="00435560" w:rsidRDefault="00DA0B3C" w:rsidP="00830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74A7694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3EB3CCBB" w14:textId="77777777" w:rsidR="00DA0B3C" w:rsidRPr="00435560" w:rsidRDefault="00DA0B3C" w:rsidP="00DA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B43F87" w:rsidRPr="00435560" w14:paraId="0842E6C1" w14:textId="77777777" w:rsidTr="00FB736C">
        <w:trPr>
          <w:trHeight w:val="177"/>
        </w:trPr>
        <w:tc>
          <w:tcPr>
            <w:tcW w:w="2322" w:type="dxa"/>
            <w:shd w:val="clear" w:color="auto" w:fill="auto"/>
          </w:tcPr>
          <w:p w14:paraId="33EAEEE0" w14:textId="77777777" w:rsidR="00B43F87" w:rsidRPr="00435560" w:rsidRDefault="00B43F87" w:rsidP="00B43F87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6DACC4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3,051,476</w:t>
            </w:r>
          </w:p>
        </w:tc>
        <w:tc>
          <w:tcPr>
            <w:tcW w:w="283" w:type="dxa"/>
          </w:tcPr>
          <w:p w14:paraId="22DCD0BD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0C409491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2,799,066</w:t>
            </w:r>
          </w:p>
        </w:tc>
        <w:tc>
          <w:tcPr>
            <w:tcW w:w="284" w:type="dxa"/>
          </w:tcPr>
          <w:p w14:paraId="2490311B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</w:tcPr>
          <w:p w14:paraId="4AB895A6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244,375</w:t>
            </w:r>
          </w:p>
        </w:tc>
        <w:tc>
          <w:tcPr>
            <w:tcW w:w="283" w:type="dxa"/>
            <w:shd w:val="clear" w:color="auto" w:fill="auto"/>
          </w:tcPr>
          <w:p w14:paraId="2651EE0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30254B86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1CF2A60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995E6C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27,210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DC81BE4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E2DEA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38,872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6A85A5C8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435CB11" w14:textId="18805080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3,323,061</w:t>
            </w:r>
          </w:p>
        </w:tc>
        <w:tc>
          <w:tcPr>
            <w:tcW w:w="237" w:type="dxa"/>
            <w:shd w:val="clear" w:color="auto" w:fill="auto"/>
          </w:tcPr>
          <w:p w14:paraId="3EBC03B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  <w:shd w:val="clear" w:color="auto" w:fill="auto"/>
          </w:tcPr>
          <w:p w14:paraId="4DE8958C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2,837,938</w:t>
            </w:r>
          </w:p>
        </w:tc>
        <w:tc>
          <w:tcPr>
            <w:tcW w:w="236" w:type="dxa"/>
          </w:tcPr>
          <w:p w14:paraId="6EBDE98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B5FAA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(23,583)</w:t>
            </w:r>
          </w:p>
        </w:tc>
        <w:tc>
          <w:tcPr>
            <w:tcW w:w="236" w:type="dxa"/>
          </w:tcPr>
          <w:p w14:paraId="0E5D9B22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8151F40" w14:textId="77777777" w:rsidR="00B43F87" w:rsidRPr="00393485" w:rsidRDefault="00B43F87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93485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(11,076)</w:t>
            </w:r>
          </w:p>
        </w:tc>
        <w:tc>
          <w:tcPr>
            <w:tcW w:w="236" w:type="dxa"/>
          </w:tcPr>
          <w:p w14:paraId="1D5CA10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059B88E1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3,299,478</w:t>
            </w:r>
          </w:p>
        </w:tc>
        <w:tc>
          <w:tcPr>
            <w:tcW w:w="237" w:type="dxa"/>
            <w:shd w:val="clear" w:color="auto" w:fill="auto"/>
          </w:tcPr>
          <w:p w14:paraId="3ADEDDB4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</w:tcPr>
          <w:p w14:paraId="12EC248D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2,826,862</w:t>
            </w:r>
          </w:p>
        </w:tc>
      </w:tr>
      <w:tr w:rsidR="00B43F87" w:rsidRPr="00435560" w14:paraId="3BCE0B62" w14:textId="77777777" w:rsidTr="00FB736C">
        <w:tc>
          <w:tcPr>
            <w:tcW w:w="2322" w:type="dxa"/>
            <w:shd w:val="clear" w:color="auto" w:fill="auto"/>
            <w:vAlign w:val="bottom"/>
          </w:tcPr>
          <w:p w14:paraId="099B3011" w14:textId="77777777" w:rsidR="00B43F87" w:rsidRPr="00435560" w:rsidRDefault="00B43F87" w:rsidP="00B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18FA74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F1079D4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561E6E3D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8780B26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050ADB5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224F118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E41CE42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D9277B8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67079B18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9D5CBF9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09FEEAA6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137C97F5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2DDE4794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36CCDBC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401D7E6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8674A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2F37137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F1ED41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227C595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D3BF6B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86340F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2C110E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23B397AA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B43F87" w:rsidRPr="00435560" w14:paraId="5E0DB336" w14:textId="77777777" w:rsidTr="00FB736C">
        <w:tc>
          <w:tcPr>
            <w:tcW w:w="2322" w:type="dxa"/>
            <w:shd w:val="clear" w:color="auto" w:fill="auto"/>
            <w:vAlign w:val="bottom"/>
          </w:tcPr>
          <w:p w14:paraId="6A977209" w14:textId="3ABA89E5" w:rsidR="00B43F87" w:rsidRPr="007B0B04" w:rsidRDefault="00B43F87" w:rsidP="00B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  <w:r w:rsidRPr="007B0B04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7862BB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7B0B0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7862BB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7B0B04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7B0B04">
              <w:rPr>
                <w:rFonts w:ascii="Angsana New" w:hAnsi="Angsana New"/>
                <w:sz w:val="28"/>
                <w:szCs w:val="28"/>
                <w:cs/>
              </w:rPr>
              <w:br/>
              <w:t>เงิน</w:t>
            </w:r>
            <w:r w:rsidRPr="007B0B04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7B0B04">
              <w:rPr>
                <w:rFonts w:ascii="Angsana New" w:hAnsi="Angsana New"/>
                <w:sz w:val="28"/>
                <w:szCs w:val="28"/>
                <w:cs/>
              </w:rPr>
              <w:t>งทุนในบริษัทร่วม</w:t>
            </w:r>
          </w:p>
        </w:tc>
        <w:tc>
          <w:tcPr>
            <w:tcW w:w="900" w:type="dxa"/>
            <w:shd w:val="clear" w:color="auto" w:fill="auto"/>
          </w:tcPr>
          <w:p w14:paraId="4EFEAF64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B9B6D4A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(18,346)</w:t>
            </w:r>
          </w:p>
        </w:tc>
        <w:tc>
          <w:tcPr>
            <w:tcW w:w="283" w:type="dxa"/>
            <w:shd w:val="clear" w:color="auto" w:fill="auto"/>
          </w:tcPr>
          <w:p w14:paraId="34BC812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3EB49E9F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2361C98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82</w:t>
            </w:r>
          </w:p>
        </w:tc>
        <w:tc>
          <w:tcPr>
            <w:tcW w:w="284" w:type="dxa"/>
            <w:shd w:val="clear" w:color="auto" w:fill="auto"/>
          </w:tcPr>
          <w:p w14:paraId="60F3BD19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AA45AC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C3F85F0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C0239B5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C6C9AF6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D81B0C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13677ADE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3E14F7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5B1961D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8D8BE3D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6E06EC9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1AB06E06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D79A322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(18,346)</w:t>
            </w:r>
          </w:p>
        </w:tc>
        <w:tc>
          <w:tcPr>
            <w:tcW w:w="237" w:type="dxa"/>
            <w:shd w:val="clear" w:color="auto" w:fill="auto"/>
          </w:tcPr>
          <w:p w14:paraId="3E745014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0F30EB81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2C77E5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82</w:t>
            </w:r>
          </w:p>
        </w:tc>
        <w:tc>
          <w:tcPr>
            <w:tcW w:w="236" w:type="dxa"/>
          </w:tcPr>
          <w:p w14:paraId="1A46BE94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2709E79E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207668D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F5F402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9EC0D3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3583F28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7BDFF0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A4ABE25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06D87FB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(18,346)</w:t>
            </w:r>
          </w:p>
        </w:tc>
        <w:tc>
          <w:tcPr>
            <w:tcW w:w="237" w:type="dxa"/>
            <w:shd w:val="clear" w:color="auto" w:fill="auto"/>
          </w:tcPr>
          <w:p w14:paraId="2506697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02081C46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C31657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82</w:t>
            </w:r>
          </w:p>
        </w:tc>
      </w:tr>
      <w:tr w:rsidR="00B43F87" w:rsidRPr="00435560" w14:paraId="0F43B044" w14:textId="77777777" w:rsidTr="00FB736C">
        <w:tc>
          <w:tcPr>
            <w:tcW w:w="2322" w:type="dxa"/>
            <w:shd w:val="clear" w:color="auto" w:fill="auto"/>
            <w:vAlign w:val="bottom"/>
          </w:tcPr>
          <w:p w14:paraId="4EA1058F" w14:textId="77777777" w:rsidR="00B43F87" w:rsidRPr="007B0B04" w:rsidRDefault="00B43F87" w:rsidP="00B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lang w:val="en-GB"/>
              </w:rPr>
            </w:pPr>
            <w:r w:rsidRPr="007B0B04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7B0B04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B0B04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25F1F89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649836A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518,641</w:t>
            </w:r>
          </w:p>
        </w:tc>
        <w:tc>
          <w:tcPr>
            <w:tcW w:w="283" w:type="dxa"/>
            <w:shd w:val="clear" w:color="auto" w:fill="auto"/>
          </w:tcPr>
          <w:p w14:paraId="2D435FA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0CB8B9CC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5BC88D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420,873</w:t>
            </w:r>
          </w:p>
        </w:tc>
        <w:tc>
          <w:tcPr>
            <w:tcW w:w="284" w:type="dxa"/>
            <w:shd w:val="clear" w:color="auto" w:fill="auto"/>
          </w:tcPr>
          <w:p w14:paraId="4CD9C59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97E21DF" w14:textId="4C607DBB" w:rsidR="00B43F87" w:rsidRPr="00435560" w:rsidRDefault="00E97FB0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(565)</w:t>
            </w:r>
          </w:p>
        </w:tc>
        <w:tc>
          <w:tcPr>
            <w:tcW w:w="283" w:type="dxa"/>
            <w:shd w:val="clear" w:color="auto" w:fill="auto"/>
          </w:tcPr>
          <w:p w14:paraId="56E6570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DA69544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AB94218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0297E3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22DCDD1A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E1AFA5A" w14:textId="3589ECF6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</w:t>
            </w:r>
            <w:r w:rsidR="00E97FB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4,831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C03023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5A7A0387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5E62750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(4,462)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397EF6AA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56C99FFD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00B8AA6" w14:textId="1651C734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503,245</w:t>
            </w:r>
          </w:p>
        </w:tc>
        <w:tc>
          <w:tcPr>
            <w:tcW w:w="237" w:type="dxa"/>
            <w:shd w:val="clear" w:color="auto" w:fill="auto"/>
          </w:tcPr>
          <w:p w14:paraId="25D2BEB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20EA9BF1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36D27E4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416,411</w:t>
            </w:r>
          </w:p>
        </w:tc>
        <w:tc>
          <w:tcPr>
            <w:tcW w:w="236" w:type="dxa"/>
          </w:tcPr>
          <w:p w14:paraId="6DA050A2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A424BE4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C66392E" w14:textId="1B96E44F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862BB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507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8AC5AE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280472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53F498D" w14:textId="77777777" w:rsidR="00B43F87" w:rsidRPr="00435560" w:rsidRDefault="00B43F87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20,583</w:t>
            </w:r>
          </w:p>
        </w:tc>
        <w:tc>
          <w:tcPr>
            <w:tcW w:w="236" w:type="dxa"/>
          </w:tcPr>
          <w:p w14:paraId="27F592A5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307976A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5487E53" w14:textId="0A4A3178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50</w:t>
            </w:r>
            <w:r w:rsidR="007862BB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2,738</w:t>
            </w:r>
          </w:p>
        </w:tc>
        <w:tc>
          <w:tcPr>
            <w:tcW w:w="237" w:type="dxa"/>
            <w:shd w:val="clear" w:color="auto" w:fill="auto"/>
          </w:tcPr>
          <w:p w14:paraId="6922EE32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7C18EF45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3A0149D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436,994</w:t>
            </w:r>
          </w:p>
        </w:tc>
      </w:tr>
      <w:tr w:rsidR="00B43F87" w:rsidRPr="00435560" w14:paraId="16C8BF2A" w14:textId="77777777" w:rsidTr="00FB736C">
        <w:tc>
          <w:tcPr>
            <w:tcW w:w="2322" w:type="dxa"/>
            <w:shd w:val="clear" w:color="auto" w:fill="auto"/>
            <w:vAlign w:val="bottom"/>
          </w:tcPr>
          <w:p w14:paraId="32CDE364" w14:textId="77777777" w:rsidR="00B43F87" w:rsidRPr="007B0B04" w:rsidRDefault="00B43F87" w:rsidP="00B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  <w:r w:rsidRPr="007B0B04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1F994022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2,591</w:t>
            </w:r>
          </w:p>
        </w:tc>
        <w:tc>
          <w:tcPr>
            <w:tcW w:w="283" w:type="dxa"/>
            <w:shd w:val="clear" w:color="auto" w:fill="auto"/>
          </w:tcPr>
          <w:p w14:paraId="553E12CB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4963E9A9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284" w:type="dxa"/>
            <w:shd w:val="clear" w:color="auto" w:fill="auto"/>
          </w:tcPr>
          <w:p w14:paraId="1907D229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163999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BAC801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3BAE69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42C3E50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205F63A6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67E8FF4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40654368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07D7B65D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797BCF7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2,591</w:t>
            </w:r>
          </w:p>
        </w:tc>
        <w:tc>
          <w:tcPr>
            <w:tcW w:w="237" w:type="dxa"/>
            <w:shd w:val="clear" w:color="auto" w:fill="auto"/>
          </w:tcPr>
          <w:p w14:paraId="1DD42071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6DED58B4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236" w:type="dxa"/>
          </w:tcPr>
          <w:p w14:paraId="4570E06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165EE3A9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(575)</w:t>
            </w:r>
          </w:p>
        </w:tc>
        <w:tc>
          <w:tcPr>
            <w:tcW w:w="236" w:type="dxa"/>
          </w:tcPr>
          <w:p w14:paraId="51507BF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B1C8EB" w14:textId="16C820DC" w:rsidR="00B43F87" w:rsidRPr="00435560" w:rsidRDefault="00B43F87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(355)</w:t>
            </w:r>
          </w:p>
        </w:tc>
        <w:tc>
          <w:tcPr>
            <w:tcW w:w="236" w:type="dxa"/>
          </w:tcPr>
          <w:p w14:paraId="1A75ACB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F6F13E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2,016</w:t>
            </w:r>
          </w:p>
        </w:tc>
        <w:tc>
          <w:tcPr>
            <w:tcW w:w="237" w:type="dxa"/>
            <w:shd w:val="clear" w:color="auto" w:fill="auto"/>
          </w:tcPr>
          <w:p w14:paraId="535AC288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5BE5B7CB" w14:textId="48E9CAC8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642</w:t>
            </w:r>
          </w:p>
        </w:tc>
      </w:tr>
      <w:tr w:rsidR="00B43F87" w:rsidRPr="00435560" w14:paraId="3647BC18" w14:textId="77777777" w:rsidTr="00FB736C">
        <w:tc>
          <w:tcPr>
            <w:tcW w:w="2322" w:type="dxa"/>
            <w:shd w:val="clear" w:color="auto" w:fill="auto"/>
          </w:tcPr>
          <w:p w14:paraId="2E5A6E9F" w14:textId="77777777" w:rsidR="00B43F87" w:rsidRPr="007B0B04" w:rsidRDefault="00B43F87" w:rsidP="00B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  <w:r w:rsidRPr="007B0B04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ค่าเสื่อมราคาแล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  <w:lang w:val="en-GB"/>
              </w:rPr>
              <w:t>ะ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br/>
            </w:r>
            <w:r w:rsidRPr="007B0B04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900" w:type="dxa"/>
            <w:shd w:val="clear" w:color="auto" w:fill="auto"/>
          </w:tcPr>
          <w:p w14:paraId="64831E32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E52A4B9" w14:textId="6233FF06" w:rsidR="00B43F87" w:rsidRPr="00435560" w:rsidRDefault="00870EBD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169,335</w:t>
            </w:r>
          </w:p>
        </w:tc>
        <w:tc>
          <w:tcPr>
            <w:tcW w:w="283" w:type="dxa"/>
            <w:shd w:val="clear" w:color="auto" w:fill="auto"/>
          </w:tcPr>
          <w:p w14:paraId="23863AA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3B90C6BC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F85E725" w14:textId="45549C29" w:rsidR="00870EBD" w:rsidRPr="00435560" w:rsidRDefault="00870EBD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159,843</w:t>
            </w:r>
          </w:p>
        </w:tc>
        <w:tc>
          <w:tcPr>
            <w:tcW w:w="284" w:type="dxa"/>
            <w:shd w:val="clear" w:color="auto" w:fill="auto"/>
          </w:tcPr>
          <w:p w14:paraId="7F0170A5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4B7408" w14:textId="34E41516" w:rsidR="00B43F87" w:rsidRPr="00435560" w:rsidRDefault="00870EBD" w:rsidP="0087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21,027</w:t>
            </w:r>
          </w:p>
        </w:tc>
        <w:tc>
          <w:tcPr>
            <w:tcW w:w="283" w:type="dxa"/>
            <w:shd w:val="clear" w:color="auto" w:fill="auto"/>
          </w:tcPr>
          <w:p w14:paraId="6AAF4E1D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8CD85B1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254AE70" w14:textId="2F8EB5A3" w:rsidR="00870EBD" w:rsidRPr="00435560" w:rsidRDefault="00870EBD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5B4DAD9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014AE33B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63CA0B4" w14:textId="36FB643F" w:rsidR="00870EBD" w:rsidRPr="00435560" w:rsidRDefault="00870EBD" w:rsidP="0087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914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EEE0C7B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4D61A486" w14:textId="2C9F75D3" w:rsidR="00B43F87" w:rsidRPr="00435560" w:rsidRDefault="00870EBD" w:rsidP="0087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1,024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35F17A5A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1FDC5D45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BEFA817" w14:textId="1AC387A7" w:rsidR="00870EBD" w:rsidRPr="00435560" w:rsidRDefault="00870EBD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191,276</w:t>
            </w:r>
          </w:p>
        </w:tc>
        <w:tc>
          <w:tcPr>
            <w:tcW w:w="237" w:type="dxa"/>
            <w:shd w:val="clear" w:color="auto" w:fill="auto"/>
          </w:tcPr>
          <w:p w14:paraId="04102239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2839D220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9FD8A18" w14:textId="4B17E4B4" w:rsidR="00870EBD" w:rsidRPr="00435560" w:rsidRDefault="00870EBD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160,867</w:t>
            </w:r>
          </w:p>
        </w:tc>
        <w:tc>
          <w:tcPr>
            <w:tcW w:w="236" w:type="dxa"/>
          </w:tcPr>
          <w:p w14:paraId="0EA7AD10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15FE1F3B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1A6F97B" w14:textId="5100D69A" w:rsidR="00870EBD" w:rsidRPr="00435560" w:rsidRDefault="00870EBD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BDC625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2D3A3922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467207B" w14:textId="2DAEA0AC" w:rsidR="00870EBD" w:rsidRPr="00435560" w:rsidRDefault="00870EBD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55DA8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E0602DB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FACA689" w14:textId="0AF24B1B" w:rsidR="00870EBD" w:rsidRPr="00435560" w:rsidRDefault="00870EBD" w:rsidP="0087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191,276</w:t>
            </w:r>
          </w:p>
        </w:tc>
        <w:tc>
          <w:tcPr>
            <w:tcW w:w="237" w:type="dxa"/>
            <w:shd w:val="clear" w:color="auto" w:fill="auto"/>
          </w:tcPr>
          <w:p w14:paraId="2D7DB288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5B9E2166" w14:textId="77777777" w:rsidR="00B43F87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A36E04D" w14:textId="0196A2DB" w:rsidR="00870EBD" w:rsidRPr="00435560" w:rsidRDefault="00870EBD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160,867</w:t>
            </w:r>
          </w:p>
        </w:tc>
      </w:tr>
      <w:tr w:rsidR="00B43F87" w:rsidRPr="00435560" w14:paraId="218D315F" w14:textId="77777777" w:rsidTr="00FB736C">
        <w:tc>
          <w:tcPr>
            <w:tcW w:w="2322" w:type="dxa"/>
            <w:shd w:val="clear" w:color="auto" w:fill="auto"/>
          </w:tcPr>
          <w:p w14:paraId="7907C18D" w14:textId="204711CD" w:rsidR="00B43F87" w:rsidRPr="007B0B04" w:rsidRDefault="00B43F87" w:rsidP="00B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</w:pPr>
            <w:r w:rsidRPr="007B0B04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lastRenderedPageBreak/>
              <w:t>ค่าใช้จ่ายภาษีเงินได้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3999407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99,747</w:t>
            </w:r>
          </w:p>
        </w:tc>
        <w:tc>
          <w:tcPr>
            <w:tcW w:w="283" w:type="dxa"/>
            <w:shd w:val="clear" w:color="auto" w:fill="auto"/>
          </w:tcPr>
          <w:p w14:paraId="474A49ED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0802F440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85,609</w:t>
            </w:r>
          </w:p>
        </w:tc>
        <w:tc>
          <w:tcPr>
            <w:tcW w:w="284" w:type="dxa"/>
            <w:shd w:val="clear" w:color="auto" w:fill="auto"/>
          </w:tcPr>
          <w:p w14:paraId="7460E4FB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3D780E" w14:textId="69F88E81" w:rsidR="00B43F87" w:rsidRPr="00435560" w:rsidRDefault="00870EBD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238</w:t>
            </w:r>
          </w:p>
        </w:tc>
        <w:tc>
          <w:tcPr>
            <w:tcW w:w="283" w:type="dxa"/>
            <w:shd w:val="clear" w:color="auto" w:fill="auto"/>
          </w:tcPr>
          <w:p w14:paraId="05338921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5207AE0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A16AC94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02E7955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959E455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589958A9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0DEB3CA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14839BFB" w14:textId="5E67D68D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100,</w:t>
            </w:r>
            <w:r w:rsidR="00870EBD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011</w:t>
            </w:r>
          </w:p>
        </w:tc>
        <w:tc>
          <w:tcPr>
            <w:tcW w:w="237" w:type="dxa"/>
            <w:shd w:val="clear" w:color="auto" w:fill="auto"/>
          </w:tcPr>
          <w:p w14:paraId="1803AB9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5FD9F380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85,627</w:t>
            </w:r>
          </w:p>
        </w:tc>
        <w:tc>
          <w:tcPr>
            <w:tcW w:w="236" w:type="dxa"/>
          </w:tcPr>
          <w:p w14:paraId="475F722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3AC3224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0C6A5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586E96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97486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4C0B3E9" w14:textId="680EC6F5" w:rsidR="00B43F87" w:rsidRPr="00435560" w:rsidRDefault="00B43F87" w:rsidP="0087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100,</w:t>
            </w:r>
            <w:r w:rsidR="00870EBD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011</w:t>
            </w:r>
          </w:p>
        </w:tc>
        <w:tc>
          <w:tcPr>
            <w:tcW w:w="237" w:type="dxa"/>
            <w:shd w:val="clear" w:color="auto" w:fill="auto"/>
          </w:tcPr>
          <w:p w14:paraId="1FC2E975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1382F211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85,627</w:t>
            </w:r>
          </w:p>
        </w:tc>
      </w:tr>
      <w:tr w:rsidR="00B43F87" w:rsidRPr="00435560" w14:paraId="5F9ECBD4" w14:textId="77777777" w:rsidTr="00FB736C">
        <w:tc>
          <w:tcPr>
            <w:tcW w:w="2322" w:type="dxa"/>
            <w:shd w:val="clear" w:color="auto" w:fill="auto"/>
            <w:vAlign w:val="bottom"/>
          </w:tcPr>
          <w:p w14:paraId="40ABD005" w14:textId="77777777" w:rsidR="00B43F87" w:rsidRPr="00DE2C25" w:rsidRDefault="00B43F87" w:rsidP="00B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900" w:type="dxa"/>
            <w:shd w:val="clear" w:color="auto" w:fill="auto"/>
          </w:tcPr>
          <w:p w14:paraId="1A5826BC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3,279,251</w:t>
            </w:r>
          </w:p>
        </w:tc>
        <w:tc>
          <w:tcPr>
            <w:tcW w:w="283" w:type="dxa"/>
            <w:shd w:val="clear" w:color="auto" w:fill="auto"/>
          </w:tcPr>
          <w:p w14:paraId="42D2C8B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2B6C280C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2,951,811</w:t>
            </w:r>
          </w:p>
        </w:tc>
        <w:tc>
          <w:tcPr>
            <w:tcW w:w="284" w:type="dxa"/>
            <w:shd w:val="clear" w:color="auto" w:fill="auto"/>
          </w:tcPr>
          <w:p w14:paraId="6F4913F9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1901976" w14:textId="224A4358" w:rsidR="00B43F87" w:rsidRPr="00435560" w:rsidRDefault="00870EBD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AC151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72,823</w:t>
            </w:r>
          </w:p>
        </w:tc>
        <w:tc>
          <w:tcPr>
            <w:tcW w:w="283" w:type="dxa"/>
            <w:shd w:val="clear" w:color="auto" w:fill="auto"/>
          </w:tcPr>
          <w:p w14:paraId="702DB42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46653A1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4A3185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7FE974B4" w14:textId="38F66EB5" w:rsidR="00B43F87" w:rsidRPr="00435560" w:rsidRDefault="00AC151B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146,718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A2F18F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BDCE9FC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173,118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25093BD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6E4A8CE3" w14:textId="5BFC8A98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3,69</w:t>
            </w:r>
            <w:r w:rsidR="00870EBD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8,792</w:t>
            </w:r>
          </w:p>
        </w:tc>
        <w:tc>
          <w:tcPr>
            <w:tcW w:w="237" w:type="dxa"/>
            <w:shd w:val="clear" w:color="auto" w:fill="auto"/>
          </w:tcPr>
          <w:p w14:paraId="3D0BC71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07E29E0C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3,124,929</w:t>
            </w:r>
          </w:p>
        </w:tc>
        <w:tc>
          <w:tcPr>
            <w:tcW w:w="236" w:type="dxa"/>
          </w:tcPr>
          <w:p w14:paraId="1BD5E52A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77C53593" w14:textId="48C85F2A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</w:t>
            </w:r>
            <w:r w:rsidR="007862BB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08</w:t>
            </w:r>
            <w:r w:rsidR="007862B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,825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A546E1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9D16F4" w14:textId="77777777" w:rsidR="00B43F87" w:rsidRPr="00435560" w:rsidRDefault="00B43F87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(202,022)</w:t>
            </w:r>
          </w:p>
        </w:tc>
        <w:tc>
          <w:tcPr>
            <w:tcW w:w="236" w:type="dxa"/>
          </w:tcPr>
          <w:p w14:paraId="63867A16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90689F7" w14:textId="098E50F8" w:rsidR="00B43F87" w:rsidRPr="00435560" w:rsidRDefault="00B43F87" w:rsidP="0087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3,38</w:t>
            </w:r>
            <w:r w:rsidR="007862B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9,967</w:t>
            </w:r>
          </w:p>
        </w:tc>
        <w:tc>
          <w:tcPr>
            <w:tcW w:w="237" w:type="dxa"/>
            <w:shd w:val="clear" w:color="auto" w:fill="auto"/>
          </w:tcPr>
          <w:p w14:paraId="4AE798C1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31DBFDA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2,922,907</w:t>
            </w:r>
          </w:p>
        </w:tc>
      </w:tr>
      <w:tr w:rsidR="00B43F87" w:rsidRPr="00435560" w14:paraId="39398294" w14:textId="77777777" w:rsidTr="00FB736C">
        <w:tc>
          <w:tcPr>
            <w:tcW w:w="2322" w:type="dxa"/>
            <w:shd w:val="clear" w:color="auto" w:fill="auto"/>
            <w:vAlign w:val="bottom"/>
          </w:tcPr>
          <w:p w14:paraId="69FE6DE3" w14:textId="77777777" w:rsidR="00B43F87" w:rsidRPr="00DE2C25" w:rsidRDefault="00B43F87" w:rsidP="00B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หนี้สิน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900" w:type="dxa"/>
            <w:shd w:val="clear" w:color="auto" w:fill="auto"/>
          </w:tcPr>
          <w:p w14:paraId="60CA908E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581,494</w:t>
            </w:r>
          </w:p>
        </w:tc>
        <w:tc>
          <w:tcPr>
            <w:tcW w:w="283" w:type="dxa"/>
            <w:shd w:val="clear" w:color="auto" w:fill="auto"/>
          </w:tcPr>
          <w:p w14:paraId="5618716D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14:paraId="02C43446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484,780</w:t>
            </w:r>
          </w:p>
        </w:tc>
        <w:tc>
          <w:tcPr>
            <w:tcW w:w="284" w:type="dxa"/>
            <w:shd w:val="clear" w:color="auto" w:fill="auto"/>
          </w:tcPr>
          <w:p w14:paraId="3C161475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61B9ABB" w14:textId="5B499DAA" w:rsidR="00B43F87" w:rsidRPr="00435560" w:rsidRDefault="00870EBD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</w:t>
            </w:r>
            <w:r w:rsidR="00AC151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6,860</w:t>
            </w:r>
          </w:p>
        </w:tc>
        <w:tc>
          <w:tcPr>
            <w:tcW w:w="283" w:type="dxa"/>
            <w:shd w:val="clear" w:color="auto" w:fill="auto"/>
          </w:tcPr>
          <w:p w14:paraId="5C0BDAB0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4DD17B36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870A852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14F64C99" w14:textId="61F619CF" w:rsidR="00B43F87" w:rsidRPr="00435560" w:rsidRDefault="00AC151B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36,565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E55855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447A8B0C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40,013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2C3520DB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0D3A2EB4" w14:textId="66BF8B7B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68</w:t>
            </w:r>
            <w:r w:rsidR="00870EBD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4,919</w:t>
            </w:r>
          </w:p>
        </w:tc>
        <w:tc>
          <w:tcPr>
            <w:tcW w:w="237" w:type="dxa"/>
            <w:shd w:val="clear" w:color="auto" w:fill="auto"/>
          </w:tcPr>
          <w:p w14:paraId="0C1E6B43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0605A1D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524,793</w:t>
            </w:r>
          </w:p>
        </w:tc>
        <w:tc>
          <w:tcPr>
            <w:tcW w:w="236" w:type="dxa"/>
          </w:tcPr>
          <w:p w14:paraId="211E66EF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265FB0A6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(38,722)</w:t>
            </w:r>
          </w:p>
        </w:tc>
        <w:tc>
          <w:tcPr>
            <w:tcW w:w="236" w:type="dxa"/>
          </w:tcPr>
          <w:p w14:paraId="40089145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B9CA0D" w14:textId="77777777" w:rsidR="00B43F87" w:rsidRPr="00435560" w:rsidRDefault="00B43F87" w:rsidP="00FB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(25,427)</w:t>
            </w:r>
          </w:p>
        </w:tc>
        <w:tc>
          <w:tcPr>
            <w:tcW w:w="236" w:type="dxa"/>
          </w:tcPr>
          <w:p w14:paraId="2989213A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CCC7302" w14:textId="1DACBCCD" w:rsidR="00B43F87" w:rsidRPr="00435560" w:rsidRDefault="00B43F87" w:rsidP="0087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64</w:t>
            </w:r>
            <w:r w:rsidR="00870EBD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6,197</w:t>
            </w:r>
          </w:p>
        </w:tc>
        <w:tc>
          <w:tcPr>
            <w:tcW w:w="237" w:type="dxa"/>
            <w:shd w:val="clear" w:color="auto" w:fill="auto"/>
          </w:tcPr>
          <w:p w14:paraId="1A64CB67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14:paraId="27DBE052" w14:textId="77777777" w:rsidR="00B43F87" w:rsidRPr="00435560" w:rsidRDefault="00B43F87" w:rsidP="00B4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499,366</w:t>
            </w:r>
          </w:p>
        </w:tc>
      </w:tr>
    </w:tbl>
    <w:p w14:paraId="6E534AF8" w14:textId="77777777" w:rsidR="00417FB6" w:rsidRDefault="00417FB6" w:rsidP="00A91144">
      <w:pPr>
        <w:jc w:val="thaiDistribute"/>
        <w:rPr>
          <w:rFonts w:ascii="Angsana New" w:hAnsi="Angsana New"/>
          <w:sz w:val="30"/>
          <w:szCs w:val="30"/>
          <w:cs/>
        </w:rPr>
        <w:sectPr w:rsidR="00417FB6" w:rsidSect="00417FB6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6030"/>
        <w:gridCol w:w="1620"/>
        <w:gridCol w:w="270"/>
        <w:gridCol w:w="1440"/>
      </w:tblGrid>
      <w:tr w:rsidR="007B0B04" w:rsidRPr="00905C8A" w14:paraId="7C15A4D7" w14:textId="77777777" w:rsidTr="00C402E0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0C6FF8D1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9" w:name="_Hlk7568374"/>
          </w:p>
        </w:tc>
        <w:tc>
          <w:tcPr>
            <w:tcW w:w="3330" w:type="dxa"/>
            <w:gridSpan w:val="3"/>
          </w:tcPr>
          <w:p w14:paraId="3EA932FB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B04" w:rsidRPr="00905C8A" w14:paraId="508EEAEE" w14:textId="77777777" w:rsidTr="00C402E0">
        <w:trPr>
          <w:trHeight w:val="227"/>
          <w:tblHeader/>
        </w:trPr>
        <w:tc>
          <w:tcPr>
            <w:tcW w:w="6030" w:type="dxa"/>
            <w:shd w:val="clear" w:color="auto" w:fill="auto"/>
            <w:vAlign w:val="bottom"/>
          </w:tcPr>
          <w:p w14:paraId="6561CE41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74328115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7B0B04" w:rsidRPr="00905C8A" w14:paraId="422EA10B" w14:textId="77777777" w:rsidTr="00C402E0">
        <w:tc>
          <w:tcPr>
            <w:tcW w:w="6030" w:type="dxa"/>
            <w:shd w:val="clear" w:color="auto" w:fill="auto"/>
            <w:vAlign w:val="bottom"/>
          </w:tcPr>
          <w:p w14:paraId="15D7804F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</w:tcPr>
          <w:p w14:paraId="076213FF" w14:textId="77777777" w:rsidR="007B0B04" w:rsidRPr="00905C8A" w:rsidRDefault="007B0B0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05C8A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8A5C114" w14:textId="77777777" w:rsidR="007B0B04" w:rsidRPr="00905C8A" w:rsidRDefault="007B0B0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ECF2E1" w14:textId="77777777" w:rsidR="007B0B04" w:rsidRPr="00905C8A" w:rsidRDefault="007B0B0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05C8A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</w:tc>
      </w:tr>
      <w:tr w:rsidR="007B0B04" w:rsidRPr="00905C8A" w14:paraId="2DA9EAE0" w14:textId="77777777" w:rsidTr="00C402E0">
        <w:tc>
          <w:tcPr>
            <w:tcW w:w="6030" w:type="dxa"/>
            <w:shd w:val="clear" w:color="auto" w:fill="auto"/>
            <w:vAlign w:val="bottom"/>
          </w:tcPr>
          <w:p w14:paraId="11E4EDC7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682A969" w14:textId="77777777" w:rsidR="007B0B04" w:rsidRPr="005C1856" w:rsidRDefault="007B0B0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B0B04" w:rsidRPr="00905C8A" w14:paraId="3D702F6B" w14:textId="77777777" w:rsidTr="00C402E0">
        <w:tc>
          <w:tcPr>
            <w:tcW w:w="6030" w:type="dxa"/>
            <w:shd w:val="clear" w:color="auto" w:fill="auto"/>
          </w:tcPr>
          <w:p w14:paraId="6AA46306" w14:textId="77777777" w:rsidR="007B0B04" w:rsidRPr="005C1856" w:rsidRDefault="007B0B04" w:rsidP="00C402E0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20" w:type="dxa"/>
          </w:tcPr>
          <w:p w14:paraId="3F77BA3E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0A6ED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0BA19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7B0B04" w:rsidRPr="00905C8A" w14:paraId="2E18AFE0" w14:textId="77777777" w:rsidTr="00C402E0">
        <w:tc>
          <w:tcPr>
            <w:tcW w:w="6030" w:type="dxa"/>
            <w:shd w:val="clear" w:color="auto" w:fill="auto"/>
          </w:tcPr>
          <w:p w14:paraId="13D7E9A6" w14:textId="77777777" w:rsidR="007B0B04" w:rsidRPr="00905C8A" w:rsidRDefault="007B0B04" w:rsidP="00C402E0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20" w:type="dxa"/>
          </w:tcPr>
          <w:p w14:paraId="5D2B4D9C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D3E60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5EC782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7B0B04" w:rsidRPr="00905C8A" w14:paraId="75CD74BD" w14:textId="77777777" w:rsidTr="00C402E0">
        <w:tc>
          <w:tcPr>
            <w:tcW w:w="6030" w:type="dxa"/>
            <w:shd w:val="clear" w:color="auto" w:fill="auto"/>
          </w:tcPr>
          <w:p w14:paraId="042002B7" w14:textId="77777777" w:rsidR="007B0B04" w:rsidRPr="00905C8A" w:rsidRDefault="007B0B04" w:rsidP="00C402E0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20" w:type="dxa"/>
          </w:tcPr>
          <w:p w14:paraId="5B14CDE4" w14:textId="77777777" w:rsidR="007B0B04" w:rsidRPr="00905C8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1,155,450</w:t>
            </w:r>
          </w:p>
        </w:tc>
        <w:tc>
          <w:tcPr>
            <w:tcW w:w="270" w:type="dxa"/>
          </w:tcPr>
          <w:p w14:paraId="482B927F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9FF6D7" w14:textId="77777777" w:rsidR="007B0B04" w:rsidRPr="00905C8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945,873</w:t>
            </w:r>
          </w:p>
        </w:tc>
      </w:tr>
      <w:tr w:rsidR="007B0B04" w:rsidRPr="00E324FA" w14:paraId="7367AA75" w14:textId="77777777" w:rsidTr="00C402E0">
        <w:tc>
          <w:tcPr>
            <w:tcW w:w="6030" w:type="dxa"/>
            <w:shd w:val="clear" w:color="auto" w:fill="auto"/>
          </w:tcPr>
          <w:p w14:paraId="6604604F" w14:textId="77777777" w:rsidR="007B0B04" w:rsidRPr="00E324FA" w:rsidRDefault="007B0B04" w:rsidP="00C402E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20" w:type="dxa"/>
          </w:tcPr>
          <w:p w14:paraId="50EF9509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776,118</w:t>
            </w:r>
          </w:p>
        </w:tc>
        <w:tc>
          <w:tcPr>
            <w:tcW w:w="270" w:type="dxa"/>
          </w:tcPr>
          <w:p w14:paraId="1235480C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19BCAB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757,831</w:t>
            </w:r>
          </w:p>
        </w:tc>
      </w:tr>
      <w:tr w:rsidR="00C81DFE" w:rsidRPr="00E324FA" w14:paraId="13FE910D" w14:textId="77777777" w:rsidTr="00C402E0">
        <w:tc>
          <w:tcPr>
            <w:tcW w:w="6030" w:type="dxa"/>
            <w:shd w:val="clear" w:color="auto" w:fill="auto"/>
          </w:tcPr>
          <w:p w14:paraId="6B034F80" w14:textId="77777777" w:rsidR="00C81DFE" w:rsidRPr="00E324FA" w:rsidRDefault="00C81DFE" w:rsidP="00C402E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20" w:type="dxa"/>
          </w:tcPr>
          <w:p w14:paraId="790DCB38" w14:textId="77777777" w:rsidR="00C81DFE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318,769</w:t>
            </w:r>
          </w:p>
        </w:tc>
        <w:tc>
          <w:tcPr>
            <w:tcW w:w="270" w:type="dxa"/>
          </w:tcPr>
          <w:p w14:paraId="213A2EF0" w14:textId="77777777" w:rsidR="00C81DFE" w:rsidRPr="00E324FA" w:rsidRDefault="00C81DFE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276FF3" w14:textId="77777777" w:rsidR="00C81DFE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273,595</w:t>
            </w:r>
          </w:p>
        </w:tc>
      </w:tr>
      <w:tr w:rsidR="007B0B04" w:rsidRPr="00E324FA" w14:paraId="4313983A" w14:textId="77777777" w:rsidTr="00C402E0">
        <w:tc>
          <w:tcPr>
            <w:tcW w:w="6030" w:type="dxa"/>
            <w:shd w:val="clear" w:color="auto" w:fill="auto"/>
          </w:tcPr>
          <w:p w14:paraId="280F560C" w14:textId="77777777" w:rsidR="007B0B04" w:rsidRPr="00E324FA" w:rsidRDefault="007B0B04" w:rsidP="00C402E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64D848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801,139</w:t>
            </w:r>
          </w:p>
        </w:tc>
        <w:tc>
          <w:tcPr>
            <w:tcW w:w="270" w:type="dxa"/>
          </w:tcPr>
          <w:p w14:paraId="0ACA3EC4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D69B61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821,767</w:t>
            </w:r>
          </w:p>
        </w:tc>
      </w:tr>
      <w:tr w:rsidR="007B0B04" w:rsidRPr="00E324FA" w14:paraId="792656CC" w14:textId="77777777" w:rsidTr="00C402E0">
        <w:tc>
          <w:tcPr>
            <w:tcW w:w="6030" w:type="dxa"/>
            <w:shd w:val="clear" w:color="auto" w:fill="auto"/>
          </w:tcPr>
          <w:p w14:paraId="61C3C78E" w14:textId="77777777" w:rsidR="007B0B04" w:rsidRPr="00E324FA" w:rsidRDefault="007B0B04" w:rsidP="00C402E0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E324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CB6E4D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3,051,476</w:t>
            </w:r>
          </w:p>
        </w:tc>
        <w:tc>
          <w:tcPr>
            <w:tcW w:w="270" w:type="dxa"/>
          </w:tcPr>
          <w:p w14:paraId="4D534009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CC7EBA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2,799,066</w:t>
            </w:r>
          </w:p>
        </w:tc>
      </w:tr>
      <w:tr w:rsidR="007B0B04" w:rsidRPr="00E324FA" w14:paraId="456D5DEC" w14:textId="77777777" w:rsidTr="00C402E0">
        <w:tc>
          <w:tcPr>
            <w:tcW w:w="6030" w:type="dxa"/>
            <w:shd w:val="clear" w:color="auto" w:fill="auto"/>
            <w:vAlign w:val="bottom"/>
          </w:tcPr>
          <w:p w14:paraId="4EDCB6E9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461EA94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0F2C1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1D986C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B0B04" w:rsidRPr="00E324FA" w14:paraId="4EFFC693" w14:textId="77777777" w:rsidTr="00C402E0">
        <w:tc>
          <w:tcPr>
            <w:tcW w:w="6030" w:type="dxa"/>
            <w:shd w:val="clear" w:color="auto" w:fill="auto"/>
          </w:tcPr>
          <w:p w14:paraId="0FB8F5C9" w14:textId="77777777" w:rsidR="007B0B04" w:rsidRPr="00E324FA" w:rsidRDefault="007B0B04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324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620" w:type="dxa"/>
          </w:tcPr>
          <w:p w14:paraId="45B9EBB2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3F70A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78F946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B0B04" w:rsidRPr="00E324FA" w14:paraId="37B8DFFF" w14:textId="77777777" w:rsidTr="00C402E0">
        <w:tc>
          <w:tcPr>
            <w:tcW w:w="6030" w:type="dxa"/>
            <w:shd w:val="clear" w:color="auto" w:fill="auto"/>
          </w:tcPr>
          <w:p w14:paraId="4571CE91" w14:textId="77777777" w:rsidR="007B0B04" w:rsidRPr="00E324FA" w:rsidRDefault="007B0B04" w:rsidP="00C402E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20" w:type="dxa"/>
          </w:tcPr>
          <w:p w14:paraId="3A0E705C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2,615,380</w:t>
            </w:r>
          </w:p>
        </w:tc>
        <w:tc>
          <w:tcPr>
            <w:tcW w:w="270" w:type="dxa"/>
          </w:tcPr>
          <w:p w14:paraId="56F95189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B9E5FD" w14:textId="545C5500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2,376,73</w:t>
            </w:r>
            <w:r w:rsidR="008D43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7B0B04" w:rsidRPr="00E324FA" w14:paraId="0B2D25AD" w14:textId="77777777" w:rsidTr="00C402E0">
        <w:tc>
          <w:tcPr>
            <w:tcW w:w="6030" w:type="dxa"/>
            <w:shd w:val="clear" w:color="auto" w:fill="auto"/>
          </w:tcPr>
          <w:p w14:paraId="4A75FF3F" w14:textId="77777777" w:rsidR="007B0B04" w:rsidRPr="00E324FA" w:rsidRDefault="007B0B04" w:rsidP="00C402E0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CDE3E9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436,096</w:t>
            </w:r>
          </w:p>
        </w:tc>
        <w:tc>
          <w:tcPr>
            <w:tcW w:w="270" w:type="dxa"/>
          </w:tcPr>
          <w:p w14:paraId="14AD3B30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C4563C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422,330</w:t>
            </w:r>
          </w:p>
        </w:tc>
      </w:tr>
      <w:tr w:rsidR="007B0B04" w:rsidRPr="00E324FA" w14:paraId="6F429EE3" w14:textId="77777777" w:rsidTr="00C402E0">
        <w:tc>
          <w:tcPr>
            <w:tcW w:w="6030" w:type="dxa"/>
            <w:shd w:val="clear" w:color="auto" w:fill="auto"/>
          </w:tcPr>
          <w:p w14:paraId="5E0B0436" w14:textId="77777777" w:rsidR="007B0B04" w:rsidRPr="00E324FA" w:rsidRDefault="007B0B04" w:rsidP="00C402E0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E324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AD6574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3,051,476</w:t>
            </w:r>
          </w:p>
        </w:tc>
        <w:tc>
          <w:tcPr>
            <w:tcW w:w="270" w:type="dxa"/>
          </w:tcPr>
          <w:p w14:paraId="021A0B2E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C2B96BD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2,799,066</w:t>
            </w:r>
          </w:p>
        </w:tc>
      </w:tr>
      <w:tr w:rsidR="007B0B04" w:rsidRPr="00E324FA" w14:paraId="59DA31B1" w14:textId="77777777" w:rsidTr="00C402E0">
        <w:tc>
          <w:tcPr>
            <w:tcW w:w="6030" w:type="dxa"/>
            <w:shd w:val="clear" w:color="auto" w:fill="auto"/>
            <w:vAlign w:val="bottom"/>
          </w:tcPr>
          <w:p w14:paraId="69D64D38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D5D46C4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0BCD8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6099D09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B0B04" w:rsidRPr="00E324FA" w14:paraId="780BD6EE" w14:textId="77777777" w:rsidTr="00C402E0">
        <w:tc>
          <w:tcPr>
            <w:tcW w:w="6030" w:type="dxa"/>
            <w:shd w:val="clear" w:color="auto" w:fill="auto"/>
          </w:tcPr>
          <w:p w14:paraId="22B141D2" w14:textId="77777777" w:rsidR="007B0B04" w:rsidRPr="00E324FA" w:rsidRDefault="007B0B04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324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0536EC0F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ABBF7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D9B544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B04" w:rsidRPr="00E324FA" w14:paraId="3ED23CC4" w14:textId="77777777" w:rsidTr="00C402E0">
        <w:tc>
          <w:tcPr>
            <w:tcW w:w="6030" w:type="dxa"/>
            <w:shd w:val="clear" w:color="auto" w:fill="auto"/>
            <w:vAlign w:val="bottom"/>
          </w:tcPr>
          <w:p w14:paraId="79415182" w14:textId="77777777" w:rsidR="007B0B04" w:rsidRPr="00E324FA" w:rsidRDefault="007B0B04" w:rsidP="00C402E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9E0DB8A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3,051,476</w:t>
            </w:r>
          </w:p>
        </w:tc>
        <w:tc>
          <w:tcPr>
            <w:tcW w:w="270" w:type="dxa"/>
          </w:tcPr>
          <w:p w14:paraId="22532BF4" w14:textId="77777777" w:rsidR="007B0B04" w:rsidRPr="00E324F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BC9FBEA" w14:textId="77777777" w:rsidR="007B0B04" w:rsidRPr="00E324FA" w:rsidRDefault="00DA0B3C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2,799,066</w:t>
            </w:r>
          </w:p>
        </w:tc>
      </w:tr>
      <w:bookmarkEnd w:id="9"/>
    </w:tbl>
    <w:p w14:paraId="2271EF51" w14:textId="77777777" w:rsidR="007B0B04" w:rsidRPr="00E324FA" w:rsidRDefault="007B0B04" w:rsidP="00884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7F6AE2D" w14:textId="77777777" w:rsidR="00E324FA" w:rsidRDefault="00E32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D84AD38" w14:textId="77777777" w:rsidR="009A5447" w:rsidRPr="00E324FA" w:rsidRDefault="009723AA" w:rsidP="00884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24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</w:t>
      </w:r>
      <w:r w:rsidR="009A5447" w:rsidRPr="00E324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ภูมิศาสตร์</w:t>
      </w:r>
    </w:p>
    <w:p w14:paraId="05F61204" w14:textId="77777777" w:rsidR="009A5447" w:rsidRPr="00606826" w:rsidRDefault="009A5447" w:rsidP="00600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C1DE0AB" w14:textId="452CD54D" w:rsidR="009A5447" w:rsidRDefault="009A5447" w:rsidP="001D7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ในการนำเสนอการจำแนก</w:t>
      </w:r>
      <w:r w:rsidR="009723AA"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ส่วนงาน</w:t>
      </w:r>
      <w:r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ภูมิศาสตร์ รายได้</w:t>
      </w:r>
      <w:r w:rsidR="009723AA" w:rsidRPr="00E324F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</w:t>
      </w:r>
      <w:r w:rsidR="00154305"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ามที่ตั้งทางภูมิศาสตร์ของลูกค้า </w:t>
      </w:r>
      <w:r w:rsidR="001D7C0C"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</w:t>
      </w:r>
      <w:r w:rsidR="009723AA" w:rsidRPr="00E324F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="001D7C0C"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แยกตามสถานที่ตั้งทางภูมิศาสตร์ของสินทรัพย์</w:t>
      </w:r>
    </w:p>
    <w:p w14:paraId="63FFBFE7" w14:textId="77777777" w:rsidR="00F26610" w:rsidRPr="00E324FA" w:rsidRDefault="00F26610" w:rsidP="001D7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080"/>
        <w:gridCol w:w="270"/>
        <w:gridCol w:w="1170"/>
      </w:tblGrid>
      <w:tr w:rsidR="00F26610" w:rsidRPr="00D533B8" w14:paraId="46E1AA33" w14:textId="77777777" w:rsidTr="00B060FF">
        <w:trPr>
          <w:cantSplit/>
          <w:tblHeader/>
        </w:trPr>
        <w:tc>
          <w:tcPr>
            <w:tcW w:w="3960" w:type="dxa"/>
          </w:tcPr>
          <w:p w14:paraId="51935F83" w14:textId="77777777" w:rsidR="00F26610" w:rsidRPr="00D533B8" w:rsidRDefault="00F26610" w:rsidP="00B060FF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AF86905" w14:textId="01332322" w:rsidR="00F26610" w:rsidRPr="00D533B8" w:rsidRDefault="00F26610" w:rsidP="00B060F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6610" w:rsidRPr="00D533B8" w14:paraId="2EF5CDB6" w14:textId="77777777" w:rsidTr="00B060FF">
        <w:trPr>
          <w:cantSplit/>
          <w:tblHeader/>
        </w:trPr>
        <w:tc>
          <w:tcPr>
            <w:tcW w:w="3960" w:type="dxa"/>
          </w:tcPr>
          <w:p w14:paraId="7FFD6239" w14:textId="4C5A2282" w:rsidR="00F26610" w:rsidRPr="00D533B8" w:rsidRDefault="00F26610" w:rsidP="00F26610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610" w:type="dxa"/>
            <w:gridSpan w:val="3"/>
          </w:tcPr>
          <w:p w14:paraId="36AE1BEB" w14:textId="48E7D93D" w:rsidR="00F26610" w:rsidRPr="00D533B8" w:rsidRDefault="00F26610" w:rsidP="00F2661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14:paraId="5071DFE9" w14:textId="77777777" w:rsidR="00F26610" w:rsidRPr="00D533B8" w:rsidRDefault="00F26610" w:rsidP="00F2661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BA7C9CF" w14:textId="0185CFEE" w:rsidR="00F26610" w:rsidRPr="00D533B8" w:rsidRDefault="00F26610" w:rsidP="00F2661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F26610" w:rsidRPr="00D533B8" w14:paraId="72476F41" w14:textId="77777777" w:rsidTr="00B060FF">
        <w:trPr>
          <w:cantSplit/>
          <w:tblHeader/>
        </w:trPr>
        <w:tc>
          <w:tcPr>
            <w:tcW w:w="3960" w:type="dxa"/>
          </w:tcPr>
          <w:p w14:paraId="26E18BD8" w14:textId="77777777" w:rsidR="00F26610" w:rsidRPr="00D533B8" w:rsidRDefault="00F26610" w:rsidP="00F26610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EB74F" w14:textId="77777777" w:rsidR="00F26610" w:rsidRPr="00D533B8" w:rsidRDefault="00F26610" w:rsidP="00F266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70" w:type="dxa"/>
          </w:tcPr>
          <w:p w14:paraId="708B235E" w14:textId="77777777" w:rsidR="00F26610" w:rsidRPr="00D533B8" w:rsidRDefault="00F26610" w:rsidP="00F266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4D8CCE7" w14:textId="77777777" w:rsidR="00F26610" w:rsidRPr="00D533B8" w:rsidRDefault="00F26610" w:rsidP="00F266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270" w:type="dxa"/>
          </w:tcPr>
          <w:p w14:paraId="2C398838" w14:textId="77777777" w:rsidR="00F26610" w:rsidRPr="00D533B8" w:rsidRDefault="00F26610" w:rsidP="00F266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362B9F11" w14:textId="77777777" w:rsidR="00F26610" w:rsidRPr="00D533B8" w:rsidRDefault="00F26610" w:rsidP="00F266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70" w:type="dxa"/>
          </w:tcPr>
          <w:p w14:paraId="42821708" w14:textId="77777777" w:rsidR="00F26610" w:rsidRPr="00D533B8" w:rsidRDefault="00F26610" w:rsidP="00F266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3BA6F2B" w14:textId="77777777" w:rsidR="00F26610" w:rsidRPr="00D533B8" w:rsidRDefault="00F26610" w:rsidP="00F266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</w:tr>
      <w:tr w:rsidR="00F26610" w:rsidRPr="00D533B8" w14:paraId="0AD4242A" w14:textId="77777777" w:rsidTr="00B060FF">
        <w:trPr>
          <w:cantSplit/>
        </w:trPr>
        <w:tc>
          <w:tcPr>
            <w:tcW w:w="3960" w:type="dxa"/>
          </w:tcPr>
          <w:p w14:paraId="3983F804" w14:textId="77777777" w:rsidR="00F26610" w:rsidRPr="00D533B8" w:rsidRDefault="00F26610" w:rsidP="00F26610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6CE7E68" w14:textId="77777777" w:rsidR="00F26610" w:rsidRPr="00D533B8" w:rsidRDefault="00F26610" w:rsidP="00F26610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26610" w:rsidRPr="00D533B8" w14:paraId="4DDC7F48" w14:textId="77777777" w:rsidTr="00B060FF">
        <w:trPr>
          <w:cantSplit/>
        </w:trPr>
        <w:tc>
          <w:tcPr>
            <w:tcW w:w="3960" w:type="dxa"/>
          </w:tcPr>
          <w:p w14:paraId="077C2492" w14:textId="4AB166FD" w:rsidR="00F26610" w:rsidRPr="00D533B8" w:rsidRDefault="00F26610" w:rsidP="00F26610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E324F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  <w:shd w:val="clear" w:color="auto" w:fill="auto"/>
          </w:tcPr>
          <w:p w14:paraId="4093A930" w14:textId="3D0CE515" w:rsidR="00F26610" w:rsidRPr="00D533B8" w:rsidRDefault="00F26610" w:rsidP="00F2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1,376,030</w:t>
            </w:r>
          </w:p>
        </w:tc>
        <w:tc>
          <w:tcPr>
            <w:tcW w:w="270" w:type="dxa"/>
          </w:tcPr>
          <w:p w14:paraId="7BCE8075" w14:textId="77777777" w:rsidR="00F26610" w:rsidRPr="00D533B8" w:rsidRDefault="00F26610" w:rsidP="00F2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30988" w14:textId="1D0513C5" w:rsidR="00F26610" w:rsidRPr="00D533B8" w:rsidRDefault="00F26610" w:rsidP="00F2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945,873</w:t>
            </w:r>
          </w:p>
        </w:tc>
        <w:tc>
          <w:tcPr>
            <w:tcW w:w="270" w:type="dxa"/>
            <w:shd w:val="clear" w:color="auto" w:fill="auto"/>
          </w:tcPr>
          <w:p w14:paraId="27317828" w14:textId="77777777" w:rsidR="00F26610" w:rsidRPr="00D533B8" w:rsidRDefault="00F26610" w:rsidP="00F2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B5087" w14:textId="76C66AA9" w:rsidR="00F26610" w:rsidRPr="00D533B8" w:rsidRDefault="00F26610" w:rsidP="00F2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1,443,812</w:t>
            </w:r>
          </w:p>
        </w:tc>
        <w:tc>
          <w:tcPr>
            <w:tcW w:w="270" w:type="dxa"/>
          </w:tcPr>
          <w:p w14:paraId="0BAD1527" w14:textId="77777777" w:rsidR="00F26610" w:rsidRPr="00D533B8" w:rsidRDefault="00F26610" w:rsidP="00F2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11EEF" w14:textId="7A287A73" w:rsidR="00F26610" w:rsidRPr="00D533B8" w:rsidRDefault="00F26610" w:rsidP="00F2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1,314,</w:t>
            </w:r>
            <w:r w:rsidRPr="00E324F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862</w:t>
            </w:r>
          </w:p>
        </w:tc>
      </w:tr>
      <w:tr w:rsidR="00682D1F" w:rsidRPr="00D533B8" w14:paraId="3A529964" w14:textId="77777777" w:rsidTr="00B060FF">
        <w:trPr>
          <w:cantSplit/>
        </w:trPr>
        <w:tc>
          <w:tcPr>
            <w:tcW w:w="3960" w:type="dxa"/>
          </w:tcPr>
          <w:p w14:paraId="1F0BB970" w14:textId="3D881FE5" w:rsidR="00682D1F" w:rsidRPr="00D533B8" w:rsidRDefault="00682D1F" w:rsidP="00682D1F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E324F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อินโดนีเซียและฟิลิปปินส์</w:t>
            </w:r>
          </w:p>
        </w:tc>
        <w:tc>
          <w:tcPr>
            <w:tcW w:w="1170" w:type="dxa"/>
            <w:shd w:val="clear" w:color="auto" w:fill="auto"/>
          </w:tcPr>
          <w:p w14:paraId="1FD5ADB8" w14:textId="43091085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776,118</w:t>
            </w:r>
          </w:p>
        </w:tc>
        <w:tc>
          <w:tcPr>
            <w:tcW w:w="270" w:type="dxa"/>
          </w:tcPr>
          <w:p w14:paraId="63762FE0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17A1E1" w14:textId="17ACFBCA" w:rsidR="00682D1F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757,831</w:t>
            </w:r>
          </w:p>
        </w:tc>
        <w:tc>
          <w:tcPr>
            <w:tcW w:w="270" w:type="dxa"/>
            <w:shd w:val="clear" w:color="auto" w:fill="auto"/>
          </w:tcPr>
          <w:p w14:paraId="4DAA1818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B2504" w14:textId="6F9C87D8" w:rsidR="00682D1F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77CB31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BAEE3E" w14:textId="01F29C0F" w:rsidR="00682D1F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D1F" w:rsidRPr="00D533B8" w14:paraId="4DBA840D" w14:textId="77777777" w:rsidTr="00B060FF">
        <w:trPr>
          <w:cantSplit/>
        </w:trPr>
        <w:tc>
          <w:tcPr>
            <w:tcW w:w="3960" w:type="dxa"/>
          </w:tcPr>
          <w:p w14:paraId="0DD35524" w14:textId="6CA64B72" w:rsidR="00682D1F" w:rsidRPr="00D533B8" w:rsidRDefault="00682D1F" w:rsidP="00682D1F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E324F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เกาหลี</w:t>
            </w:r>
          </w:p>
        </w:tc>
        <w:tc>
          <w:tcPr>
            <w:tcW w:w="1170" w:type="dxa"/>
            <w:shd w:val="clear" w:color="auto" w:fill="auto"/>
          </w:tcPr>
          <w:p w14:paraId="7F760850" w14:textId="1FBF4333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320,299</w:t>
            </w:r>
          </w:p>
        </w:tc>
        <w:tc>
          <w:tcPr>
            <w:tcW w:w="270" w:type="dxa"/>
          </w:tcPr>
          <w:p w14:paraId="6E29D4C7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D4CFE7" w14:textId="15A4E538" w:rsidR="00682D1F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273,595</w:t>
            </w:r>
          </w:p>
        </w:tc>
        <w:tc>
          <w:tcPr>
            <w:tcW w:w="270" w:type="dxa"/>
            <w:shd w:val="clear" w:color="auto" w:fill="auto"/>
          </w:tcPr>
          <w:p w14:paraId="6038A343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C3314" w14:textId="2AAB87BF" w:rsidR="00682D1F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07C20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6CD31" w14:textId="2ECE4BCF" w:rsidR="00682D1F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D1F" w:rsidRPr="00D533B8" w14:paraId="2874ADEB" w14:textId="77777777" w:rsidTr="00B060FF">
        <w:trPr>
          <w:cantSplit/>
        </w:trPr>
        <w:tc>
          <w:tcPr>
            <w:tcW w:w="3960" w:type="dxa"/>
            <w:shd w:val="clear" w:color="auto" w:fill="auto"/>
          </w:tcPr>
          <w:p w14:paraId="0768C9DB" w14:textId="11248DC1" w:rsidR="00682D1F" w:rsidRPr="00D533B8" w:rsidRDefault="00682D1F" w:rsidP="00682D1F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170" w:type="dxa"/>
            <w:shd w:val="clear" w:color="auto" w:fill="auto"/>
          </w:tcPr>
          <w:p w14:paraId="5A1495F2" w14:textId="5B228D4E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827,031</w:t>
            </w:r>
          </w:p>
        </w:tc>
        <w:tc>
          <w:tcPr>
            <w:tcW w:w="270" w:type="dxa"/>
          </w:tcPr>
          <w:p w14:paraId="62C95860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50578E" w14:textId="5B73FE5A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849,563</w:t>
            </w:r>
          </w:p>
        </w:tc>
        <w:tc>
          <w:tcPr>
            <w:tcW w:w="270" w:type="dxa"/>
            <w:shd w:val="clear" w:color="auto" w:fill="auto"/>
          </w:tcPr>
          <w:p w14:paraId="623BC604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2862B8" w14:textId="539B3110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2,278</w:t>
            </w:r>
          </w:p>
        </w:tc>
        <w:tc>
          <w:tcPr>
            <w:tcW w:w="270" w:type="dxa"/>
            <w:shd w:val="clear" w:color="auto" w:fill="auto"/>
          </w:tcPr>
          <w:p w14:paraId="6A5FE975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8C2BAE" w14:textId="7CD63465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3,483</w:t>
            </w:r>
          </w:p>
        </w:tc>
      </w:tr>
      <w:tr w:rsidR="00682D1F" w:rsidRPr="00D533B8" w14:paraId="1560FF3F" w14:textId="77777777" w:rsidTr="00B060FF">
        <w:trPr>
          <w:cantSplit/>
        </w:trPr>
        <w:tc>
          <w:tcPr>
            <w:tcW w:w="3960" w:type="dxa"/>
            <w:shd w:val="clear" w:color="auto" w:fill="auto"/>
          </w:tcPr>
          <w:p w14:paraId="3605B729" w14:textId="77777777" w:rsidR="00682D1F" w:rsidRPr="00D533B8" w:rsidRDefault="00682D1F" w:rsidP="00682D1F">
            <w:pPr>
              <w:tabs>
                <w:tab w:val="left" w:pos="9000"/>
                <w:tab w:val="left" w:pos="9090"/>
              </w:tabs>
              <w:spacing w:line="380" w:lineRule="exact"/>
              <w:ind w:left="11" w:right="-2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0740B" w14:textId="12E454F3" w:rsidR="00682D1F" w:rsidRPr="00172057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3,299,478</w:t>
            </w:r>
          </w:p>
        </w:tc>
        <w:tc>
          <w:tcPr>
            <w:tcW w:w="270" w:type="dxa"/>
          </w:tcPr>
          <w:p w14:paraId="6D807CCC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07DCA" w14:textId="595CDD80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2,826,862</w:t>
            </w:r>
          </w:p>
        </w:tc>
        <w:tc>
          <w:tcPr>
            <w:tcW w:w="270" w:type="dxa"/>
            <w:shd w:val="clear" w:color="auto" w:fill="auto"/>
          </w:tcPr>
          <w:p w14:paraId="4626ACF0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4515" w14:textId="5466981C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61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1,446,090</w:t>
            </w:r>
          </w:p>
        </w:tc>
        <w:tc>
          <w:tcPr>
            <w:tcW w:w="270" w:type="dxa"/>
            <w:shd w:val="clear" w:color="auto" w:fill="auto"/>
          </w:tcPr>
          <w:p w14:paraId="2EF824ED" w14:textId="77777777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D59F7" w14:textId="6604F3A5" w:rsidR="00682D1F" w:rsidRPr="00D533B8" w:rsidRDefault="00682D1F" w:rsidP="0068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61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1,318,3</w:t>
            </w:r>
            <w:r w:rsidRPr="00F26610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45</w:t>
            </w:r>
          </w:p>
        </w:tc>
      </w:tr>
    </w:tbl>
    <w:p w14:paraId="31DA1773" w14:textId="77777777" w:rsidR="00E324FA" w:rsidRDefault="00E324FA" w:rsidP="00F26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</w:p>
    <w:p w14:paraId="16C2612F" w14:textId="77777777" w:rsidR="00774D72" w:rsidRPr="00D533B8" w:rsidRDefault="00774D72" w:rsidP="00774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ลูกค้ารายใหญ่</w:t>
      </w:r>
    </w:p>
    <w:p w14:paraId="3A1709B6" w14:textId="77777777" w:rsidR="00DD3981" w:rsidRPr="00D533B8" w:rsidRDefault="00DD3981" w:rsidP="00774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0DC6974" w14:textId="77777777" w:rsidR="00592E40" w:rsidRPr="00D533B8" w:rsidRDefault="00152E04" w:rsidP="00592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BA2867">
        <w:rPr>
          <w:rFonts w:ascii="Angsana New" w:hAnsi="Angsana New"/>
          <w:sz w:val="30"/>
          <w:szCs w:val="30"/>
          <w:cs/>
        </w:rPr>
        <w:t>รายใหญ่จำนวน</w:t>
      </w:r>
      <w:r w:rsidR="00BA2867" w:rsidRPr="00BA2867">
        <w:rPr>
          <w:rFonts w:ascii="Angsana New" w:hAnsi="Angsana New" w:hint="cs"/>
          <w:sz w:val="30"/>
          <w:szCs w:val="30"/>
          <w:cs/>
        </w:rPr>
        <w:t xml:space="preserve"> 2</w:t>
      </w:r>
      <w:r w:rsidR="00552966" w:rsidRPr="00BA2867">
        <w:rPr>
          <w:rFonts w:ascii="Angsana New" w:hAnsi="Angsana New"/>
          <w:sz w:val="30"/>
          <w:szCs w:val="30"/>
        </w:rPr>
        <w:t xml:space="preserve"> </w:t>
      </w:r>
      <w:r w:rsidR="008D2818" w:rsidRPr="00BA2867">
        <w:rPr>
          <w:rFonts w:ascii="Angsana New" w:hAnsi="Angsana New"/>
          <w:sz w:val="30"/>
          <w:szCs w:val="30"/>
          <w:cs/>
        </w:rPr>
        <w:t>รายของกลุ่มบริษัทเป็นเงินประมาณ</w:t>
      </w:r>
      <w:r w:rsidR="008D2818" w:rsidRPr="00BA2867">
        <w:rPr>
          <w:rFonts w:ascii="Angsana New" w:hAnsi="Angsana New" w:hint="cs"/>
          <w:sz w:val="30"/>
          <w:szCs w:val="30"/>
          <w:cs/>
        </w:rPr>
        <w:t xml:space="preserve"> </w:t>
      </w:r>
      <w:r w:rsidR="00BA2867" w:rsidRPr="00BA2867">
        <w:rPr>
          <w:rFonts w:ascii="Angsana New" w:hAnsi="Angsana New" w:hint="cs"/>
          <w:sz w:val="30"/>
          <w:szCs w:val="30"/>
          <w:cs/>
        </w:rPr>
        <w:t>776</w:t>
      </w:r>
      <w:r w:rsidR="007F4EBA" w:rsidRPr="00BA2867">
        <w:rPr>
          <w:rFonts w:ascii="Angsana New" w:hAnsi="Angsana New"/>
          <w:sz w:val="30"/>
          <w:szCs w:val="30"/>
        </w:rPr>
        <w:t xml:space="preserve"> </w:t>
      </w:r>
      <w:r w:rsidRPr="00BA286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A2867">
        <w:rPr>
          <w:rFonts w:ascii="Angsana New" w:hAnsi="Angsana New"/>
          <w:i/>
          <w:iCs/>
          <w:sz w:val="30"/>
          <w:szCs w:val="30"/>
          <w:cs/>
        </w:rPr>
        <w:t>(</w:t>
      </w:r>
      <w:r w:rsidR="005D3B50" w:rsidRPr="00BA2867">
        <w:rPr>
          <w:rFonts w:ascii="Angsana New" w:hAnsi="Angsana New"/>
          <w:i/>
          <w:iCs/>
          <w:sz w:val="30"/>
          <w:szCs w:val="30"/>
        </w:rPr>
        <w:t>25</w:t>
      </w:r>
      <w:r w:rsidR="00980A4B" w:rsidRPr="00BA2867">
        <w:rPr>
          <w:rFonts w:ascii="Angsana New" w:hAnsi="Angsana New"/>
          <w:i/>
          <w:iCs/>
          <w:sz w:val="30"/>
          <w:szCs w:val="30"/>
        </w:rPr>
        <w:t>6</w:t>
      </w:r>
      <w:r w:rsidR="008E3248" w:rsidRPr="00BA2867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A859C9" w:rsidRPr="00BA2867">
        <w:rPr>
          <w:rFonts w:ascii="Angsana New" w:hAnsi="Angsana New"/>
          <w:i/>
          <w:iCs/>
          <w:sz w:val="30"/>
          <w:szCs w:val="30"/>
          <w:cs/>
        </w:rPr>
        <w:t>: จำนวน</w:t>
      </w:r>
      <w:r w:rsidR="00A859C9" w:rsidRPr="00D533B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859C9" w:rsidRPr="00D533B8">
        <w:rPr>
          <w:rFonts w:ascii="Angsana New" w:hAnsi="Angsana New"/>
          <w:i/>
          <w:iCs/>
          <w:sz w:val="30"/>
          <w:szCs w:val="30"/>
        </w:rPr>
        <w:t xml:space="preserve">2 </w:t>
      </w:r>
      <w:r w:rsidRPr="00D533B8">
        <w:rPr>
          <w:rFonts w:ascii="Angsana New" w:hAnsi="Angsana New"/>
          <w:i/>
          <w:iCs/>
          <w:sz w:val="30"/>
          <w:szCs w:val="30"/>
          <w:cs/>
        </w:rPr>
        <w:t xml:space="preserve">ราย เป็นเงินประมาณ </w:t>
      </w:r>
      <w:r w:rsidR="00980A4B">
        <w:rPr>
          <w:rFonts w:ascii="Angsana New" w:hAnsi="Angsana New"/>
          <w:i/>
          <w:iCs/>
          <w:sz w:val="30"/>
          <w:szCs w:val="30"/>
        </w:rPr>
        <w:t>7</w:t>
      </w:r>
      <w:r w:rsidR="008E3248">
        <w:rPr>
          <w:rFonts w:ascii="Angsana New" w:hAnsi="Angsana New" w:hint="cs"/>
          <w:i/>
          <w:iCs/>
          <w:sz w:val="30"/>
          <w:szCs w:val="30"/>
          <w:cs/>
        </w:rPr>
        <w:t>58</w:t>
      </w:r>
      <w:r w:rsidR="00A859C9" w:rsidRPr="00D533B8">
        <w:rPr>
          <w:rFonts w:ascii="Angsana New" w:hAnsi="Angsana New"/>
          <w:i/>
          <w:iCs/>
          <w:sz w:val="30"/>
          <w:szCs w:val="30"/>
        </w:rPr>
        <w:t xml:space="preserve"> </w:t>
      </w:r>
      <w:r w:rsidRPr="00D533B8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D533B8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42C654EB" w14:textId="77777777" w:rsidR="00152E04" w:rsidRPr="00D533B8" w:rsidRDefault="00152E04" w:rsidP="00592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DB483AD" w14:textId="77777777" w:rsidR="00147715" w:rsidRPr="00913A42" w:rsidRDefault="005B3B34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รายได้อื่น</w:t>
      </w:r>
    </w:p>
    <w:p w14:paraId="212C688E" w14:textId="77777777" w:rsidR="00DD3981" w:rsidRPr="00D533B8" w:rsidRDefault="00DD3981" w:rsidP="00DD3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080"/>
        <w:gridCol w:w="270"/>
        <w:gridCol w:w="1170"/>
      </w:tblGrid>
      <w:tr w:rsidR="004C26EB" w:rsidRPr="00D533B8" w14:paraId="07CAB653" w14:textId="77777777" w:rsidTr="00C402E0">
        <w:trPr>
          <w:cantSplit/>
          <w:tblHeader/>
        </w:trPr>
        <w:tc>
          <w:tcPr>
            <w:tcW w:w="3960" w:type="dxa"/>
          </w:tcPr>
          <w:p w14:paraId="3FB3C7DC" w14:textId="77777777" w:rsidR="004C26EB" w:rsidRPr="00D533B8" w:rsidRDefault="004C26EB" w:rsidP="00CD681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F070634" w14:textId="77777777" w:rsidR="004C26EB" w:rsidRPr="00D533B8" w:rsidRDefault="004C26EB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85FD6F" w14:textId="77777777" w:rsidR="004C26EB" w:rsidRPr="00D533B8" w:rsidRDefault="004C26EB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E5897F7" w14:textId="77777777" w:rsidR="004C26EB" w:rsidRPr="00D533B8" w:rsidRDefault="004C26EB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A4B" w:rsidRPr="00D533B8" w14:paraId="0A58E4F2" w14:textId="77777777" w:rsidTr="00C402E0">
        <w:trPr>
          <w:cantSplit/>
          <w:tblHeader/>
        </w:trPr>
        <w:tc>
          <w:tcPr>
            <w:tcW w:w="3960" w:type="dxa"/>
          </w:tcPr>
          <w:p w14:paraId="06C14E98" w14:textId="77777777" w:rsidR="00980A4B" w:rsidRPr="00D533B8" w:rsidRDefault="00980A4B" w:rsidP="00980A4B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F0D8C9" w14:textId="77777777" w:rsidR="00980A4B" w:rsidRPr="00D533B8" w:rsidRDefault="00980A4B" w:rsidP="00980A4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="008E324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70" w:type="dxa"/>
          </w:tcPr>
          <w:p w14:paraId="72B9805E" w14:textId="77777777" w:rsidR="00980A4B" w:rsidRPr="00D533B8" w:rsidRDefault="00980A4B" w:rsidP="00980A4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17E7ED3" w14:textId="77777777" w:rsidR="00980A4B" w:rsidRPr="00D533B8" w:rsidRDefault="00980A4B" w:rsidP="00980A4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 w:rsidR="008E324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270" w:type="dxa"/>
          </w:tcPr>
          <w:p w14:paraId="7CD4350C" w14:textId="77777777" w:rsidR="00980A4B" w:rsidRPr="00D533B8" w:rsidRDefault="00980A4B" w:rsidP="00980A4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40409BD" w14:textId="77777777" w:rsidR="00980A4B" w:rsidRPr="00D533B8" w:rsidRDefault="00980A4B" w:rsidP="00980A4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="008E324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70" w:type="dxa"/>
          </w:tcPr>
          <w:p w14:paraId="59F68594" w14:textId="77777777" w:rsidR="00980A4B" w:rsidRPr="00D533B8" w:rsidRDefault="00980A4B" w:rsidP="00980A4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16F6A96" w14:textId="77777777" w:rsidR="00980A4B" w:rsidRPr="00D533B8" w:rsidRDefault="00980A4B" w:rsidP="00980A4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 w:rsidR="008E324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</w:tr>
      <w:tr w:rsidR="00980A4B" w:rsidRPr="00D533B8" w14:paraId="188BEACD" w14:textId="77777777" w:rsidTr="00C402E0">
        <w:trPr>
          <w:cantSplit/>
        </w:trPr>
        <w:tc>
          <w:tcPr>
            <w:tcW w:w="3960" w:type="dxa"/>
          </w:tcPr>
          <w:p w14:paraId="0F53D356" w14:textId="77777777" w:rsidR="00980A4B" w:rsidRPr="00D533B8" w:rsidRDefault="00980A4B" w:rsidP="00980A4B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DDF3F4B" w14:textId="77777777" w:rsidR="00980A4B" w:rsidRPr="00D533B8" w:rsidRDefault="00980A4B" w:rsidP="00980A4B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723AA" w:rsidRPr="00D533B8" w14:paraId="693F906F" w14:textId="77777777" w:rsidTr="00C402E0">
        <w:trPr>
          <w:cantSplit/>
        </w:trPr>
        <w:tc>
          <w:tcPr>
            <w:tcW w:w="3960" w:type="dxa"/>
          </w:tcPr>
          <w:p w14:paraId="4ABB8A0C" w14:textId="77777777" w:rsidR="009723AA" w:rsidRPr="00D533B8" w:rsidRDefault="009723AA" w:rsidP="009723AA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70" w:type="dxa"/>
            <w:shd w:val="clear" w:color="auto" w:fill="auto"/>
          </w:tcPr>
          <w:p w14:paraId="17ABC474" w14:textId="0CDC45F0" w:rsidR="009723AA" w:rsidRPr="00D533B8" w:rsidRDefault="00172057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345ED9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339C64AB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EB563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17,116</w:t>
            </w:r>
          </w:p>
        </w:tc>
        <w:tc>
          <w:tcPr>
            <w:tcW w:w="270" w:type="dxa"/>
            <w:shd w:val="clear" w:color="auto" w:fill="auto"/>
          </w:tcPr>
          <w:p w14:paraId="42115275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9534E3" w14:textId="77777777" w:rsidR="009723AA" w:rsidRPr="00D533B8" w:rsidRDefault="0079791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18,109</w:t>
            </w:r>
          </w:p>
        </w:tc>
        <w:tc>
          <w:tcPr>
            <w:tcW w:w="270" w:type="dxa"/>
          </w:tcPr>
          <w:p w14:paraId="501AAEE6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B47D81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17,080</w:t>
            </w:r>
          </w:p>
        </w:tc>
      </w:tr>
      <w:tr w:rsidR="00606826" w:rsidRPr="00D533B8" w14:paraId="297F5069" w14:textId="77777777" w:rsidTr="00C402E0">
        <w:trPr>
          <w:cantSplit/>
        </w:trPr>
        <w:tc>
          <w:tcPr>
            <w:tcW w:w="3960" w:type="dxa"/>
          </w:tcPr>
          <w:p w14:paraId="6C1D771B" w14:textId="7988D58B" w:rsidR="00606826" w:rsidRPr="00D533B8" w:rsidRDefault="00606826" w:rsidP="009723AA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กำไรจากการตีมูลค่าเงินลงทุนชั่วคราว</w:t>
            </w:r>
          </w:p>
        </w:tc>
        <w:tc>
          <w:tcPr>
            <w:tcW w:w="1170" w:type="dxa"/>
            <w:shd w:val="clear" w:color="auto" w:fill="auto"/>
          </w:tcPr>
          <w:p w14:paraId="416F2D3C" w14:textId="4A95E790" w:rsidR="00606826" w:rsidRPr="00D533B8" w:rsidRDefault="00172057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11,242</w:t>
            </w:r>
          </w:p>
        </w:tc>
        <w:tc>
          <w:tcPr>
            <w:tcW w:w="270" w:type="dxa"/>
          </w:tcPr>
          <w:p w14:paraId="61273C53" w14:textId="77777777" w:rsidR="00606826" w:rsidRPr="00D533B8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421AB6" w14:textId="55DF51E6" w:rsidR="00606826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14:paraId="38079ACC" w14:textId="77777777" w:rsidR="00606826" w:rsidRPr="00D533B8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A666B" w14:textId="526F99D3" w:rsidR="00606826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242</w:t>
            </w:r>
          </w:p>
        </w:tc>
        <w:tc>
          <w:tcPr>
            <w:tcW w:w="270" w:type="dxa"/>
          </w:tcPr>
          <w:p w14:paraId="6DC7D655" w14:textId="77777777" w:rsidR="00606826" w:rsidRPr="00D533B8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767550" w14:textId="24CFC441" w:rsidR="00606826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658</w:t>
            </w:r>
          </w:p>
        </w:tc>
      </w:tr>
      <w:tr w:rsidR="00606826" w:rsidRPr="00D533B8" w14:paraId="157CBEFA" w14:textId="77777777" w:rsidTr="00C402E0">
        <w:trPr>
          <w:cantSplit/>
        </w:trPr>
        <w:tc>
          <w:tcPr>
            <w:tcW w:w="3960" w:type="dxa"/>
          </w:tcPr>
          <w:p w14:paraId="3FB28117" w14:textId="5C2F9462" w:rsidR="00606826" w:rsidRPr="00D533B8" w:rsidRDefault="00606826" w:rsidP="009723AA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กำไรจากการจำหน่ายเงินลงทุนชั่วคราว</w:t>
            </w:r>
          </w:p>
        </w:tc>
        <w:tc>
          <w:tcPr>
            <w:tcW w:w="1170" w:type="dxa"/>
            <w:shd w:val="clear" w:color="auto" w:fill="auto"/>
          </w:tcPr>
          <w:p w14:paraId="3E0F327C" w14:textId="63441F05" w:rsidR="00606826" w:rsidRPr="00D533B8" w:rsidRDefault="00172057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6,457</w:t>
            </w:r>
          </w:p>
        </w:tc>
        <w:tc>
          <w:tcPr>
            <w:tcW w:w="270" w:type="dxa"/>
          </w:tcPr>
          <w:p w14:paraId="6810A4CC" w14:textId="77777777" w:rsidR="00606826" w:rsidRPr="00D533B8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F1992" w14:textId="7355CBBA" w:rsidR="00606826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935</w:t>
            </w:r>
          </w:p>
        </w:tc>
        <w:tc>
          <w:tcPr>
            <w:tcW w:w="270" w:type="dxa"/>
            <w:shd w:val="clear" w:color="auto" w:fill="auto"/>
          </w:tcPr>
          <w:p w14:paraId="49D4F2B8" w14:textId="77777777" w:rsidR="00606826" w:rsidRPr="00D533B8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06047" w14:textId="1E6D0E8B" w:rsidR="00606826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457</w:t>
            </w:r>
          </w:p>
        </w:tc>
        <w:tc>
          <w:tcPr>
            <w:tcW w:w="270" w:type="dxa"/>
          </w:tcPr>
          <w:p w14:paraId="372A38B1" w14:textId="77777777" w:rsidR="00606826" w:rsidRPr="00D533B8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CDC147" w14:textId="51A8A995" w:rsidR="00606826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935</w:t>
            </w:r>
          </w:p>
        </w:tc>
      </w:tr>
      <w:tr w:rsidR="009723AA" w:rsidRPr="00D533B8" w14:paraId="1DB1CD74" w14:textId="77777777" w:rsidTr="00C402E0">
        <w:trPr>
          <w:cantSplit/>
        </w:trPr>
        <w:tc>
          <w:tcPr>
            <w:tcW w:w="3960" w:type="dxa"/>
            <w:shd w:val="clear" w:color="auto" w:fill="auto"/>
          </w:tcPr>
          <w:p w14:paraId="4694D29B" w14:textId="218722B4" w:rsidR="009723AA" w:rsidRPr="00D533B8" w:rsidRDefault="009723AA" w:rsidP="009723AA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60682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เศษวัสดุ</w:t>
            </w:r>
          </w:p>
        </w:tc>
        <w:tc>
          <w:tcPr>
            <w:tcW w:w="1170" w:type="dxa"/>
            <w:shd w:val="clear" w:color="auto" w:fill="auto"/>
          </w:tcPr>
          <w:p w14:paraId="56606DCE" w14:textId="1F6FD891" w:rsidR="009723AA" w:rsidRPr="00D533B8" w:rsidRDefault="00172057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2,768</w:t>
            </w:r>
          </w:p>
        </w:tc>
        <w:tc>
          <w:tcPr>
            <w:tcW w:w="270" w:type="dxa"/>
          </w:tcPr>
          <w:p w14:paraId="4C616E72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D6F9DC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3,449</w:t>
            </w:r>
          </w:p>
        </w:tc>
        <w:tc>
          <w:tcPr>
            <w:tcW w:w="270" w:type="dxa"/>
            <w:shd w:val="clear" w:color="auto" w:fill="auto"/>
          </w:tcPr>
          <w:p w14:paraId="623C3CB8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F249D8" w14:textId="77777777" w:rsidR="009723AA" w:rsidRPr="00D533B8" w:rsidRDefault="0079791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2,737</w:t>
            </w:r>
          </w:p>
        </w:tc>
        <w:tc>
          <w:tcPr>
            <w:tcW w:w="270" w:type="dxa"/>
            <w:shd w:val="clear" w:color="auto" w:fill="auto"/>
          </w:tcPr>
          <w:p w14:paraId="5907A5A1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69FA3E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3,396</w:t>
            </w:r>
          </w:p>
        </w:tc>
      </w:tr>
      <w:tr w:rsidR="009723AA" w:rsidRPr="00D533B8" w14:paraId="7F0C4252" w14:textId="77777777" w:rsidTr="00C402E0">
        <w:trPr>
          <w:cantSplit/>
        </w:trPr>
        <w:tc>
          <w:tcPr>
            <w:tcW w:w="3960" w:type="dxa"/>
            <w:shd w:val="clear" w:color="auto" w:fill="auto"/>
          </w:tcPr>
          <w:p w14:paraId="4923A612" w14:textId="77777777" w:rsidR="009723AA" w:rsidRPr="00D533B8" w:rsidRDefault="009723AA" w:rsidP="009723AA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77A6CC97" w14:textId="77C16374" w:rsidR="009723AA" w:rsidRPr="00D533B8" w:rsidRDefault="00172057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345ED9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5503A4B5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D2844E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70" w:type="dxa"/>
            <w:shd w:val="clear" w:color="auto" w:fill="auto"/>
          </w:tcPr>
          <w:p w14:paraId="322A61EE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FBA6C7" w14:textId="77777777" w:rsidR="009723AA" w:rsidRPr="00D533B8" w:rsidRDefault="0079791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2,591</w:t>
            </w:r>
          </w:p>
        </w:tc>
        <w:tc>
          <w:tcPr>
            <w:tcW w:w="270" w:type="dxa"/>
            <w:shd w:val="clear" w:color="auto" w:fill="auto"/>
          </w:tcPr>
          <w:p w14:paraId="3739E66D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49BE09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997</w:t>
            </w:r>
          </w:p>
        </w:tc>
      </w:tr>
      <w:tr w:rsidR="009723AA" w:rsidRPr="00D533B8" w14:paraId="03DDC2D3" w14:textId="77777777" w:rsidTr="00C402E0">
        <w:trPr>
          <w:cantSplit/>
        </w:trPr>
        <w:tc>
          <w:tcPr>
            <w:tcW w:w="3960" w:type="dxa"/>
            <w:shd w:val="clear" w:color="auto" w:fill="auto"/>
          </w:tcPr>
          <w:p w14:paraId="145948F1" w14:textId="77777777" w:rsidR="009723AA" w:rsidRPr="00D533B8" w:rsidRDefault="009723AA" w:rsidP="009723AA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404FF07C" w14:textId="1E9BBCCA" w:rsidR="009723AA" w:rsidRPr="00D533B8" w:rsidRDefault="00172057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45ED9">
              <w:rPr>
                <w:rFonts w:ascii="Angsana New" w:hAnsi="Angsana New"/>
                <w:sz w:val="30"/>
                <w:szCs w:val="30"/>
              </w:rPr>
              <w:t>8,763</w:t>
            </w:r>
          </w:p>
        </w:tc>
        <w:tc>
          <w:tcPr>
            <w:tcW w:w="270" w:type="dxa"/>
          </w:tcPr>
          <w:p w14:paraId="55C9A1F5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5716D6" w14:textId="049B1D61" w:rsidR="009723AA" w:rsidRPr="00D533B8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19,740</w:t>
            </w:r>
          </w:p>
        </w:tc>
        <w:tc>
          <w:tcPr>
            <w:tcW w:w="270" w:type="dxa"/>
            <w:shd w:val="clear" w:color="auto" w:fill="auto"/>
          </w:tcPr>
          <w:p w14:paraId="2F13D99F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08659" w14:textId="16E10AFF" w:rsidR="009723AA" w:rsidRPr="00D533B8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24,449</w:t>
            </w:r>
          </w:p>
        </w:tc>
        <w:tc>
          <w:tcPr>
            <w:tcW w:w="270" w:type="dxa"/>
            <w:shd w:val="clear" w:color="auto" w:fill="auto"/>
          </w:tcPr>
          <w:p w14:paraId="6E7ED926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5D7853" w14:textId="04460B57" w:rsidR="009723AA" w:rsidRPr="00D533B8" w:rsidRDefault="00606826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17,832</w:t>
            </w:r>
          </w:p>
        </w:tc>
      </w:tr>
      <w:tr w:rsidR="009723AA" w:rsidRPr="00D533B8" w14:paraId="47F6F815" w14:textId="77777777" w:rsidTr="00C402E0">
        <w:trPr>
          <w:cantSplit/>
        </w:trPr>
        <w:tc>
          <w:tcPr>
            <w:tcW w:w="3960" w:type="dxa"/>
            <w:shd w:val="clear" w:color="auto" w:fill="auto"/>
          </w:tcPr>
          <w:p w14:paraId="6D87D4BE" w14:textId="77777777" w:rsidR="009723AA" w:rsidRPr="00D533B8" w:rsidRDefault="009723AA" w:rsidP="009723AA">
            <w:pPr>
              <w:tabs>
                <w:tab w:val="left" w:pos="9000"/>
                <w:tab w:val="left" w:pos="9090"/>
              </w:tabs>
              <w:spacing w:line="380" w:lineRule="exact"/>
              <w:ind w:left="11" w:right="-2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970CA" w14:textId="0F7B2603" w:rsidR="009723AA" w:rsidRPr="00172057" w:rsidRDefault="00172057" w:rsidP="0017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057">
              <w:rPr>
                <w:rFonts w:ascii="Angsana New" w:hAnsi="Angsana New"/>
                <w:b/>
                <w:bCs/>
                <w:sz w:val="30"/>
                <w:szCs w:val="30"/>
              </w:rPr>
              <w:t>69,919</w:t>
            </w:r>
          </w:p>
        </w:tc>
        <w:tc>
          <w:tcPr>
            <w:tcW w:w="270" w:type="dxa"/>
          </w:tcPr>
          <w:p w14:paraId="1268C14A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CBE76F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51,540</w:t>
            </w:r>
          </w:p>
        </w:tc>
        <w:tc>
          <w:tcPr>
            <w:tcW w:w="270" w:type="dxa"/>
            <w:shd w:val="clear" w:color="auto" w:fill="auto"/>
          </w:tcPr>
          <w:p w14:paraId="447A65F7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68A00" w14:textId="77777777" w:rsidR="009723AA" w:rsidRPr="00D533B8" w:rsidRDefault="0079791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65,585</w:t>
            </w:r>
          </w:p>
        </w:tc>
        <w:tc>
          <w:tcPr>
            <w:tcW w:w="270" w:type="dxa"/>
            <w:shd w:val="clear" w:color="auto" w:fill="auto"/>
          </w:tcPr>
          <w:p w14:paraId="5E08F099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30C2E" w14:textId="77777777" w:rsidR="009723AA" w:rsidRPr="00D533B8" w:rsidRDefault="009723AA" w:rsidP="0097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49,898</w:t>
            </w:r>
          </w:p>
        </w:tc>
      </w:tr>
    </w:tbl>
    <w:p w14:paraId="5BD5CB15" w14:textId="77777777" w:rsidR="00C56DEF" w:rsidRPr="00913A42" w:rsidRDefault="00C56DEF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ค่าใช้จ่ายผลประโยชน์ของพนักงาน</w:t>
      </w:r>
    </w:p>
    <w:p w14:paraId="33DCB913" w14:textId="77777777" w:rsidR="00C56DEF" w:rsidRPr="009723AA" w:rsidRDefault="00C56DEF" w:rsidP="00C56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990"/>
        <w:gridCol w:w="270"/>
        <w:gridCol w:w="1080"/>
        <w:gridCol w:w="270"/>
        <w:gridCol w:w="1080"/>
        <w:gridCol w:w="270"/>
        <w:gridCol w:w="1080"/>
      </w:tblGrid>
      <w:tr w:rsidR="008E209F" w:rsidRPr="00D533B8" w14:paraId="0DA7F6B8" w14:textId="77777777" w:rsidTr="00C402E0">
        <w:trPr>
          <w:cantSplit/>
          <w:tblHeader/>
        </w:trPr>
        <w:tc>
          <w:tcPr>
            <w:tcW w:w="3510" w:type="dxa"/>
          </w:tcPr>
          <w:p w14:paraId="35B4DC94" w14:textId="77777777" w:rsidR="008E209F" w:rsidRPr="00D533B8" w:rsidRDefault="008E209F" w:rsidP="00A859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67EE8F6" w14:textId="77777777" w:rsidR="008E209F" w:rsidRPr="00D533B8" w:rsidRDefault="008E209F" w:rsidP="00A859C9">
            <w:pPr>
              <w:pStyle w:val="BodyText"/>
              <w:spacing w:after="0" w:line="240" w:lineRule="auto"/>
              <w:ind w:left="206" w:right="-110" w:hanging="3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DBC2557" w14:textId="77777777" w:rsidR="008E209F" w:rsidRPr="00D533B8" w:rsidRDefault="008E209F" w:rsidP="00A859C9">
            <w:pPr>
              <w:pStyle w:val="BodyText"/>
              <w:spacing w:after="0" w:line="240" w:lineRule="auto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F1841A" w14:textId="77777777" w:rsidR="008E209F" w:rsidRPr="00D533B8" w:rsidRDefault="008E209F" w:rsidP="00A859C9">
            <w:pPr>
              <w:pStyle w:val="BodyText"/>
              <w:spacing w:after="0" w:line="240" w:lineRule="auto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6598EA" w14:textId="77777777" w:rsidR="008E209F" w:rsidRPr="00D533B8" w:rsidRDefault="008E209F" w:rsidP="00A859C9">
            <w:pPr>
              <w:pStyle w:val="BodyText"/>
              <w:spacing w:after="0" w:line="240" w:lineRule="auto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248" w:rsidRPr="00D533B8" w14:paraId="1CA8321E" w14:textId="77777777" w:rsidTr="00C402E0">
        <w:trPr>
          <w:cantSplit/>
          <w:tblHeader/>
        </w:trPr>
        <w:tc>
          <w:tcPr>
            <w:tcW w:w="3510" w:type="dxa"/>
          </w:tcPr>
          <w:p w14:paraId="7FB09CAC" w14:textId="77777777" w:rsidR="008E3248" w:rsidRPr="00D533B8" w:rsidRDefault="008E3248" w:rsidP="008E324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5777CA7" w14:textId="77777777" w:rsidR="008E3248" w:rsidRPr="00D533B8" w:rsidRDefault="008E3248" w:rsidP="008E324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43F5EA69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70" w:type="dxa"/>
          </w:tcPr>
          <w:p w14:paraId="4C2E8C85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30D1A402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270" w:type="dxa"/>
          </w:tcPr>
          <w:p w14:paraId="758DA475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5EB247F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70" w:type="dxa"/>
          </w:tcPr>
          <w:p w14:paraId="38E4100D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20489C7D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</w:tr>
      <w:tr w:rsidR="00980A4B" w:rsidRPr="00D533B8" w14:paraId="450B435B" w14:textId="77777777" w:rsidTr="00C402E0">
        <w:trPr>
          <w:cantSplit/>
        </w:trPr>
        <w:tc>
          <w:tcPr>
            <w:tcW w:w="3510" w:type="dxa"/>
          </w:tcPr>
          <w:p w14:paraId="7B97600B" w14:textId="77777777" w:rsidR="00980A4B" w:rsidRPr="00D533B8" w:rsidRDefault="00980A4B" w:rsidP="00980A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94C7A35" w14:textId="77777777" w:rsidR="00980A4B" w:rsidRPr="00D533B8" w:rsidRDefault="00980A4B" w:rsidP="00980A4B">
            <w:pPr>
              <w:tabs>
                <w:tab w:val="clear" w:pos="907"/>
              </w:tabs>
              <w:spacing w:line="240" w:lineRule="auto"/>
              <w:ind w:left="206" w:right="72" w:hanging="3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5F938F8" w14:textId="77777777" w:rsidR="00980A4B" w:rsidRPr="00D533B8" w:rsidRDefault="00980A4B" w:rsidP="00980A4B">
            <w:pPr>
              <w:tabs>
                <w:tab w:val="clear" w:pos="907"/>
              </w:tabs>
              <w:spacing w:line="240" w:lineRule="auto"/>
              <w:ind w:left="206" w:right="72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0A4B" w:rsidRPr="00D533B8" w14:paraId="38EF8197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5C23DBEA" w14:textId="77777777" w:rsidR="00980A4B" w:rsidRPr="00D533B8" w:rsidRDefault="00980A4B" w:rsidP="00980A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810" w:type="dxa"/>
          </w:tcPr>
          <w:p w14:paraId="66B88263" w14:textId="77777777" w:rsidR="00980A4B" w:rsidRPr="00D533B8" w:rsidRDefault="00980A4B" w:rsidP="00980A4B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6EFCC3" w14:textId="77777777" w:rsidR="00980A4B" w:rsidRPr="00D533B8" w:rsidRDefault="00980A4B" w:rsidP="00980A4B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E394C9" w14:textId="77777777" w:rsidR="00980A4B" w:rsidRPr="00D533B8" w:rsidRDefault="00980A4B" w:rsidP="00980A4B">
            <w:pPr>
              <w:tabs>
                <w:tab w:val="decimal" w:pos="1091"/>
              </w:tabs>
              <w:spacing w:line="240" w:lineRule="auto"/>
              <w:ind w:left="206" w:right="72" w:hanging="3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CFDBF5" w14:textId="77777777" w:rsidR="00980A4B" w:rsidRPr="00D533B8" w:rsidRDefault="00980A4B" w:rsidP="00980A4B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360013" w14:textId="77777777" w:rsidR="00980A4B" w:rsidRPr="00D533B8" w:rsidRDefault="00980A4B" w:rsidP="00980A4B">
            <w:pPr>
              <w:tabs>
                <w:tab w:val="decimal" w:pos="1091"/>
              </w:tabs>
              <w:spacing w:line="240" w:lineRule="auto"/>
              <w:ind w:left="206" w:right="72" w:hanging="3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ADA9FA" w14:textId="77777777" w:rsidR="00980A4B" w:rsidRPr="00D533B8" w:rsidRDefault="00980A4B" w:rsidP="00980A4B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5EA3D3" w14:textId="77777777" w:rsidR="00980A4B" w:rsidRPr="00D533B8" w:rsidRDefault="00980A4B" w:rsidP="00980A4B">
            <w:pPr>
              <w:tabs>
                <w:tab w:val="decimal" w:pos="1091"/>
              </w:tabs>
              <w:spacing w:line="240" w:lineRule="auto"/>
              <w:ind w:left="206" w:right="72" w:hanging="3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BFC4D8" w14:textId="77777777" w:rsidR="00980A4B" w:rsidRPr="00D533B8" w:rsidRDefault="00980A4B" w:rsidP="00980A4B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248" w:rsidRPr="00D533B8" w14:paraId="3F8751EE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574B3FA4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14:paraId="7CD562D9" w14:textId="77777777" w:rsidR="008E3248" w:rsidRPr="00D533B8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3E0ABB" w14:textId="68510CFC" w:rsidR="008E3248" w:rsidRPr="00D533B8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40,103</w:t>
            </w:r>
          </w:p>
        </w:tc>
        <w:tc>
          <w:tcPr>
            <w:tcW w:w="270" w:type="dxa"/>
            <w:shd w:val="clear" w:color="auto" w:fill="auto"/>
          </w:tcPr>
          <w:p w14:paraId="642E70FD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17792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36,731</w:t>
            </w:r>
          </w:p>
        </w:tc>
        <w:tc>
          <w:tcPr>
            <w:tcW w:w="270" w:type="dxa"/>
            <w:shd w:val="clear" w:color="auto" w:fill="auto"/>
          </w:tcPr>
          <w:p w14:paraId="0744F7D4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E4470B" w14:textId="77777777" w:rsidR="008E3248" w:rsidRPr="00D533B8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40,103</w:t>
            </w:r>
          </w:p>
        </w:tc>
        <w:tc>
          <w:tcPr>
            <w:tcW w:w="270" w:type="dxa"/>
            <w:shd w:val="clear" w:color="auto" w:fill="auto"/>
          </w:tcPr>
          <w:p w14:paraId="7F8678B0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D0F657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36,731</w:t>
            </w:r>
          </w:p>
        </w:tc>
      </w:tr>
      <w:tr w:rsidR="008E3248" w:rsidRPr="00D533B8" w14:paraId="580CD618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455EE7A2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64E91953" w14:textId="77777777" w:rsidR="008E3248" w:rsidRPr="00D533B8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7D7F6F" w14:textId="5D261ED8" w:rsidR="008E3248" w:rsidRPr="00D533B8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328EAFF3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00C2F6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70" w:type="dxa"/>
            <w:shd w:val="clear" w:color="auto" w:fill="auto"/>
          </w:tcPr>
          <w:p w14:paraId="63442E5B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B354D7" w14:textId="77777777" w:rsidR="008E3248" w:rsidRPr="00D533B8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7FCA98A3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4EB1EF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  <w:tr w:rsidR="008E3248" w:rsidRPr="00D533B8" w14:paraId="745C343E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7F7E405D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  <w:p w14:paraId="29783456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และโครงการผลประโยชน์ระยะยาวอื่น</w:t>
            </w:r>
          </w:p>
        </w:tc>
        <w:tc>
          <w:tcPr>
            <w:tcW w:w="810" w:type="dxa"/>
          </w:tcPr>
          <w:p w14:paraId="037C8729" w14:textId="77777777" w:rsidR="008E3248" w:rsidRPr="00D533B8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59E10C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6" w:right="-79" w:hanging="2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9723AA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5DFCFF6D" w14:textId="77777777" w:rsidR="008E324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221B6932" w14:textId="086BFEC9" w:rsidR="00345ED9" w:rsidRPr="00D533B8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70" w:type="dxa"/>
            <w:shd w:val="clear" w:color="auto" w:fill="auto"/>
          </w:tcPr>
          <w:p w14:paraId="109F62DB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A02E2B" w14:textId="77777777" w:rsidR="008E324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151813D2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70" w:type="dxa"/>
            <w:shd w:val="clear" w:color="auto" w:fill="auto"/>
          </w:tcPr>
          <w:p w14:paraId="57BD1DDA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2F27BD" w14:textId="77777777" w:rsidR="008E324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65143495" w14:textId="77777777" w:rsidR="003E1401" w:rsidRPr="00D533B8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70" w:type="dxa"/>
            <w:shd w:val="clear" w:color="auto" w:fill="auto"/>
          </w:tcPr>
          <w:p w14:paraId="53321770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B9FF53" w14:textId="77777777" w:rsidR="008E324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5184F29C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</w:tr>
      <w:tr w:rsidR="008E3248" w:rsidRPr="00D533B8" w14:paraId="7E272150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104D2C1B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810" w:type="dxa"/>
          </w:tcPr>
          <w:p w14:paraId="7BA1CBC4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6" w:right="-79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9723AA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091314BE" w14:textId="321A1354" w:rsidR="008E3248" w:rsidRPr="00D533B8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3,056</w:t>
            </w:r>
          </w:p>
        </w:tc>
        <w:tc>
          <w:tcPr>
            <w:tcW w:w="270" w:type="dxa"/>
            <w:shd w:val="clear" w:color="auto" w:fill="auto"/>
          </w:tcPr>
          <w:p w14:paraId="3C0F7E49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6C9860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4,245</w:t>
            </w:r>
          </w:p>
        </w:tc>
        <w:tc>
          <w:tcPr>
            <w:tcW w:w="270" w:type="dxa"/>
            <w:shd w:val="clear" w:color="auto" w:fill="auto"/>
          </w:tcPr>
          <w:p w14:paraId="161E7D42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B81369" w14:textId="77777777" w:rsidR="008E3248" w:rsidRPr="00D533B8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3,056</w:t>
            </w:r>
          </w:p>
        </w:tc>
        <w:tc>
          <w:tcPr>
            <w:tcW w:w="270" w:type="dxa"/>
            <w:shd w:val="clear" w:color="auto" w:fill="auto"/>
          </w:tcPr>
          <w:p w14:paraId="72CD7317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C5324A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4,245</w:t>
            </w:r>
          </w:p>
        </w:tc>
      </w:tr>
      <w:tr w:rsidR="008E3248" w:rsidRPr="00D533B8" w14:paraId="71D5F9F1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3E35F180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367E83A8" w14:textId="77777777" w:rsidR="008E3248" w:rsidRPr="00D533B8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8D9ACD" w14:textId="792E0121" w:rsidR="008E3248" w:rsidRPr="00D533B8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16,885</w:t>
            </w:r>
          </w:p>
        </w:tc>
        <w:tc>
          <w:tcPr>
            <w:tcW w:w="270" w:type="dxa"/>
            <w:shd w:val="clear" w:color="auto" w:fill="auto"/>
          </w:tcPr>
          <w:p w14:paraId="09786AFD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AD2E72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12,661</w:t>
            </w:r>
          </w:p>
        </w:tc>
        <w:tc>
          <w:tcPr>
            <w:tcW w:w="270" w:type="dxa"/>
            <w:shd w:val="clear" w:color="auto" w:fill="auto"/>
          </w:tcPr>
          <w:p w14:paraId="6DDBB0A4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146CB4" w14:textId="77777777" w:rsidR="008E3248" w:rsidRPr="00D533B8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16,885</w:t>
            </w:r>
          </w:p>
        </w:tc>
        <w:tc>
          <w:tcPr>
            <w:tcW w:w="270" w:type="dxa"/>
            <w:shd w:val="clear" w:color="auto" w:fill="auto"/>
          </w:tcPr>
          <w:p w14:paraId="4A9B093C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BE2674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12,661</w:t>
            </w:r>
          </w:p>
        </w:tc>
      </w:tr>
      <w:tr w:rsidR="008E3248" w:rsidRPr="00D533B8" w14:paraId="4AEF9B75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38E28F88" w14:textId="77777777" w:rsidR="008E3248" w:rsidRPr="00D533B8" w:rsidRDefault="008E3248" w:rsidP="008E3248">
            <w:pPr>
              <w:tabs>
                <w:tab w:val="left" w:pos="9000"/>
                <w:tab w:val="left" w:pos="9090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6A92D58" w14:textId="77777777" w:rsidR="008E3248" w:rsidRPr="00D533B8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D7A1D" w14:textId="2D643ABC" w:rsidR="008E3248" w:rsidRPr="00D533B8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62,224</w:t>
            </w:r>
          </w:p>
        </w:tc>
        <w:tc>
          <w:tcPr>
            <w:tcW w:w="270" w:type="dxa"/>
            <w:shd w:val="clear" w:color="auto" w:fill="auto"/>
          </w:tcPr>
          <w:p w14:paraId="688268A6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59866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55,706</w:t>
            </w:r>
          </w:p>
        </w:tc>
        <w:tc>
          <w:tcPr>
            <w:tcW w:w="270" w:type="dxa"/>
            <w:shd w:val="clear" w:color="auto" w:fill="auto"/>
          </w:tcPr>
          <w:p w14:paraId="01E467B6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B5EE6" w14:textId="77777777" w:rsidR="008E3248" w:rsidRPr="00D533B8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62,224</w:t>
            </w:r>
          </w:p>
        </w:tc>
        <w:tc>
          <w:tcPr>
            <w:tcW w:w="270" w:type="dxa"/>
            <w:shd w:val="clear" w:color="auto" w:fill="auto"/>
          </w:tcPr>
          <w:p w14:paraId="5C2476B8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B6787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55,706</w:t>
            </w:r>
          </w:p>
        </w:tc>
      </w:tr>
      <w:tr w:rsidR="008E3248" w:rsidRPr="009723AA" w14:paraId="691E0344" w14:textId="77777777" w:rsidTr="00C402E0">
        <w:trPr>
          <w:cantSplit/>
          <w:trHeight w:val="215"/>
        </w:trPr>
        <w:tc>
          <w:tcPr>
            <w:tcW w:w="3510" w:type="dxa"/>
            <w:shd w:val="clear" w:color="auto" w:fill="auto"/>
          </w:tcPr>
          <w:p w14:paraId="652BA341" w14:textId="77777777" w:rsidR="008E3248" w:rsidRPr="009723AA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22E6F4" w14:textId="77777777" w:rsidR="008E3248" w:rsidRPr="009723AA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02FF87" w14:textId="77777777" w:rsidR="008E3248" w:rsidRPr="009723AA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118C33" w14:textId="77777777" w:rsidR="008E3248" w:rsidRPr="009723AA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3C562D" w14:textId="77777777" w:rsidR="008E3248" w:rsidRPr="009723AA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C2A110" w14:textId="77777777" w:rsidR="008E3248" w:rsidRPr="009723AA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9BCCD" w14:textId="77777777" w:rsidR="008E3248" w:rsidRPr="009723AA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BCE415" w14:textId="77777777" w:rsidR="008E3248" w:rsidRPr="009723AA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86CAC6" w14:textId="77777777" w:rsidR="008E3248" w:rsidRPr="009723AA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248" w:rsidRPr="00D533B8" w14:paraId="7F7BF2E3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3F7032C7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10" w:type="dxa"/>
          </w:tcPr>
          <w:p w14:paraId="4E58C56C" w14:textId="77777777" w:rsidR="008E3248" w:rsidRPr="00D533B8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9AA4DD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B389F3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C01D0B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27332C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E2E258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122F20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A69A58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248" w:rsidRPr="00D533B8" w14:paraId="0845491F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5121F543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14:paraId="1ECADC7D" w14:textId="77777777" w:rsidR="008E3248" w:rsidRPr="00D533B8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797662" w14:textId="096C4BA4" w:rsidR="008E3248" w:rsidRPr="00D533B8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241,268</w:t>
            </w:r>
          </w:p>
        </w:tc>
        <w:tc>
          <w:tcPr>
            <w:tcW w:w="270" w:type="dxa"/>
            <w:shd w:val="clear" w:color="auto" w:fill="auto"/>
          </w:tcPr>
          <w:p w14:paraId="39BF78AD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854DFB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246,427</w:t>
            </w:r>
          </w:p>
        </w:tc>
        <w:tc>
          <w:tcPr>
            <w:tcW w:w="270" w:type="dxa"/>
            <w:shd w:val="clear" w:color="auto" w:fill="auto"/>
          </w:tcPr>
          <w:p w14:paraId="720D5472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6D9773" w14:textId="77777777" w:rsidR="008E3248" w:rsidRPr="00D533B8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198,676</w:t>
            </w:r>
          </w:p>
        </w:tc>
        <w:tc>
          <w:tcPr>
            <w:tcW w:w="270" w:type="dxa"/>
            <w:shd w:val="clear" w:color="auto" w:fill="auto"/>
          </w:tcPr>
          <w:p w14:paraId="7B57C35B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EE7D2E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246,427</w:t>
            </w:r>
          </w:p>
        </w:tc>
      </w:tr>
      <w:tr w:rsidR="008E3248" w:rsidRPr="00D533B8" w14:paraId="69FAE9E5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6512E408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20C2E279" w14:textId="77777777" w:rsidR="008E3248" w:rsidRPr="00D533B8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76EE15" w14:textId="67F8BB17" w:rsidR="008E3248" w:rsidRPr="00D533B8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4,112</w:t>
            </w:r>
          </w:p>
        </w:tc>
        <w:tc>
          <w:tcPr>
            <w:tcW w:w="270" w:type="dxa"/>
            <w:shd w:val="clear" w:color="auto" w:fill="auto"/>
          </w:tcPr>
          <w:p w14:paraId="40988953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D90BFF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4,167</w:t>
            </w:r>
          </w:p>
        </w:tc>
        <w:tc>
          <w:tcPr>
            <w:tcW w:w="270" w:type="dxa"/>
            <w:shd w:val="clear" w:color="auto" w:fill="auto"/>
          </w:tcPr>
          <w:p w14:paraId="3FADFD1E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D44CAE" w14:textId="77777777" w:rsidR="008E3248" w:rsidRPr="00D533B8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3,955</w:t>
            </w:r>
          </w:p>
        </w:tc>
        <w:tc>
          <w:tcPr>
            <w:tcW w:w="270" w:type="dxa"/>
            <w:shd w:val="clear" w:color="auto" w:fill="auto"/>
          </w:tcPr>
          <w:p w14:paraId="3B8E6E73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30174E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4,167</w:t>
            </w:r>
          </w:p>
        </w:tc>
      </w:tr>
      <w:tr w:rsidR="008E3248" w:rsidRPr="00D533B8" w14:paraId="3EED57B0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59EBD8DF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  <w:p w14:paraId="47EBC551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และโครงการผลประโยชน์ระยะยาวอื่น</w:t>
            </w:r>
          </w:p>
        </w:tc>
        <w:tc>
          <w:tcPr>
            <w:tcW w:w="810" w:type="dxa"/>
          </w:tcPr>
          <w:p w14:paraId="3AFD9A41" w14:textId="77777777" w:rsidR="008E3248" w:rsidRPr="00D533B8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E1383AF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6" w:right="-79" w:hanging="2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9723AA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7E308407" w14:textId="77777777" w:rsidR="008E324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3DAFA2C5" w14:textId="55727B59" w:rsidR="00345ED9" w:rsidRPr="00D533B8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7,52</w:t>
            </w:r>
            <w:r w:rsidR="008D43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044360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996B41" w14:textId="77777777" w:rsidR="008E324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64B46AFD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2,742</w:t>
            </w:r>
          </w:p>
        </w:tc>
        <w:tc>
          <w:tcPr>
            <w:tcW w:w="270" w:type="dxa"/>
            <w:shd w:val="clear" w:color="auto" w:fill="auto"/>
          </w:tcPr>
          <w:p w14:paraId="78794599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6FE8AE" w14:textId="77777777" w:rsidR="008E324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633E3CD7" w14:textId="04E79B1D" w:rsidR="003E1401" w:rsidRPr="00D533B8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</w:t>
            </w:r>
            <w:r w:rsidR="008D43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5B0F7F1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24D1B6" w14:textId="77777777" w:rsidR="008E324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0C8E01F2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2,742</w:t>
            </w:r>
          </w:p>
        </w:tc>
      </w:tr>
      <w:tr w:rsidR="008E3248" w:rsidRPr="00D533B8" w14:paraId="4749201F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3249CC50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810" w:type="dxa"/>
          </w:tcPr>
          <w:p w14:paraId="542FD694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6" w:right="-79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9723AA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4A47CA7A" w14:textId="27CF3A3D" w:rsidR="008E3248" w:rsidRPr="00D533B8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8,875</w:t>
            </w:r>
          </w:p>
        </w:tc>
        <w:tc>
          <w:tcPr>
            <w:tcW w:w="270" w:type="dxa"/>
            <w:shd w:val="clear" w:color="auto" w:fill="auto"/>
          </w:tcPr>
          <w:p w14:paraId="3F2F7493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980578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9,738</w:t>
            </w:r>
          </w:p>
        </w:tc>
        <w:tc>
          <w:tcPr>
            <w:tcW w:w="270" w:type="dxa"/>
            <w:shd w:val="clear" w:color="auto" w:fill="auto"/>
          </w:tcPr>
          <w:p w14:paraId="55168CCE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24AE39" w14:textId="77777777" w:rsidR="008E3248" w:rsidRPr="00D533B8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8,875</w:t>
            </w:r>
          </w:p>
        </w:tc>
        <w:tc>
          <w:tcPr>
            <w:tcW w:w="270" w:type="dxa"/>
            <w:shd w:val="clear" w:color="auto" w:fill="auto"/>
          </w:tcPr>
          <w:p w14:paraId="633CB66B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F0E6C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9,738</w:t>
            </w:r>
          </w:p>
        </w:tc>
      </w:tr>
      <w:tr w:rsidR="008E3248" w:rsidRPr="00D533B8" w14:paraId="328900A9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5B622BC3" w14:textId="77777777" w:rsidR="008E3248" w:rsidRPr="00D533B8" w:rsidRDefault="008E3248" w:rsidP="008E32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035C442" w14:textId="77777777" w:rsidR="008E3248" w:rsidRPr="00D533B8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B711D0" w14:textId="379C2A54" w:rsidR="008E3248" w:rsidRPr="00D533B8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106,73</w:t>
            </w:r>
            <w:r w:rsidR="008D437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F331960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615648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F380344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E20BF6" w14:textId="743754CB" w:rsidR="008E3248" w:rsidRPr="00D533B8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96,49</w:t>
            </w:r>
            <w:r w:rsidR="008D43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4F1C869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A261A7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77,582</w:t>
            </w:r>
          </w:p>
        </w:tc>
      </w:tr>
      <w:tr w:rsidR="008E3248" w:rsidRPr="00D533B8" w14:paraId="37EEC6F3" w14:textId="77777777" w:rsidTr="00C402E0">
        <w:trPr>
          <w:cantSplit/>
        </w:trPr>
        <w:tc>
          <w:tcPr>
            <w:tcW w:w="3510" w:type="dxa"/>
            <w:shd w:val="clear" w:color="auto" w:fill="auto"/>
          </w:tcPr>
          <w:p w14:paraId="4CEB27B0" w14:textId="77777777" w:rsidR="008E3248" w:rsidRPr="00D533B8" w:rsidRDefault="008E3248" w:rsidP="008E3248">
            <w:pPr>
              <w:tabs>
                <w:tab w:val="left" w:pos="9000"/>
                <w:tab w:val="left" w:pos="9090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45E7209" w14:textId="77777777" w:rsidR="008E3248" w:rsidRPr="00D533B8" w:rsidRDefault="008E3248" w:rsidP="008E3248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9C112" w14:textId="38E61CF6" w:rsidR="008E3248" w:rsidRPr="00BA5E6F" w:rsidRDefault="00345ED9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368,509</w:t>
            </w:r>
          </w:p>
        </w:tc>
        <w:tc>
          <w:tcPr>
            <w:tcW w:w="270" w:type="dxa"/>
            <w:shd w:val="clear" w:color="auto" w:fill="auto"/>
          </w:tcPr>
          <w:p w14:paraId="3680CED8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BFF40" w14:textId="77777777" w:rsidR="008E3248" w:rsidRPr="00BA5E6F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344,14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CBF85E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3F7E2" w14:textId="77777777" w:rsidR="008E3248" w:rsidRPr="00BA5E6F" w:rsidRDefault="003E140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315,361</w:t>
            </w:r>
          </w:p>
        </w:tc>
        <w:tc>
          <w:tcPr>
            <w:tcW w:w="270" w:type="dxa"/>
            <w:shd w:val="clear" w:color="auto" w:fill="auto"/>
          </w:tcPr>
          <w:p w14:paraId="4A494263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4AD06" w14:textId="77777777" w:rsidR="008E3248" w:rsidRPr="00BA5E6F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340,656</w:t>
            </w:r>
          </w:p>
        </w:tc>
      </w:tr>
    </w:tbl>
    <w:p w14:paraId="5E533736" w14:textId="77777777" w:rsidR="00552966" w:rsidRPr="00C402E0" w:rsidRDefault="00C56DEF" w:rsidP="00F646F5">
      <w:pPr>
        <w:rPr>
          <w:rFonts w:ascii="Angsana New" w:hAnsi="Angsana New"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</w:rPr>
        <w:tab/>
      </w:r>
    </w:p>
    <w:p w14:paraId="3979F1C7" w14:textId="77777777" w:rsidR="00C56DEF" w:rsidRPr="00C402E0" w:rsidRDefault="00C56DEF" w:rsidP="00606826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C402E0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163D2CFF" w14:textId="77777777" w:rsidR="00C56DEF" w:rsidRPr="00C402E0" w:rsidRDefault="00C56DEF" w:rsidP="00C56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F3F3F9" w14:textId="77777777" w:rsidR="009723AA" w:rsidRPr="00C402E0" w:rsidRDefault="00C56DEF" w:rsidP="00C56D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02E0">
        <w:rPr>
          <w:rFonts w:ascii="Angsana New" w:hAnsi="Angsana New"/>
          <w:sz w:val="30"/>
          <w:szCs w:val="30"/>
          <w:cs/>
        </w:rPr>
        <w:t xml:space="preserve">ผลประโยชน์ของพนักงานตามแผนการเงินสมทบประกอบด้วย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C402E0">
        <w:rPr>
          <w:rFonts w:ascii="Angsana New" w:hAnsi="Angsana New"/>
          <w:sz w:val="30"/>
          <w:szCs w:val="30"/>
        </w:rPr>
        <w:t xml:space="preserve">   3 </w:t>
      </w:r>
      <w:r w:rsidRPr="00C402E0">
        <w:rPr>
          <w:rFonts w:ascii="Angsana New" w:hAnsi="Angsana New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C402E0">
        <w:rPr>
          <w:rFonts w:ascii="Angsana New" w:hAnsi="Angsana New"/>
          <w:sz w:val="30"/>
          <w:szCs w:val="30"/>
        </w:rPr>
        <w:t xml:space="preserve"> 3 </w:t>
      </w:r>
      <w:r w:rsidRPr="00C402E0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Pr="00C402E0">
        <w:rPr>
          <w:rFonts w:ascii="Angsana New" w:hAnsi="Angsana New"/>
          <w:sz w:val="30"/>
          <w:szCs w:val="30"/>
        </w:rPr>
        <w:t xml:space="preserve"> </w:t>
      </w:r>
      <w:r w:rsidRPr="00C402E0">
        <w:rPr>
          <w:rFonts w:ascii="Angsana New" w:hAnsi="Angsana New"/>
          <w:sz w:val="30"/>
          <w:szCs w:val="30"/>
          <w:cs/>
        </w:rPr>
        <w:t xml:space="preserve">  </w:t>
      </w:r>
    </w:p>
    <w:p w14:paraId="00E38049" w14:textId="77777777" w:rsidR="00C56DEF" w:rsidRPr="00C402E0" w:rsidRDefault="00C56DEF" w:rsidP="00C56D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02E0">
        <w:rPr>
          <w:rFonts w:ascii="Angsana New" w:hAnsi="Angsana New"/>
          <w:sz w:val="30"/>
          <w:szCs w:val="30"/>
          <w:cs/>
        </w:rPr>
        <w:t xml:space="preserve">   </w:t>
      </w:r>
    </w:p>
    <w:p w14:paraId="32BD286B" w14:textId="77777777" w:rsidR="007D35A4" w:rsidRDefault="007D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C457AF" w14:textId="77777777" w:rsidR="00147715" w:rsidRPr="00913A42" w:rsidRDefault="0057424A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ค่าใช</w:t>
      </w:r>
      <w:r w:rsidR="00C61DDF" w:rsidRPr="00913A42">
        <w:rPr>
          <w:rFonts w:ascii="Angsana New" w:hAnsi="Angsana New"/>
          <w:sz w:val="30"/>
          <w:szCs w:val="30"/>
          <w:u w:val="none"/>
          <w:cs/>
          <w:lang w:val="th-TH"/>
        </w:rPr>
        <w:t>้</w:t>
      </w: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จ่ายตามลักษณะ</w:t>
      </w:r>
    </w:p>
    <w:p w14:paraId="10648624" w14:textId="77777777" w:rsidR="00096D64" w:rsidRPr="00C402E0" w:rsidRDefault="00096D64" w:rsidP="0009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2"/>
        <w:gridCol w:w="1260"/>
        <w:gridCol w:w="270"/>
        <w:gridCol w:w="1170"/>
        <w:gridCol w:w="270"/>
        <w:gridCol w:w="1170"/>
        <w:gridCol w:w="270"/>
        <w:gridCol w:w="1170"/>
      </w:tblGrid>
      <w:tr w:rsidR="004C26EB" w:rsidRPr="00D533B8" w14:paraId="2520FFDF" w14:textId="77777777" w:rsidTr="009723AA">
        <w:trPr>
          <w:cantSplit/>
          <w:tblHeader/>
        </w:trPr>
        <w:tc>
          <w:tcPr>
            <w:tcW w:w="3762" w:type="dxa"/>
            <w:shd w:val="clear" w:color="auto" w:fill="FFFFFF"/>
          </w:tcPr>
          <w:p w14:paraId="7B7ADFB0" w14:textId="77777777" w:rsidR="004C26EB" w:rsidRPr="00D533B8" w:rsidRDefault="004C26EB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33E46BDF" w14:textId="77777777" w:rsidR="004C26EB" w:rsidRPr="00D533B8" w:rsidRDefault="004C26EB" w:rsidP="002471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5D0B0EB8" w14:textId="77777777" w:rsidR="004C26EB" w:rsidRPr="00D533B8" w:rsidRDefault="004C26EB" w:rsidP="002471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0C409857" w14:textId="77777777" w:rsidR="004C26EB" w:rsidRPr="00D533B8" w:rsidRDefault="004C26EB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248" w:rsidRPr="00D533B8" w14:paraId="0F8BB4D8" w14:textId="77777777" w:rsidTr="009723AA">
        <w:trPr>
          <w:cantSplit/>
          <w:tblHeader/>
        </w:trPr>
        <w:tc>
          <w:tcPr>
            <w:tcW w:w="3762" w:type="dxa"/>
            <w:shd w:val="clear" w:color="auto" w:fill="FFFFFF"/>
          </w:tcPr>
          <w:p w14:paraId="7E04E5AD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EC0B9F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70" w:type="dxa"/>
          </w:tcPr>
          <w:p w14:paraId="26868A49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273DCDA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270" w:type="dxa"/>
          </w:tcPr>
          <w:p w14:paraId="01EC51DE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20D6DBD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70" w:type="dxa"/>
          </w:tcPr>
          <w:p w14:paraId="3837DF6D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2833B6D" w14:textId="77777777" w:rsidR="008E3248" w:rsidRPr="00D533B8" w:rsidRDefault="008E324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</w:tr>
      <w:tr w:rsidR="00980A4B" w:rsidRPr="00D533B8" w14:paraId="6820806A" w14:textId="77777777" w:rsidTr="009723AA">
        <w:tc>
          <w:tcPr>
            <w:tcW w:w="3762" w:type="dxa"/>
            <w:shd w:val="clear" w:color="auto" w:fill="auto"/>
          </w:tcPr>
          <w:p w14:paraId="7DA579B0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503A501E" w14:textId="77777777" w:rsidR="00980A4B" w:rsidRPr="00D533B8" w:rsidRDefault="00980A4B" w:rsidP="00980A4B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0A4B" w:rsidRPr="00D533B8" w14:paraId="30F1EE90" w14:textId="77777777" w:rsidTr="009723AA">
        <w:tc>
          <w:tcPr>
            <w:tcW w:w="3762" w:type="dxa"/>
            <w:shd w:val="clear" w:color="auto" w:fill="auto"/>
          </w:tcPr>
          <w:p w14:paraId="41EB4377" w14:textId="77777777" w:rsidR="00980A4B" w:rsidRPr="00D533B8" w:rsidRDefault="00980A4B" w:rsidP="00980A4B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การเปลี่ยนแปลงในสินค้าสำเร็จรูป </w:t>
            </w:r>
          </w:p>
        </w:tc>
        <w:tc>
          <w:tcPr>
            <w:tcW w:w="1260" w:type="dxa"/>
            <w:shd w:val="clear" w:color="auto" w:fill="auto"/>
          </w:tcPr>
          <w:p w14:paraId="798807B7" w14:textId="77777777" w:rsidR="00980A4B" w:rsidRPr="00D533B8" w:rsidRDefault="00980A4B" w:rsidP="00980A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9CEF5D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97B49B" w14:textId="77777777" w:rsidR="00980A4B" w:rsidRPr="00D533B8" w:rsidRDefault="00980A4B" w:rsidP="00980A4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F84E7D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E7E362" w14:textId="77777777" w:rsidR="00980A4B" w:rsidRPr="00D533B8" w:rsidRDefault="00980A4B" w:rsidP="00980A4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0AF581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79139B" w14:textId="77777777" w:rsidR="00980A4B" w:rsidRPr="00D533B8" w:rsidRDefault="00980A4B" w:rsidP="00980A4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248" w:rsidRPr="00D533B8" w14:paraId="5CE92DBB" w14:textId="77777777" w:rsidTr="009723AA">
        <w:tc>
          <w:tcPr>
            <w:tcW w:w="3762" w:type="dxa"/>
            <w:shd w:val="clear" w:color="auto" w:fill="auto"/>
          </w:tcPr>
          <w:p w14:paraId="4C59C834" w14:textId="77777777" w:rsidR="008E3248" w:rsidRPr="00D533B8" w:rsidRDefault="008E3248" w:rsidP="008E3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260" w:type="dxa"/>
            <w:shd w:val="clear" w:color="auto" w:fill="auto"/>
          </w:tcPr>
          <w:p w14:paraId="2B624E14" w14:textId="1CD80592" w:rsidR="008E3248" w:rsidRPr="00D533B8" w:rsidRDefault="006F5A6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862BB">
              <w:rPr>
                <w:rFonts w:ascii="Angsana New" w:hAnsi="Angsana New"/>
                <w:sz w:val="30"/>
                <w:szCs w:val="30"/>
              </w:rPr>
              <w:t>0,669</w:t>
            </w:r>
          </w:p>
        </w:tc>
        <w:tc>
          <w:tcPr>
            <w:tcW w:w="270" w:type="dxa"/>
            <w:shd w:val="clear" w:color="auto" w:fill="auto"/>
          </w:tcPr>
          <w:p w14:paraId="755A3146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214CBB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(13,271)</w:t>
            </w:r>
          </w:p>
        </w:tc>
        <w:tc>
          <w:tcPr>
            <w:tcW w:w="270" w:type="dxa"/>
            <w:shd w:val="clear" w:color="auto" w:fill="auto"/>
          </w:tcPr>
          <w:p w14:paraId="388976FA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A634E2" w14:textId="05D7416F" w:rsidR="008E3248" w:rsidRPr="00D533B8" w:rsidRDefault="00E91617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28,215</w:t>
            </w:r>
          </w:p>
        </w:tc>
        <w:tc>
          <w:tcPr>
            <w:tcW w:w="270" w:type="dxa"/>
            <w:shd w:val="clear" w:color="auto" w:fill="auto"/>
          </w:tcPr>
          <w:p w14:paraId="5F477055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AD497D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(12,304)</w:t>
            </w:r>
          </w:p>
        </w:tc>
      </w:tr>
      <w:tr w:rsidR="008E3248" w:rsidRPr="00D533B8" w14:paraId="6A9691AF" w14:textId="77777777" w:rsidTr="009723AA">
        <w:tc>
          <w:tcPr>
            <w:tcW w:w="3762" w:type="dxa"/>
            <w:shd w:val="clear" w:color="auto" w:fill="auto"/>
          </w:tcPr>
          <w:p w14:paraId="788C394B" w14:textId="77777777" w:rsidR="008E3248" w:rsidRPr="00D533B8" w:rsidRDefault="008E3248" w:rsidP="008E3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shd w:val="clear" w:color="auto" w:fill="auto"/>
          </w:tcPr>
          <w:p w14:paraId="367EF4B2" w14:textId="6C19AAFA" w:rsidR="008E3248" w:rsidRPr="00D533B8" w:rsidRDefault="006F5A6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862BB">
              <w:rPr>
                <w:rFonts w:ascii="Angsana New" w:hAnsi="Angsana New"/>
                <w:sz w:val="30"/>
                <w:szCs w:val="30"/>
              </w:rPr>
              <w:t>428,412</w:t>
            </w:r>
          </w:p>
        </w:tc>
        <w:tc>
          <w:tcPr>
            <w:tcW w:w="270" w:type="dxa"/>
            <w:shd w:val="clear" w:color="auto" w:fill="auto"/>
          </w:tcPr>
          <w:p w14:paraId="3F7E33A5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9018C1" w14:textId="6CEF3BB9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</w:t>
            </w:r>
            <w:r w:rsidR="00E9161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91617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1E129FD3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8A10DB" w14:textId="386C49E0" w:rsidR="008E3248" w:rsidRPr="00D533B8" w:rsidRDefault="00FF042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E91617">
              <w:rPr>
                <w:rFonts w:ascii="Angsana New" w:hAnsi="Angsana New"/>
                <w:sz w:val="30"/>
                <w:szCs w:val="30"/>
              </w:rPr>
              <w:t>87,848</w:t>
            </w:r>
          </w:p>
        </w:tc>
        <w:tc>
          <w:tcPr>
            <w:tcW w:w="270" w:type="dxa"/>
            <w:shd w:val="clear" w:color="auto" w:fill="auto"/>
          </w:tcPr>
          <w:p w14:paraId="0AB58C09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C9ED03" w14:textId="13C3387F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E91617">
              <w:rPr>
                <w:rFonts w:ascii="Angsana New" w:hAnsi="Angsana New"/>
                <w:sz w:val="30"/>
                <w:szCs w:val="30"/>
              </w:rPr>
              <w:t>31,291</w:t>
            </w:r>
          </w:p>
        </w:tc>
      </w:tr>
      <w:tr w:rsidR="008E3248" w:rsidRPr="00D533B8" w14:paraId="3D97A532" w14:textId="77777777" w:rsidTr="009723AA">
        <w:trPr>
          <w:trHeight w:val="335"/>
        </w:trPr>
        <w:tc>
          <w:tcPr>
            <w:tcW w:w="3762" w:type="dxa"/>
            <w:shd w:val="clear" w:color="auto" w:fill="auto"/>
          </w:tcPr>
          <w:p w14:paraId="2D5FE1AF" w14:textId="19479251" w:rsidR="008E3248" w:rsidRPr="00D533B8" w:rsidRDefault="008E3248" w:rsidP="008E3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3930BB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5261BAC2" w14:textId="77E0E1B2" w:rsidR="008E3248" w:rsidRPr="00D533B8" w:rsidRDefault="006F5A6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345ED9">
              <w:rPr>
                <w:rFonts w:ascii="Angsana New" w:hAnsi="Angsana New"/>
                <w:sz w:val="30"/>
                <w:szCs w:val="30"/>
              </w:rPr>
              <w:t>0,733</w:t>
            </w:r>
          </w:p>
        </w:tc>
        <w:tc>
          <w:tcPr>
            <w:tcW w:w="270" w:type="dxa"/>
            <w:shd w:val="clear" w:color="auto" w:fill="auto"/>
          </w:tcPr>
          <w:p w14:paraId="0A46898F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17E7B3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399,852</w:t>
            </w:r>
          </w:p>
        </w:tc>
        <w:tc>
          <w:tcPr>
            <w:tcW w:w="270" w:type="dxa"/>
            <w:shd w:val="clear" w:color="auto" w:fill="auto"/>
          </w:tcPr>
          <w:p w14:paraId="63209312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B6F998" w14:textId="77777777" w:rsidR="008E3248" w:rsidRPr="00D533B8" w:rsidRDefault="00FF042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377,585</w:t>
            </w:r>
          </w:p>
        </w:tc>
        <w:tc>
          <w:tcPr>
            <w:tcW w:w="270" w:type="dxa"/>
            <w:shd w:val="clear" w:color="auto" w:fill="auto"/>
          </w:tcPr>
          <w:p w14:paraId="4D92372D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5B9608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396,362</w:t>
            </w:r>
          </w:p>
        </w:tc>
      </w:tr>
      <w:tr w:rsidR="008E3248" w:rsidRPr="00D533B8" w14:paraId="3031F011" w14:textId="77777777" w:rsidTr="009723AA">
        <w:tc>
          <w:tcPr>
            <w:tcW w:w="3762" w:type="dxa"/>
            <w:shd w:val="clear" w:color="auto" w:fill="auto"/>
          </w:tcPr>
          <w:p w14:paraId="7DA94567" w14:textId="77777777" w:rsidR="008E3248" w:rsidRPr="00D533B8" w:rsidRDefault="008E3248" w:rsidP="008E3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260" w:type="dxa"/>
            <w:shd w:val="clear" w:color="auto" w:fill="auto"/>
          </w:tcPr>
          <w:p w14:paraId="61D8833E" w14:textId="727EEE94" w:rsidR="008E3248" w:rsidRPr="00D533B8" w:rsidRDefault="006F5A6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345ED9"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70" w:type="dxa"/>
            <w:shd w:val="clear" w:color="auto" w:fill="auto"/>
          </w:tcPr>
          <w:p w14:paraId="4A2FC10F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0E26A1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214,508</w:t>
            </w:r>
          </w:p>
        </w:tc>
        <w:tc>
          <w:tcPr>
            <w:tcW w:w="270" w:type="dxa"/>
            <w:shd w:val="clear" w:color="auto" w:fill="auto"/>
          </w:tcPr>
          <w:p w14:paraId="2AECC196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CB5BD3" w14:textId="77777777" w:rsidR="008E3248" w:rsidRPr="00D533B8" w:rsidRDefault="00FF042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265,762</w:t>
            </w:r>
          </w:p>
        </w:tc>
        <w:tc>
          <w:tcPr>
            <w:tcW w:w="270" w:type="dxa"/>
            <w:shd w:val="clear" w:color="auto" w:fill="auto"/>
          </w:tcPr>
          <w:p w14:paraId="2F8EA0AB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B692FF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214,344</w:t>
            </w:r>
          </w:p>
        </w:tc>
      </w:tr>
      <w:tr w:rsidR="008E3248" w:rsidRPr="00D533B8" w14:paraId="6E7AC361" w14:textId="77777777" w:rsidTr="009723AA">
        <w:tc>
          <w:tcPr>
            <w:tcW w:w="3762" w:type="dxa"/>
            <w:shd w:val="clear" w:color="auto" w:fill="auto"/>
          </w:tcPr>
          <w:p w14:paraId="06D39532" w14:textId="77777777" w:rsidR="008E3248" w:rsidRPr="00D533B8" w:rsidRDefault="008E3248" w:rsidP="008E3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7E0F4A8B" w14:textId="51DE0320" w:rsidR="008E3248" w:rsidRPr="00D533B8" w:rsidRDefault="006F5A6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191,273</w:t>
            </w:r>
          </w:p>
        </w:tc>
        <w:tc>
          <w:tcPr>
            <w:tcW w:w="270" w:type="dxa"/>
            <w:shd w:val="clear" w:color="auto" w:fill="auto"/>
          </w:tcPr>
          <w:p w14:paraId="2BABBD38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86D798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160,867</w:t>
            </w:r>
          </w:p>
        </w:tc>
        <w:tc>
          <w:tcPr>
            <w:tcW w:w="270" w:type="dxa"/>
            <w:shd w:val="clear" w:color="auto" w:fill="auto"/>
          </w:tcPr>
          <w:p w14:paraId="2E09E2A6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48BAAB" w14:textId="77777777" w:rsidR="008E3248" w:rsidRPr="00D533B8" w:rsidRDefault="00FF042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169,335</w:t>
            </w:r>
          </w:p>
        </w:tc>
        <w:tc>
          <w:tcPr>
            <w:tcW w:w="270" w:type="dxa"/>
            <w:shd w:val="clear" w:color="auto" w:fill="auto"/>
          </w:tcPr>
          <w:p w14:paraId="1D2E0D16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B8CC1A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159,843</w:t>
            </w:r>
          </w:p>
        </w:tc>
      </w:tr>
      <w:tr w:rsidR="007862BB" w:rsidRPr="00D533B8" w14:paraId="2548001A" w14:textId="77777777" w:rsidTr="009723AA">
        <w:tc>
          <w:tcPr>
            <w:tcW w:w="3762" w:type="dxa"/>
            <w:shd w:val="clear" w:color="auto" w:fill="auto"/>
          </w:tcPr>
          <w:p w14:paraId="731249E6" w14:textId="749CC27F" w:rsidR="007862BB" w:rsidRPr="00D533B8" w:rsidRDefault="007862BB" w:rsidP="008E32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</w:t>
            </w:r>
          </w:p>
        </w:tc>
        <w:tc>
          <w:tcPr>
            <w:tcW w:w="1260" w:type="dxa"/>
            <w:shd w:val="clear" w:color="auto" w:fill="auto"/>
          </w:tcPr>
          <w:p w14:paraId="1FA9E6BB" w14:textId="0FAF4A80" w:rsidR="007862BB" w:rsidRDefault="007862B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129,457</w:t>
            </w:r>
          </w:p>
        </w:tc>
        <w:tc>
          <w:tcPr>
            <w:tcW w:w="270" w:type="dxa"/>
            <w:shd w:val="clear" w:color="auto" w:fill="auto"/>
          </w:tcPr>
          <w:p w14:paraId="5405563F" w14:textId="77777777" w:rsidR="007862BB" w:rsidRPr="00D533B8" w:rsidRDefault="007862B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CA7F35" w14:textId="59722874" w:rsidR="007862BB" w:rsidRDefault="00E91617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,057</w:t>
            </w:r>
          </w:p>
        </w:tc>
        <w:tc>
          <w:tcPr>
            <w:tcW w:w="270" w:type="dxa"/>
            <w:shd w:val="clear" w:color="auto" w:fill="auto"/>
          </w:tcPr>
          <w:p w14:paraId="527F09AA" w14:textId="77777777" w:rsidR="007862BB" w:rsidRPr="00D533B8" w:rsidRDefault="007862B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A2B0DF" w14:textId="1C6CF0CF" w:rsidR="007862BB" w:rsidRDefault="007862B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129,457</w:t>
            </w:r>
          </w:p>
        </w:tc>
        <w:tc>
          <w:tcPr>
            <w:tcW w:w="270" w:type="dxa"/>
            <w:shd w:val="clear" w:color="auto" w:fill="auto"/>
          </w:tcPr>
          <w:p w14:paraId="72684D59" w14:textId="77777777" w:rsidR="007862BB" w:rsidRPr="00D533B8" w:rsidRDefault="007862B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6C56BB" w14:textId="1BBEDACA" w:rsidR="007862BB" w:rsidRDefault="00E91617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94,057</w:t>
            </w:r>
          </w:p>
        </w:tc>
      </w:tr>
      <w:tr w:rsidR="008E3248" w:rsidRPr="00D533B8" w14:paraId="4D7260E4" w14:textId="77777777" w:rsidTr="009723AA">
        <w:tc>
          <w:tcPr>
            <w:tcW w:w="3762" w:type="dxa"/>
            <w:shd w:val="clear" w:color="auto" w:fill="auto"/>
          </w:tcPr>
          <w:p w14:paraId="76A65A71" w14:textId="77777777" w:rsidR="008E3248" w:rsidRPr="00D533B8" w:rsidRDefault="008E3248" w:rsidP="008E3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260" w:type="dxa"/>
            <w:shd w:val="clear" w:color="auto" w:fill="auto"/>
          </w:tcPr>
          <w:p w14:paraId="66E8AB24" w14:textId="117BB511" w:rsidR="008E3248" w:rsidRPr="00D533B8" w:rsidRDefault="006F5A6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113,388</w:t>
            </w:r>
          </w:p>
        </w:tc>
        <w:tc>
          <w:tcPr>
            <w:tcW w:w="270" w:type="dxa"/>
            <w:shd w:val="clear" w:color="auto" w:fill="auto"/>
          </w:tcPr>
          <w:p w14:paraId="06FA7B4B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589F59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101,024</w:t>
            </w:r>
          </w:p>
        </w:tc>
        <w:tc>
          <w:tcPr>
            <w:tcW w:w="270" w:type="dxa"/>
            <w:shd w:val="clear" w:color="auto" w:fill="auto"/>
          </w:tcPr>
          <w:p w14:paraId="2CE5EE87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FC78AE" w14:textId="77777777" w:rsidR="008E3248" w:rsidRPr="00D533B8" w:rsidRDefault="00FF042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107,866</w:t>
            </w:r>
          </w:p>
        </w:tc>
        <w:tc>
          <w:tcPr>
            <w:tcW w:w="270" w:type="dxa"/>
            <w:shd w:val="clear" w:color="auto" w:fill="auto"/>
          </w:tcPr>
          <w:p w14:paraId="6FAE5132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6DEEE4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100,910</w:t>
            </w:r>
          </w:p>
        </w:tc>
      </w:tr>
      <w:tr w:rsidR="008E3248" w:rsidRPr="00D533B8" w14:paraId="27B8D600" w14:textId="77777777" w:rsidTr="009723AA">
        <w:tc>
          <w:tcPr>
            <w:tcW w:w="3762" w:type="dxa"/>
            <w:shd w:val="clear" w:color="auto" w:fill="auto"/>
          </w:tcPr>
          <w:p w14:paraId="37FBF048" w14:textId="77777777" w:rsidR="008E3248" w:rsidRPr="00D533B8" w:rsidRDefault="008E3248" w:rsidP="008E3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573DD1BF" w14:textId="34B4A71C" w:rsidR="008E3248" w:rsidRPr="00D533B8" w:rsidRDefault="006F5A6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86,179</w:t>
            </w:r>
          </w:p>
        </w:tc>
        <w:tc>
          <w:tcPr>
            <w:tcW w:w="270" w:type="dxa"/>
            <w:shd w:val="clear" w:color="auto" w:fill="auto"/>
          </w:tcPr>
          <w:p w14:paraId="79A4732F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E3DA5F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66,493</w:t>
            </w:r>
          </w:p>
        </w:tc>
        <w:tc>
          <w:tcPr>
            <w:tcW w:w="270" w:type="dxa"/>
            <w:shd w:val="clear" w:color="auto" w:fill="auto"/>
          </w:tcPr>
          <w:p w14:paraId="243D3193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A39DAE" w14:textId="77777777" w:rsidR="008E3248" w:rsidRPr="00D533B8" w:rsidRDefault="00FF042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70,865</w:t>
            </w:r>
          </w:p>
        </w:tc>
        <w:tc>
          <w:tcPr>
            <w:tcW w:w="270" w:type="dxa"/>
            <w:shd w:val="clear" w:color="auto" w:fill="auto"/>
          </w:tcPr>
          <w:p w14:paraId="51E50EC7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74B7B7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66,454</w:t>
            </w:r>
          </w:p>
        </w:tc>
      </w:tr>
      <w:tr w:rsidR="008E3248" w:rsidRPr="00D533B8" w14:paraId="78309D14" w14:textId="77777777" w:rsidTr="009723AA">
        <w:tc>
          <w:tcPr>
            <w:tcW w:w="3762" w:type="dxa"/>
            <w:shd w:val="clear" w:color="auto" w:fill="auto"/>
          </w:tcPr>
          <w:p w14:paraId="78F694C4" w14:textId="77777777" w:rsidR="008E3248" w:rsidRPr="00D533B8" w:rsidRDefault="008E3248" w:rsidP="008E3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B60A15" w14:textId="2BE4BBFC" w:rsidR="008E3248" w:rsidRPr="00D533B8" w:rsidRDefault="007862B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193,403</w:t>
            </w:r>
          </w:p>
        </w:tc>
        <w:tc>
          <w:tcPr>
            <w:tcW w:w="270" w:type="dxa"/>
            <w:shd w:val="clear" w:color="auto" w:fill="auto"/>
          </w:tcPr>
          <w:p w14:paraId="30AD8A3E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9D325C" w14:textId="3B26D650" w:rsidR="008E3248" w:rsidRPr="00D533B8" w:rsidRDefault="00E91617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170,377</w:t>
            </w:r>
          </w:p>
        </w:tc>
        <w:tc>
          <w:tcPr>
            <w:tcW w:w="270" w:type="dxa"/>
            <w:shd w:val="clear" w:color="auto" w:fill="auto"/>
          </w:tcPr>
          <w:p w14:paraId="05A1B1FE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360417" w14:textId="25C3D368" w:rsidR="008E3248" w:rsidRPr="00D533B8" w:rsidRDefault="00F47C65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173,758</w:t>
            </w:r>
          </w:p>
        </w:tc>
        <w:tc>
          <w:tcPr>
            <w:tcW w:w="270" w:type="dxa"/>
            <w:shd w:val="clear" w:color="auto" w:fill="auto"/>
          </w:tcPr>
          <w:p w14:paraId="5E479D47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98C19" w14:textId="22379AEA" w:rsidR="008E3248" w:rsidRPr="00D533B8" w:rsidRDefault="00E91617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187,939</w:t>
            </w:r>
          </w:p>
        </w:tc>
      </w:tr>
      <w:tr w:rsidR="008E3248" w:rsidRPr="00D533B8" w14:paraId="2936EFFB" w14:textId="77777777" w:rsidTr="009723AA">
        <w:trPr>
          <w:trHeight w:val="847"/>
        </w:trPr>
        <w:tc>
          <w:tcPr>
            <w:tcW w:w="3762" w:type="dxa"/>
            <w:shd w:val="clear" w:color="auto" w:fill="auto"/>
          </w:tcPr>
          <w:p w14:paraId="7C070E29" w14:textId="77777777" w:rsidR="008E3248" w:rsidRPr="00D533B8" w:rsidRDefault="008E3248" w:rsidP="008E324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ต้นทุนในการจัดจำหน่าย</w:t>
            </w:r>
          </w:p>
          <w:p w14:paraId="35B72B83" w14:textId="77777777" w:rsidR="008E3248" w:rsidRPr="00D533B8" w:rsidRDefault="008E3248" w:rsidP="008E324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4A03D" w14:textId="77777777" w:rsidR="00172057" w:rsidRDefault="00172057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0D1ABA" w14:textId="29ED72DE" w:rsidR="006F5A61" w:rsidRPr="00D533B8" w:rsidRDefault="006F5A61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2,86</w:t>
            </w:r>
            <w:r w:rsidR="00E91617">
              <w:rPr>
                <w:rFonts w:ascii="Angsana New" w:hAnsi="Angsana New"/>
                <w:b/>
                <w:bCs/>
                <w:sz w:val="30"/>
                <w:szCs w:val="30"/>
              </w:rPr>
              <w:t>4,656</w:t>
            </w:r>
          </w:p>
        </w:tc>
        <w:tc>
          <w:tcPr>
            <w:tcW w:w="270" w:type="dxa"/>
            <w:shd w:val="clear" w:color="auto" w:fill="auto"/>
          </w:tcPr>
          <w:p w14:paraId="44C73F1E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D2ACE" w14:textId="77777777" w:rsidR="008E324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BEFF090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2,448,788</w:t>
            </w:r>
          </w:p>
        </w:tc>
        <w:tc>
          <w:tcPr>
            <w:tcW w:w="270" w:type="dxa"/>
            <w:shd w:val="clear" w:color="auto" w:fill="auto"/>
          </w:tcPr>
          <w:p w14:paraId="5EEC81FA" w14:textId="77777777" w:rsidR="008E3248" w:rsidRPr="00D533B8" w:rsidRDefault="008E3248" w:rsidP="008E324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34078" w14:textId="77777777" w:rsidR="008E324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90CFD9B" w14:textId="77777777" w:rsidR="00FF042B" w:rsidRPr="00D533B8" w:rsidRDefault="00FF042B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2,610,691</w:t>
            </w:r>
          </w:p>
        </w:tc>
        <w:tc>
          <w:tcPr>
            <w:tcW w:w="270" w:type="dxa"/>
            <w:shd w:val="clear" w:color="auto" w:fill="auto"/>
          </w:tcPr>
          <w:p w14:paraId="6269FE1F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6CACC" w14:textId="77777777" w:rsidR="008E324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DEBE4B" w14:textId="77777777" w:rsidR="008E3248" w:rsidRPr="00D533B8" w:rsidRDefault="008E324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896</w:t>
            </w:r>
          </w:p>
        </w:tc>
      </w:tr>
    </w:tbl>
    <w:p w14:paraId="3BA13485" w14:textId="77777777" w:rsidR="0007316F" w:rsidRPr="007C6338" w:rsidRDefault="0007316F" w:rsidP="00073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689EF8" w14:textId="77777777" w:rsidR="00760FB7" w:rsidRPr="00913A42" w:rsidRDefault="005B3B34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</w:t>
      </w:r>
    </w:p>
    <w:p w14:paraId="72A762F6" w14:textId="77777777" w:rsidR="005B3B34" w:rsidRPr="007C6338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43"/>
        <w:gridCol w:w="270"/>
        <w:gridCol w:w="1197"/>
        <w:gridCol w:w="270"/>
        <w:gridCol w:w="1173"/>
      </w:tblGrid>
      <w:tr w:rsidR="00C402E0" w:rsidRPr="00D533B8" w14:paraId="59BC8D2B" w14:textId="77777777" w:rsidTr="005325FC">
        <w:trPr>
          <w:tblHeader/>
        </w:trPr>
        <w:tc>
          <w:tcPr>
            <w:tcW w:w="3780" w:type="dxa"/>
          </w:tcPr>
          <w:p w14:paraId="1A8C7387" w14:textId="77777777" w:rsidR="00C402E0" w:rsidRPr="00D533B8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73" w:type="dxa"/>
            <w:gridSpan w:val="3"/>
          </w:tcPr>
          <w:p w14:paraId="1938B4C6" w14:textId="77777777" w:rsidR="00C402E0" w:rsidRPr="00D533B8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7BC248" w14:textId="77777777" w:rsidR="00C402E0" w:rsidRPr="00D533B8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</w:tcPr>
          <w:p w14:paraId="39D92065" w14:textId="77777777" w:rsidR="00C402E0" w:rsidRPr="00D533B8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02E0" w:rsidRPr="00D533B8" w14:paraId="2CFCC5A0" w14:textId="77777777" w:rsidTr="005325FC">
        <w:trPr>
          <w:tblHeader/>
        </w:trPr>
        <w:tc>
          <w:tcPr>
            <w:tcW w:w="3780" w:type="dxa"/>
          </w:tcPr>
          <w:p w14:paraId="31809997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11012" w14:textId="77777777" w:rsidR="00C402E0" w:rsidRPr="00D533B8" w:rsidRDefault="00C402E0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70" w:type="dxa"/>
          </w:tcPr>
          <w:p w14:paraId="312250B1" w14:textId="77777777" w:rsidR="00C402E0" w:rsidRPr="00D533B8" w:rsidRDefault="00C402E0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</w:tcPr>
          <w:p w14:paraId="0C7E5B17" w14:textId="77777777" w:rsidR="00C402E0" w:rsidRPr="00D533B8" w:rsidRDefault="00C402E0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270" w:type="dxa"/>
          </w:tcPr>
          <w:p w14:paraId="66792B17" w14:textId="77777777" w:rsidR="00C402E0" w:rsidRPr="00D533B8" w:rsidRDefault="00C402E0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</w:tcPr>
          <w:p w14:paraId="5176F1DD" w14:textId="77777777" w:rsidR="00C402E0" w:rsidRPr="00D533B8" w:rsidRDefault="00C402E0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70" w:type="dxa"/>
          </w:tcPr>
          <w:p w14:paraId="5B298353" w14:textId="77777777" w:rsidR="00C402E0" w:rsidRPr="00D533B8" w:rsidRDefault="00C402E0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3" w:type="dxa"/>
          </w:tcPr>
          <w:p w14:paraId="629FF166" w14:textId="77777777" w:rsidR="00C402E0" w:rsidRPr="00D533B8" w:rsidRDefault="00C402E0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533B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</w:tr>
      <w:tr w:rsidR="00C402E0" w:rsidRPr="00D533B8" w14:paraId="12B96DF4" w14:textId="77777777" w:rsidTr="005325FC">
        <w:trPr>
          <w:tblHeader/>
        </w:trPr>
        <w:tc>
          <w:tcPr>
            <w:tcW w:w="3780" w:type="dxa"/>
          </w:tcPr>
          <w:p w14:paraId="7836505B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3" w:type="dxa"/>
            <w:gridSpan w:val="7"/>
          </w:tcPr>
          <w:p w14:paraId="56B5ACF7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02E0" w:rsidRPr="00D533B8" w14:paraId="7D31C26D" w14:textId="77777777" w:rsidTr="005325FC">
        <w:tc>
          <w:tcPr>
            <w:tcW w:w="3780" w:type="dxa"/>
          </w:tcPr>
          <w:p w14:paraId="6EBBE488" w14:textId="77777777" w:rsidR="00C402E0" w:rsidRPr="007B44F0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4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</w:tcPr>
          <w:p w14:paraId="393B2CC5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142AE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32D7E122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4999D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E5E1B8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126D7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50BB52A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402E0" w:rsidRPr="00D533B8" w14:paraId="453FF142" w14:textId="77777777" w:rsidTr="005325FC">
        <w:tc>
          <w:tcPr>
            <w:tcW w:w="3780" w:type="dxa"/>
          </w:tcPr>
          <w:p w14:paraId="78FCDC4F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260" w:type="dxa"/>
            <w:shd w:val="clear" w:color="auto" w:fill="auto"/>
          </w:tcPr>
          <w:p w14:paraId="179CC7B3" w14:textId="11C645E6" w:rsidR="00C402E0" w:rsidRPr="00D533B8" w:rsidRDefault="00FE3B35" w:rsidP="0053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  <w:r w:rsidR="005325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14:paraId="74A5E163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AC4781F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88,95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E40F920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A245DA" w14:textId="77777777" w:rsidR="00C402E0" w:rsidRPr="00D533B8" w:rsidRDefault="00096FD8" w:rsidP="0009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102,370</w:t>
            </w:r>
          </w:p>
        </w:tc>
        <w:tc>
          <w:tcPr>
            <w:tcW w:w="270" w:type="dxa"/>
          </w:tcPr>
          <w:p w14:paraId="755E6E2B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B56DBE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C402E0" w:rsidRPr="00D533B8" w14:paraId="457039D1" w14:textId="77777777" w:rsidTr="005325FC">
        <w:tc>
          <w:tcPr>
            <w:tcW w:w="3780" w:type="dxa"/>
          </w:tcPr>
          <w:p w14:paraId="411745A5" w14:textId="3449B6F1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ที่บัน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ทึกต่ำไป</w:t>
            </w:r>
            <w:r w:rsidR="003930BB">
              <w:rPr>
                <w:rFonts w:ascii="Angsana New" w:hAnsi="Angsana New" w:hint="cs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D7AE86" w14:textId="21DE4C21" w:rsidR="00C402E0" w:rsidRPr="00D533B8" w:rsidRDefault="005325FC" w:rsidP="0053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(363)</w:t>
            </w:r>
          </w:p>
        </w:tc>
        <w:tc>
          <w:tcPr>
            <w:tcW w:w="270" w:type="dxa"/>
          </w:tcPr>
          <w:p w14:paraId="514F0D84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0C65BB1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34B86DDE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25BABF3" w14:textId="77777777" w:rsidR="00C402E0" w:rsidRPr="00D533B8" w:rsidRDefault="00096FD8" w:rsidP="0009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(363)</w:t>
            </w:r>
          </w:p>
        </w:tc>
        <w:tc>
          <w:tcPr>
            <w:tcW w:w="270" w:type="dxa"/>
          </w:tcPr>
          <w:p w14:paraId="31E05C00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73633DC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C402E0" w:rsidRPr="00D533B8" w14:paraId="0DBCADD3" w14:textId="77777777" w:rsidTr="005325FC">
        <w:tc>
          <w:tcPr>
            <w:tcW w:w="3780" w:type="dxa"/>
          </w:tcPr>
          <w:p w14:paraId="7D66D7EB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66022" w14:textId="464CF7AB" w:rsidR="00C402E0" w:rsidRPr="00D533B8" w:rsidRDefault="005325FC" w:rsidP="0053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101,876</w:t>
            </w:r>
          </w:p>
        </w:tc>
        <w:tc>
          <w:tcPr>
            <w:tcW w:w="270" w:type="dxa"/>
          </w:tcPr>
          <w:p w14:paraId="7152EBAA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527C794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</w:t>
            </w:r>
          </w:p>
        </w:tc>
        <w:tc>
          <w:tcPr>
            <w:tcW w:w="270" w:type="dxa"/>
          </w:tcPr>
          <w:p w14:paraId="3220451E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B086D43" w14:textId="77777777" w:rsidR="00C402E0" w:rsidRPr="00D533B8" w:rsidRDefault="00096FD8" w:rsidP="0009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102,007</w:t>
            </w:r>
          </w:p>
        </w:tc>
        <w:tc>
          <w:tcPr>
            <w:tcW w:w="270" w:type="dxa"/>
          </w:tcPr>
          <w:p w14:paraId="2D546341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19708C22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89,00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C402E0" w:rsidRPr="00D533B8" w14:paraId="64AE0D39" w14:textId="77777777" w:rsidTr="005325FC">
        <w:tc>
          <w:tcPr>
            <w:tcW w:w="3780" w:type="dxa"/>
          </w:tcPr>
          <w:p w14:paraId="1A653758" w14:textId="77777777" w:rsidR="00C402E0" w:rsidRPr="007B44F0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7B44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3808ED95" w14:textId="77777777" w:rsidR="00C402E0" w:rsidRPr="00D533B8" w:rsidRDefault="00C402E0" w:rsidP="0053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F32F6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5A2EC4C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FECCA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33BB84E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A67A6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070094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2E0" w:rsidRPr="00D533B8" w14:paraId="37ECDAF6" w14:textId="77777777" w:rsidTr="005325FC">
        <w:tc>
          <w:tcPr>
            <w:tcW w:w="3780" w:type="dxa"/>
          </w:tcPr>
          <w:p w14:paraId="043E2D49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5BFA5F" w14:textId="3552D89E" w:rsidR="00C402E0" w:rsidRPr="00D533B8" w:rsidRDefault="005325FC" w:rsidP="0053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(1,865)</w:t>
            </w:r>
          </w:p>
        </w:tc>
        <w:tc>
          <w:tcPr>
            <w:tcW w:w="270" w:type="dxa"/>
          </w:tcPr>
          <w:p w14:paraId="43A0F8D6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176F9EB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5E6D7C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D9B01F7" w14:textId="77777777" w:rsidR="00C402E0" w:rsidRPr="00D533B8" w:rsidRDefault="00096FD8" w:rsidP="0009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(2,260)</w:t>
            </w:r>
          </w:p>
        </w:tc>
        <w:tc>
          <w:tcPr>
            <w:tcW w:w="270" w:type="dxa"/>
          </w:tcPr>
          <w:p w14:paraId="6EA74B5A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302A7D2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402E0" w:rsidRPr="00D533B8" w14:paraId="65C84D00" w14:textId="77777777" w:rsidTr="005325FC">
        <w:tc>
          <w:tcPr>
            <w:tcW w:w="3780" w:type="dxa"/>
          </w:tcPr>
          <w:p w14:paraId="1498E7A3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B0AA4" w14:textId="1D2526EB" w:rsidR="00C402E0" w:rsidRPr="007C6338" w:rsidRDefault="005325FC" w:rsidP="0053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(1,865)</w:t>
            </w:r>
          </w:p>
        </w:tc>
        <w:tc>
          <w:tcPr>
            <w:tcW w:w="270" w:type="dxa"/>
          </w:tcPr>
          <w:p w14:paraId="61D418C8" w14:textId="77777777" w:rsidR="00C402E0" w:rsidRPr="007C633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0C79D61" w14:textId="77777777" w:rsidR="00C402E0" w:rsidRPr="007C633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6338">
              <w:rPr>
                <w:rFonts w:ascii="Angsana New" w:hAnsi="Angsana New"/>
                <w:b/>
                <w:bCs/>
                <w:sz w:val="30"/>
                <w:szCs w:val="30"/>
              </w:rPr>
              <w:t>(3,39</w:t>
            </w:r>
            <w:r w:rsidRPr="007C6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7C633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ED5B38" w14:textId="77777777" w:rsidR="00C402E0" w:rsidRPr="007C633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14A09" w14:textId="77777777" w:rsidR="00C402E0" w:rsidRPr="00096FD8" w:rsidRDefault="00096FD8" w:rsidP="0009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6FD8">
              <w:rPr>
                <w:rFonts w:ascii="Angsana New" w:hAnsi="Angsana New"/>
                <w:b/>
                <w:bCs/>
                <w:sz w:val="30"/>
                <w:szCs w:val="30"/>
              </w:rPr>
              <w:t>(2,260)</w:t>
            </w:r>
          </w:p>
        </w:tc>
        <w:tc>
          <w:tcPr>
            <w:tcW w:w="270" w:type="dxa"/>
          </w:tcPr>
          <w:p w14:paraId="38121B2E" w14:textId="77777777" w:rsidR="00C402E0" w:rsidRPr="007C633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9A97A5F" w14:textId="77777777" w:rsidR="00C402E0" w:rsidRPr="007C633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6338">
              <w:rPr>
                <w:rFonts w:ascii="Angsana New" w:hAnsi="Angsana New"/>
                <w:b/>
                <w:bCs/>
                <w:sz w:val="30"/>
                <w:szCs w:val="30"/>
              </w:rPr>
              <w:t>(3,39</w:t>
            </w:r>
            <w:r w:rsidRPr="007C6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7C633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402E0" w:rsidRPr="00D533B8" w14:paraId="152BDDD6" w14:textId="77777777" w:rsidTr="005325FC">
        <w:tc>
          <w:tcPr>
            <w:tcW w:w="3780" w:type="dxa"/>
          </w:tcPr>
          <w:p w14:paraId="503EE592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9F373" w14:textId="75A6DACF" w:rsidR="00C402E0" w:rsidRPr="00D533B8" w:rsidRDefault="005325FC" w:rsidP="0053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100,011</w:t>
            </w:r>
          </w:p>
        </w:tc>
        <w:tc>
          <w:tcPr>
            <w:tcW w:w="270" w:type="dxa"/>
          </w:tcPr>
          <w:p w14:paraId="6AFD3B59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FDAA47F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85,627</w:t>
            </w:r>
          </w:p>
        </w:tc>
        <w:tc>
          <w:tcPr>
            <w:tcW w:w="270" w:type="dxa"/>
          </w:tcPr>
          <w:p w14:paraId="51E543A0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3602066" w14:textId="77777777" w:rsidR="00C402E0" w:rsidRPr="00096FD8" w:rsidRDefault="00096FD8" w:rsidP="0009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6FD8">
              <w:rPr>
                <w:rFonts w:ascii="Angsana New" w:hAnsi="Angsana New"/>
                <w:b/>
                <w:bCs/>
                <w:sz w:val="30"/>
                <w:szCs w:val="30"/>
              </w:rPr>
              <w:t>99,747</w:t>
            </w:r>
          </w:p>
        </w:tc>
        <w:tc>
          <w:tcPr>
            <w:tcW w:w="270" w:type="dxa"/>
          </w:tcPr>
          <w:p w14:paraId="79C7C9A2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08F513A" w14:textId="77777777" w:rsidR="00C402E0" w:rsidRPr="00D533B8" w:rsidRDefault="00C402E0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85,609</w:t>
            </w:r>
          </w:p>
        </w:tc>
      </w:tr>
    </w:tbl>
    <w:p w14:paraId="3903FABF" w14:textId="77777777" w:rsidR="005325FC" w:rsidRDefault="005325FC"/>
    <w:tbl>
      <w:tblPr>
        <w:tblW w:w="936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3"/>
      </w:tblGrid>
      <w:tr w:rsidR="00F349BE" w:rsidRPr="00D533B8" w14:paraId="002D9CAB" w14:textId="77777777" w:rsidTr="005325FC">
        <w:trPr>
          <w:cantSplit/>
          <w:trHeight w:hRule="exact" w:val="360"/>
        </w:trPr>
        <w:tc>
          <w:tcPr>
            <w:tcW w:w="2970" w:type="dxa"/>
          </w:tcPr>
          <w:p w14:paraId="0780515F" w14:textId="0F6BE384" w:rsidR="00F349BE" w:rsidRPr="00D533B8" w:rsidRDefault="00F349BE" w:rsidP="00A859C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ab/>
            </w:r>
          </w:p>
        </w:tc>
        <w:tc>
          <w:tcPr>
            <w:tcW w:w="6393" w:type="dxa"/>
            <w:gridSpan w:val="11"/>
          </w:tcPr>
          <w:p w14:paraId="60BE50C6" w14:textId="77777777" w:rsidR="00F349BE" w:rsidRPr="00D533B8" w:rsidRDefault="00F349BE" w:rsidP="00A859C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349BE" w:rsidRPr="00D533B8" w14:paraId="7A4828AC" w14:textId="77777777" w:rsidTr="005325FC">
        <w:trPr>
          <w:cantSplit/>
          <w:trHeight w:hRule="exact" w:val="360"/>
        </w:trPr>
        <w:tc>
          <w:tcPr>
            <w:tcW w:w="2970" w:type="dxa"/>
          </w:tcPr>
          <w:p w14:paraId="70DFEC56" w14:textId="3A4CE719" w:rsidR="00F349BE" w:rsidRPr="00D533B8" w:rsidRDefault="00F349BE" w:rsidP="00A859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97AA37E" w14:textId="77777777" w:rsidR="00F349BE" w:rsidRPr="00D533B8" w:rsidRDefault="00F349BE" w:rsidP="00BB2B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 w:rsidR="00A859C9" w:rsidRPr="00D533B8">
              <w:rPr>
                <w:rFonts w:ascii="Angsana New" w:hAnsi="Angsana New"/>
                <w:sz w:val="30"/>
                <w:szCs w:val="30"/>
              </w:rPr>
              <w:t>6</w:t>
            </w:r>
            <w:r w:rsidR="001851D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50DEF190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3" w:type="dxa"/>
            <w:gridSpan w:val="5"/>
          </w:tcPr>
          <w:p w14:paraId="13E60485" w14:textId="77777777" w:rsidR="00F349BE" w:rsidRPr="00D533B8" w:rsidRDefault="0088437B" w:rsidP="00BB2BF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 w:rsidR="00BB2BFC">
              <w:rPr>
                <w:rFonts w:ascii="Angsana New" w:hAnsi="Angsana New"/>
                <w:sz w:val="30"/>
                <w:szCs w:val="30"/>
              </w:rPr>
              <w:t>6</w:t>
            </w:r>
            <w:r w:rsidR="001851D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F349BE" w:rsidRPr="00D533B8" w14:paraId="492E90D3" w14:textId="77777777" w:rsidTr="005325FC">
        <w:trPr>
          <w:cantSplit/>
        </w:trPr>
        <w:tc>
          <w:tcPr>
            <w:tcW w:w="2970" w:type="dxa"/>
          </w:tcPr>
          <w:p w14:paraId="01FEA3D3" w14:textId="77777777" w:rsidR="00F349BE" w:rsidRDefault="00F349BE" w:rsidP="00A859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C3D55E9" w14:textId="77777777" w:rsidR="003930BB" w:rsidRDefault="003930BB" w:rsidP="00A859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D4D3DD4" w14:textId="55843FF9" w:rsidR="003930BB" w:rsidRPr="003930BB" w:rsidRDefault="003930BB" w:rsidP="00A859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30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5749C4DB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4411F367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FB39B31" w14:textId="77777777" w:rsidR="00F349BE" w:rsidRPr="00D533B8" w:rsidRDefault="00F349BE" w:rsidP="00A859C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55B2C5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AB7EEBA" w14:textId="77777777" w:rsidR="00F349BE" w:rsidRPr="00D533B8" w:rsidRDefault="00F349BE" w:rsidP="00A859C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4E5A7D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1F2769B" w14:textId="77777777" w:rsidR="00F349BE" w:rsidRPr="00D533B8" w:rsidRDefault="00F349BE" w:rsidP="00A859C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BCE244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224108E5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FF09E4" w14:textId="77777777" w:rsidR="00F349BE" w:rsidRPr="00D533B8" w:rsidRDefault="00F349BE" w:rsidP="00A859C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2B3B5B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790EF7E" w14:textId="77777777" w:rsidR="00F349BE" w:rsidRPr="00D533B8" w:rsidRDefault="00F349BE" w:rsidP="00A859C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1E40A205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0946D36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349BE" w:rsidRPr="00D533B8" w14:paraId="5306F91F" w14:textId="77777777" w:rsidTr="005325FC">
        <w:trPr>
          <w:cantSplit/>
          <w:trHeight w:hRule="exact" w:val="360"/>
        </w:trPr>
        <w:tc>
          <w:tcPr>
            <w:tcW w:w="2970" w:type="dxa"/>
          </w:tcPr>
          <w:p w14:paraId="1A76D130" w14:textId="77777777" w:rsidR="00F349BE" w:rsidRPr="00D533B8" w:rsidRDefault="00F349BE" w:rsidP="00A859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3" w:type="dxa"/>
            <w:gridSpan w:val="11"/>
          </w:tcPr>
          <w:p w14:paraId="5B43CC71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930BB" w:rsidRPr="00D533B8" w14:paraId="006A5759" w14:textId="77777777" w:rsidTr="005325FC">
        <w:trPr>
          <w:cantSplit/>
        </w:trPr>
        <w:tc>
          <w:tcPr>
            <w:tcW w:w="2970" w:type="dxa"/>
          </w:tcPr>
          <w:p w14:paraId="79CAE5A0" w14:textId="12092FD9" w:rsidR="003930BB" w:rsidRPr="003930BB" w:rsidRDefault="003930BB" w:rsidP="001851D1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930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77D82C86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310532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A11405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8A013F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5EAA46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B717D8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61AA031" w14:textId="77777777" w:rsidR="003930BB" w:rsidRPr="001851D1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807920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B3AE3F" w14:textId="77777777" w:rsidR="003930BB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3076D6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14:paraId="074BC251" w14:textId="77777777" w:rsidR="003930BB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9EC" w:rsidRPr="00D533B8" w14:paraId="70ED5678" w14:textId="77777777" w:rsidTr="005325FC">
        <w:trPr>
          <w:cantSplit/>
        </w:trPr>
        <w:tc>
          <w:tcPr>
            <w:tcW w:w="2970" w:type="dxa"/>
          </w:tcPr>
          <w:p w14:paraId="4D8FED95" w14:textId="77777777" w:rsidR="008F69EC" w:rsidRPr="00D533B8" w:rsidRDefault="008F69EC" w:rsidP="008F69EC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C37490" w14:textId="77777777" w:rsidR="008F69EC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59A465F" w14:textId="375BA93B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8A6ACD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780C15" w14:textId="77777777" w:rsidR="008F69EC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B300E78" w14:textId="62745EB0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80" w:type="dxa"/>
            <w:shd w:val="clear" w:color="auto" w:fill="auto"/>
          </w:tcPr>
          <w:p w14:paraId="1DA7DCD3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56176B5" w14:textId="77777777" w:rsidR="008F69EC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CF4C37" w14:textId="2713BF65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(525)</w:t>
            </w:r>
          </w:p>
        </w:tc>
        <w:tc>
          <w:tcPr>
            <w:tcW w:w="180" w:type="dxa"/>
            <w:shd w:val="clear" w:color="auto" w:fill="auto"/>
          </w:tcPr>
          <w:p w14:paraId="6AABB158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7BF753A" w14:textId="77777777" w:rsidR="008F69EC" w:rsidRPr="001851D1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701205D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437803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5FD7F8" w14:textId="77777777" w:rsidR="008F69EC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BED0681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1F72A7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747E712B" w14:textId="77777777" w:rsidR="008F69EC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1C86C3E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9EC" w:rsidRPr="00D533B8" w14:paraId="3BBAEDD3" w14:textId="77777777" w:rsidTr="005325FC">
        <w:trPr>
          <w:cantSplit/>
        </w:trPr>
        <w:tc>
          <w:tcPr>
            <w:tcW w:w="2970" w:type="dxa"/>
          </w:tcPr>
          <w:p w14:paraId="5C1B3287" w14:textId="77777777" w:rsidR="008F69EC" w:rsidRPr="00D533B8" w:rsidRDefault="008F69EC" w:rsidP="008F69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E457A" w14:textId="3BA23DAA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6C2A65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32CB3" w14:textId="5A247088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80" w:type="dxa"/>
            <w:shd w:val="clear" w:color="auto" w:fill="auto"/>
          </w:tcPr>
          <w:p w14:paraId="09F697DC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C9BAD" w14:textId="42FE0013" w:rsidR="008F69EC" w:rsidRPr="008F69EC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9EC">
              <w:rPr>
                <w:rFonts w:ascii="Angsana New" w:hAnsi="Angsana New"/>
                <w:b/>
                <w:bCs/>
                <w:sz w:val="30"/>
                <w:szCs w:val="30"/>
              </w:rPr>
              <w:t>(525)</w:t>
            </w:r>
          </w:p>
        </w:tc>
        <w:tc>
          <w:tcPr>
            <w:tcW w:w="180" w:type="dxa"/>
            <w:shd w:val="clear" w:color="auto" w:fill="auto"/>
          </w:tcPr>
          <w:p w14:paraId="4E5D23FF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AD9E8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C6852D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FFEC4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0D82F1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513F2" w14:textId="77777777" w:rsidR="008F69EC" w:rsidRPr="00D533B8" w:rsidRDefault="008F69EC" w:rsidP="008F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D42995D" w14:textId="77777777" w:rsidR="00C402E0" w:rsidRPr="00DD54C6" w:rsidRDefault="00C402E0" w:rsidP="00F5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C402E0" w:rsidRPr="00D533B8" w14:paraId="474B685A" w14:textId="77777777" w:rsidTr="00C402E0">
        <w:trPr>
          <w:cantSplit/>
          <w:trHeight w:hRule="exact" w:val="360"/>
        </w:trPr>
        <w:tc>
          <w:tcPr>
            <w:tcW w:w="2970" w:type="dxa"/>
          </w:tcPr>
          <w:p w14:paraId="4F0232DE" w14:textId="68C77707" w:rsidR="00C402E0" w:rsidRPr="00D533B8" w:rsidRDefault="00C402E0" w:rsidP="00C402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22663D53" w14:textId="77777777" w:rsidR="00C402E0" w:rsidRPr="00D533B8" w:rsidRDefault="00C402E0" w:rsidP="00C402E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02E0" w:rsidRPr="00D533B8" w14:paraId="4492D570" w14:textId="77777777" w:rsidTr="00C402E0">
        <w:trPr>
          <w:cantSplit/>
          <w:trHeight w:hRule="exact" w:val="360"/>
        </w:trPr>
        <w:tc>
          <w:tcPr>
            <w:tcW w:w="2970" w:type="dxa"/>
          </w:tcPr>
          <w:p w14:paraId="32EF1E50" w14:textId="472E4336" w:rsidR="00C402E0" w:rsidRPr="00D533B8" w:rsidRDefault="00C402E0" w:rsidP="00C402E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1A6A9FD5" w14:textId="77777777" w:rsidR="00C402E0" w:rsidRPr="00D533B8" w:rsidRDefault="00C402E0" w:rsidP="00C402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07826DC6" w14:textId="77777777" w:rsidR="00C402E0" w:rsidRPr="00D533B8" w:rsidRDefault="00C402E0" w:rsidP="00C402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31B9EBAB" w14:textId="77777777" w:rsidR="00C402E0" w:rsidRPr="00D533B8" w:rsidRDefault="00C402E0" w:rsidP="00C402E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3930BB" w:rsidRPr="00D533B8" w14:paraId="50F5B5E8" w14:textId="77777777" w:rsidTr="00C402E0">
        <w:trPr>
          <w:cantSplit/>
        </w:trPr>
        <w:tc>
          <w:tcPr>
            <w:tcW w:w="2970" w:type="dxa"/>
          </w:tcPr>
          <w:p w14:paraId="08E534D8" w14:textId="77777777" w:rsidR="003930BB" w:rsidRDefault="003930BB" w:rsidP="003930B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C28F14C" w14:textId="77777777" w:rsidR="003930BB" w:rsidRDefault="003930BB" w:rsidP="003930B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0130D1E" w14:textId="29BDDE9B" w:rsidR="003930BB" w:rsidRPr="00D533B8" w:rsidRDefault="003930BB" w:rsidP="003930B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30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05EB132A" w14:textId="77777777" w:rsidR="003930BB" w:rsidRPr="00D533B8" w:rsidRDefault="003930BB" w:rsidP="003930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264AEEE0" w14:textId="77777777" w:rsidR="003930BB" w:rsidRPr="00D533B8" w:rsidRDefault="003930BB" w:rsidP="003930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3BADF31" w14:textId="77777777" w:rsidR="003930BB" w:rsidRPr="00D533B8" w:rsidRDefault="003930BB" w:rsidP="003930B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113025" w14:textId="77777777" w:rsidR="003930BB" w:rsidRPr="00D533B8" w:rsidRDefault="003930BB" w:rsidP="003930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570D102" w14:textId="77777777" w:rsidR="003930BB" w:rsidRPr="00D533B8" w:rsidRDefault="003930BB" w:rsidP="003930B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0F2433" w14:textId="77777777" w:rsidR="003930BB" w:rsidRPr="00D533B8" w:rsidRDefault="003930BB" w:rsidP="003930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3EC96A3" w14:textId="77777777" w:rsidR="003930BB" w:rsidRPr="00D533B8" w:rsidRDefault="003930BB" w:rsidP="003930B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5BCA74" w14:textId="77777777" w:rsidR="003930BB" w:rsidRPr="00D533B8" w:rsidRDefault="003930BB" w:rsidP="003930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5A727272" w14:textId="77777777" w:rsidR="003930BB" w:rsidRPr="00D533B8" w:rsidRDefault="003930BB" w:rsidP="003930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39D62FE" w14:textId="77777777" w:rsidR="003930BB" w:rsidRPr="00D533B8" w:rsidRDefault="003930BB" w:rsidP="003930B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EB9378" w14:textId="77777777" w:rsidR="003930BB" w:rsidRPr="00D533B8" w:rsidRDefault="003930BB" w:rsidP="003930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38563B2" w14:textId="77777777" w:rsidR="003930BB" w:rsidRPr="00D533B8" w:rsidRDefault="003930BB" w:rsidP="003930B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F4E7C4E" w14:textId="77777777" w:rsidR="003930BB" w:rsidRPr="00D533B8" w:rsidRDefault="003930BB" w:rsidP="003930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1103919C" w14:textId="77777777" w:rsidR="003930BB" w:rsidRPr="00D533B8" w:rsidRDefault="003930BB" w:rsidP="003930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930BB" w:rsidRPr="00D533B8" w14:paraId="757AB300" w14:textId="77777777" w:rsidTr="003930BB">
        <w:trPr>
          <w:cantSplit/>
          <w:trHeight w:hRule="exact" w:val="360"/>
        </w:trPr>
        <w:tc>
          <w:tcPr>
            <w:tcW w:w="2970" w:type="dxa"/>
          </w:tcPr>
          <w:p w14:paraId="7D5073DF" w14:textId="77777777" w:rsidR="003930BB" w:rsidRPr="00D533B8" w:rsidRDefault="003930BB" w:rsidP="003930B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27A361D" w14:textId="77777777" w:rsidR="003930BB" w:rsidRPr="00D533B8" w:rsidRDefault="003930BB" w:rsidP="003930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930BB" w:rsidRPr="00D533B8" w14:paraId="60568D80" w14:textId="77777777" w:rsidTr="003930BB">
        <w:trPr>
          <w:cantSplit/>
        </w:trPr>
        <w:tc>
          <w:tcPr>
            <w:tcW w:w="2970" w:type="dxa"/>
          </w:tcPr>
          <w:p w14:paraId="500C9B11" w14:textId="7411ACA8" w:rsidR="003930BB" w:rsidRPr="00D533B8" w:rsidRDefault="003930BB" w:rsidP="003930B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30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0EA5B8EA" w14:textId="77777777" w:rsidR="003930BB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B3A567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DD2354" w14:textId="77777777" w:rsidR="003930BB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A12F39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C9D7227" w14:textId="77777777" w:rsidR="003930BB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3110D7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85FFDAA" w14:textId="77777777" w:rsidR="003930BB" w:rsidRPr="001851D1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59362BD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3FA96D" w14:textId="77777777" w:rsidR="003930BB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53A059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63B69CB" w14:textId="77777777" w:rsidR="003930BB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0BB" w:rsidRPr="00D533B8" w14:paraId="3C00E089" w14:textId="77777777" w:rsidTr="003930BB">
        <w:trPr>
          <w:cantSplit/>
        </w:trPr>
        <w:tc>
          <w:tcPr>
            <w:tcW w:w="2970" w:type="dxa"/>
          </w:tcPr>
          <w:p w14:paraId="7F31F73D" w14:textId="77777777" w:rsidR="003930BB" w:rsidRPr="00D533B8" w:rsidRDefault="003930BB" w:rsidP="003930BB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E6E342" w14:textId="77777777" w:rsidR="003930BB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6A93DCF" w14:textId="1D17E7B0" w:rsidR="003930BB" w:rsidRPr="007426F5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</w:t>
            </w:r>
            <w:r w:rsidR="00FB736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5B4F814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9DF4D9" w14:textId="77777777" w:rsidR="003930BB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8C72404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80" w:type="dxa"/>
            <w:shd w:val="clear" w:color="auto" w:fill="auto"/>
          </w:tcPr>
          <w:p w14:paraId="1ABD789C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1C8B343" w14:textId="77777777" w:rsidR="003930BB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B921331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(525)</w:t>
            </w:r>
          </w:p>
        </w:tc>
        <w:tc>
          <w:tcPr>
            <w:tcW w:w="180" w:type="dxa"/>
            <w:shd w:val="clear" w:color="auto" w:fill="auto"/>
          </w:tcPr>
          <w:p w14:paraId="6DF71065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3CEB7A" w14:textId="77777777" w:rsidR="003930BB" w:rsidRPr="001851D1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2279AA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A26080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5CDE00" w14:textId="77777777" w:rsidR="003930BB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8BD751F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431F45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5138151" w14:textId="77777777" w:rsidR="003930BB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854E5CF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0BB" w:rsidRPr="00D533B8" w14:paraId="5A5C5033" w14:textId="77777777" w:rsidTr="00C402E0">
        <w:trPr>
          <w:cantSplit/>
        </w:trPr>
        <w:tc>
          <w:tcPr>
            <w:tcW w:w="2970" w:type="dxa"/>
          </w:tcPr>
          <w:p w14:paraId="08B2B34D" w14:textId="77777777" w:rsidR="003930BB" w:rsidRPr="00D533B8" w:rsidRDefault="003930BB" w:rsidP="003930B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5480B" w14:textId="1E9D7595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(65</w:t>
            </w:r>
            <w:r w:rsidR="00FB73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BF9BB3D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10CEC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80" w:type="dxa"/>
            <w:shd w:val="clear" w:color="auto" w:fill="auto"/>
          </w:tcPr>
          <w:p w14:paraId="55A97394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3D74B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(525)</w:t>
            </w:r>
          </w:p>
        </w:tc>
        <w:tc>
          <w:tcPr>
            <w:tcW w:w="180" w:type="dxa"/>
            <w:shd w:val="clear" w:color="auto" w:fill="auto"/>
          </w:tcPr>
          <w:p w14:paraId="542752FA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72EE5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BEB426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1EF0C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0C5FA6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E374C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27D9C74" w14:textId="77777777" w:rsidR="000A7CA8" w:rsidRPr="00C402E0" w:rsidRDefault="000A7CA8" w:rsidP="00D13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47E7E582" w14:textId="77777777" w:rsidR="00C316FA" w:rsidRDefault="00C316FA">
      <w:r>
        <w:br w:type="page"/>
      </w:r>
    </w:p>
    <w:tbl>
      <w:tblPr>
        <w:tblW w:w="93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43"/>
        <w:gridCol w:w="238"/>
        <w:gridCol w:w="1139"/>
        <w:gridCol w:w="269"/>
        <w:gridCol w:w="1065"/>
        <w:gridCol w:w="269"/>
        <w:gridCol w:w="1183"/>
      </w:tblGrid>
      <w:tr w:rsidR="00D13737" w:rsidRPr="00D533B8" w14:paraId="4D22EC70" w14:textId="77777777" w:rsidTr="00C402E0">
        <w:trPr>
          <w:trHeight w:hRule="exact" w:val="360"/>
        </w:trPr>
        <w:tc>
          <w:tcPr>
            <w:tcW w:w="4050" w:type="dxa"/>
            <w:shd w:val="clear" w:color="auto" w:fill="auto"/>
          </w:tcPr>
          <w:p w14:paraId="265C7E20" w14:textId="77777777" w:rsidR="00C402E0" w:rsidRPr="00C402E0" w:rsidRDefault="00C402E0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402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  <w:p w14:paraId="455F598E" w14:textId="77777777" w:rsidR="00D13737" w:rsidRPr="00D533B8" w:rsidRDefault="00D13737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75FB84CF" w14:textId="77777777" w:rsidR="00D13737" w:rsidRPr="00D533B8" w:rsidRDefault="00D13737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533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13737" w:rsidRPr="00D533B8" w14:paraId="410CF549" w14:textId="77777777" w:rsidTr="00C402E0">
        <w:trPr>
          <w:trHeight w:hRule="exact" w:val="360"/>
        </w:trPr>
        <w:tc>
          <w:tcPr>
            <w:tcW w:w="4050" w:type="dxa"/>
            <w:shd w:val="clear" w:color="auto" w:fill="auto"/>
          </w:tcPr>
          <w:p w14:paraId="4FD56C9D" w14:textId="77777777" w:rsidR="00D13737" w:rsidRPr="00D533B8" w:rsidRDefault="00D13737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9B49A67" w14:textId="77777777" w:rsidR="00D13737" w:rsidRPr="00D533B8" w:rsidRDefault="00CC3615" w:rsidP="00BB2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A859C9" w:rsidRPr="00D533B8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DF3865" w:rsidRPr="00DF3865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0943351" w14:textId="77777777" w:rsidR="00D13737" w:rsidRPr="00D533B8" w:rsidRDefault="00D13737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14:paraId="4081725B" w14:textId="77777777" w:rsidR="00D13737" w:rsidRPr="00D533B8" w:rsidRDefault="00CC3615" w:rsidP="00BB2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BB2BFC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DF3865" w:rsidRPr="00DF3865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D13737" w:rsidRPr="00D533B8" w14:paraId="4DBEFE42" w14:textId="77777777" w:rsidTr="00C402E0">
        <w:trPr>
          <w:trHeight w:hRule="exact" w:val="432"/>
        </w:trPr>
        <w:tc>
          <w:tcPr>
            <w:tcW w:w="4050" w:type="dxa"/>
            <w:shd w:val="clear" w:color="auto" w:fill="auto"/>
          </w:tcPr>
          <w:p w14:paraId="292ABE66" w14:textId="77777777" w:rsidR="00D13737" w:rsidRPr="00D533B8" w:rsidRDefault="00D13737" w:rsidP="002206F7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7D71077" w14:textId="77777777" w:rsidR="00D13737" w:rsidRPr="00D533B8" w:rsidRDefault="00D13737" w:rsidP="002206F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  <w:shd w:val="clear" w:color="auto" w:fill="auto"/>
          </w:tcPr>
          <w:p w14:paraId="409F9506" w14:textId="77777777" w:rsidR="00D13737" w:rsidRPr="00D533B8" w:rsidRDefault="00D13737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524E152" w14:textId="77777777" w:rsidR="00D13737" w:rsidRPr="00D533B8" w:rsidRDefault="00D13737" w:rsidP="002206F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2E4CDF9" w14:textId="77777777" w:rsidR="00D13737" w:rsidRPr="00D533B8" w:rsidRDefault="00D13737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EBE925E" w14:textId="77777777" w:rsidR="00D13737" w:rsidRPr="00D533B8" w:rsidRDefault="00D13737" w:rsidP="002206F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  <w:shd w:val="clear" w:color="auto" w:fill="auto"/>
          </w:tcPr>
          <w:p w14:paraId="4001C982" w14:textId="77777777" w:rsidR="00D13737" w:rsidRPr="00D533B8" w:rsidRDefault="00D13737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F9C6442" w14:textId="77777777" w:rsidR="00D13737" w:rsidRPr="00D533B8" w:rsidRDefault="00D13737" w:rsidP="002206F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13737" w:rsidRPr="00D533B8" w14:paraId="34EDF7D9" w14:textId="77777777" w:rsidTr="00C402E0">
        <w:trPr>
          <w:trHeight w:hRule="exact" w:val="432"/>
        </w:trPr>
        <w:tc>
          <w:tcPr>
            <w:tcW w:w="4050" w:type="dxa"/>
            <w:shd w:val="clear" w:color="auto" w:fill="auto"/>
          </w:tcPr>
          <w:p w14:paraId="332D125A" w14:textId="77777777" w:rsidR="00D13737" w:rsidRPr="00D533B8" w:rsidRDefault="00D13737" w:rsidP="002206F7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325E182" w14:textId="77777777" w:rsidR="00D13737" w:rsidRPr="00D533B8" w:rsidRDefault="00D13737" w:rsidP="002206F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8" w:type="dxa"/>
            <w:shd w:val="clear" w:color="auto" w:fill="auto"/>
          </w:tcPr>
          <w:p w14:paraId="3F4917C3" w14:textId="77777777" w:rsidR="00D13737" w:rsidRPr="00D533B8" w:rsidRDefault="00D13737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2215E04" w14:textId="77777777" w:rsidR="00D13737" w:rsidRPr="00D533B8" w:rsidRDefault="00D13737" w:rsidP="002206F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14:paraId="0520B8EA" w14:textId="77777777" w:rsidR="00D13737" w:rsidRPr="00D533B8" w:rsidRDefault="00D13737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5362AD6B" w14:textId="77777777" w:rsidR="00D13737" w:rsidRPr="00D533B8" w:rsidRDefault="00D13737" w:rsidP="002206F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14:paraId="0BA3B57F" w14:textId="77777777" w:rsidR="00D13737" w:rsidRPr="00D533B8" w:rsidRDefault="00D13737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2767186" w14:textId="77777777" w:rsidR="00D13737" w:rsidRPr="00D533B8" w:rsidRDefault="00D13737" w:rsidP="002206F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F3865" w:rsidRPr="00D533B8" w14:paraId="0B8230B3" w14:textId="77777777" w:rsidTr="00C402E0">
        <w:trPr>
          <w:trHeight w:hRule="exact" w:val="432"/>
        </w:trPr>
        <w:tc>
          <w:tcPr>
            <w:tcW w:w="4050" w:type="dxa"/>
            <w:shd w:val="clear" w:color="auto" w:fill="auto"/>
          </w:tcPr>
          <w:p w14:paraId="284A1554" w14:textId="77777777" w:rsidR="00DF3865" w:rsidRPr="00D533B8" w:rsidRDefault="00DF3865" w:rsidP="00DF3865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43" w:type="dxa"/>
            <w:shd w:val="clear" w:color="auto" w:fill="auto"/>
          </w:tcPr>
          <w:p w14:paraId="3D20F4A8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456B343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7D27F032" w14:textId="7C6EB08B" w:rsidR="00DF3865" w:rsidRPr="00D533B8" w:rsidRDefault="005325FC" w:rsidP="0053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502,738</w:t>
            </w:r>
          </w:p>
        </w:tc>
        <w:tc>
          <w:tcPr>
            <w:tcW w:w="269" w:type="dxa"/>
            <w:shd w:val="clear" w:color="auto" w:fill="auto"/>
          </w:tcPr>
          <w:p w14:paraId="0036ACB9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4C8CE0BD" w14:textId="77777777" w:rsidR="00DF3865" w:rsidRPr="00DF3865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96A0F5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14:paraId="54A9A740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436,994</w:t>
            </w:r>
          </w:p>
        </w:tc>
      </w:tr>
      <w:tr w:rsidR="00DF3865" w:rsidRPr="00D533B8" w14:paraId="04EF0963" w14:textId="77777777" w:rsidTr="00C402E0">
        <w:trPr>
          <w:trHeight w:hRule="exact" w:val="432"/>
        </w:trPr>
        <w:tc>
          <w:tcPr>
            <w:tcW w:w="4050" w:type="dxa"/>
            <w:shd w:val="clear" w:color="auto" w:fill="auto"/>
          </w:tcPr>
          <w:p w14:paraId="1C92EC77" w14:textId="77777777" w:rsidR="00DF3865" w:rsidRPr="00D533B8" w:rsidRDefault="00DF3865" w:rsidP="00DF3865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bookmarkStart w:id="10" w:name="_Hlk254855846"/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43" w:type="dxa"/>
            <w:shd w:val="clear" w:color="auto" w:fill="auto"/>
          </w:tcPr>
          <w:p w14:paraId="4B8655DD" w14:textId="74FB549F" w:rsidR="00DF3865" w:rsidRPr="00D533B8" w:rsidRDefault="005325FC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7B98E7CF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3401D8F3" w14:textId="39361063" w:rsidR="00DF3865" w:rsidRPr="00D533B8" w:rsidRDefault="005325F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100,548</w:t>
            </w:r>
          </w:p>
        </w:tc>
        <w:tc>
          <w:tcPr>
            <w:tcW w:w="269" w:type="dxa"/>
            <w:shd w:val="clear" w:color="auto" w:fill="auto"/>
          </w:tcPr>
          <w:p w14:paraId="45ECB9B8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259DA0B6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B2B29EE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31F451B3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87,399</w:t>
            </w:r>
          </w:p>
        </w:tc>
      </w:tr>
      <w:bookmarkEnd w:id="10"/>
      <w:tr w:rsidR="00DF3865" w:rsidRPr="00D533B8" w14:paraId="254A48A4" w14:textId="77777777" w:rsidTr="00C402E0">
        <w:trPr>
          <w:trHeight w:hRule="exact" w:val="857"/>
        </w:trPr>
        <w:tc>
          <w:tcPr>
            <w:tcW w:w="4050" w:type="dxa"/>
            <w:shd w:val="clear" w:color="auto" w:fill="auto"/>
          </w:tcPr>
          <w:p w14:paraId="6147C7C5" w14:textId="77777777" w:rsidR="00DF3865" w:rsidRPr="00D533B8" w:rsidRDefault="00DF3865" w:rsidP="00C402E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43" w:type="dxa"/>
            <w:shd w:val="clear" w:color="auto" w:fill="auto"/>
          </w:tcPr>
          <w:p w14:paraId="19C7C23C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F734054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83C6A5E" w14:textId="77777777" w:rsidR="00DF3865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377A9C3" w14:textId="1253F04A" w:rsidR="005325FC" w:rsidRPr="00D533B8" w:rsidRDefault="005325F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2,653</w:t>
            </w:r>
          </w:p>
        </w:tc>
        <w:tc>
          <w:tcPr>
            <w:tcW w:w="269" w:type="dxa"/>
            <w:shd w:val="clear" w:color="auto" w:fill="auto"/>
          </w:tcPr>
          <w:p w14:paraId="40B8701D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610338A" w14:textId="6491FFFD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695DD85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E600D7C" w14:textId="77777777" w:rsidR="00C402E0" w:rsidRDefault="00C402E0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5F2238A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(3,361)</w:t>
            </w:r>
          </w:p>
        </w:tc>
      </w:tr>
      <w:tr w:rsidR="00DF3865" w:rsidRPr="00D533B8" w14:paraId="5C8AAFAE" w14:textId="77777777" w:rsidTr="00C402E0">
        <w:trPr>
          <w:trHeight w:hRule="exact" w:val="432"/>
        </w:trPr>
        <w:tc>
          <w:tcPr>
            <w:tcW w:w="4050" w:type="dxa"/>
            <w:shd w:val="clear" w:color="auto" w:fill="auto"/>
          </w:tcPr>
          <w:p w14:paraId="2DD17773" w14:textId="77777777" w:rsidR="00DF3865" w:rsidRPr="00D533B8" w:rsidRDefault="00DF3865" w:rsidP="00DF3865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43" w:type="dxa"/>
            <w:shd w:val="clear" w:color="auto" w:fill="auto"/>
          </w:tcPr>
          <w:p w14:paraId="57E02F46" w14:textId="77777777" w:rsidR="00DF3865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82689F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BF46D95" w14:textId="10A12D4F" w:rsidR="00DF3865" w:rsidRPr="0078768B" w:rsidRDefault="005325F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1,652</w:t>
            </w:r>
          </w:p>
        </w:tc>
        <w:tc>
          <w:tcPr>
            <w:tcW w:w="269" w:type="dxa"/>
            <w:shd w:val="clear" w:color="auto" w:fill="auto"/>
          </w:tcPr>
          <w:p w14:paraId="6B1CD474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4C0F5290" w14:textId="50168A7D" w:rsidR="00DF3865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2DF31DD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7888CB4" w14:textId="77777777" w:rsidR="00DF3865" w:rsidRPr="0078768B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F3865" w:rsidRPr="00D533B8" w14:paraId="157A6266" w14:textId="77777777" w:rsidTr="00C402E0">
        <w:trPr>
          <w:trHeight w:hRule="exact" w:val="432"/>
        </w:trPr>
        <w:tc>
          <w:tcPr>
            <w:tcW w:w="4050" w:type="dxa"/>
            <w:shd w:val="clear" w:color="auto" w:fill="auto"/>
          </w:tcPr>
          <w:p w14:paraId="4F829255" w14:textId="77777777" w:rsidR="00DF3865" w:rsidRPr="00D533B8" w:rsidRDefault="00DF3865" w:rsidP="00DF3865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ค่าใช้จ่ายที่หักได้เพิ่ม</w:t>
            </w:r>
          </w:p>
        </w:tc>
        <w:tc>
          <w:tcPr>
            <w:tcW w:w="1143" w:type="dxa"/>
            <w:shd w:val="clear" w:color="auto" w:fill="auto"/>
          </w:tcPr>
          <w:p w14:paraId="5F34A4D6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1A49D68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3375555" w14:textId="061FE502" w:rsidR="00DF3865" w:rsidRPr="00D533B8" w:rsidRDefault="005325F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(4,677)</w:t>
            </w:r>
          </w:p>
        </w:tc>
        <w:tc>
          <w:tcPr>
            <w:tcW w:w="269" w:type="dxa"/>
            <w:shd w:val="clear" w:color="auto" w:fill="auto"/>
          </w:tcPr>
          <w:p w14:paraId="1CD15A5A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2683DDB7" w14:textId="0BCBC7BD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BDD7B5A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AD200ED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(3,134)</w:t>
            </w:r>
          </w:p>
        </w:tc>
      </w:tr>
      <w:tr w:rsidR="00DF3865" w:rsidRPr="00D533B8" w14:paraId="427C54C1" w14:textId="77777777" w:rsidTr="00C402E0">
        <w:trPr>
          <w:trHeight w:hRule="exact" w:val="432"/>
        </w:trPr>
        <w:tc>
          <w:tcPr>
            <w:tcW w:w="4050" w:type="dxa"/>
            <w:shd w:val="clear" w:color="auto" w:fill="auto"/>
          </w:tcPr>
          <w:p w14:paraId="131D9A48" w14:textId="77777777" w:rsidR="00DF3865" w:rsidRPr="00D533B8" w:rsidRDefault="00DF3865" w:rsidP="00DF3865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43" w:type="dxa"/>
            <w:shd w:val="clear" w:color="auto" w:fill="auto"/>
          </w:tcPr>
          <w:p w14:paraId="71B46A9C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16AD431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A5B1678" w14:textId="2C1D9668" w:rsidR="00DF3865" w:rsidRPr="00D533B8" w:rsidRDefault="005325F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4,178</w:t>
            </w:r>
          </w:p>
        </w:tc>
        <w:tc>
          <w:tcPr>
            <w:tcW w:w="269" w:type="dxa"/>
            <w:shd w:val="clear" w:color="auto" w:fill="auto"/>
          </w:tcPr>
          <w:p w14:paraId="4379DC0D" w14:textId="77777777" w:rsidR="00DF3865" w:rsidRPr="00D533B8" w:rsidRDefault="00DF3865" w:rsidP="00DF3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4FBAC20" w14:textId="23BA4779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6071374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8821C16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4,194</w:t>
            </w:r>
          </w:p>
        </w:tc>
      </w:tr>
      <w:tr w:rsidR="00DF3865" w:rsidRPr="00D533B8" w14:paraId="3CCBE839" w14:textId="77777777" w:rsidTr="00C402E0">
        <w:trPr>
          <w:trHeight w:hRule="exact" w:val="432"/>
        </w:trPr>
        <w:tc>
          <w:tcPr>
            <w:tcW w:w="4050" w:type="dxa"/>
            <w:shd w:val="clear" w:color="auto" w:fill="auto"/>
          </w:tcPr>
          <w:p w14:paraId="36CC4502" w14:textId="77777777" w:rsidR="00DF3865" w:rsidRPr="00D533B8" w:rsidRDefault="00DF3865" w:rsidP="00DF3865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การรับรู้ภาษีเงินได้รอตัดบัญชีที่เดิมไม่ได้บันทึก</w:t>
            </w:r>
          </w:p>
        </w:tc>
        <w:tc>
          <w:tcPr>
            <w:tcW w:w="1143" w:type="dxa"/>
            <w:shd w:val="clear" w:color="auto" w:fill="auto"/>
          </w:tcPr>
          <w:p w14:paraId="55802FD9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1B874AB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0C609FFD" w14:textId="3342FE2B" w:rsidR="00DF3865" w:rsidRPr="00D533B8" w:rsidRDefault="005325F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(3,980)</w:t>
            </w:r>
          </w:p>
        </w:tc>
        <w:tc>
          <w:tcPr>
            <w:tcW w:w="269" w:type="dxa"/>
            <w:shd w:val="clear" w:color="auto" w:fill="auto"/>
          </w:tcPr>
          <w:p w14:paraId="71E6548B" w14:textId="77777777" w:rsidR="00DF3865" w:rsidRPr="00D533B8" w:rsidRDefault="00DF3865" w:rsidP="00DF3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2C465C12" w14:textId="3C54AE12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246F6E2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779F580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DF3865" w:rsidRPr="00D533B8" w14:paraId="18C7BECD" w14:textId="77777777" w:rsidTr="00C402E0">
        <w:trPr>
          <w:trHeight w:hRule="exact" w:val="432"/>
        </w:trPr>
        <w:tc>
          <w:tcPr>
            <w:tcW w:w="4050" w:type="dxa"/>
            <w:shd w:val="clear" w:color="auto" w:fill="auto"/>
          </w:tcPr>
          <w:p w14:paraId="75989970" w14:textId="77777777" w:rsidR="00DF3865" w:rsidRPr="00D533B8" w:rsidRDefault="00DF3865" w:rsidP="00DF3865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ภาษีงวดก่อนๆ</w:t>
            </w:r>
            <w:r w:rsidR="00C402E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7A434982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267E8C1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6758F693" w14:textId="188E9851" w:rsidR="00DF3865" w:rsidRPr="00D533B8" w:rsidRDefault="005325F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(363)</w:t>
            </w:r>
          </w:p>
        </w:tc>
        <w:tc>
          <w:tcPr>
            <w:tcW w:w="269" w:type="dxa"/>
            <w:shd w:val="clear" w:color="auto" w:fill="auto"/>
          </w:tcPr>
          <w:p w14:paraId="5AF843AA" w14:textId="77777777" w:rsidR="00DF3865" w:rsidRPr="00D533B8" w:rsidRDefault="00DF3865" w:rsidP="00DF3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0148AE92" w14:textId="17A6BC76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C5DDA66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17906036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DF3865" w:rsidRPr="00D533B8" w14:paraId="300A306E" w14:textId="77777777" w:rsidTr="00C402E0">
        <w:trPr>
          <w:trHeight w:hRule="exact" w:val="432"/>
        </w:trPr>
        <w:tc>
          <w:tcPr>
            <w:tcW w:w="4050" w:type="dxa"/>
            <w:shd w:val="clear" w:color="auto" w:fill="auto"/>
          </w:tcPr>
          <w:p w14:paraId="41EF8761" w14:textId="77777777" w:rsidR="00DF3865" w:rsidRPr="00D533B8" w:rsidRDefault="00DF3865" w:rsidP="00DF3865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963F7" w14:textId="00A23777" w:rsidR="00DF3865" w:rsidRPr="00D533B8" w:rsidRDefault="005325FC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57ECB865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AE757" w14:textId="79830AD1" w:rsidR="00DF3865" w:rsidRPr="00D533B8" w:rsidRDefault="005325F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100,011</w:t>
            </w:r>
          </w:p>
        </w:tc>
        <w:tc>
          <w:tcPr>
            <w:tcW w:w="269" w:type="dxa"/>
            <w:shd w:val="clear" w:color="auto" w:fill="auto"/>
          </w:tcPr>
          <w:p w14:paraId="3339B69E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FA636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01384528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1B358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85,627</w:t>
            </w:r>
          </w:p>
        </w:tc>
      </w:tr>
    </w:tbl>
    <w:p w14:paraId="11F0BBC3" w14:textId="77777777" w:rsidR="00C402E0" w:rsidRDefault="00C402E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69"/>
        <w:gridCol w:w="236"/>
        <w:gridCol w:w="1115"/>
        <w:gridCol w:w="236"/>
        <w:gridCol w:w="1098"/>
        <w:gridCol w:w="243"/>
        <w:gridCol w:w="1197"/>
      </w:tblGrid>
      <w:tr w:rsidR="00DF3865" w:rsidRPr="00D533B8" w14:paraId="346E456F" w14:textId="77777777" w:rsidTr="00C402E0">
        <w:tc>
          <w:tcPr>
            <w:tcW w:w="4050" w:type="dxa"/>
            <w:shd w:val="clear" w:color="auto" w:fill="auto"/>
          </w:tcPr>
          <w:p w14:paraId="5B5FEC79" w14:textId="77777777" w:rsidR="00DF3865" w:rsidRPr="00D533B8" w:rsidRDefault="005D0DD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94" w:type="dxa"/>
            <w:gridSpan w:val="7"/>
            <w:shd w:val="clear" w:color="auto" w:fill="auto"/>
          </w:tcPr>
          <w:p w14:paraId="09FFC67C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865" w:rsidRPr="00D533B8" w14:paraId="3400D971" w14:textId="77777777" w:rsidTr="00C402E0">
        <w:tc>
          <w:tcPr>
            <w:tcW w:w="4050" w:type="dxa"/>
            <w:shd w:val="clear" w:color="auto" w:fill="auto"/>
          </w:tcPr>
          <w:p w14:paraId="056A8A9F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3549A53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DF3865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FB15491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14:paraId="11062688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F3865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DF3865" w:rsidRPr="00D533B8" w14:paraId="2E4AA921" w14:textId="77777777" w:rsidTr="00C402E0">
        <w:tc>
          <w:tcPr>
            <w:tcW w:w="4050" w:type="dxa"/>
            <w:shd w:val="clear" w:color="auto" w:fill="auto"/>
          </w:tcPr>
          <w:p w14:paraId="1FA29A12" w14:textId="77777777" w:rsidR="00DF3865" w:rsidRPr="00D533B8" w:rsidRDefault="00DF3865" w:rsidP="00DF3865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BFD6C19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0428C078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A6C76B7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130A06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B743CDA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154F6BA3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2E10A08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F3865" w:rsidRPr="00D533B8" w14:paraId="20BC963B" w14:textId="77777777" w:rsidTr="00C402E0">
        <w:tc>
          <w:tcPr>
            <w:tcW w:w="4050" w:type="dxa"/>
            <w:shd w:val="clear" w:color="auto" w:fill="auto"/>
          </w:tcPr>
          <w:p w14:paraId="014710C3" w14:textId="77777777" w:rsidR="00DF3865" w:rsidRPr="00D533B8" w:rsidRDefault="00DF3865" w:rsidP="00DF3865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E5ABE0B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A395E20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5DCC476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169A1FF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C787B87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6527E1F7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614A2F6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F3865" w:rsidRPr="00D533B8" w14:paraId="3D5C7A64" w14:textId="77777777" w:rsidTr="00C402E0">
        <w:tc>
          <w:tcPr>
            <w:tcW w:w="4050" w:type="dxa"/>
            <w:shd w:val="clear" w:color="auto" w:fill="auto"/>
          </w:tcPr>
          <w:p w14:paraId="7DDC0742" w14:textId="77777777" w:rsidR="00DF3865" w:rsidRPr="00D533B8" w:rsidRDefault="00DF3865" w:rsidP="00DF3865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69" w:type="dxa"/>
            <w:shd w:val="clear" w:color="auto" w:fill="auto"/>
          </w:tcPr>
          <w:p w14:paraId="7D0F6728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F57738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14:paraId="2DEB8BC4" w14:textId="77777777" w:rsidR="00DF3865" w:rsidRPr="00D533B8" w:rsidRDefault="00012A8D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518,641</w:t>
            </w:r>
          </w:p>
        </w:tc>
        <w:tc>
          <w:tcPr>
            <w:tcW w:w="236" w:type="dxa"/>
            <w:shd w:val="clear" w:color="auto" w:fill="auto"/>
          </w:tcPr>
          <w:p w14:paraId="405DB1AC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575FAA9" w14:textId="77777777" w:rsidR="00DF3865" w:rsidRPr="00DF3865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A1E03CD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6C84CA94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420,873</w:t>
            </w:r>
          </w:p>
        </w:tc>
      </w:tr>
      <w:tr w:rsidR="00012A8D" w:rsidRPr="00D533B8" w14:paraId="3C8ABDA6" w14:textId="77777777" w:rsidTr="00C402E0">
        <w:tc>
          <w:tcPr>
            <w:tcW w:w="4050" w:type="dxa"/>
            <w:shd w:val="clear" w:color="auto" w:fill="auto"/>
          </w:tcPr>
          <w:p w14:paraId="1FD01417" w14:textId="77777777" w:rsidR="00012A8D" w:rsidRPr="00D533B8" w:rsidRDefault="00012A8D" w:rsidP="00012A8D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69" w:type="dxa"/>
            <w:shd w:val="clear" w:color="auto" w:fill="auto"/>
          </w:tcPr>
          <w:p w14:paraId="0C9F6DF5" w14:textId="77777777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B49FAF0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402CA619" w14:textId="59E7CF84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</w:t>
            </w:r>
            <w:r w:rsidR="003930BB">
              <w:rPr>
                <w:rFonts w:ascii="Angsana New" w:hAnsi="Angsana New" w:hint="cs"/>
                <w:sz w:val="30"/>
                <w:szCs w:val="30"/>
                <w:cs/>
              </w:rPr>
              <w:t>728</w:t>
            </w:r>
          </w:p>
        </w:tc>
        <w:tc>
          <w:tcPr>
            <w:tcW w:w="236" w:type="dxa"/>
            <w:shd w:val="clear" w:color="auto" w:fill="auto"/>
          </w:tcPr>
          <w:p w14:paraId="0BECEFEA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BBCADE4" w14:textId="77777777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3067BB0D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</w:tcPr>
          <w:p w14:paraId="167FB68B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84,175</w:t>
            </w:r>
          </w:p>
        </w:tc>
      </w:tr>
      <w:tr w:rsidR="00012A8D" w:rsidRPr="00D533B8" w14:paraId="61209D7C" w14:textId="77777777" w:rsidTr="00C402E0">
        <w:tc>
          <w:tcPr>
            <w:tcW w:w="4050" w:type="dxa"/>
            <w:shd w:val="clear" w:color="auto" w:fill="auto"/>
          </w:tcPr>
          <w:p w14:paraId="319A6A43" w14:textId="77777777" w:rsidR="00012A8D" w:rsidRPr="00D533B8" w:rsidRDefault="00012A8D" w:rsidP="00012A8D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ค่าใช้จ่ายที่หักได้เพิ่ม</w:t>
            </w:r>
          </w:p>
        </w:tc>
        <w:tc>
          <w:tcPr>
            <w:tcW w:w="1169" w:type="dxa"/>
            <w:shd w:val="clear" w:color="auto" w:fill="auto"/>
          </w:tcPr>
          <w:p w14:paraId="0BEB67D5" w14:textId="7298BF20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FB0189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876D697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(3,263)</w:t>
            </w:r>
          </w:p>
        </w:tc>
        <w:tc>
          <w:tcPr>
            <w:tcW w:w="236" w:type="dxa"/>
            <w:shd w:val="clear" w:color="auto" w:fill="auto"/>
          </w:tcPr>
          <w:p w14:paraId="22130EF6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031BE5F" w14:textId="7D6952F9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F611589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6A83E622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(3,120)</w:t>
            </w:r>
          </w:p>
        </w:tc>
      </w:tr>
      <w:tr w:rsidR="00012A8D" w:rsidRPr="00D533B8" w14:paraId="3BAA52A3" w14:textId="77777777" w:rsidTr="00C402E0">
        <w:tc>
          <w:tcPr>
            <w:tcW w:w="4050" w:type="dxa"/>
            <w:shd w:val="clear" w:color="auto" w:fill="auto"/>
          </w:tcPr>
          <w:p w14:paraId="3B4696E8" w14:textId="77777777" w:rsidR="00012A8D" w:rsidRPr="00D533B8" w:rsidRDefault="00012A8D" w:rsidP="00012A8D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69" w:type="dxa"/>
            <w:shd w:val="clear" w:color="auto" w:fill="auto"/>
          </w:tcPr>
          <w:p w14:paraId="1E181B99" w14:textId="68E91AAB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E783D7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5B99EFA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3,625</w:t>
            </w:r>
          </w:p>
        </w:tc>
        <w:tc>
          <w:tcPr>
            <w:tcW w:w="236" w:type="dxa"/>
            <w:shd w:val="clear" w:color="auto" w:fill="auto"/>
          </w:tcPr>
          <w:p w14:paraId="4D14CEC9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24DD96D" w14:textId="4CA127EC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F9AED5B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590B632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4,009</w:t>
            </w:r>
          </w:p>
        </w:tc>
      </w:tr>
      <w:tr w:rsidR="00012A8D" w:rsidRPr="00D533B8" w14:paraId="34F48AC5" w14:textId="77777777" w:rsidTr="00C402E0">
        <w:tc>
          <w:tcPr>
            <w:tcW w:w="4050" w:type="dxa"/>
            <w:shd w:val="clear" w:color="auto" w:fill="auto"/>
          </w:tcPr>
          <w:p w14:paraId="10311315" w14:textId="77777777" w:rsidR="00012A8D" w:rsidRPr="00D533B8" w:rsidRDefault="00012A8D" w:rsidP="00012A8D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การรับรู้ภาษีเงินได้รอตัดบัญชีที่เดิมไม่ได้บันทึก</w:t>
            </w:r>
          </w:p>
        </w:tc>
        <w:tc>
          <w:tcPr>
            <w:tcW w:w="1169" w:type="dxa"/>
            <w:shd w:val="clear" w:color="auto" w:fill="auto"/>
          </w:tcPr>
          <w:p w14:paraId="45B5B444" w14:textId="51B10FA0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D171E9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C0BF65A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(3,980)</w:t>
            </w:r>
          </w:p>
        </w:tc>
        <w:tc>
          <w:tcPr>
            <w:tcW w:w="236" w:type="dxa"/>
            <w:shd w:val="clear" w:color="auto" w:fill="auto"/>
          </w:tcPr>
          <w:p w14:paraId="41F69417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B9C1571" w14:textId="5D85602D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DEF56C9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1E1227B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012A8D" w:rsidRPr="00D533B8" w14:paraId="1CF36CCC" w14:textId="77777777" w:rsidTr="00C402E0">
        <w:tc>
          <w:tcPr>
            <w:tcW w:w="4050" w:type="dxa"/>
            <w:shd w:val="clear" w:color="auto" w:fill="auto"/>
          </w:tcPr>
          <w:p w14:paraId="247C895A" w14:textId="57EC1E3F" w:rsidR="00012A8D" w:rsidRPr="00D533B8" w:rsidRDefault="00012A8D" w:rsidP="00012A8D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ภาษีงวดก่อนๆที่บันทึกต่ำไป</w:t>
            </w:r>
            <w:r w:rsidR="003930BB">
              <w:rPr>
                <w:rFonts w:ascii="Angsana New" w:hAnsi="Angsana New" w:hint="cs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58AE0DBF" w14:textId="10B1507C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852403D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677348E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(363)</w:t>
            </w:r>
          </w:p>
        </w:tc>
        <w:tc>
          <w:tcPr>
            <w:tcW w:w="236" w:type="dxa"/>
            <w:shd w:val="clear" w:color="auto" w:fill="auto"/>
          </w:tcPr>
          <w:p w14:paraId="562827F7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D921CA6" w14:textId="60C77736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961F80D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E75EC34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012A8D" w:rsidRPr="00D533B8" w14:paraId="7F4E736E" w14:textId="77777777" w:rsidTr="00C402E0">
        <w:tc>
          <w:tcPr>
            <w:tcW w:w="4050" w:type="dxa"/>
            <w:shd w:val="clear" w:color="auto" w:fill="auto"/>
          </w:tcPr>
          <w:p w14:paraId="41A182C9" w14:textId="77777777" w:rsidR="00012A8D" w:rsidRPr="00D533B8" w:rsidRDefault="00012A8D" w:rsidP="00012A8D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32718" w14:textId="77777777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1B9FA7E7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8F6D9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99,747</w:t>
            </w:r>
          </w:p>
        </w:tc>
        <w:tc>
          <w:tcPr>
            <w:tcW w:w="236" w:type="dxa"/>
            <w:shd w:val="clear" w:color="auto" w:fill="auto"/>
          </w:tcPr>
          <w:p w14:paraId="2822C9EF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9AD44" w14:textId="77777777" w:rsidR="00012A8D" w:rsidRPr="00D533B8" w:rsidRDefault="00012A8D" w:rsidP="00012A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5D68E291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8BEDA" w14:textId="77777777" w:rsidR="00012A8D" w:rsidRPr="00D533B8" w:rsidRDefault="00012A8D" w:rsidP="0001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85,609</w:t>
            </w:r>
          </w:p>
        </w:tc>
      </w:tr>
    </w:tbl>
    <w:p w14:paraId="7FAF32AD" w14:textId="77777777" w:rsidR="001B3691" w:rsidRDefault="001B3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highlight w:val="green"/>
        </w:rPr>
      </w:pPr>
    </w:p>
    <w:p w14:paraId="7F381074" w14:textId="77777777" w:rsidR="00C316FA" w:rsidRDefault="00C316FA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64"/>
        <w:gridCol w:w="1176"/>
      </w:tblGrid>
      <w:tr w:rsidR="005D0DDC" w:rsidRPr="00D533B8" w14:paraId="73D2FFD8" w14:textId="77777777" w:rsidTr="005D0DDC">
        <w:tc>
          <w:tcPr>
            <w:tcW w:w="4050" w:type="dxa"/>
            <w:shd w:val="clear" w:color="auto" w:fill="auto"/>
          </w:tcPr>
          <w:p w14:paraId="24DC2ADA" w14:textId="5F353CCA" w:rsidR="005D0DDC" w:rsidRPr="005D0DDC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D0D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2D64B8A6" w14:textId="77777777" w:rsidR="005D0DDC" w:rsidRPr="00D533B8" w:rsidRDefault="005D0DDC" w:rsidP="005D0DD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C0C8EC7" w14:textId="77777777" w:rsidR="005D0DDC" w:rsidRPr="00D533B8" w:rsidRDefault="005D0DDC" w:rsidP="005D0DD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8CE0CEF" w14:textId="77777777" w:rsidR="005D0DDC" w:rsidRPr="00D533B8" w:rsidRDefault="005D0DDC" w:rsidP="005D0DD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DDC" w:rsidRPr="00D533B8" w14:paraId="237B0D2B" w14:textId="77777777" w:rsidTr="005D0DDC">
        <w:tc>
          <w:tcPr>
            <w:tcW w:w="4050" w:type="dxa"/>
            <w:shd w:val="clear" w:color="auto" w:fill="auto"/>
          </w:tcPr>
          <w:p w14:paraId="00ADE534" w14:textId="42B7FC11" w:rsidR="005D0DDC" w:rsidRPr="00F47C65" w:rsidRDefault="00F47C65" w:rsidP="005D0DDC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47C6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3EA660" w14:textId="77777777" w:rsidR="005D0DDC" w:rsidRPr="00D533B8" w:rsidRDefault="005D0DDC" w:rsidP="005D0DDC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18A57" w14:textId="77777777" w:rsidR="005D0DDC" w:rsidRPr="00D533B8" w:rsidRDefault="005D0DDC" w:rsidP="005D0DDC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50C4D" w14:textId="77777777" w:rsidR="005D0DDC" w:rsidRPr="00D533B8" w:rsidRDefault="005D0DDC" w:rsidP="005D0DDC">
            <w:pPr>
              <w:tabs>
                <w:tab w:val="clear" w:pos="907"/>
              </w:tabs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AD5BC4B" w14:textId="77777777" w:rsidR="005D0DDC" w:rsidRPr="00D533B8" w:rsidRDefault="005D0DDC" w:rsidP="005D0DD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54650" w14:textId="77777777" w:rsidR="005D0DDC" w:rsidRPr="00D533B8" w:rsidRDefault="005D0DDC" w:rsidP="005D0DDC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3874654" w14:textId="77777777" w:rsidR="005D0DDC" w:rsidRPr="00D533B8" w:rsidRDefault="005D0DDC" w:rsidP="005D0DDC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7A1C122" w14:textId="77777777" w:rsidR="005D0DDC" w:rsidRPr="00D533B8" w:rsidRDefault="005D0DDC" w:rsidP="005D0DDC">
            <w:pPr>
              <w:tabs>
                <w:tab w:val="clear" w:pos="907"/>
              </w:tabs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D0DDC" w:rsidRPr="00D533B8" w14:paraId="23C95A16" w14:textId="77777777" w:rsidTr="005D0DDC">
        <w:tc>
          <w:tcPr>
            <w:tcW w:w="4050" w:type="dxa"/>
            <w:shd w:val="clear" w:color="auto" w:fill="auto"/>
          </w:tcPr>
          <w:p w14:paraId="42B4FFF7" w14:textId="77777777" w:rsidR="005D0DDC" w:rsidRPr="00D533B8" w:rsidRDefault="005D0DDC" w:rsidP="005D0DD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34CC7C4D" w14:textId="77777777" w:rsidR="005D0DDC" w:rsidRPr="00D533B8" w:rsidRDefault="005D0DDC" w:rsidP="005D0DD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DDC" w:rsidRPr="00D533B8" w14:paraId="17E48B87" w14:textId="77777777" w:rsidTr="005D0DDC">
        <w:tc>
          <w:tcPr>
            <w:tcW w:w="4050" w:type="dxa"/>
            <w:shd w:val="clear" w:color="auto" w:fill="auto"/>
          </w:tcPr>
          <w:p w14:paraId="7E91B5BC" w14:textId="77777777" w:rsidR="005D0DDC" w:rsidRPr="00D533B8" w:rsidRDefault="005D0DDC" w:rsidP="005D0DDC">
            <w:pPr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F5F2E5" w14:textId="55B7C5E6" w:rsidR="005D0DDC" w:rsidRPr="00D533B8" w:rsidRDefault="005325FC" w:rsidP="0053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40FF0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42E5F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14,768</w:t>
            </w:r>
          </w:p>
        </w:tc>
        <w:tc>
          <w:tcPr>
            <w:tcW w:w="270" w:type="dxa"/>
            <w:shd w:val="clear" w:color="auto" w:fill="auto"/>
          </w:tcPr>
          <w:p w14:paraId="26C3D798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296F8" w14:textId="77777777" w:rsidR="005D0DDC" w:rsidRPr="00D533B8" w:rsidRDefault="001C1A52" w:rsidP="001C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15,435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9D67D24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48B87C6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14,768</w:t>
            </w:r>
          </w:p>
        </w:tc>
      </w:tr>
      <w:tr w:rsidR="005D0DDC" w:rsidRPr="00D533B8" w14:paraId="58117D7A" w14:textId="77777777" w:rsidTr="005D0DDC">
        <w:tc>
          <w:tcPr>
            <w:tcW w:w="4050" w:type="dxa"/>
            <w:shd w:val="clear" w:color="auto" w:fill="auto"/>
          </w:tcPr>
          <w:p w14:paraId="35C9704B" w14:textId="77777777" w:rsidR="005D0DDC" w:rsidRPr="00D533B8" w:rsidRDefault="005D0DDC" w:rsidP="005D0DDC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5B435" w14:textId="062FF73A" w:rsidR="005D0DDC" w:rsidRPr="00D533B8" w:rsidRDefault="005325FC" w:rsidP="0053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F0942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2DEB3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65BEE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1B0AC" w14:textId="77777777" w:rsidR="005D0DDC" w:rsidRPr="00D533B8" w:rsidRDefault="001C1A52" w:rsidP="001C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(514)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1939006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091257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(1,976)</w:t>
            </w:r>
          </w:p>
        </w:tc>
      </w:tr>
      <w:tr w:rsidR="005D0DDC" w:rsidRPr="00D533B8" w14:paraId="33603A73" w14:textId="77777777" w:rsidTr="005D0DDC">
        <w:tc>
          <w:tcPr>
            <w:tcW w:w="4050" w:type="dxa"/>
            <w:shd w:val="clear" w:color="auto" w:fill="auto"/>
          </w:tcPr>
          <w:p w14:paraId="3207A469" w14:textId="77777777" w:rsidR="005D0DDC" w:rsidRPr="00D533B8" w:rsidRDefault="005D0DDC" w:rsidP="005D0DD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B29FB" w14:textId="74C02F3F" w:rsidR="005D0DDC" w:rsidRPr="00D533B8" w:rsidRDefault="005325FC" w:rsidP="0053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C67A37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B8FBC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12,792</w:t>
            </w:r>
          </w:p>
        </w:tc>
        <w:tc>
          <w:tcPr>
            <w:tcW w:w="270" w:type="dxa"/>
            <w:shd w:val="clear" w:color="auto" w:fill="auto"/>
          </w:tcPr>
          <w:p w14:paraId="0CD5ED9A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8D94F" w14:textId="77777777" w:rsidR="005D0DDC" w:rsidRPr="00740626" w:rsidRDefault="001C1A52" w:rsidP="001C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626">
              <w:rPr>
                <w:rFonts w:ascii="Angsana New" w:hAnsi="Angsana New"/>
                <w:b/>
                <w:bCs/>
                <w:sz w:val="30"/>
                <w:szCs w:val="30"/>
              </w:rPr>
              <w:t>14,921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854D32" w14:textId="77777777" w:rsidR="005D0DDC" w:rsidRPr="00740626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F320F" w14:textId="77777777" w:rsidR="005D0DDC" w:rsidRPr="00D533B8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12,792</w:t>
            </w:r>
          </w:p>
        </w:tc>
      </w:tr>
    </w:tbl>
    <w:p w14:paraId="7471641E" w14:textId="77777777" w:rsidR="005D0DDC" w:rsidRPr="00AD475F" w:rsidRDefault="005D0DDC" w:rsidP="005D0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360"/>
        <w:gridCol w:w="630"/>
        <w:gridCol w:w="270"/>
        <w:gridCol w:w="450"/>
        <w:gridCol w:w="270"/>
        <w:gridCol w:w="450"/>
        <w:gridCol w:w="270"/>
        <w:gridCol w:w="540"/>
        <w:gridCol w:w="270"/>
        <w:gridCol w:w="270"/>
        <w:gridCol w:w="245"/>
        <w:gridCol w:w="655"/>
        <w:gridCol w:w="245"/>
        <w:gridCol w:w="205"/>
        <w:gridCol w:w="270"/>
        <w:gridCol w:w="990"/>
      </w:tblGrid>
      <w:tr w:rsidR="005325FC" w:rsidRPr="00D533B8" w14:paraId="5FA95E5E" w14:textId="77777777" w:rsidTr="005325FC">
        <w:tc>
          <w:tcPr>
            <w:tcW w:w="2970" w:type="dxa"/>
            <w:shd w:val="clear" w:color="auto" w:fill="auto"/>
          </w:tcPr>
          <w:p w14:paraId="3D1ABE92" w14:textId="77777777" w:rsidR="005325FC" w:rsidRPr="00D533B8" w:rsidRDefault="005325FC" w:rsidP="00C02F9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60DC1A1" w14:textId="77777777" w:rsidR="005325FC" w:rsidRPr="00D533B8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CA081F" w14:textId="77777777" w:rsidR="005325FC" w:rsidRPr="00D533B8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7"/>
            <w:shd w:val="clear" w:color="auto" w:fill="auto"/>
          </w:tcPr>
          <w:p w14:paraId="19A63D71" w14:textId="77777777" w:rsidR="005325FC" w:rsidRPr="00BE4A65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BE4A6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198FEA06" w14:textId="77777777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05" w:type="dxa"/>
            <w:gridSpan w:val="3"/>
          </w:tcPr>
          <w:p w14:paraId="19BC3631" w14:textId="77777777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270" w:type="dxa"/>
          </w:tcPr>
          <w:p w14:paraId="17B654BE" w14:textId="77777777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11B714" w14:textId="1FBC5930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</w:tr>
      <w:tr w:rsidR="005325FC" w:rsidRPr="00D533B8" w14:paraId="0CF081B3" w14:textId="77777777" w:rsidTr="005325FC">
        <w:tc>
          <w:tcPr>
            <w:tcW w:w="2970" w:type="dxa"/>
            <w:shd w:val="clear" w:color="auto" w:fill="auto"/>
          </w:tcPr>
          <w:p w14:paraId="7F962FC2" w14:textId="77777777" w:rsidR="005325FC" w:rsidRPr="00D533B8" w:rsidRDefault="005325FC" w:rsidP="00C02F9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FB33018" w14:textId="77777777" w:rsidR="005325FC" w:rsidRPr="00D533B8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48E40E" w14:textId="77777777" w:rsidR="005325FC" w:rsidRPr="00D533B8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F61D708" w14:textId="77777777" w:rsidR="005325FC" w:rsidRPr="00D533B8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บันทึกเป็น(รายจ่าย)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5" w:type="dxa"/>
            <w:shd w:val="clear" w:color="auto" w:fill="auto"/>
          </w:tcPr>
          <w:p w14:paraId="678347F6" w14:textId="77777777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05" w:type="dxa"/>
            <w:gridSpan w:val="3"/>
          </w:tcPr>
          <w:p w14:paraId="5F498795" w14:textId="77777777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270" w:type="dxa"/>
          </w:tcPr>
          <w:p w14:paraId="7AB7DC74" w14:textId="77777777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6CA486" w14:textId="48DDA961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</w:tr>
      <w:tr w:rsidR="005325FC" w:rsidRPr="00D533B8" w14:paraId="657C4DF0" w14:textId="77777777" w:rsidTr="005325FC">
        <w:tc>
          <w:tcPr>
            <w:tcW w:w="2970" w:type="dxa"/>
            <w:shd w:val="clear" w:color="auto" w:fill="auto"/>
          </w:tcPr>
          <w:p w14:paraId="54B8D877" w14:textId="77777777" w:rsidR="005325FC" w:rsidRDefault="005325FC" w:rsidP="00C02F9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01AC5B6A" w14:textId="5255420B" w:rsidR="005325FC" w:rsidRPr="003930BB" w:rsidRDefault="005325FC" w:rsidP="00C02F9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30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C3BAB80" w14:textId="77777777" w:rsidR="005325FC" w:rsidRPr="00D533B8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82F3DF9" w14:textId="4B738B52" w:rsidR="005325FC" w:rsidRPr="00D533B8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3769363A" w14:textId="77777777" w:rsidR="005325FC" w:rsidRPr="00D533B8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520E75" w14:textId="77777777" w:rsidR="005325FC" w:rsidRPr="00D533B8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190191F9" w14:textId="77777777" w:rsidR="005325FC" w:rsidRPr="00D533B8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C49AD69" w14:textId="77777777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8E7893" w14:textId="77777777" w:rsidR="005325FC" w:rsidRPr="00D533B8" w:rsidRDefault="005325F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5" w:type="dxa"/>
            <w:shd w:val="clear" w:color="auto" w:fill="auto"/>
          </w:tcPr>
          <w:p w14:paraId="31B47ABE" w14:textId="77777777" w:rsidR="005325FC" w:rsidRPr="005325FC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05" w:type="dxa"/>
            <w:gridSpan w:val="3"/>
          </w:tcPr>
          <w:p w14:paraId="03CDBF98" w14:textId="22B3135F" w:rsidR="005325FC" w:rsidRPr="005325FC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  <w:r w:rsidRPr="005325FC">
              <w:rPr>
                <w:rFonts w:eastAsia="MS Mincho" w:hint="cs"/>
                <w:cs/>
              </w:rPr>
              <w:t>ได้มาจากการรวมธุรกิจ</w:t>
            </w:r>
          </w:p>
        </w:tc>
        <w:tc>
          <w:tcPr>
            <w:tcW w:w="270" w:type="dxa"/>
          </w:tcPr>
          <w:p w14:paraId="3493EAFD" w14:textId="77777777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D58E9B" w14:textId="7A9155C2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lang w:val="en-US"/>
              </w:rPr>
            </w:pPr>
            <w:r w:rsidRPr="00D533B8">
              <w:rPr>
                <w:rFonts w:eastAsia="MS Mincho"/>
                <w:b/>
                <w:bCs/>
                <w:cs/>
              </w:rPr>
              <w:t>ณ วันที่</w:t>
            </w:r>
          </w:p>
          <w:p w14:paraId="62CCCA5D" w14:textId="2B08BB94" w:rsidR="005325FC" w:rsidRPr="00D533B8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  <w:r w:rsidRPr="00D533B8">
              <w:rPr>
                <w:rFonts w:eastAsia="MS Mincho"/>
                <w:b/>
                <w:bCs/>
                <w:lang w:val="en-US"/>
              </w:rPr>
              <w:t>31</w:t>
            </w:r>
            <w:r w:rsidRPr="00D533B8">
              <w:rPr>
                <w:rFonts w:eastAsia="MS Mincho"/>
                <w:b/>
                <w:bCs/>
                <w:cs/>
              </w:rPr>
              <w:t xml:space="preserve"> ธันวาคม</w:t>
            </w:r>
          </w:p>
        </w:tc>
      </w:tr>
      <w:tr w:rsidR="005325FC" w:rsidRPr="00D533B8" w14:paraId="2F1692AB" w14:textId="77777777" w:rsidTr="005325FC">
        <w:tc>
          <w:tcPr>
            <w:tcW w:w="2970" w:type="dxa"/>
            <w:shd w:val="clear" w:color="auto" w:fill="auto"/>
          </w:tcPr>
          <w:p w14:paraId="6CC6EF90" w14:textId="77777777" w:rsidR="005325FC" w:rsidRPr="00D533B8" w:rsidRDefault="005325FC" w:rsidP="00C02F9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16"/>
          </w:tcPr>
          <w:p w14:paraId="26E15F6D" w14:textId="29AABAF6" w:rsidR="005325FC" w:rsidRPr="00BE4A65" w:rsidRDefault="005325FC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i/>
                <w:iCs/>
                <w:cs/>
              </w:rPr>
            </w:pPr>
            <w:r>
              <w:rPr>
                <w:rFonts w:eastAsia="MS Mincho" w:hint="cs"/>
                <w:i/>
                <w:iCs/>
                <w:cs/>
              </w:rPr>
              <w:t>(พันบาท)</w:t>
            </w:r>
          </w:p>
        </w:tc>
      </w:tr>
      <w:tr w:rsidR="005325FC" w:rsidRPr="00D533B8" w14:paraId="0FE4F3D8" w14:textId="77777777" w:rsidTr="00AD475F">
        <w:trPr>
          <w:trHeight w:val="335"/>
        </w:trPr>
        <w:tc>
          <w:tcPr>
            <w:tcW w:w="2970" w:type="dxa"/>
            <w:shd w:val="clear" w:color="auto" w:fill="auto"/>
          </w:tcPr>
          <w:p w14:paraId="27AA0337" w14:textId="1F6AB09C" w:rsidR="005325FC" w:rsidRPr="00D533B8" w:rsidRDefault="005325FC" w:rsidP="00C02F9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04A1D70" w14:textId="77777777" w:rsidR="005325FC" w:rsidRPr="00D533B8" w:rsidRDefault="005325FC" w:rsidP="00C02F9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581DF6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D826320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2186BB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73AB868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52C14D04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gridSpan w:val="3"/>
          </w:tcPr>
          <w:p w14:paraId="566E9801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53FB27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B4671F" w14:textId="638D005E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25FC" w:rsidRPr="00D533B8" w14:paraId="1F31B5AF" w14:textId="77777777" w:rsidTr="005325FC">
        <w:tc>
          <w:tcPr>
            <w:tcW w:w="2970" w:type="dxa"/>
            <w:shd w:val="clear" w:color="auto" w:fill="auto"/>
          </w:tcPr>
          <w:p w14:paraId="10057B32" w14:textId="77777777" w:rsidR="005325FC" w:rsidRPr="00D533B8" w:rsidRDefault="005325FC" w:rsidP="005325FC">
            <w:pPr>
              <w:tabs>
                <w:tab w:val="clear" w:pos="2807"/>
              </w:tabs>
              <w:spacing w:line="240" w:lineRule="auto"/>
              <w:ind w:right="-11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D53F52C" w14:textId="77777777" w:rsidR="005325FC" w:rsidRPr="00D533B8" w:rsidRDefault="005325FC" w:rsidP="00C02F9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F161D0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F4257AE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2A965C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FD733B1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0DE6F947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gridSpan w:val="3"/>
          </w:tcPr>
          <w:p w14:paraId="46BB817F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A8653A" w14:textId="77777777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0F5C273" w14:textId="37D6DB50" w:rsidR="005325FC" w:rsidRPr="00D533B8" w:rsidRDefault="005325FC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75F" w:rsidRPr="00D533B8" w14:paraId="7671E646" w14:textId="77777777" w:rsidTr="005325FC">
        <w:tc>
          <w:tcPr>
            <w:tcW w:w="2970" w:type="dxa"/>
            <w:shd w:val="clear" w:color="auto" w:fill="auto"/>
          </w:tcPr>
          <w:p w14:paraId="5113B072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B64F641" w14:textId="77777777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80A94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45CAD06B" w14:textId="25405DBD" w:rsidR="00AD475F" w:rsidRPr="00D533B8" w:rsidRDefault="00AD475F" w:rsidP="00AD475F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10AA6E11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54D49CE" w14:textId="00BC8F24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115568D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661B6014" w14:textId="4C316D0B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7613A" w14:textId="77777777" w:rsidR="00AD475F" w:rsidRPr="00D533B8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A63CA9" w14:textId="223183FA" w:rsidR="00AD475F" w:rsidRPr="00D533B8" w:rsidRDefault="00AD475F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AD475F" w:rsidRPr="00D533B8" w14:paraId="0FC3E007" w14:textId="77777777" w:rsidTr="005325FC">
        <w:tc>
          <w:tcPr>
            <w:tcW w:w="2970" w:type="dxa"/>
            <w:shd w:val="clear" w:color="auto" w:fill="auto"/>
          </w:tcPr>
          <w:p w14:paraId="0A9C0531" w14:textId="77777777" w:rsidR="00AD475F" w:rsidRPr="00D533B8" w:rsidRDefault="00AD475F" w:rsidP="00AD475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E7FE2B9" w14:textId="77777777" w:rsidR="00AD475F" w:rsidRPr="00D533B8" w:rsidRDefault="00AD475F" w:rsidP="00AD475F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2,681</w:t>
            </w:r>
          </w:p>
        </w:tc>
        <w:tc>
          <w:tcPr>
            <w:tcW w:w="270" w:type="dxa"/>
            <w:shd w:val="clear" w:color="auto" w:fill="auto"/>
          </w:tcPr>
          <w:p w14:paraId="2B299658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5797E37" w14:textId="3B92CF66" w:rsidR="00AD475F" w:rsidRPr="00D533B8" w:rsidRDefault="00AD475F" w:rsidP="00AD475F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0EBF26D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6C00F8D" w14:textId="5CCC0841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121406F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4ED6AAE8" w14:textId="2306FA9E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7DEF7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B19C3E" w14:textId="01E74F08" w:rsidR="00AD475F" w:rsidRPr="00D533B8" w:rsidRDefault="00AD475F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2,736</w:t>
            </w:r>
          </w:p>
        </w:tc>
      </w:tr>
      <w:tr w:rsidR="00AD475F" w:rsidRPr="00D533B8" w14:paraId="65DFB243" w14:textId="77777777" w:rsidTr="005325FC">
        <w:tc>
          <w:tcPr>
            <w:tcW w:w="2970" w:type="dxa"/>
            <w:shd w:val="clear" w:color="auto" w:fill="auto"/>
          </w:tcPr>
          <w:p w14:paraId="6876166D" w14:textId="77777777" w:rsidR="00AD475F" w:rsidRPr="00D533B8" w:rsidRDefault="00AD475F" w:rsidP="00AD475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37603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3760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547420B" w14:textId="77777777" w:rsidR="00AD475F" w:rsidRDefault="00AD475F" w:rsidP="00AD475F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BD6FCB" w14:textId="77777777" w:rsidR="00AD475F" w:rsidRPr="00D533B8" w:rsidRDefault="00AD475F" w:rsidP="00AD475F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1,738</w:t>
            </w:r>
          </w:p>
        </w:tc>
        <w:tc>
          <w:tcPr>
            <w:tcW w:w="270" w:type="dxa"/>
            <w:shd w:val="clear" w:color="auto" w:fill="auto"/>
          </w:tcPr>
          <w:p w14:paraId="2376A9BF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A6B90CC" w14:textId="77777777" w:rsidR="00AD475F" w:rsidRDefault="00AD475F" w:rsidP="00AD475F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5AC68D" w14:textId="6ED94C53" w:rsidR="00AD475F" w:rsidRPr="00D533B8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(160)</w:t>
            </w:r>
          </w:p>
        </w:tc>
        <w:tc>
          <w:tcPr>
            <w:tcW w:w="270" w:type="dxa"/>
            <w:shd w:val="clear" w:color="auto" w:fill="auto"/>
          </w:tcPr>
          <w:p w14:paraId="277FD19C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1A758972" w14:textId="77777777" w:rsidR="00AD475F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D9924F6" w14:textId="0D6FF0CC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72BE2A9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2B5F98A6" w14:textId="77777777" w:rsidR="00AD475F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58BCF2D" w14:textId="5EC0F40E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8EA6A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C695E0" w14:textId="77777777" w:rsidR="00AD475F" w:rsidRDefault="00AD475F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A33972" w14:textId="51CEB44A" w:rsidR="00AD475F" w:rsidRPr="00D533B8" w:rsidRDefault="00AD475F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</w:tr>
      <w:tr w:rsidR="00AD475F" w:rsidRPr="00D533B8" w14:paraId="1FF17D51" w14:textId="77777777" w:rsidTr="005325FC">
        <w:trPr>
          <w:trHeight w:val="324"/>
        </w:trPr>
        <w:tc>
          <w:tcPr>
            <w:tcW w:w="2970" w:type="dxa"/>
            <w:shd w:val="clear" w:color="auto" w:fill="auto"/>
            <w:vAlign w:val="center"/>
          </w:tcPr>
          <w:p w14:paraId="51C6AB1A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D9EDA76" w14:textId="77777777" w:rsidR="00AD475F" w:rsidRPr="00D533B8" w:rsidRDefault="00AD475F" w:rsidP="00AD475F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622FCEC9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F1CE0C4" w14:textId="4303A0B7" w:rsidR="00AD475F" w:rsidRPr="00D533B8" w:rsidRDefault="00AD475F" w:rsidP="00AD475F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71E7A0AF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E0C3F7A" w14:textId="47694DA4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6EC065C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1ABA2060" w14:textId="48EF6DE2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8AE85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BCC57E" w14:textId="119665DE" w:rsidR="00AD475F" w:rsidRPr="00D533B8" w:rsidRDefault="00AD475F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</w:tr>
      <w:tr w:rsidR="00AD475F" w:rsidRPr="00D533B8" w14:paraId="665F084C" w14:textId="77777777" w:rsidTr="005325FC">
        <w:tc>
          <w:tcPr>
            <w:tcW w:w="2970" w:type="dxa"/>
            <w:shd w:val="clear" w:color="auto" w:fill="auto"/>
            <w:vAlign w:val="center"/>
          </w:tcPr>
          <w:p w14:paraId="0E6160B9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8C859F2" w14:textId="77777777" w:rsidR="00AD475F" w:rsidRPr="00D533B8" w:rsidRDefault="00AD475F" w:rsidP="00AD475F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5,379</w:t>
            </w:r>
          </w:p>
        </w:tc>
        <w:tc>
          <w:tcPr>
            <w:tcW w:w="270" w:type="dxa"/>
            <w:shd w:val="clear" w:color="auto" w:fill="auto"/>
          </w:tcPr>
          <w:p w14:paraId="492F705B" w14:textId="77777777" w:rsidR="00AD475F" w:rsidRPr="00D533B8" w:rsidRDefault="00AD475F" w:rsidP="00AD475F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BF62BED" w14:textId="55147891" w:rsidR="00AD475F" w:rsidRPr="00D533B8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(933)</w:t>
            </w:r>
          </w:p>
        </w:tc>
        <w:tc>
          <w:tcPr>
            <w:tcW w:w="270" w:type="dxa"/>
            <w:shd w:val="clear" w:color="auto" w:fill="auto"/>
          </w:tcPr>
          <w:p w14:paraId="6DFFE6E8" w14:textId="77777777" w:rsidR="00AD475F" w:rsidRPr="00D533B8" w:rsidRDefault="00AD475F" w:rsidP="00AD475F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D4A3AE2" w14:textId="2DD468AB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73C1B974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3FB06417" w14:textId="483C9F7E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C93A87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F490AC" w14:textId="230F0097" w:rsidR="00AD475F" w:rsidRPr="00D533B8" w:rsidRDefault="00AD475F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4,446</w:t>
            </w:r>
          </w:p>
        </w:tc>
      </w:tr>
      <w:tr w:rsidR="00AD475F" w:rsidRPr="00D533B8" w14:paraId="7E29E7FE" w14:textId="77777777" w:rsidTr="005325FC">
        <w:trPr>
          <w:trHeight w:val="315"/>
        </w:trPr>
        <w:tc>
          <w:tcPr>
            <w:tcW w:w="2970" w:type="dxa"/>
            <w:shd w:val="clear" w:color="auto" w:fill="auto"/>
            <w:vAlign w:val="center"/>
          </w:tcPr>
          <w:p w14:paraId="66CE4870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             </w:t>
            </w:r>
            <w:r w:rsidRPr="00522D9A">
              <w:rPr>
                <w:rFonts w:ascii="Angsana New" w:eastAsia="MS Mincho" w:hAnsi="Angsana New"/>
                <w:color w:val="FFFFFF"/>
                <w:sz w:val="30"/>
                <w:szCs w:val="30"/>
              </w:rPr>
              <w:t>d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2BDE20F" w14:textId="77777777" w:rsidR="00AD475F" w:rsidRDefault="00AD475F" w:rsidP="00AD475F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96061C" w14:textId="77777777" w:rsidR="00AD475F" w:rsidRPr="00D533B8" w:rsidRDefault="00AD475F" w:rsidP="00AD475F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2,487</w:t>
            </w:r>
          </w:p>
        </w:tc>
        <w:tc>
          <w:tcPr>
            <w:tcW w:w="270" w:type="dxa"/>
            <w:shd w:val="clear" w:color="auto" w:fill="auto"/>
          </w:tcPr>
          <w:p w14:paraId="2B751D8A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4044CB2" w14:textId="77777777" w:rsidR="00AD475F" w:rsidRDefault="00AD475F" w:rsidP="00AD475F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FB07E8" w14:textId="604DCED3" w:rsidR="00AD475F" w:rsidRPr="00D533B8" w:rsidRDefault="00AD475F" w:rsidP="00AD475F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1,704</w:t>
            </w:r>
          </w:p>
        </w:tc>
        <w:tc>
          <w:tcPr>
            <w:tcW w:w="270" w:type="dxa"/>
            <w:shd w:val="clear" w:color="auto" w:fill="auto"/>
          </w:tcPr>
          <w:p w14:paraId="276B21C7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E4B5E9C" w14:textId="77777777" w:rsidR="00AD475F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FBA89B" w14:textId="3A9446C5" w:rsidR="00AD475F" w:rsidRPr="00D533B8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(131)</w:t>
            </w:r>
          </w:p>
        </w:tc>
        <w:tc>
          <w:tcPr>
            <w:tcW w:w="245" w:type="dxa"/>
            <w:shd w:val="clear" w:color="auto" w:fill="auto"/>
          </w:tcPr>
          <w:p w14:paraId="78802FED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46F5CCDC" w14:textId="77777777" w:rsidR="00AD475F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346E814" w14:textId="58BF88F4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FB7DC5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6F840A" w14:textId="77777777" w:rsidR="00AD475F" w:rsidRDefault="00AD475F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BB8D55" w14:textId="7657D839" w:rsidR="00AD475F" w:rsidRPr="00D533B8" w:rsidRDefault="00AD475F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4,060</w:t>
            </w:r>
          </w:p>
        </w:tc>
      </w:tr>
      <w:tr w:rsidR="00AD475F" w:rsidRPr="00D533B8" w14:paraId="49B4FCEB" w14:textId="77777777" w:rsidTr="00AD475F">
        <w:tc>
          <w:tcPr>
            <w:tcW w:w="2970" w:type="dxa"/>
            <w:shd w:val="clear" w:color="auto" w:fill="auto"/>
            <w:vAlign w:val="bottom"/>
          </w:tcPr>
          <w:p w14:paraId="28B5ED9E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698111" w14:textId="77777777" w:rsidR="00AD475F" w:rsidRPr="00D533B8" w:rsidRDefault="00AD475F" w:rsidP="00AD475F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  <w:tc>
          <w:tcPr>
            <w:tcW w:w="270" w:type="dxa"/>
            <w:shd w:val="clear" w:color="auto" w:fill="auto"/>
          </w:tcPr>
          <w:p w14:paraId="78894BA1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275341" w14:textId="6D0AE1E5" w:rsidR="00AD475F" w:rsidRPr="00D533B8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(365)</w:t>
            </w:r>
          </w:p>
        </w:tc>
        <w:tc>
          <w:tcPr>
            <w:tcW w:w="270" w:type="dxa"/>
            <w:shd w:val="clear" w:color="auto" w:fill="auto"/>
          </w:tcPr>
          <w:p w14:paraId="6DB1B083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CD91DE" w14:textId="6D7CFEA8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D61CA49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bottom w:val="single" w:sz="4" w:space="0" w:color="auto"/>
            </w:tcBorders>
          </w:tcPr>
          <w:p w14:paraId="7B61F87B" w14:textId="0970A7A7" w:rsidR="00AD475F" w:rsidRPr="00AD475F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7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078E18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9A4E26" w14:textId="012B5490" w:rsidR="00AD475F" w:rsidRPr="00D533B8" w:rsidRDefault="00AD475F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1,528</w:t>
            </w:r>
          </w:p>
        </w:tc>
      </w:tr>
      <w:tr w:rsidR="00AD475F" w:rsidRPr="00D533B8" w14:paraId="42B55EDD" w14:textId="77777777" w:rsidTr="00AD475F">
        <w:tc>
          <w:tcPr>
            <w:tcW w:w="2970" w:type="dxa"/>
            <w:shd w:val="clear" w:color="auto" w:fill="auto"/>
            <w:vAlign w:val="bottom"/>
          </w:tcPr>
          <w:p w14:paraId="3F57998A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A18A1" w14:textId="77777777" w:rsidR="00AD475F" w:rsidRPr="00D533B8" w:rsidRDefault="00AD475F" w:rsidP="00AD475F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14,768</w:t>
            </w:r>
          </w:p>
        </w:tc>
        <w:tc>
          <w:tcPr>
            <w:tcW w:w="270" w:type="dxa"/>
            <w:shd w:val="clear" w:color="auto" w:fill="auto"/>
          </w:tcPr>
          <w:p w14:paraId="7E7F95A0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C23B7" w14:textId="2D6CECB2" w:rsidR="00AD475F" w:rsidRPr="00CC6A9D" w:rsidRDefault="00AD475F" w:rsidP="00AD475F">
            <w:pPr>
              <w:tabs>
                <w:tab w:val="right" w:pos="144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1,247</w:t>
            </w:r>
          </w:p>
        </w:tc>
        <w:tc>
          <w:tcPr>
            <w:tcW w:w="270" w:type="dxa"/>
            <w:shd w:val="clear" w:color="auto" w:fill="auto"/>
          </w:tcPr>
          <w:p w14:paraId="241328C8" w14:textId="77777777" w:rsidR="00AD475F" w:rsidRPr="00D533B8" w:rsidRDefault="00AD475F" w:rsidP="00AD475F">
            <w:pPr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03988" w14:textId="45861176" w:rsidR="00AD475F" w:rsidRPr="00841F32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(131)</w:t>
            </w:r>
          </w:p>
        </w:tc>
        <w:tc>
          <w:tcPr>
            <w:tcW w:w="245" w:type="dxa"/>
            <w:shd w:val="clear" w:color="auto" w:fill="auto"/>
          </w:tcPr>
          <w:p w14:paraId="1F7BC4B7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6D4A29" w14:textId="16F2DE53" w:rsidR="00AD475F" w:rsidRPr="00AD475F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75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FB5620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65DB2" w14:textId="54E21ACF" w:rsidR="00AD475F" w:rsidRPr="00D533B8" w:rsidRDefault="00AD475F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15,884</w:t>
            </w:r>
          </w:p>
        </w:tc>
      </w:tr>
      <w:tr w:rsidR="00AD475F" w:rsidRPr="00AD475F" w14:paraId="1D6A9336" w14:textId="77777777" w:rsidTr="00AD475F">
        <w:tc>
          <w:tcPr>
            <w:tcW w:w="2970" w:type="dxa"/>
            <w:shd w:val="clear" w:color="auto" w:fill="auto"/>
          </w:tcPr>
          <w:p w14:paraId="43051F06" w14:textId="77777777" w:rsidR="00AD475F" w:rsidRPr="00AD475F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68401BF" w14:textId="77777777" w:rsidR="00AD475F" w:rsidRPr="00AD475F" w:rsidRDefault="00AD475F" w:rsidP="00AD475F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43CAB1" w14:textId="77777777" w:rsidR="00AD475F" w:rsidRPr="00AD475F" w:rsidRDefault="00AD475F" w:rsidP="00AD475F">
            <w:pPr>
              <w:spacing w:line="240" w:lineRule="auto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0C394A9" w14:textId="77777777" w:rsidR="00AD475F" w:rsidRPr="00AD475F" w:rsidRDefault="00AD475F" w:rsidP="00AD475F">
            <w:pPr>
              <w:spacing w:line="240" w:lineRule="auto"/>
              <w:ind w:right="7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2ADF41" w14:textId="77777777" w:rsidR="00AD475F" w:rsidRPr="00AD475F" w:rsidRDefault="00AD475F" w:rsidP="00AD475F">
            <w:pPr>
              <w:spacing w:line="240" w:lineRule="auto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9C38703" w14:textId="77777777" w:rsidR="00AD475F" w:rsidRPr="00AD475F" w:rsidRDefault="00AD475F" w:rsidP="00AD475F">
            <w:pPr>
              <w:spacing w:line="240" w:lineRule="auto"/>
              <w:ind w:right="21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4D1F375F" w14:textId="77777777" w:rsidR="00AD475F" w:rsidRPr="00AD475F" w:rsidRDefault="00AD475F" w:rsidP="00AD475F">
            <w:pPr>
              <w:spacing w:line="240" w:lineRule="auto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05" w:type="dxa"/>
            <w:gridSpan w:val="3"/>
            <w:tcBorders>
              <w:top w:val="double" w:sz="4" w:space="0" w:color="auto"/>
            </w:tcBorders>
          </w:tcPr>
          <w:p w14:paraId="71DB1677" w14:textId="77777777" w:rsidR="00AD475F" w:rsidRPr="00AD475F" w:rsidRDefault="00AD475F" w:rsidP="00AD475F">
            <w:pPr>
              <w:spacing w:line="240" w:lineRule="auto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0736F351" w14:textId="77777777" w:rsidR="00AD475F" w:rsidRPr="00AD475F" w:rsidRDefault="00AD475F" w:rsidP="00AD475F">
            <w:pPr>
              <w:spacing w:line="240" w:lineRule="auto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19C1F53" w14:textId="5023C485" w:rsidR="00AD475F" w:rsidRPr="00AD475F" w:rsidRDefault="00AD475F" w:rsidP="00AD475F">
            <w:pPr>
              <w:spacing w:line="240" w:lineRule="auto"/>
              <w:jc w:val="right"/>
              <w:rPr>
                <w:rFonts w:ascii="Angsana New" w:hAnsi="Angsana New"/>
                <w:cs/>
              </w:rPr>
            </w:pPr>
          </w:p>
        </w:tc>
      </w:tr>
      <w:tr w:rsidR="00AD475F" w:rsidRPr="00D533B8" w14:paraId="40A9FF9D" w14:textId="77777777" w:rsidTr="005325FC">
        <w:tc>
          <w:tcPr>
            <w:tcW w:w="2970" w:type="dxa"/>
            <w:shd w:val="clear" w:color="auto" w:fill="auto"/>
          </w:tcPr>
          <w:p w14:paraId="1C9E5337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0EB1B3C" w14:textId="77777777" w:rsidR="00AD475F" w:rsidRPr="00D533B8" w:rsidRDefault="00AD475F" w:rsidP="00AD475F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806D64" w14:textId="77777777" w:rsidR="00AD475F" w:rsidRPr="00D533B8" w:rsidRDefault="00AD475F" w:rsidP="00AD475F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7F16FB2" w14:textId="77777777" w:rsidR="00AD475F" w:rsidRPr="00D533B8" w:rsidRDefault="00AD475F" w:rsidP="00AD475F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56C0DB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F314616" w14:textId="77777777" w:rsidR="00AD475F" w:rsidRPr="00D533B8" w:rsidRDefault="00AD475F" w:rsidP="00AD475F">
            <w:pPr>
              <w:spacing w:line="240" w:lineRule="auto"/>
              <w:ind w:right="2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105A7A22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gridSpan w:val="3"/>
          </w:tcPr>
          <w:p w14:paraId="15CCAB1C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8D412F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0C3068" w14:textId="62212B76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75F" w:rsidRPr="00D533B8" w14:paraId="5843C7E8" w14:textId="77777777" w:rsidTr="005325FC">
        <w:tc>
          <w:tcPr>
            <w:tcW w:w="2970" w:type="dxa"/>
            <w:shd w:val="clear" w:color="auto" w:fill="auto"/>
          </w:tcPr>
          <w:p w14:paraId="54C0115C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766E2C4" w14:textId="77777777" w:rsidR="00AD475F" w:rsidRPr="00D533B8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(1,732)</w:t>
            </w:r>
          </w:p>
        </w:tc>
        <w:tc>
          <w:tcPr>
            <w:tcW w:w="270" w:type="dxa"/>
            <w:shd w:val="clear" w:color="auto" w:fill="auto"/>
          </w:tcPr>
          <w:p w14:paraId="71166C11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43CB37A" w14:textId="555391CB" w:rsidR="00AD475F" w:rsidRPr="00D533B8" w:rsidRDefault="00AD475F" w:rsidP="00AD475F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1732</w:t>
            </w:r>
          </w:p>
        </w:tc>
        <w:tc>
          <w:tcPr>
            <w:tcW w:w="270" w:type="dxa"/>
            <w:shd w:val="clear" w:color="auto" w:fill="auto"/>
          </w:tcPr>
          <w:p w14:paraId="27BE06FE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01F168A" w14:textId="4BAC6686" w:rsidR="00AD475F" w:rsidRPr="007756A1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3B084ED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420C8563" w14:textId="76E6B680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7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8FDCF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E834F1" w14:textId="643FD0A9" w:rsidR="00AD475F" w:rsidRPr="00D533B8" w:rsidRDefault="00AD475F" w:rsidP="00E0277D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475F" w:rsidRPr="00D533B8" w14:paraId="664F9EE3" w14:textId="77777777" w:rsidTr="005325FC">
        <w:tc>
          <w:tcPr>
            <w:tcW w:w="2970" w:type="dxa"/>
            <w:shd w:val="clear" w:color="auto" w:fill="auto"/>
          </w:tcPr>
          <w:p w14:paraId="6EDC5A1F" w14:textId="774049F7" w:rsidR="00AD475F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67A3E24" w14:textId="14757073" w:rsidR="00AD475F" w:rsidRPr="005325FC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AEADB0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4A4A2522" w14:textId="2788C360" w:rsidR="00AD475F" w:rsidRDefault="00AD475F" w:rsidP="00AD475F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197F6E48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8B68D55" w14:textId="2FE5EDD6" w:rsidR="00AD475F" w:rsidRPr="007756A1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E58D32B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50A9D191" w14:textId="7584D04C" w:rsidR="00AD475F" w:rsidRPr="00D533B8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(2,140)</w:t>
            </w:r>
          </w:p>
        </w:tc>
        <w:tc>
          <w:tcPr>
            <w:tcW w:w="270" w:type="dxa"/>
          </w:tcPr>
          <w:p w14:paraId="1DD98351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8F7386" w14:textId="61B416F8" w:rsidR="00AD475F" w:rsidRPr="00D533B8" w:rsidRDefault="00AD475F" w:rsidP="00E0277D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(1,908)</w:t>
            </w:r>
          </w:p>
        </w:tc>
      </w:tr>
      <w:tr w:rsidR="00AD475F" w:rsidRPr="00D533B8" w14:paraId="1199FE2E" w14:textId="77777777" w:rsidTr="005325FC">
        <w:tc>
          <w:tcPr>
            <w:tcW w:w="2970" w:type="dxa"/>
            <w:shd w:val="clear" w:color="auto" w:fill="auto"/>
          </w:tcPr>
          <w:p w14:paraId="75588A9A" w14:textId="566156A1" w:rsidR="00AD475F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0CA2C8E" w14:textId="3C0C1B51" w:rsidR="00AD475F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1C321B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FBB0C94" w14:textId="31F8ADA7" w:rsidR="00AD475F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(1,076)</w:t>
            </w:r>
          </w:p>
        </w:tc>
        <w:tc>
          <w:tcPr>
            <w:tcW w:w="270" w:type="dxa"/>
            <w:shd w:val="clear" w:color="auto" w:fill="auto"/>
          </w:tcPr>
          <w:p w14:paraId="65DE4A47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1BD46EB2" w14:textId="22E1E557" w:rsidR="00AD475F" w:rsidRPr="007756A1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FA76187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13556118" w14:textId="65B0003D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7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7AA285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B9A91F" w14:textId="7E140942" w:rsidR="00AD475F" w:rsidRPr="00D533B8" w:rsidRDefault="00AD475F" w:rsidP="00E0277D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(1,076)</w:t>
            </w:r>
          </w:p>
        </w:tc>
      </w:tr>
      <w:tr w:rsidR="00AD475F" w:rsidRPr="00D533B8" w14:paraId="629428E6" w14:textId="77777777" w:rsidTr="00E0277D">
        <w:tc>
          <w:tcPr>
            <w:tcW w:w="2970" w:type="dxa"/>
            <w:shd w:val="clear" w:color="auto" w:fill="auto"/>
          </w:tcPr>
          <w:p w14:paraId="3B58FEA0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2D16D1" w14:textId="77777777" w:rsidR="00AD475F" w:rsidRPr="00D533B8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(244)</w:t>
            </w:r>
          </w:p>
        </w:tc>
        <w:tc>
          <w:tcPr>
            <w:tcW w:w="270" w:type="dxa"/>
            <w:shd w:val="clear" w:color="auto" w:fill="auto"/>
          </w:tcPr>
          <w:p w14:paraId="3CD12FD6" w14:textId="77777777" w:rsidR="00AD475F" w:rsidRPr="00D533B8" w:rsidRDefault="00AD475F" w:rsidP="00AD475F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24EB66" w14:textId="5ABA97E2" w:rsidR="00AD475F" w:rsidRPr="00D533B8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  <w:tc>
          <w:tcPr>
            <w:tcW w:w="270" w:type="dxa"/>
            <w:shd w:val="clear" w:color="auto" w:fill="auto"/>
          </w:tcPr>
          <w:p w14:paraId="63678CE8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958CDB" w14:textId="27AAA31D" w:rsidR="00AD475F" w:rsidRPr="007756A1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249689B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bottom w:val="single" w:sz="4" w:space="0" w:color="auto"/>
            </w:tcBorders>
          </w:tcPr>
          <w:p w14:paraId="64C0F5F0" w14:textId="2C0604AB" w:rsidR="00AD475F" w:rsidRPr="00D533B8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7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995ED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3EBAE1" w14:textId="43C88145" w:rsidR="00AD475F" w:rsidRPr="00D533B8" w:rsidRDefault="00AD475F" w:rsidP="00E0277D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(514)</w:t>
            </w:r>
          </w:p>
        </w:tc>
      </w:tr>
      <w:tr w:rsidR="00AD475F" w:rsidRPr="00C26289" w14:paraId="194CDDA2" w14:textId="77777777" w:rsidTr="00E0277D">
        <w:tc>
          <w:tcPr>
            <w:tcW w:w="2970" w:type="dxa"/>
            <w:shd w:val="clear" w:color="auto" w:fill="auto"/>
            <w:vAlign w:val="bottom"/>
          </w:tcPr>
          <w:p w14:paraId="68F1E442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969D" w14:textId="77777777" w:rsidR="00AD475F" w:rsidRPr="00C26289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289">
              <w:rPr>
                <w:rFonts w:ascii="Angsana New" w:hAnsi="Angsana New"/>
                <w:b/>
                <w:bCs/>
                <w:sz w:val="30"/>
                <w:szCs w:val="30"/>
              </w:rPr>
              <w:t>(1,976)</w:t>
            </w:r>
          </w:p>
        </w:tc>
        <w:tc>
          <w:tcPr>
            <w:tcW w:w="270" w:type="dxa"/>
            <w:shd w:val="clear" w:color="auto" w:fill="auto"/>
          </w:tcPr>
          <w:p w14:paraId="6A74C852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5CFFA" w14:textId="7034875C" w:rsidR="00AD475F" w:rsidRPr="007756A1" w:rsidRDefault="00AD475F" w:rsidP="00AD475F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618</w:t>
            </w:r>
          </w:p>
        </w:tc>
        <w:tc>
          <w:tcPr>
            <w:tcW w:w="270" w:type="dxa"/>
            <w:shd w:val="clear" w:color="auto" w:fill="auto"/>
          </w:tcPr>
          <w:p w14:paraId="347869A9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A48F2" w14:textId="2A39BF45" w:rsidR="00AD475F" w:rsidRPr="007756A1" w:rsidRDefault="00AD475F" w:rsidP="00AD475F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04D2982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911071C" w14:textId="678FD480" w:rsidR="00AD475F" w:rsidRPr="00C26289" w:rsidRDefault="00AD475F" w:rsidP="00E0277D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(2,140)</w:t>
            </w:r>
          </w:p>
        </w:tc>
        <w:tc>
          <w:tcPr>
            <w:tcW w:w="270" w:type="dxa"/>
          </w:tcPr>
          <w:p w14:paraId="23772D70" w14:textId="77777777" w:rsidR="00AD475F" w:rsidRPr="00C26289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E1F8A" w14:textId="739FEC88" w:rsidR="00AD475F" w:rsidRPr="00C26289" w:rsidRDefault="00AD475F" w:rsidP="00E0277D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(3,498)</w:t>
            </w:r>
          </w:p>
        </w:tc>
      </w:tr>
      <w:tr w:rsidR="00AD475F" w:rsidRPr="00AD475F" w14:paraId="35654510" w14:textId="77777777" w:rsidTr="00E0277D">
        <w:tc>
          <w:tcPr>
            <w:tcW w:w="2970" w:type="dxa"/>
            <w:shd w:val="clear" w:color="auto" w:fill="auto"/>
            <w:vAlign w:val="bottom"/>
          </w:tcPr>
          <w:p w14:paraId="34DF43EE" w14:textId="77777777" w:rsidR="00AD475F" w:rsidRPr="00AD475F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43DBE26" w14:textId="77777777" w:rsidR="00AD475F" w:rsidRPr="00AD475F" w:rsidRDefault="00AD475F" w:rsidP="00AD475F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7FB4BCF3" w14:textId="77777777" w:rsidR="00AD475F" w:rsidRPr="00AD475F" w:rsidRDefault="00AD475F" w:rsidP="00AD475F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3C1ADF0" w14:textId="77777777" w:rsidR="00AD475F" w:rsidRPr="00AD475F" w:rsidRDefault="00AD475F" w:rsidP="00AD475F">
            <w:pPr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83AAD2C" w14:textId="77777777" w:rsidR="00AD475F" w:rsidRPr="00AD475F" w:rsidRDefault="00AD475F" w:rsidP="00AD475F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E125AC9" w14:textId="77777777" w:rsidR="00AD475F" w:rsidRPr="00AD475F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713196C6" w14:textId="77777777" w:rsidR="00AD475F" w:rsidRPr="00AD475F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5" w:type="dxa"/>
            <w:gridSpan w:val="3"/>
            <w:tcBorders>
              <w:top w:val="double" w:sz="4" w:space="0" w:color="auto"/>
            </w:tcBorders>
          </w:tcPr>
          <w:p w14:paraId="6E9F01A4" w14:textId="77777777" w:rsidR="00AD475F" w:rsidRPr="00AD475F" w:rsidRDefault="00AD475F" w:rsidP="00AD475F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419FA885" w14:textId="77777777" w:rsidR="00AD475F" w:rsidRPr="00AD475F" w:rsidRDefault="00AD475F" w:rsidP="00AD475F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6722E42" w14:textId="2E16F41C" w:rsidR="00AD475F" w:rsidRPr="00AD475F" w:rsidRDefault="00AD475F" w:rsidP="00AD475F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AD475F" w:rsidRPr="00D533B8" w14:paraId="75649124" w14:textId="77777777" w:rsidTr="00E0277D">
        <w:tc>
          <w:tcPr>
            <w:tcW w:w="2970" w:type="dxa"/>
            <w:shd w:val="clear" w:color="auto" w:fill="auto"/>
            <w:vAlign w:val="bottom"/>
          </w:tcPr>
          <w:p w14:paraId="09173B4D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B4AAD32" w14:textId="77777777" w:rsidR="00AD475F" w:rsidRPr="00D533B8" w:rsidRDefault="00AD475F" w:rsidP="00AD475F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12,792</w:t>
            </w:r>
          </w:p>
        </w:tc>
        <w:tc>
          <w:tcPr>
            <w:tcW w:w="270" w:type="dxa"/>
            <w:shd w:val="clear" w:color="auto" w:fill="auto"/>
          </w:tcPr>
          <w:p w14:paraId="5AE34828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C53FD12" w14:textId="08EB3442" w:rsidR="00AD475F" w:rsidRPr="00D533B8" w:rsidRDefault="00AD475F" w:rsidP="00AD475F">
            <w:pPr>
              <w:tabs>
                <w:tab w:val="right" w:pos="144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1,865</w:t>
            </w:r>
          </w:p>
        </w:tc>
        <w:tc>
          <w:tcPr>
            <w:tcW w:w="270" w:type="dxa"/>
            <w:shd w:val="clear" w:color="auto" w:fill="auto"/>
          </w:tcPr>
          <w:p w14:paraId="1D2093E0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5D5C747" w14:textId="12F78EF6" w:rsidR="00AD475F" w:rsidRPr="00D533B8" w:rsidRDefault="00AD475F" w:rsidP="00AD475F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(131)</w:t>
            </w:r>
          </w:p>
        </w:tc>
        <w:tc>
          <w:tcPr>
            <w:tcW w:w="245" w:type="dxa"/>
            <w:shd w:val="clear" w:color="auto" w:fill="auto"/>
          </w:tcPr>
          <w:p w14:paraId="754AAC88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bottom w:val="double" w:sz="4" w:space="0" w:color="auto"/>
            </w:tcBorders>
          </w:tcPr>
          <w:p w14:paraId="09FB719D" w14:textId="5D279716" w:rsidR="00AD475F" w:rsidRPr="00D533B8" w:rsidRDefault="00AD475F" w:rsidP="00E0277D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(2,140)</w:t>
            </w:r>
          </w:p>
        </w:tc>
        <w:tc>
          <w:tcPr>
            <w:tcW w:w="270" w:type="dxa"/>
          </w:tcPr>
          <w:p w14:paraId="0EE3992B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CC9D105" w14:textId="2C65C806" w:rsidR="00AD475F" w:rsidRPr="00D533B8" w:rsidRDefault="00AD475F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12,386</w:t>
            </w:r>
          </w:p>
        </w:tc>
      </w:tr>
      <w:tr w:rsidR="00AD475F" w:rsidRPr="00D533B8" w14:paraId="5A1C283C" w14:textId="77777777" w:rsidTr="006366E8">
        <w:tc>
          <w:tcPr>
            <w:tcW w:w="3330" w:type="dxa"/>
            <w:gridSpan w:val="2"/>
            <w:shd w:val="clear" w:color="auto" w:fill="auto"/>
          </w:tcPr>
          <w:p w14:paraId="2E211A99" w14:textId="77777777" w:rsidR="00AD475F" w:rsidRPr="00D533B8" w:rsidRDefault="00AD475F" w:rsidP="00AD475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706379F" w14:textId="77777777" w:rsidR="00AD475F" w:rsidRPr="00D533B8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90B902" w14:textId="77777777" w:rsidR="00AD475F" w:rsidRPr="00D533B8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7"/>
            <w:shd w:val="clear" w:color="auto" w:fill="auto"/>
          </w:tcPr>
          <w:p w14:paraId="4F16714B" w14:textId="77777777" w:rsidR="00AD475F" w:rsidRPr="00BE4A65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BE4A6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2B0535D8" w14:textId="77777777" w:rsidR="00AD475F" w:rsidRPr="00D533B8" w:rsidRDefault="00AD475F" w:rsidP="00AD475F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01EF7305" w14:textId="77777777" w:rsidR="00AD475F" w:rsidRPr="00D533B8" w:rsidRDefault="00AD475F" w:rsidP="00AD475F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</w:tr>
      <w:tr w:rsidR="00AD475F" w:rsidRPr="00D533B8" w14:paraId="459E8C71" w14:textId="77777777" w:rsidTr="006366E8">
        <w:tc>
          <w:tcPr>
            <w:tcW w:w="3330" w:type="dxa"/>
            <w:gridSpan w:val="2"/>
            <w:shd w:val="clear" w:color="auto" w:fill="auto"/>
          </w:tcPr>
          <w:p w14:paraId="05406017" w14:textId="77777777" w:rsidR="00AD475F" w:rsidRPr="00D533B8" w:rsidRDefault="00AD475F" w:rsidP="00AD475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1B3181E" w14:textId="77777777" w:rsidR="00AD475F" w:rsidRPr="00D533B8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B0EE7F" w14:textId="77777777" w:rsidR="00AD475F" w:rsidRPr="00D533B8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4BA4F70" w14:textId="77777777" w:rsidR="00AD475F" w:rsidRPr="00D533B8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บันทึกเป็น(รายจ่าย)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5" w:type="dxa"/>
            <w:shd w:val="clear" w:color="auto" w:fill="auto"/>
          </w:tcPr>
          <w:p w14:paraId="7A86323B" w14:textId="77777777" w:rsidR="00AD475F" w:rsidRPr="00D533B8" w:rsidRDefault="00AD475F" w:rsidP="00AD475F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09420AA2" w14:textId="77777777" w:rsidR="00AD475F" w:rsidRPr="00D533B8" w:rsidRDefault="00AD475F" w:rsidP="00AD475F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</w:tr>
      <w:tr w:rsidR="00AD475F" w:rsidRPr="00D533B8" w14:paraId="75DF4D25" w14:textId="77777777" w:rsidTr="006366E8">
        <w:tc>
          <w:tcPr>
            <w:tcW w:w="3330" w:type="dxa"/>
            <w:gridSpan w:val="2"/>
            <w:shd w:val="clear" w:color="auto" w:fill="auto"/>
          </w:tcPr>
          <w:p w14:paraId="4CE1C112" w14:textId="77777777" w:rsidR="00AD475F" w:rsidRDefault="00AD475F" w:rsidP="00AD475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6E7EAF9A" w14:textId="0BB8A63C" w:rsidR="00AD475F" w:rsidRPr="00D533B8" w:rsidRDefault="00AD475F" w:rsidP="00AD475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30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0D239E03" w14:textId="77777777" w:rsidR="00AD475F" w:rsidRPr="00D533B8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A717E55" w14:textId="4D079927" w:rsidR="00AD475F" w:rsidRPr="00D533B8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5F0840EB" w14:textId="77777777" w:rsidR="00AD475F" w:rsidRPr="00D533B8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AF607F" w14:textId="77777777" w:rsidR="00AD475F" w:rsidRPr="00D533B8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1515BBE9" w14:textId="77777777" w:rsidR="00AD475F" w:rsidRPr="00D533B8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DD68FF7" w14:textId="77777777" w:rsidR="00AD475F" w:rsidRPr="00D533B8" w:rsidRDefault="00AD475F" w:rsidP="00AD475F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B5DEB05" w14:textId="77777777" w:rsidR="00AD475F" w:rsidRPr="00D533B8" w:rsidRDefault="00AD475F" w:rsidP="00AD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5" w:type="dxa"/>
            <w:shd w:val="clear" w:color="auto" w:fill="auto"/>
          </w:tcPr>
          <w:p w14:paraId="4D0DF50F" w14:textId="77777777" w:rsidR="00AD475F" w:rsidRPr="00D533B8" w:rsidRDefault="00AD475F" w:rsidP="00AD475F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2B7F1CEA" w14:textId="77777777" w:rsidR="00AD475F" w:rsidRPr="00D533B8" w:rsidRDefault="00AD475F" w:rsidP="00AD475F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lang w:val="en-US"/>
              </w:rPr>
            </w:pPr>
            <w:r w:rsidRPr="00D533B8">
              <w:rPr>
                <w:rFonts w:eastAsia="MS Mincho"/>
                <w:b/>
                <w:bCs/>
                <w:cs/>
              </w:rPr>
              <w:t>ณ วันที่</w:t>
            </w:r>
          </w:p>
          <w:p w14:paraId="4684F607" w14:textId="2FFDAB65" w:rsidR="00AD475F" w:rsidRPr="00D533B8" w:rsidRDefault="00AD475F" w:rsidP="00AD475F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  <w:r w:rsidRPr="00D533B8">
              <w:rPr>
                <w:rFonts w:eastAsia="MS Mincho"/>
                <w:b/>
                <w:bCs/>
                <w:lang w:val="en-US"/>
              </w:rPr>
              <w:t>31</w:t>
            </w:r>
            <w:r w:rsidRPr="00D533B8">
              <w:rPr>
                <w:rFonts w:eastAsia="MS Mincho"/>
                <w:b/>
                <w:bCs/>
                <w:cs/>
              </w:rPr>
              <w:t xml:space="preserve"> ธันวาคม</w:t>
            </w:r>
          </w:p>
        </w:tc>
      </w:tr>
      <w:tr w:rsidR="00AD475F" w:rsidRPr="00D533B8" w14:paraId="079FA91D" w14:textId="77777777" w:rsidTr="006366E8">
        <w:tc>
          <w:tcPr>
            <w:tcW w:w="3330" w:type="dxa"/>
            <w:gridSpan w:val="2"/>
            <w:shd w:val="clear" w:color="auto" w:fill="auto"/>
          </w:tcPr>
          <w:p w14:paraId="129F8625" w14:textId="77777777" w:rsidR="00AD475F" w:rsidRPr="00D533B8" w:rsidRDefault="00AD475F" w:rsidP="00AD475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15"/>
            <w:shd w:val="clear" w:color="auto" w:fill="auto"/>
          </w:tcPr>
          <w:p w14:paraId="0CE9FD1B" w14:textId="77777777" w:rsidR="00AD475F" w:rsidRPr="00BE4A65" w:rsidRDefault="00AD475F" w:rsidP="00AD475F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i/>
                <w:iCs/>
                <w:cs/>
              </w:rPr>
            </w:pPr>
            <w:r>
              <w:rPr>
                <w:rFonts w:eastAsia="MS Mincho" w:hint="cs"/>
                <w:i/>
                <w:iCs/>
                <w:cs/>
              </w:rPr>
              <w:t>(พันบาท)</w:t>
            </w:r>
          </w:p>
        </w:tc>
      </w:tr>
      <w:tr w:rsidR="00AD475F" w:rsidRPr="00D533B8" w14:paraId="4DCDABDC" w14:textId="77777777" w:rsidTr="006366E8">
        <w:tc>
          <w:tcPr>
            <w:tcW w:w="3330" w:type="dxa"/>
            <w:gridSpan w:val="2"/>
            <w:shd w:val="clear" w:color="auto" w:fill="auto"/>
          </w:tcPr>
          <w:p w14:paraId="1415D0BA" w14:textId="048DAA40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2561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23F53901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988F24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24B81F43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94163F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A263E9C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683CCAB3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7F3921AB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75F" w:rsidRPr="00D533B8" w14:paraId="7D955049" w14:textId="77777777" w:rsidTr="006366E8">
        <w:tc>
          <w:tcPr>
            <w:tcW w:w="3330" w:type="dxa"/>
            <w:gridSpan w:val="2"/>
            <w:shd w:val="clear" w:color="auto" w:fill="auto"/>
          </w:tcPr>
          <w:p w14:paraId="132768C6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9EB1FFC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36FF41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64EB525A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C33CB5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6FCC8D2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2AB0C455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5A68B284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75F" w:rsidRPr="00D533B8" w14:paraId="6FA1252A" w14:textId="77777777" w:rsidTr="006366E8">
        <w:tc>
          <w:tcPr>
            <w:tcW w:w="3330" w:type="dxa"/>
            <w:gridSpan w:val="2"/>
            <w:shd w:val="clear" w:color="auto" w:fill="auto"/>
          </w:tcPr>
          <w:p w14:paraId="6435F4A8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04F7BFDB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F87DA79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9D52A5A" w14:textId="77777777" w:rsidR="00AD475F" w:rsidRPr="00D533B8" w:rsidRDefault="00AD475F" w:rsidP="00AD475F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51C682BB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47921713" w14:textId="77777777" w:rsidR="00AD475F" w:rsidRPr="00D533B8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A8C1742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7B651345" w14:textId="77777777" w:rsidR="00AD475F" w:rsidRPr="00D533B8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475F" w:rsidRPr="00D533B8" w14:paraId="08F8CE09" w14:textId="77777777" w:rsidTr="006366E8">
        <w:tc>
          <w:tcPr>
            <w:tcW w:w="3330" w:type="dxa"/>
            <w:gridSpan w:val="2"/>
            <w:shd w:val="clear" w:color="auto" w:fill="auto"/>
          </w:tcPr>
          <w:p w14:paraId="141BBA11" w14:textId="77777777" w:rsidR="00AD475F" w:rsidRPr="00D533B8" w:rsidRDefault="00AD475F" w:rsidP="00AD475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06BDD0C2" w14:textId="77777777" w:rsidR="00AD475F" w:rsidRPr="00D533B8" w:rsidRDefault="00AD475F" w:rsidP="00AD475F">
            <w:pPr>
              <w:tabs>
                <w:tab w:val="clear" w:pos="907"/>
                <w:tab w:val="clear" w:pos="1644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FE46E4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47F27D4F" w14:textId="77777777" w:rsidR="00AD475F" w:rsidRPr="00D533B8" w:rsidRDefault="00AD475F" w:rsidP="00AD475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2,681</w:t>
            </w:r>
          </w:p>
        </w:tc>
        <w:tc>
          <w:tcPr>
            <w:tcW w:w="270" w:type="dxa"/>
            <w:shd w:val="clear" w:color="auto" w:fill="auto"/>
          </w:tcPr>
          <w:p w14:paraId="3CBE096E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17C909C" w14:textId="77777777" w:rsidR="00AD475F" w:rsidRPr="00D533B8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2C48DBD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497E2FB3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2,681</w:t>
            </w:r>
          </w:p>
        </w:tc>
      </w:tr>
      <w:tr w:rsidR="00AD475F" w:rsidRPr="00D533B8" w14:paraId="45140FB7" w14:textId="77777777" w:rsidTr="006366E8">
        <w:tc>
          <w:tcPr>
            <w:tcW w:w="3330" w:type="dxa"/>
            <w:gridSpan w:val="2"/>
            <w:shd w:val="clear" w:color="auto" w:fill="auto"/>
          </w:tcPr>
          <w:p w14:paraId="4C04D7E1" w14:textId="77777777" w:rsidR="00AD475F" w:rsidRPr="00D533B8" w:rsidRDefault="00AD475F" w:rsidP="00AD475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37603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3760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70DABDCF" w14:textId="77777777" w:rsidR="00AD475F" w:rsidRDefault="00AD475F" w:rsidP="00AD475F">
            <w:pPr>
              <w:tabs>
                <w:tab w:val="clear" w:pos="907"/>
                <w:tab w:val="clear" w:pos="1644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2B09DB2" w14:textId="77777777" w:rsidR="00AD475F" w:rsidRPr="00D533B8" w:rsidRDefault="00AD475F" w:rsidP="00AD475F">
            <w:pPr>
              <w:tabs>
                <w:tab w:val="clear" w:pos="907"/>
                <w:tab w:val="clear" w:pos="1644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9E73EF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5D24922" w14:textId="77777777" w:rsidR="00AD475F" w:rsidRDefault="00AD475F" w:rsidP="00AD475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4C3E64" w14:textId="77777777" w:rsidR="00AD475F" w:rsidRPr="00D533B8" w:rsidRDefault="00AD475F" w:rsidP="00AD475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1,738</w:t>
            </w:r>
          </w:p>
        </w:tc>
        <w:tc>
          <w:tcPr>
            <w:tcW w:w="270" w:type="dxa"/>
            <w:shd w:val="clear" w:color="auto" w:fill="auto"/>
          </w:tcPr>
          <w:p w14:paraId="5B028680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AEEC63A" w14:textId="77777777" w:rsidR="00AD475F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375DDD" w14:textId="77777777" w:rsidR="00AD475F" w:rsidRPr="00D533B8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818A301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24322E4A" w14:textId="77777777" w:rsidR="00AD475F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2686F4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1,738</w:t>
            </w:r>
          </w:p>
        </w:tc>
      </w:tr>
      <w:tr w:rsidR="00AD475F" w:rsidRPr="00D533B8" w14:paraId="408BDD1D" w14:textId="77777777" w:rsidTr="006366E8">
        <w:trPr>
          <w:trHeight w:val="324"/>
        </w:trPr>
        <w:tc>
          <w:tcPr>
            <w:tcW w:w="3330" w:type="dxa"/>
            <w:gridSpan w:val="2"/>
            <w:shd w:val="clear" w:color="auto" w:fill="auto"/>
            <w:vAlign w:val="center"/>
          </w:tcPr>
          <w:p w14:paraId="2DABA77D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2D452F3E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52322647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68F359F1" w14:textId="77777777" w:rsidR="00AD475F" w:rsidRPr="00D533B8" w:rsidRDefault="00AD475F" w:rsidP="00AD475F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(260)</w:t>
            </w:r>
          </w:p>
        </w:tc>
        <w:tc>
          <w:tcPr>
            <w:tcW w:w="270" w:type="dxa"/>
            <w:shd w:val="clear" w:color="auto" w:fill="auto"/>
          </w:tcPr>
          <w:p w14:paraId="5ACE5ED2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A188A30" w14:textId="77777777" w:rsidR="00AD475F" w:rsidRPr="00D533B8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A7A1C7E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19A3EB70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AD475F" w:rsidRPr="00D533B8" w14:paraId="052FCC4A" w14:textId="77777777" w:rsidTr="006366E8">
        <w:tc>
          <w:tcPr>
            <w:tcW w:w="3330" w:type="dxa"/>
            <w:gridSpan w:val="2"/>
            <w:shd w:val="clear" w:color="auto" w:fill="auto"/>
            <w:vAlign w:val="center"/>
          </w:tcPr>
          <w:p w14:paraId="50AE6891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4DEE6402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,025</w:t>
            </w:r>
          </w:p>
        </w:tc>
        <w:tc>
          <w:tcPr>
            <w:tcW w:w="270" w:type="dxa"/>
            <w:shd w:val="clear" w:color="auto" w:fill="auto"/>
          </w:tcPr>
          <w:p w14:paraId="4D7F78B1" w14:textId="77777777" w:rsidR="00AD475F" w:rsidRPr="00D533B8" w:rsidRDefault="00AD475F" w:rsidP="00AD475F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2E460195" w14:textId="77777777" w:rsidR="00AD475F" w:rsidRPr="00D533B8" w:rsidRDefault="00AD475F" w:rsidP="00AD475F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(646)</w:t>
            </w:r>
          </w:p>
        </w:tc>
        <w:tc>
          <w:tcPr>
            <w:tcW w:w="270" w:type="dxa"/>
            <w:shd w:val="clear" w:color="auto" w:fill="auto"/>
          </w:tcPr>
          <w:p w14:paraId="4EB77E74" w14:textId="77777777" w:rsidR="00AD475F" w:rsidRPr="00D533B8" w:rsidRDefault="00AD475F" w:rsidP="00AD475F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07B135C" w14:textId="77777777" w:rsidR="00AD475F" w:rsidRPr="00D533B8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CA2ADDA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47F460BB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5,379</w:t>
            </w:r>
          </w:p>
        </w:tc>
      </w:tr>
      <w:tr w:rsidR="00AD475F" w:rsidRPr="00D533B8" w14:paraId="584162CC" w14:textId="77777777" w:rsidTr="006366E8">
        <w:trPr>
          <w:trHeight w:val="315"/>
        </w:trPr>
        <w:tc>
          <w:tcPr>
            <w:tcW w:w="3330" w:type="dxa"/>
            <w:gridSpan w:val="2"/>
            <w:shd w:val="clear" w:color="auto" w:fill="auto"/>
            <w:vAlign w:val="center"/>
          </w:tcPr>
          <w:p w14:paraId="15BCEB02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             </w:t>
            </w:r>
            <w:r w:rsidRPr="00522D9A">
              <w:rPr>
                <w:rFonts w:ascii="Angsana New" w:eastAsia="MS Mincho" w:hAnsi="Angsana New"/>
                <w:color w:val="FFFFFF"/>
                <w:sz w:val="30"/>
                <w:szCs w:val="30"/>
              </w:rPr>
              <w:t>d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0B906114" w14:textId="77777777" w:rsidR="00AD475F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CE8FC54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70" w:type="dxa"/>
            <w:shd w:val="clear" w:color="auto" w:fill="auto"/>
          </w:tcPr>
          <w:p w14:paraId="512507F8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14AF8CB0" w14:textId="77777777" w:rsidR="00AD475F" w:rsidRDefault="00AD475F" w:rsidP="00AD475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B4FC61" w14:textId="77777777" w:rsidR="00AD475F" w:rsidRPr="00D533B8" w:rsidRDefault="00AD475F" w:rsidP="00AD475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1342D0CF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5515830" w14:textId="77777777" w:rsidR="00AD475F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B0EBC0" w14:textId="77777777" w:rsidR="00AD475F" w:rsidRPr="00D533B8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A50F513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1ED6A8F4" w14:textId="77777777" w:rsidR="00AD475F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1C6452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2,487</w:t>
            </w:r>
          </w:p>
        </w:tc>
      </w:tr>
      <w:tr w:rsidR="00AD475F" w:rsidRPr="00D533B8" w14:paraId="6A184A1F" w14:textId="77777777" w:rsidTr="006366E8">
        <w:tc>
          <w:tcPr>
            <w:tcW w:w="3330" w:type="dxa"/>
            <w:gridSpan w:val="2"/>
            <w:shd w:val="clear" w:color="auto" w:fill="auto"/>
            <w:vAlign w:val="bottom"/>
          </w:tcPr>
          <w:p w14:paraId="5F78111C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3559AF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1,237</w:t>
            </w:r>
          </w:p>
        </w:tc>
        <w:tc>
          <w:tcPr>
            <w:tcW w:w="270" w:type="dxa"/>
            <w:shd w:val="clear" w:color="auto" w:fill="auto"/>
          </w:tcPr>
          <w:p w14:paraId="45BE4160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DEDF8F" w14:textId="77777777" w:rsidR="00AD475F" w:rsidRPr="00D533B8" w:rsidRDefault="00AD475F" w:rsidP="00AD475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37334911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86DC07" w14:textId="77777777" w:rsidR="00AD475F" w:rsidRPr="00D533B8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1B3E3FD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E4CE2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</w:tr>
      <w:tr w:rsidR="00AD475F" w:rsidRPr="00D533B8" w14:paraId="439E3E45" w14:textId="77777777" w:rsidTr="006366E8">
        <w:tc>
          <w:tcPr>
            <w:tcW w:w="3330" w:type="dxa"/>
            <w:gridSpan w:val="2"/>
            <w:shd w:val="clear" w:color="auto" w:fill="auto"/>
            <w:vAlign w:val="bottom"/>
          </w:tcPr>
          <w:p w14:paraId="40E0872A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E326C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9,865</w:t>
            </w:r>
          </w:p>
        </w:tc>
        <w:tc>
          <w:tcPr>
            <w:tcW w:w="270" w:type="dxa"/>
            <w:shd w:val="clear" w:color="auto" w:fill="auto"/>
          </w:tcPr>
          <w:p w14:paraId="35D11CBF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8981E" w14:textId="77777777" w:rsidR="00AD475F" w:rsidRPr="00CC6A9D" w:rsidRDefault="00AD475F" w:rsidP="00AD475F">
            <w:pPr>
              <w:tabs>
                <w:tab w:val="right" w:pos="1440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4,903</w:t>
            </w:r>
          </w:p>
        </w:tc>
        <w:tc>
          <w:tcPr>
            <w:tcW w:w="270" w:type="dxa"/>
            <w:shd w:val="clear" w:color="auto" w:fill="auto"/>
          </w:tcPr>
          <w:p w14:paraId="260075D7" w14:textId="77777777" w:rsidR="00AD475F" w:rsidRPr="00D533B8" w:rsidRDefault="00AD475F" w:rsidP="00AD475F">
            <w:pPr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582C2" w14:textId="77777777" w:rsidR="00AD475F" w:rsidRPr="00841F32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1F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0663B86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63EA7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14,768</w:t>
            </w:r>
          </w:p>
        </w:tc>
      </w:tr>
      <w:tr w:rsidR="00AD475F" w:rsidRPr="00A904E1" w14:paraId="4259A6DB" w14:textId="77777777" w:rsidTr="006366E8">
        <w:tc>
          <w:tcPr>
            <w:tcW w:w="3330" w:type="dxa"/>
            <w:gridSpan w:val="2"/>
            <w:shd w:val="clear" w:color="auto" w:fill="auto"/>
          </w:tcPr>
          <w:p w14:paraId="28C7C059" w14:textId="77777777" w:rsidR="00AD475F" w:rsidRPr="00A904E1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22AE3A9" w14:textId="77777777" w:rsidR="00AD475F" w:rsidRPr="00A904E1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6C8F42" w14:textId="77777777" w:rsidR="00AD475F" w:rsidRPr="00A904E1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9C087AD" w14:textId="77777777" w:rsidR="00AD475F" w:rsidRPr="00A904E1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21FA9A" w14:textId="77777777" w:rsidR="00AD475F" w:rsidRPr="00A904E1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4979800" w14:textId="77777777" w:rsidR="00AD475F" w:rsidRPr="00A904E1" w:rsidRDefault="00AD475F" w:rsidP="00AD475F">
            <w:pPr>
              <w:spacing w:line="240" w:lineRule="auto"/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66AEF85D" w14:textId="77777777" w:rsidR="00AD475F" w:rsidRPr="00A904E1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5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17AE2BF" w14:textId="77777777" w:rsidR="00AD475F" w:rsidRPr="00A904E1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5F" w:rsidRPr="00D533B8" w14:paraId="0D7D5673" w14:textId="77777777" w:rsidTr="006366E8">
        <w:tc>
          <w:tcPr>
            <w:tcW w:w="3330" w:type="dxa"/>
            <w:gridSpan w:val="2"/>
            <w:shd w:val="clear" w:color="auto" w:fill="auto"/>
          </w:tcPr>
          <w:p w14:paraId="046307DD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63156C4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DA80DC" w14:textId="77777777" w:rsidR="00AD475F" w:rsidRPr="00D533B8" w:rsidRDefault="00AD475F" w:rsidP="00AD475F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128E41BB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7C532F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A903161" w14:textId="77777777" w:rsidR="00AD475F" w:rsidRPr="00D533B8" w:rsidRDefault="00AD475F" w:rsidP="00AD475F">
            <w:pPr>
              <w:spacing w:line="240" w:lineRule="auto"/>
              <w:ind w:right="2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28C32118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60D95ACD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75F" w:rsidRPr="00D533B8" w14:paraId="2D15049C" w14:textId="77777777" w:rsidTr="006366E8">
        <w:tc>
          <w:tcPr>
            <w:tcW w:w="3330" w:type="dxa"/>
            <w:gridSpan w:val="2"/>
            <w:shd w:val="clear" w:color="auto" w:fill="auto"/>
          </w:tcPr>
          <w:p w14:paraId="1C6A2371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2EDE593A" w14:textId="77777777" w:rsidR="00AD475F" w:rsidRPr="00D533B8" w:rsidRDefault="00AD475F" w:rsidP="00AD475F">
            <w:pPr>
              <w:tabs>
                <w:tab w:val="clear" w:pos="907"/>
                <w:tab w:val="clear" w:pos="1644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11E23C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020DB50" w14:textId="77777777" w:rsidR="00AD475F" w:rsidRPr="00D533B8" w:rsidRDefault="00AD475F" w:rsidP="00AD475F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(1,732)</w:t>
            </w:r>
          </w:p>
        </w:tc>
        <w:tc>
          <w:tcPr>
            <w:tcW w:w="270" w:type="dxa"/>
            <w:shd w:val="clear" w:color="auto" w:fill="auto"/>
          </w:tcPr>
          <w:p w14:paraId="078A326E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BBD5970" w14:textId="77777777" w:rsidR="00AD475F" w:rsidRPr="007756A1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A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A1CFDBD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153F00F9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(1,732)</w:t>
            </w:r>
          </w:p>
        </w:tc>
      </w:tr>
      <w:tr w:rsidR="00AD475F" w:rsidRPr="00D533B8" w14:paraId="358BF2B2" w14:textId="77777777" w:rsidTr="006366E8">
        <w:tc>
          <w:tcPr>
            <w:tcW w:w="3330" w:type="dxa"/>
            <w:gridSpan w:val="2"/>
            <w:shd w:val="clear" w:color="auto" w:fill="auto"/>
          </w:tcPr>
          <w:p w14:paraId="1A5E9856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06CF8B" w14:textId="77777777" w:rsidR="00AD475F" w:rsidRPr="00D533B8" w:rsidRDefault="00AD475F" w:rsidP="00AD475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(465)</w:t>
            </w:r>
          </w:p>
        </w:tc>
        <w:tc>
          <w:tcPr>
            <w:tcW w:w="270" w:type="dxa"/>
            <w:shd w:val="clear" w:color="auto" w:fill="auto"/>
          </w:tcPr>
          <w:p w14:paraId="3254D918" w14:textId="77777777" w:rsidR="00AD475F" w:rsidRPr="00D533B8" w:rsidRDefault="00AD475F" w:rsidP="00AD475F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94023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6FBE776C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F85C0C" w14:textId="77777777" w:rsidR="00AD475F" w:rsidRPr="007756A1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A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AF03543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3843C1" w14:textId="77777777" w:rsidR="00AD475F" w:rsidRPr="00D533B8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(244)</w:t>
            </w:r>
          </w:p>
        </w:tc>
      </w:tr>
      <w:tr w:rsidR="00AD475F" w:rsidRPr="00C26289" w14:paraId="3C3D4593" w14:textId="77777777" w:rsidTr="006366E8">
        <w:tc>
          <w:tcPr>
            <w:tcW w:w="3330" w:type="dxa"/>
            <w:gridSpan w:val="2"/>
            <w:shd w:val="clear" w:color="auto" w:fill="auto"/>
            <w:vAlign w:val="bottom"/>
          </w:tcPr>
          <w:p w14:paraId="54EA5740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2221E" w14:textId="77777777" w:rsidR="00AD475F" w:rsidRPr="00D533B8" w:rsidRDefault="00AD475F" w:rsidP="00AD475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(465)</w:t>
            </w:r>
          </w:p>
        </w:tc>
        <w:tc>
          <w:tcPr>
            <w:tcW w:w="270" w:type="dxa"/>
            <w:shd w:val="clear" w:color="auto" w:fill="auto"/>
          </w:tcPr>
          <w:p w14:paraId="6183BA01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3A1CA" w14:textId="77777777" w:rsidR="00AD475F" w:rsidRPr="007756A1" w:rsidRDefault="00AD475F" w:rsidP="00AD475F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6A1">
              <w:rPr>
                <w:rFonts w:ascii="Angsana New" w:hAnsi="Angsana New"/>
                <w:b/>
                <w:bCs/>
                <w:sz w:val="30"/>
                <w:szCs w:val="30"/>
              </w:rPr>
              <w:t>(1,511)</w:t>
            </w:r>
          </w:p>
        </w:tc>
        <w:tc>
          <w:tcPr>
            <w:tcW w:w="270" w:type="dxa"/>
            <w:shd w:val="clear" w:color="auto" w:fill="auto"/>
          </w:tcPr>
          <w:p w14:paraId="75E28BA9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4C4F7" w14:textId="77777777" w:rsidR="00AD475F" w:rsidRPr="007756A1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6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AD4E0DE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373C6" w14:textId="77777777" w:rsidR="00AD475F" w:rsidRPr="00C26289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289">
              <w:rPr>
                <w:rFonts w:ascii="Angsana New" w:hAnsi="Angsana New"/>
                <w:b/>
                <w:bCs/>
                <w:sz w:val="30"/>
                <w:szCs w:val="30"/>
              </w:rPr>
              <w:t>(1,976)</w:t>
            </w:r>
          </w:p>
        </w:tc>
      </w:tr>
      <w:tr w:rsidR="00AD475F" w:rsidRPr="00A904E1" w14:paraId="4F04BBB5" w14:textId="77777777" w:rsidTr="006366E8">
        <w:tc>
          <w:tcPr>
            <w:tcW w:w="3330" w:type="dxa"/>
            <w:gridSpan w:val="2"/>
            <w:shd w:val="clear" w:color="auto" w:fill="auto"/>
            <w:vAlign w:val="bottom"/>
          </w:tcPr>
          <w:p w14:paraId="15A2FFA8" w14:textId="77777777" w:rsidR="00AD475F" w:rsidRPr="00A904E1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9368F0C" w14:textId="77777777" w:rsidR="00AD475F" w:rsidRPr="00A904E1" w:rsidRDefault="00AD475F" w:rsidP="00AD475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1A8FFC" w14:textId="77777777" w:rsidR="00AD475F" w:rsidRPr="00A904E1" w:rsidRDefault="00AD475F" w:rsidP="00AD475F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F127B1B" w14:textId="77777777" w:rsidR="00AD475F" w:rsidRPr="00A904E1" w:rsidRDefault="00AD475F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099C5E" w14:textId="77777777" w:rsidR="00AD475F" w:rsidRPr="00A904E1" w:rsidRDefault="00AD475F" w:rsidP="00AD475F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2C088CF" w14:textId="77777777" w:rsidR="00AD475F" w:rsidRPr="00A904E1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F4D2BB0" w14:textId="77777777" w:rsidR="00AD475F" w:rsidRPr="00A904E1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4E91EB82" w14:textId="77777777" w:rsidR="00AD475F" w:rsidRPr="00A904E1" w:rsidRDefault="00AD475F" w:rsidP="00AD475F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D475F" w:rsidRPr="00D533B8" w14:paraId="7B2F575A" w14:textId="77777777" w:rsidTr="006366E8">
        <w:tc>
          <w:tcPr>
            <w:tcW w:w="3330" w:type="dxa"/>
            <w:gridSpan w:val="2"/>
            <w:shd w:val="clear" w:color="auto" w:fill="auto"/>
            <w:vAlign w:val="bottom"/>
          </w:tcPr>
          <w:p w14:paraId="03A1F4A9" w14:textId="77777777" w:rsidR="00AD475F" w:rsidRPr="00D533B8" w:rsidRDefault="00AD475F" w:rsidP="00AD475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733AC11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9,400</w:t>
            </w:r>
          </w:p>
        </w:tc>
        <w:tc>
          <w:tcPr>
            <w:tcW w:w="270" w:type="dxa"/>
            <w:shd w:val="clear" w:color="auto" w:fill="auto"/>
          </w:tcPr>
          <w:p w14:paraId="145CFC9E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E53F75D" w14:textId="77777777" w:rsidR="00AD475F" w:rsidRPr="00D533B8" w:rsidRDefault="00AD475F" w:rsidP="00AD475F">
            <w:pPr>
              <w:tabs>
                <w:tab w:val="right" w:pos="1440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3,392</w:t>
            </w:r>
          </w:p>
        </w:tc>
        <w:tc>
          <w:tcPr>
            <w:tcW w:w="270" w:type="dxa"/>
            <w:shd w:val="clear" w:color="auto" w:fill="auto"/>
          </w:tcPr>
          <w:p w14:paraId="06458CF2" w14:textId="77777777" w:rsidR="00AD475F" w:rsidRPr="00D533B8" w:rsidRDefault="00AD475F" w:rsidP="00AD475F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53CD171" w14:textId="77777777" w:rsidR="00AD475F" w:rsidRPr="00D533B8" w:rsidRDefault="00AD475F" w:rsidP="00AD475F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793BB85C" w14:textId="77777777" w:rsidR="00AD475F" w:rsidRPr="00D533B8" w:rsidRDefault="00AD475F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31C993C" w14:textId="77777777" w:rsidR="00AD475F" w:rsidRPr="00D533B8" w:rsidRDefault="00AD475F" w:rsidP="00AD475F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12,792</w:t>
            </w:r>
          </w:p>
        </w:tc>
      </w:tr>
    </w:tbl>
    <w:p w14:paraId="62371F9E" w14:textId="77777777" w:rsidR="00DD54C6" w:rsidRDefault="00DD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highlight w:val="green"/>
        </w:rPr>
      </w:pPr>
    </w:p>
    <w:p w14:paraId="77C4CDFB" w14:textId="77777777" w:rsidR="006366E8" w:rsidRDefault="006366E8">
      <w:r>
        <w:br w:type="page"/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2"/>
        <w:gridCol w:w="1316"/>
        <w:gridCol w:w="283"/>
        <w:gridCol w:w="1276"/>
        <w:gridCol w:w="284"/>
        <w:gridCol w:w="1134"/>
        <w:gridCol w:w="283"/>
        <w:gridCol w:w="1454"/>
      </w:tblGrid>
      <w:tr w:rsidR="006366E8" w:rsidRPr="00D533B8" w14:paraId="1C3380EF" w14:textId="77777777" w:rsidTr="006366E8">
        <w:tc>
          <w:tcPr>
            <w:tcW w:w="3312" w:type="dxa"/>
            <w:shd w:val="clear" w:color="auto" w:fill="auto"/>
          </w:tcPr>
          <w:p w14:paraId="541F115D" w14:textId="77777777" w:rsidR="006366E8" w:rsidRPr="00D533B8" w:rsidRDefault="006366E8" w:rsidP="00C02F9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46EA0E4D" w14:textId="77777777" w:rsidR="006366E8" w:rsidRPr="005F4616" w:rsidRDefault="006366E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6366E8" w:rsidRPr="00D533B8" w14:paraId="7C213AD0" w14:textId="77777777" w:rsidTr="006366E8">
        <w:tc>
          <w:tcPr>
            <w:tcW w:w="3312" w:type="dxa"/>
            <w:shd w:val="clear" w:color="auto" w:fill="auto"/>
          </w:tcPr>
          <w:p w14:paraId="7EE605F2" w14:textId="77777777" w:rsidR="006366E8" w:rsidRPr="00D533B8" w:rsidRDefault="006366E8" w:rsidP="00C02F9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597F0CCC" w14:textId="77777777" w:rsidR="006366E8" w:rsidRPr="00D533B8" w:rsidRDefault="006366E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A1ADFEC" w14:textId="77777777" w:rsidR="006366E8" w:rsidRPr="00D533B8" w:rsidRDefault="006366E8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0D5D90" w14:textId="77777777" w:rsidR="006366E8" w:rsidRPr="00D533B8" w:rsidRDefault="006366E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บันทึกเป็น(รายจ่าย)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83" w:type="dxa"/>
            <w:shd w:val="clear" w:color="auto" w:fill="auto"/>
          </w:tcPr>
          <w:p w14:paraId="3FCB4ED4" w14:textId="77777777" w:rsidR="006366E8" w:rsidRPr="00D533B8" w:rsidRDefault="006366E8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759BFC0B" w14:textId="77777777" w:rsidR="006366E8" w:rsidRPr="00D533B8" w:rsidRDefault="006366E8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lang w:val="en-US"/>
              </w:rPr>
            </w:pPr>
          </w:p>
        </w:tc>
      </w:tr>
      <w:tr w:rsidR="003930BB" w:rsidRPr="00D533B8" w14:paraId="64BA4A16" w14:textId="77777777" w:rsidTr="006366E8">
        <w:tc>
          <w:tcPr>
            <w:tcW w:w="3312" w:type="dxa"/>
            <w:shd w:val="clear" w:color="auto" w:fill="auto"/>
          </w:tcPr>
          <w:p w14:paraId="10C57F07" w14:textId="77777777" w:rsidR="003930BB" w:rsidRDefault="003930BB" w:rsidP="003930B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21DA317B" w14:textId="03A6DCBB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30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6" w:type="dxa"/>
            <w:shd w:val="clear" w:color="auto" w:fill="auto"/>
          </w:tcPr>
          <w:p w14:paraId="4AA8EF29" w14:textId="77777777" w:rsidR="003930BB" w:rsidRPr="00D533B8" w:rsidRDefault="003930BB" w:rsidP="002C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DEBC991" w14:textId="33DB05D0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shd w:val="clear" w:color="auto" w:fill="auto"/>
          </w:tcPr>
          <w:p w14:paraId="69A09910" w14:textId="77777777" w:rsidR="003930BB" w:rsidRPr="00D533B8" w:rsidRDefault="003930BB" w:rsidP="003930B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11CEF66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5E190E2B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4" w:type="dxa"/>
          </w:tcPr>
          <w:p w14:paraId="024179F7" w14:textId="77777777" w:rsidR="003930BB" w:rsidRPr="00D533B8" w:rsidRDefault="003930BB" w:rsidP="003930B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34" w:type="dxa"/>
          </w:tcPr>
          <w:p w14:paraId="24F0B340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shd w:val="clear" w:color="auto" w:fill="auto"/>
          </w:tcPr>
          <w:p w14:paraId="411972C6" w14:textId="77777777" w:rsidR="003930BB" w:rsidRPr="00D533B8" w:rsidRDefault="003930BB" w:rsidP="003930B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0854DC37" w14:textId="77777777" w:rsidR="003930BB" w:rsidRPr="00D533B8" w:rsidRDefault="003930BB" w:rsidP="002C531E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83" w:right="-99"/>
              <w:jc w:val="center"/>
              <w:rPr>
                <w:rFonts w:eastAsia="MS Mincho"/>
                <w:b/>
                <w:bCs/>
                <w:lang w:val="en-US"/>
              </w:rPr>
            </w:pPr>
            <w:r w:rsidRPr="00D533B8">
              <w:rPr>
                <w:rFonts w:eastAsia="MS Mincho"/>
                <w:b/>
                <w:bCs/>
                <w:cs/>
              </w:rPr>
              <w:t>ณ วันที่</w:t>
            </w:r>
          </w:p>
          <w:p w14:paraId="3A90EBFE" w14:textId="24FFE92A" w:rsidR="003930BB" w:rsidRPr="00D533B8" w:rsidRDefault="003930BB" w:rsidP="003930B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  <w:lang w:val="en-US"/>
              </w:rPr>
            </w:pPr>
            <w:r w:rsidRPr="00D533B8">
              <w:rPr>
                <w:rFonts w:eastAsia="MS Mincho"/>
                <w:b/>
                <w:bCs/>
                <w:lang w:val="en-US"/>
              </w:rPr>
              <w:t>31</w:t>
            </w:r>
            <w:r w:rsidRPr="00D533B8">
              <w:rPr>
                <w:rFonts w:eastAsia="MS Mincho"/>
                <w:b/>
                <w:bCs/>
                <w:cs/>
              </w:rPr>
              <w:t xml:space="preserve"> ธันวาคม</w:t>
            </w:r>
          </w:p>
        </w:tc>
      </w:tr>
      <w:tr w:rsidR="003930BB" w:rsidRPr="00D533B8" w14:paraId="20B663CE" w14:textId="77777777" w:rsidTr="006366E8">
        <w:tc>
          <w:tcPr>
            <w:tcW w:w="3312" w:type="dxa"/>
            <w:shd w:val="clear" w:color="auto" w:fill="auto"/>
          </w:tcPr>
          <w:p w14:paraId="59B90D86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2B48BE39" w14:textId="77777777" w:rsidR="003930BB" w:rsidRPr="005F4616" w:rsidRDefault="003930BB" w:rsidP="003930B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b/>
                <w:i/>
                <w:iCs/>
              </w:rPr>
            </w:pPr>
            <w:r w:rsidRPr="00D533B8">
              <w:rPr>
                <w:b/>
                <w:i/>
                <w:iCs/>
                <w:cs/>
              </w:rPr>
              <w:t>(พันบาท)</w:t>
            </w:r>
          </w:p>
        </w:tc>
      </w:tr>
      <w:tr w:rsidR="003930BB" w:rsidRPr="00D533B8" w14:paraId="262388E5" w14:textId="77777777" w:rsidTr="006366E8">
        <w:tc>
          <w:tcPr>
            <w:tcW w:w="3312" w:type="dxa"/>
            <w:shd w:val="clear" w:color="auto" w:fill="auto"/>
          </w:tcPr>
          <w:p w14:paraId="71D6AE96" w14:textId="2B9585B0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316" w:type="dxa"/>
            <w:shd w:val="clear" w:color="auto" w:fill="auto"/>
          </w:tcPr>
          <w:p w14:paraId="53F4A11C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AD5894F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D01893F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EFAFEF1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E134136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3B99068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20E5ACD1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30BB" w:rsidRPr="00D533B8" w14:paraId="04319841" w14:textId="77777777" w:rsidTr="006366E8">
        <w:tc>
          <w:tcPr>
            <w:tcW w:w="3312" w:type="dxa"/>
            <w:shd w:val="clear" w:color="auto" w:fill="auto"/>
          </w:tcPr>
          <w:p w14:paraId="101F9A2C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6" w:type="dxa"/>
            <w:shd w:val="clear" w:color="auto" w:fill="auto"/>
          </w:tcPr>
          <w:p w14:paraId="276A56A3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58A7E16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D13E7CA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FAFE309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9A5A204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24553D0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58AD1CAA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30BB" w:rsidRPr="00D533B8" w14:paraId="6902C31A" w14:textId="77777777" w:rsidTr="006366E8">
        <w:tc>
          <w:tcPr>
            <w:tcW w:w="3312" w:type="dxa"/>
            <w:shd w:val="clear" w:color="auto" w:fill="auto"/>
          </w:tcPr>
          <w:p w14:paraId="7DAA97B4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16" w:type="dxa"/>
            <w:shd w:val="clear" w:color="auto" w:fill="auto"/>
          </w:tcPr>
          <w:p w14:paraId="148AC709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B025473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36E91C0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4" w:type="dxa"/>
          </w:tcPr>
          <w:p w14:paraId="13DA41A7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156169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46C665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1835F4F3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3930BB" w:rsidRPr="00D533B8" w14:paraId="3A00E879" w14:textId="77777777" w:rsidTr="006366E8">
        <w:tc>
          <w:tcPr>
            <w:tcW w:w="3312" w:type="dxa"/>
            <w:shd w:val="clear" w:color="auto" w:fill="auto"/>
          </w:tcPr>
          <w:p w14:paraId="2A039875" w14:textId="77777777" w:rsidR="003930BB" w:rsidRPr="00D533B8" w:rsidRDefault="003930BB" w:rsidP="003930B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16" w:type="dxa"/>
            <w:shd w:val="clear" w:color="auto" w:fill="auto"/>
          </w:tcPr>
          <w:p w14:paraId="66FC9C70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2,681</w:t>
            </w:r>
          </w:p>
        </w:tc>
        <w:tc>
          <w:tcPr>
            <w:tcW w:w="283" w:type="dxa"/>
            <w:shd w:val="clear" w:color="auto" w:fill="auto"/>
          </w:tcPr>
          <w:p w14:paraId="040A7006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F7848E9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4" w:type="dxa"/>
          </w:tcPr>
          <w:p w14:paraId="6491C4FF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3F46E0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18EC9DA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3DE29F2A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2,736</w:t>
            </w:r>
          </w:p>
        </w:tc>
      </w:tr>
      <w:tr w:rsidR="003930BB" w:rsidRPr="00D533B8" w14:paraId="10934DB7" w14:textId="77777777" w:rsidTr="006366E8">
        <w:tc>
          <w:tcPr>
            <w:tcW w:w="3312" w:type="dxa"/>
            <w:shd w:val="clear" w:color="auto" w:fill="auto"/>
          </w:tcPr>
          <w:p w14:paraId="4FE3381B" w14:textId="77777777" w:rsidR="003930BB" w:rsidRPr="00D533B8" w:rsidRDefault="003930BB" w:rsidP="003930B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37603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3760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16" w:type="dxa"/>
            <w:shd w:val="clear" w:color="auto" w:fill="auto"/>
          </w:tcPr>
          <w:p w14:paraId="5AEC4EF4" w14:textId="77777777" w:rsidR="003930BB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9DDD1A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1,738</w:t>
            </w:r>
          </w:p>
        </w:tc>
        <w:tc>
          <w:tcPr>
            <w:tcW w:w="283" w:type="dxa"/>
            <w:shd w:val="clear" w:color="auto" w:fill="auto"/>
          </w:tcPr>
          <w:p w14:paraId="61380EF4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EA27EAF" w14:textId="77777777" w:rsidR="003930BB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AE2C375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(160)</w:t>
            </w:r>
          </w:p>
        </w:tc>
        <w:tc>
          <w:tcPr>
            <w:tcW w:w="284" w:type="dxa"/>
          </w:tcPr>
          <w:p w14:paraId="68714F12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F35136" w14:textId="77777777" w:rsidR="003930BB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A7F5F21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715F03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28F7557C" w14:textId="77777777" w:rsidR="001079AD" w:rsidRDefault="001079AD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F56D0C2" w14:textId="478A8AB0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</w:tr>
      <w:tr w:rsidR="003930BB" w:rsidRPr="00D533B8" w14:paraId="503710AD" w14:textId="77777777" w:rsidTr="006366E8">
        <w:tc>
          <w:tcPr>
            <w:tcW w:w="3312" w:type="dxa"/>
            <w:shd w:val="clear" w:color="auto" w:fill="auto"/>
            <w:vAlign w:val="center"/>
          </w:tcPr>
          <w:p w14:paraId="7E191189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16" w:type="dxa"/>
            <w:shd w:val="clear" w:color="auto" w:fill="auto"/>
          </w:tcPr>
          <w:p w14:paraId="22C2AD7B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83" w:type="dxa"/>
            <w:shd w:val="clear" w:color="auto" w:fill="auto"/>
          </w:tcPr>
          <w:p w14:paraId="21861323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F98FC2F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84" w:type="dxa"/>
          </w:tcPr>
          <w:p w14:paraId="1B0F6214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326C49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1711041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69893805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1,118</w:t>
            </w:r>
          </w:p>
        </w:tc>
      </w:tr>
      <w:tr w:rsidR="003930BB" w:rsidRPr="00D533B8" w14:paraId="0DA01799" w14:textId="77777777" w:rsidTr="006366E8">
        <w:tc>
          <w:tcPr>
            <w:tcW w:w="3312" w:type="dxa"/>
            <w:shd w:val="clear" w:color="auto" w:fill="auto"/>
            <w:vAlign w:val="center"/>
          </w:tcPr>
          <w:p w14:paraId="6B87A1A0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16" w:type="dxa"/>
            <w:shd w:val="clear" w:color="auto" w:fill="auto"/>
          </w:tcPr>
          <w:p w14:paraId="4D505CBA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5,379</w:t>
            </w:r>
          </w:p>
        </w:tc>
        <w:tc>
          <w:tcPr>
            <w:tcW w:w="283" w:type="dxa"/>
            <w:shd w:val="clear" w:color="auto" w:fill="auto"/>
          </w:tcPr>
          <w:p w14:paraId="1F02311A" w14:textId="77777777" w:rsidR="003930BB" w:rsidRPr="00D533B8" w:rsidRDefault="003930BB" w:rsidP="003930BB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2226AA5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(933)</w:t>
            </w:r>
          </w:p>
        </w:tc>
        <w:tc>
          <w:tcPr>
            <w:tcW w:w="284" w:type="dxa"/>
          </w:tcPr>
          <w:p w14:paraId="6D61F842" w14:textId="77777777" w:rsidR="003930BB" w:rsidRPr="00D533B8" w:rsidRDefault="003930BB" w:rsidP="003930BB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7DDE48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1C555FD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5A80789D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4,446</w:t>
            </w:r>
          </w:p>
        </w:tc>
      </w:tr>
      <w:tr w:rsidR="003930BB" w:rsidRPr="00D533B8" w14:paraId="107749FE" w14:textId="77777777" w:rsidTr="006366E8">
        <w:tc>
          <w:tcPr>
            <w:tcW w:w="3312" w:type="dxa"/>
            <w:shd w:val="clear" w:color="auto" w:fill="auto"/>
            <w:vAlign w:val="center"/>
          </w:tcPr>
          <w:p w14:paraId="51B60606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16" w:type="dxa"/>
            <w:shd w:val="clear" w:color="auto" w:fill="auto"/>
          </w:tcPr>
          <w:p w14:paraId="4F11EBEC" w14:textId="77777777" w:rsidR="003930BB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948B1B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2,487</w:t>
            </w:r>
          </w:p>
        </w:tc>
        <w:tc>
          <w:tcPr>
            <w:tcW w:w="283" w:type="dxa"/>
            <w:shd w:val="clear" w:color="auto" w:fill="auto"/>
          </w:tcPr>
          <w:p w14:paraId="46A98ADC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1410418" w14:textId="77777777" w:rsidR="003930BB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646F551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1,635</w:t>
            </w:r>
          </w:p>
        </w:tc>
        <w:tc>
          <w:tcPr>
            <w:tcW w:w="284" w:type="dxa"/>
          </w:tcPr>
          <w:p w14:paraId="4B3E1425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97A29D" w14:textId="77777777" w:rsidR="003930BB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462C56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(131)</w:t>
            </w:r>
          </w:p>
        </w:tc>
        <w:tc>
          <w:tcPr>
            <w:tcW w:w="283" w:type="dxa"/>
            <w:shd w:val="clear" w:color="auto" w:fill="auto"/>
          </w:tcPr>
          <w:p w14:paraId="421FCE23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5933E7F5" w14:textId="77777777" w:rsidR="003930BB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569AA4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</w:tr>
      <w:tr w:rsidR="003930BB" w:rsidRPr="00D533B8" w14:paraId="172689C5" w14:textId="77777777" w:rsidTr="006366E8">
        <w:tc>
          <w:tcPr>
            <w:tcW w:w="3312" w:type="dxa"/>
            <w:shd w:val="clear" w:color="auto" w:fill="auto"/>
            <w:vAlign w:val="bottom"/>
          </w:tcPr>
          <w:p w14:paraId="4B5E4288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7A2B2A27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  <w:tc>
          <w:tcPr>
            <w:tcW w:w="283" w:type="dxa"/>
            <w:shd w:val="clear" w:color="auto" w:fill="auto"/>
          </w:tcPr>
          <w:p w14:paraId="64FD16B2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C5CA6AB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(373)</w:t>
            </w:r>
          </w:p>
        </w:tc>
        <w:tc>
          <w:tcPr>
            <w:tcW w:w="284" w:type="dxa"/>
          </w:tcPr>
          <w:p w14:paraId="6972DF8F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F7714C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C27696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784C0346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1,520</w:t>
            </w:r>
          </w:p>
        </w:tc>
      </w:tr>
      <w:tr w:rsidR="003930BB" w:rsidRPr="00D533B8" w14:paraId="33E8F24F" w14:textId="77777777" w:rsidTr="006366E8">
        <w:tc>
          <w:tcPr>
            <w:tcW w:w="3312" w:type="dxa"/>
            <w:shd w:val="clear" w:color="auto" w:fill="auto"/>
            <w:vAlign w:val="bottom"/>
          </w:tcPr>
          <w:p w14:paraId="3C800F6D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C9FAB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14,768</w:t>
            </w:r>
          </w:p>
        </w:tc>
        <w:tc>
          <w:tcPr>
            <w:tcW w:w="283" w:type="dxa"/>
            <w:shd w:val="clear" w:color="auto" w:fill="auto"/>
          </w:tcPr>
          <w:p w14:paraId="05E61926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F78DB" w14:textId="77777777" w:rsidR="003930BB" w:rsidRPr="00CC6A9D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84" w:type="dxa"/>
          </w:tcPr>
          <w:p w14:paraId="54AC5049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190DB7B" w14:textId="77777777" w:rsidR="003930BB" w:rsidRPr="00841F32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(131)</w:t>
            </w:r>
          </w:p>
        </w:tc>
        <w:tc>
          <w:tcPr>
            <w:tcW w:w="283" w:type="dxa"/>
            <w:shd w:val="clear" w:color="auto" w:fill="auto"/>
          </w:tcPr>
          <w:p w14:paraId="5D40EB27" w14:textId="77777777" w:rsidR="003930BB" w:rsidRPr="00206D95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A1F8C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15,435</w:t>
            </w:r>
          </w:p>
        </w:tc>
      </w:tr>
      <w:tr w:rsidR="003930BB" w:rsidRPr="00D533B8" w14:paraId="30CEEE0D" w14:textId="77777777" w:rsidTr="006366E8">
        <w:tc>
          <w:tcPr>
            <w:tcW w:w="3312" w:type="dxa"/>
            <w:shd w:val="clear" w:color="auto" w:fill="auto"/>
          </w:tcPr>
          <w:p w14:paraId="0AA4A03D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68A3E7F9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30734EA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7685DFB4" w14:textId="77777777" w:rsidR="003930BB" w:rsidRPr="00D533B8" w:rsidRDefault="003930BB" w:rsidP="003930BB">
            <w:pPr>
              <w:spacing w:line="240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8E3EF69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B643BBA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F542B55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</w:tcPr>
          <w:p w14:paraId="1B0F30C6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30BB" w:rsidRPr="00D533B8" w14:paraId="146DDCD6" w14:textId="77777777" w:rsidTr="006366E8">
        <w:tc>
          <w:tcPr>
            <w:tcW w:w="3312" w:type="dxa"/>
            <w:shd w:val="clear" w:color="auto" w:fill="auto"/>
          </w:tcPr>
          <w:p w14:paraId="0D8F4590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6" w:type="dxa"/>
            <w:shd w:val="clear" w:color="auto" w:fill="auto"/>
          </w:tcPr>
          <w:p w14:paraId="4C6C5AD0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3E4AB8F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6969086" w14:textId="77777777" w:rsidR="003930BB" w:rsidRPr="00D533B8" w:rsidRDefault="003930BB" w:rsidP="003930BB">
            <w:pPr>
              <w:spacing w:line="240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9333D04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DB8C893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4F38EA2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3EB3D7E2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30BB" w:rsidRPr="00D533B8" w14:paraId="486DDB1B" w14:textId="77777777" w:rsidTr="006366E8">
        <w:tc>
          <w:tcPr>
            <w:tcW w:w="3312" w:type="dxa"/>
            <w:shd w:val="clear" w:color="auto" w:fill="auto"/>
          </w:tcPr>
          <w:p w14:paraId="55BDA827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316" w:type="dxa"/>
            <w:shd w:val="clear" w:color="auto" w:fill="auto"/>
          </w:tcPr>
          <w:p w14:paraId="67E8B2A9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(1,732)</w:t>
            </w:r>
          </w:p>
        </w:tc>
        <w:tc>
          <w:tcPr>
            <w:tcW w:w="283" w:type="dxa"/>
            <w:shd w:val="clear" w:color="auto" w:fill="auto"/>
          </w:tcPr>
          <w:p w14:paraId="651AFD12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576B8928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1,732</w:t>
            </w:r>
          </w:p>
        </w:tc>
        <w:tc>
          <w:tcPr>
            <w:tcW w:w="284" w:type="dxa"/>
          </w:tcPr>
          <w:p w14:paraId="5379B9C4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D8862A" w14:textId="77777777" w:rsidR="003930BB" w:rsidRPr="007756A1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A00407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05C7434F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3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0BB" w:rsidRPr="00D533B8" w14:paraId="049E2D04" w14:textId="77777777" w:rsidTr="006366E8">
        <w:tc>
          <w:tcPr>
            <w:tcW w:w="3312" w:type="dxa"/>
            <w:shd w:val="clear" w:color="auto" w:fill="auto"/>
          </w:tcPr>
          <w:p w14:paraId="397B777F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50A41110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(244)</w:t>
            </w:r>
          </w:p>
        </w:tc>
        <w:tc>
          <w:tcPr>
            <w:tcW w:w="283" w:type="dxa"/>
            <w:shd w:val="clear" w:color="auto" w:fill="auto"/>
          </w:tcPr>
          <w:p w14:paraId="412F690E" w14:textId="77777777" w:rsidR="003930BB" w:rsidRPr="00D533B8" w:rsidRDefault="003930BB" w:rsidP="003930BB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DE1A8C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  <w:tc>
          <w:tcPr>
            <w:tcW w:w="284" w:type="dxa"/>
          </w:tcPr>
          <w:p w14:paraId="2DAD4C3F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52C920" w14:textId="77777777" w:rsidR="003930BB" w:rsidRPr="007756A1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FAD254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3763A42D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(514)</w:t>
            </w:r>
          </w:p>
        </w:tc>
      </w:tr>
      <w:tr w:rsidR="003930BB" w:rsidRPr="00D533B8" w14:paraId="2164818C" w14:textId="77777777" w:rsidTr="006366E8">
        <w:tc>
          <w:tcPr>
            <w:tcW w:w="3312" w:type="dxa"/>
            <w:shd w:val="clear" w:color="auto" w:fill="auto"/>
            <w:vAlign w:val="bottom"/>
          </w:tcPr>
          <w:p w14:paraId="43319DB0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B3B5B" w14:textId="77777777" w:rsidR="003930BB" w:rsidRPr="00C26289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289">
              <w:rPr>
                <w:rFonts w:ascii="Angsana New" w:hAnsi="Angsana New"/>
                <w:b/>
                <w:bCs/>
                <w:sz w:val="30"/>
                <w:szCs w:val="30"/>
              </w:rPr>
              <w:t>(1,976)</w:t>
            </w:r>
          </w:p>
        </w:tc>
        <w:tc>
          <w:tcPr>
            <w:tcW w:w="283" w:type="dxa"/>
            <w:shd w:val="clear" w:color="auto" w:fill="auto"/>
          </w:tcPr>
          <w:p w14:paraId="4FA10AC4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6F2F1" w14:textId="77777777" w:rsidR="003930BB" w:rsidRPr="00206D95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D95">
              <w:rPr>
                <w:rFonts w:ascii="Angsana New" w:hAnsi="Angsana New"/>
                <w:b/>
                <w:bCs/>
                <w:sz w:val="30"/>
                <w:szCs w:val="30"/>
              </w:rPr>
              <w:t>1,462</w:t>
            </w:r>
          </w:p>
        </w:tc>
        <w:tc>
          <w:tcPr>
            <w:tcW w:w="284" w:type="dxa"/>
          </w:tcPr>
          <w:p w14:paraId="2142FD6A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2009AB6" w14:textId="77777777" w:rsidR="003930BB" w:rsidRPr="007756A1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C3BEB5F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15847" w14:textId="77777777" w:rsidR="003930BB" w:rsidRPr="00206D95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D95">
              <w:rPr>
                <w:rFonts w:ascii="Angsana New" w:hAnsi="Angsana New"/>
                <w:b/>
                <w:bCs/>
                <w:sz w:val="30"/>
                <w:szCs w:val="30"/>
              </w:rPr>
              <w:t>(514)</w:t>
            </w:r>
          </w:p>
        </w:tc>
      </w:tr>
      <w:tr w:rsidR="003930BB" w:rsidRPr="00D533B8" w14:paraId="71B7BFF6" w14:textId="77777777" w:rsidTr="006366E8">
        <w:tc>
          <w:tcPr>
            <w:tcW w:w="3312" w:type="dxa"/>
            <w:shd w:val="clear" w:color="auto" w:fill="auto"/>
            <w:vAlign w:val="bottom"/>
          </w:tcPr>
          <w:p w14:paraId="27CAA51D" w14:textId="77777777" w:rsidR="003930BB" w:rsidRPr="00A904E1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242D076E" w14:textId="77777777" w:rsidR="003930BB" w:rsidRPr="00A904E1" w:rsidRDefault="003930BB" w:rsidP="003930BB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E82BBC8" w14:textId="77777777" w:rsidR="003930BB" w:rsidRPr="00A904E1" w:rsidRDefault="003930BB" w:rsidP="003930BB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286AEA09" w14:textId="77777777" w:rsidR="003930BB" w:rsidRPr="00206D95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8A110D8" w14:textId="77777777" w:rsidR="003930BB" w:rsidRPr="00A904E1" w:rsidRDefault="003930BB" w:rsidP="003930BB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6100370" w14:textId="77777777" w:rsidR="003930BB" w:rsidRPr="00A904E1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60B8C6" w14:textId="77777777" w:rsidR="003930BB" w:rsidRPr="00A904E1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</w:tcPr>
          <w:p w14:paraId="6C9D8301" w14:textId="77777777" w:rsidR="003930BB" w:rsidRPr="00A904E1" w:rsidRDefault="003930BB" w:rsidP="003930BB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30BB" w:rsidRPr="00D533B8" w14:paraId="4DE5F5EE" w14:textId="77777777" w:rsidTr="006366E8">
        <w:tc>
          <w:tcPr>
            <w:tcW w:w="3312" w:type="dxa"/>
            <w:shd w:val="clear" w:color="auto" w:fill="auto"/>
            <w:vAlign w:val="bottom"/>
          </w:tcPr>
          <w:p w14:paraId="314C3149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530B8D2B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12,792</w:t>
            </w:r>
          </w:p>
        </w:tc>
        <w:tc>
          <w:tcPr>
            <w:tcW w:w="283" w:type="dxa"/>
            <w:shd w:val="clear" w:color="auto" w:fill="auto"/>
          </w:tcPr>
          <w:p w14:paraId="7D3387AE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3CE90EFB" w14:textId="77777777" w:rsidR="003930BB" w:rsidRPr="00206D95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D95">
              <w:rPr>
                <w:rFonts w:ascii="Angsana New" w:hAnsi="Angsana New"/>
                <w:b/>
                <w:bCs/>
                <w:sz w:val="30"/>
                <w:szCs w:val="30"/>
              </w:rPr>
              <w:t>2,260</w:t>
            </w:r>
          </w:p>
        </w:tc>
        <w:tc>
          <w:tcPr>
            <w:tcW w:w="284" w:type="dxa"/>
          </w:tcPr>
          <w:p w14:paraId="53F074E5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AC15A7E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(131)</w:t>
            </w:r>
          </w:p>
        </w:tc>
        <w:tc>
          <w:tcPr>
            <w:tcW w:w="283" w:type="dxa"/>
            <w:shd w:val="clear" w:color="auto" w:fill="auto"/>
          </w:tcPr>
          <w:p w14:paraId="76B983CA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double" w:sz="4" w:space="0" w:color="auto"/>
            </w:tcBorders>
            <w:shd w:val="clear" w:color="auto" w:fill="auto"/>
          </w:tcPr>
          <w:p w14:paraId="4601CB6D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14,921</w:t>
            </w:r>
          </w:p>
        </w:tc>
      </w:tr>
    </w:tbl>
    <w:p w14:paraId="0A18836E" w14:textId="77777777" w:rsidR="006366E8" w:rsidRDefault="006366E8"/>
    <w:p w14:paraId="6976CFE0" w14:textId="77777777" w:rsidR="006366E8" w:rsidRDefault="006366E8"/>
    <w:p w14:paraId="0E11B811" w14:textId="77777777" w:rsidR="006366E8" w:rsidRDefault="006366E8">
      <w:r>
        <w:br w:type="page"/>
      </w: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316"/>
        <w:gridCol w:w="283"/>
        <w:gridCol w:w="1276"/>
        <w:gridCol w:w="284"/>
        <w:gridCol w:w="1134"/>
        <w:gridCol w:w="283"/>
        <w:gridCol w:w="1454"/>
      </w:tblGrid>
      <w:tr w:rsidR="006366E8" w:rsidRPr="00D533B8" w14:paraId="4D4D60A1" w14:textId="77777777" w:rsidTr="006366E8">
        <w:tc>
          <w:tcPr>
            <w:tcW w:w="3312" w:type="dxa"/>
            <w:shd w:val="clear" w:color="auto" w:fill="auto"/>
          </w:tcPr>
          <w:p w14:paraId="58CF2909" w14:textId="77777777" w:rsidR="006366E8" w:rsidRPr="00D533B8" w:rsidRDefault="006366E8" w:rsidP="00C02F9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1E661557" w14:textId="77777777" w:rsidR="006366E8" w:rsidRPr="005F4616" w:rsidRDefault="006366E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6366E8" w:rsidRPr="00D533B8" w14:paraId="70E65783" w14:textId="77777777" w:rsidTr="006366E8">
        <w:tc>
          <w:tcPr>
            <w:tcW w:w="3312" w:type="dxa"/>
            <w:shd w:val="clear" w:color="auto" w:fill="auto"/>
          </w:tcPr>
          <w:p w14:paraId="2C80D8E8" w14:textId="77777777" w:rsidR="006366E8" w:rsidRPr="00D533B8" w:rsidRDefault="006366E8" w:rsidP="00C02F9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660DFCA5" w14:textId="77777777" w:rsidR="006366E8" w:rsidRPr="00D533B8" w:rsidRDefault="006366E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1A220E8" w14:textId="77777777" w:rsidR="006366E8" w:rsidRPr="00D533B8" w:rsidRDefault="006366E8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52B64" w14:textId="77777777" w:rsidR="006366E8" w:rsidRPr="00D533B8" w:rsidRDefault="006366E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บันทึกเป็น(รายจ่าย)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83" w:type="dxa"/>
            <w:shd w:val="clear" w:color="auto" w:fill="auto"/>
          </w:tcPr>
          <w:p w14:paraId="23EE5D44" w14:textId="77777777" w:rsidR="006366E8" w:rsidRPr="00D533B8" w:rsidRDefault="006366E8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0A7CCD8D" w14:textId="77777777" w:rsidR="006366E8" w:rsidRPr="00D533B8" w:rsidRDefault="006366E8" w:rsidP="00C02F9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lang w:val="en-US"/>
              </w:rPr>
            </w:pPr>
          </w:p>
        </w:tc>
      </w:tr>
      <w:tr w:rsidR="003930BB" w:rsidRPr="00D533B8" w14:paraId="5AF3DCCD" w14:textId="77777777" w:rsidTr="006366E8">
        <w:tc>
          <w:tcPr>
            <w:tcW w:w="3312" w:type="dxa"/>
            <w:shd w:val="clear" w:color="auto" w:fill="auto"/>
          </w:tcPr>
          <w:p w14:paraId="2C1E35F9" w14:textId="77777777" w:rsidR="003930BB" w:rsidRDefault="003930BB" w:rsidP="003930B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4FB82CC2" w14:textId="1E094ED3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30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6" w:type="dxa"/>
            <w:shd w:val="clear" w:color="auto" w:fill="auto"/>
          </w:tcPr>
          <w:p w14:paraId="6799E52B" w14:textId="77777777" w:rsidR="003930BB" w:rsidRPr="00D533B8" w:rsidRDefault="003930BB" w:rsidP="002C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5F98288" w14:textId="58BCC9EA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shd w:val="clear" w:color="auto" w:fill="auto"/>
          </w:tcPr>
          <w:p w14:paraId="20116211" w14:textId="77777777" w:rsidR="003930BB" w:rsidRPr="00D533B8" w:rsidRDefault="003930BB" w:rsidP="003930B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5EBE4AA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55B03A54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4" w:type="dxa"/>
          </w:tcPr>
          <w:p w14:paraId="64BA89EC" w14:textId="77777777" w:rsidR="003930BB" w:rsidRPr="00D533B8" w:rsidRDefault="003930BB" w:rsidP="003930B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34" w:type="dxa"/>
          </w:tcPr>
          <w:p w14:paraId="634A01AB" w14:textId="77777777" w:rsidR="003930BB" w:rsidRPr="00D533B8" w:rsidRDefault="003930BB" w:rsidP="0039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shd w:val="clear" w:color="auto" w:fill="auto"/>
          </w:tcPr>
          <w:p w14:paraId="292EDC48" w14:textId="77777777" w:rsidR="003930BB" w:rsidRPr="00D533B8" w:rsidRDefault="003930BB" w:rsidP="003930B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05C583DC" w14:textId="77777777" w:rsidR="003930BB" w:rsidRPr="00D533B8" w:rsidRDefault="003930BB" w:rsidP="002C531E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97" w:right="-99"/>
              <w:jc w:val="center"/>
              <w:rPr>
                <w:rFonts w:eastAsia="MS Mincho"/>
                <w:b/>
                <w:bCs/>
                <w:lang w:val="en-US"/>
              </w:rPr>
            </w:pPr>
            <w:r w:rsidRPr="00D533B8">
              <w:rPr>
                <w:rFonts w:eastAsia="MS Mincho"/>
                <w:b/>
                <w:bCs/>
                <w:cs/>
              </w:rPr>
              <w:t>ณ วันที่</w:t>
            </w:r>
          </w:p>
          <w:p w14:paraId="05605043" w14:textId="784152AC" w:rsidR="003930BB" w:rsidRPr="00D533B8" w:rsidRDefault="003930BB" w:rsidP="003930B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  <w:lang w:val="en-US"/>
              </w:rPr>
            </w:pPr>
            <w:r w:rsidRPr="00D533B8">
              <w:rPr>
                <w:rFonts w:eastAsia="MS Mincho"/>
                <w:b/>
                <w:bCs/>
                <w:lang w:val="en-US"/>
              </w:rPr>
              <w:t>31</w:t>
            </w:r>
            <w:r w:rsidRPr="00D533B8">
              <w:rPr>
                <w:rFonts w:eastAsia="MS Mincho"/>
                <w:b/>
                <w:bCs/>
                <w:cs/>
              </w:rPr>
              <w:t xml:space="preserve"> ธันวาคม</w:t>
            </w:r>
          </w:p>
        </w:tc>
      </w:tr>
      <w:tr w:rsidR="003930BB" w:rsidRPr="00D533B8" w14:paraId="189D313D" w14:textId="77777777" w:rsidTr="006366E8">
        <w:tc>
          <w:tcPr>
            <w:tcW w:w="3312" w:type="dxa"/>
            <w:shd w:val="clear" w:color="auto" w:fill="auto"/>
          </w:tcPr>
          <w:p w14:paraId="586A82BB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09262D1C" w14:textId="77777777" w:rsidR="003930BB" w:rsidRPr="005F4616" w:rsidRDefault="003930BB" w:rsidP="003930B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b/>
                <w:i/>
                <w:iCs/>
              </w:rPr>
            </w:pPr>
            <w:r w:rsidRPr="00D533B8">
              <w:rPr>
                <w:b/>
                <w:i/>
                <w:iCs/>
                <w:cs/>
              </w:rPr>
              <w:t>(พันบาท)</w:t>
            </w:r>
          </w:p>
        </w:tc>
      </w:tr>
      <w:tr w:rsidR="003930BB" w:rsidRPr="00D533B8" w14:paraId="784A9FBC" w14:textId="77777777" w:rsidTr="006366E8">
        <w:tc>
          <w:tcPr>
            <w:tcW w:w="3312" w:type="dxa"/>
            <w:shd w:val="clear" w:color="auto" w:fill="auto"/>
          </w:tcPr>
          <w:p w14:paraId="0837961E" w14:textId="6C5AB0BB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14:paraId="5786A535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37CD7D1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770468A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94EFF44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6A39318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C4ECCD1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26146A9C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30BB" w:rsidRPr="00D533B8" w14:paraId="210A82A2" w14:textId="77777777" w:rsidTr="006366E8">
        <w:tc>
          <w:tcPr>
            <w:tcW w:w="3312" w:type="dxa"/>
            <w:shd w:val="clear" w:color="auto" w:fill="auto"/>
          </w:tcPr>
          <w:p w14:paraId="6176AF20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6" w:type="dxa"/>
            <w:shd w:val="clear" w:color="auto" w:fill="auto"/>
          </w:tcPr>
          <w:p w14:paraId="212940C9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6A7108C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232A72D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C44146F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AD0AAD0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235A1C9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6E8C8D02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30BB" w:rsidRPr="00D533B8" w14:paraId="3016CAC5" w14:textId="77777777" w:rsidTr="006366E8">
        <w:tc>
          <w:tcPr>
            <w:tcW w:w="3312" w:type="dxa"/>
            <w:shd w:val="clear" w:color="auto" w:fill="auto"/>
          </w:tcPr>
          <w:p w14:paraId="2B4252E6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16" w:type="dxa"/>
            <w:shd w:val="clear" w:color="auto" w:fill="auto"/>
          </w:tcPr>
          <w:p w14:paraId="2A73176D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1C566A38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A35B3F8" w14:textId="77777777" w:rsidR="003930BB" w:rsidRPr="00D533B8" w:rsidRDefault="003930BB" w:rsidP="003930BB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84" w:type="dxa"/>
          </w:tcPr>
          <w:p w14:paraId="394611D4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26B899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84A377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137FFCED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0BB" w:rsidRPr="00D533B8" w14:paraId="47FA5D07" w14:textId="77777777" w:rsidTr="006366E8">
        <w:tc>
          <w:tcPr>
            <w:tcW w:w="3312" w:type="dxa"/>
            <w:shd w:val="clear" w:color="auto" w:fill="auto"/>
          </w:tcPr>
          <w:p w14:paraId="756DA3A8" w14:textId="77777777" w:rsidR="003930BB" w:rsidRPr="00D533B8" w:rsidRDefault="003930BB" w:rsidP="003930B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16" w:type="dxa"/>
            <w:shd w:val="clear" w:color="auto" w:fill="auto"/>
          </w:tcPr>
          <w:p w14:paraId="0A2C57CD" w14:textId="77777777" w:rsidR="003930BB" w:rsidRPr="00D533B8" w:rsidRDefault="003930BB" w:rsidP="003930BB">
            <w:pPr>
              <w:tabs>
                <w:tab w:val="clear" w:pos="907"/>
                <w:tab w:val="clear" w:pos="1644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30F903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BCDC202" w14:textId="77777777" w:rsidR="003930BB" w:rsidRPr="00D533B8" w:rsidRDefault="003930BB" w:rsidP="003930B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2,681</w:t>
            </w:r>
          </w:p>
        </w:tc>
        <w:tc>
          <w:tcPr>
            <w:tcW w:w="284" w:type="dxa"/>
          </w:tcPr>
          <w:p w14:paraId="6F987900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66F0A2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2A459A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17BCFB1E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2,681</w:t>
            </w:r>
          </w:p>
        </w:tc>
      </w:tr>
      <w:tr w:rsidR="003930BB" w:rsidRPr="00D533B8" w14:paraId="2F0E5436" w14:textId="77777777" w:rsidTr="006366E8">
        <w:tc>
          <w:tcPr>
            <w:tcW w:w="3312" w:type="dxa"/>
            <w:shd w:val="clear" w:color="auto" w:fill="auto"/>
          </w:tcPr>
          <w:p w14:paraId="6ACFB90C" w14:textId="77777777" w:rsidR="003930BB" w:rsidRPr="00D533B8" w:rsidRDefault="003930BB" w:rsidP="003930B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37603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3760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16" w:type="dxa"/>
            <w:shd w:val="clear" w:color="auto" w:fill="auto"/>
          </w:tcPr>
          <w:p w14:paraId="3DFAE397" w14:textId="77777777" w:rsidR="003930BB" w:rsidRDefault="003930BB" w:rsidP="003930BB">
            <w:pPr>
              <w:tabs>
                <w:tab w:val="clear" w:pos="907"/>
                <w:tab w:val="clear" w:pos="1644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CF9F6CA" w14:textId="77777777" w:rsidR="003930BB" w:rsidRPr="00D533B8" w:rsidRDefault="003930BB" w:rsidP="003930BB">
            <w:pPr>
              <w:tabs>
                <w:tab w:val="clear" w:pos="907"/>
                <w:tab w:val="clear" w:pos="1644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C7D828A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605DC32" w14:textId="77777777" w:rsidR="003930BB" w:rsidRDefault="003930BB" w:rsidP="003930B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DD51F0" w14:textId="77777777" w:rsidR="003930BB" w:rsidRPr="00D533B8" w:rsidRDefault="003930BB" w:rsidP="003930B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1,738</w:t>
            </w:r>
          </w:p>
        </w:tc>
        <w:tc>
          <w:tcPr>
            <w:tcW w:w="284" w:type="dxa"/>
          </w:tcPr>
          <w:p w14:paraId="1A9D540F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AE7E32" w14:textId="77777777" w:rsidR="003930BB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2C0739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1E0559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27C019E6" w14:textId="77777777" w:rsidR="003930BB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FAE5C0F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1,738</w:t>
            </w:r>
          </w:p>
        </w:tc>
      </w:tr>
      <w:tr w:rsidR="003930BB" w:rsidRPr="00D533B8" w14:paraId="33A72E6A" w14:textId="77777777" w:rsidTr="006366E8">
        <w:tc>
          <w:tcPr>
            <w:tcW w:w="3312" w:type="dxa"/>
            <w:shd w:val="clear" w:color="auto" w:fill="auto"/>
            <w:vAlign w:val="center"/>
          </w:tcPr>
          <w:p w14:paraId="53C16E43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16" w:type="dxa"/>
            <w:shd w:val="clear" w:color="auto" w:fill="auto"/>
          </w:tcPr>
          <w:p w14:paraId="3EAFE797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850</w:t>
            </w:r>
          </w:p>
        </w:tc>
        <w:tc>
          <w:tcPr>
            <w:tcW w:w="283" w:type="dxa"/>
            <w:shd w:val="clear" w:color="auto" w:fill="auto"/>
          </w:tcPr>
          <w:p w14:paraId="7D54713B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B88DB6C" w14:textId="77777777" w:rsidR="003930BB" w:rsidRPr="00D533B8" w:rsidRDefault="003930BB" w:rsidP="003930BB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(260)</w:t>
            </w:r>
          </w:p>
        </w:tc>
        <w:tc>
          <w:tcPr>
            <w:tcW w:w="284" w:type="dxa"/>
          </w:tcPr>
          <w:p w14:paraId="3C5682CB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E4874D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32781D8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3DAD1263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3930BB" w:rsidRPr="00D533B8" w14:paraId="1AF07600" w14:textId="77777777" w:rsidTr="006366E8">
        <w:tc>
          <w:tcPr>
            <w:tcW w:w="3312" w:type="dxa"/>
            <w:shd w:val="clear" w:color="auto" w:fill="auto"/>
            <w:vAlign w:val="center"/>
          </w:tcPr>
          <w:p w14:paraId="2FAC792B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16" w:type="dxa"/>
            <w:shd w:val="clear" w:color="auto" w:fill="auto"/>
          </w:tcPr>
          <w:p w14:paraId="06B1263D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,025</w:t>
            </w:r>
          </w:p>
        </w:tc>
        <w:tc>
          <w:tcPr>
            <w:tcW w:w="283" w:type="dxa"/>
            <w:shd w:val="clear" w:color="auto" w:fill="auto"/>
          </w:tcPr>
          <w:p w14:paraId="5514ADCD" w14:textId="77777777" w:rsidR="003930BB" w:rsidRPr="00D533B8" w:rsidRDefault="003930BB" w:rsidP="003930BB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55C81CB" w14:textId="77777777" w:rsidR="003930BB" w:rsidRPr="00D533B8" w:rsidRDefault="003930BB" w:rsidP="003930BB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(646)</w:t>
            </w:r>
          </w:p>
        </w:tc>
        <w:tc>
          <w:tcPr>
            <w:tcW w:w="284" w:type="dxa"/>
          </w:tcPr>
          <w:p w14:paraId="18EC06F0" w14:textId="77777777" w:rsidR="003930BB" w:rsidRPr="00D533B8" w:rsidRDefault="003930BB" w:rsidP="003930BB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D2F5E3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52FD0FF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16717DB6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5,379</w:t>
            </w:r>
          </w:p>
        </w:tc>
      </w:tr>
      <w:tr w:rsidR="003930BB" w:rsidRPr="00D533B8" w14:paraId="780E8EE1" w14:textId="77777777" w:rsidTr="006366E8">
        <w:tc>
          <w:tcPr>
            <w:tcW w:w="3312" w:type="dxa"/>
            <w:shd w:val="clear" w:color="auto" w:fill="auto"/>
            <w:vAlign w:val="center"/>
          </w:tcPr>
          <w:p w14:paraId="15EBB166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16" w:type="dxa"/>
            <w:shd w:val="clear" w:color="auto" w:fill="auto"/>
          </w:tcPr>
          <w:p w14:paraId="0E014FE7" w14:textId="77777777" w:rsidR="003930BB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630D15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83" w:type="dxa"/>
            <w:shd w:val="clear" w:color="auto" w:fill="auto"/>
          </w:tcPr>
          <w:p w14:paraId="69F9D95C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1148C7E" w14:textId="77777777" w:rsidR="003930BB" w:rsidRDefault="003930BB" w:rsidP="003930B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5E9117" w14:textId="77777777" w:rsidR="003930BB" w:rsidRPr="00D533B8" w:rsidRDefault="003930BB" w:rsidP="003930B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84" w:type="dxa"/>
          </w:tcPr>
          <w:p w14:paraId="52F11EF5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3D83BC" w14:textId="77777777" w:rsidR="003930BB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DF377E5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4B79A9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4A8730B2" w14:textId="77777777" w:rsidR="003930BB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63F082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2,487</w:t>
            </w:r>
          </w:p>
        </w:tc>
      </w:tr>
      <w:tr w:rsidR="003930BB" w:rsidRPr="00D533B8" w14:paraId="4C821F12" w14:textId="77777777" w:rsidTr="006366E8">
        <w:tc>
          <w:tcPr>
            <w:tcW w:w="3312" w:type="dxa"/>
            <w:shd w:val="clear" w:color="auto" w:fill="auto"/>
            <w:vAlign w:val="bottom"/>
          </w:tcPr>
          <w:p w14:paraId="618C3DE7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5C2FC3F9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1,237</w:t>
            </w:r>
          </w:p>
        </w:tc>
        <w:tc>
          <w:tcPr>
            <w:tcW w:w="283" w:type="dxa"/>
            <w:shd w:val="clear" w:color="auto" w:fill="auto"/>
          </w:tcPr>
          <w:p w14:paraId="2F7E075E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ED67CF" w14:textId="77777777" w:rsidR="003930BB" w:rsidRPr="00D533B8" w:rsidRDefault="003930BB" w:rsidP="003930B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84" w:type="dxa"/>
          </w:tcPr>
          <w:p w14:paraId="7EB42EB0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700282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1D16B6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73FD03A7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</w:tr>
      <w:tr w:rsidR="003930BB" w:rsidRPr="00D533B8" w14:paraId="36B59B6A" w14:textId="77777777" w:rsidTr="006366E8">
        <w:tc>
          <w:tcPr>
            <w:tcW w:w="3312" w:type="dxa"/>
            <w:shd w:val="clear" w:color="auto" w:fill="auto"/>
            <w:vAlign w:val="bottom"/>
          </w:tcPr>
          <w:p w14:paraId="36EEC3B1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62217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9,865</w:t>
            </w:r>
          </w:p>
        </w:tc>
        <w:tc>
          <w:tcPr>
            <w:tcW w:w="283" w:type="dxa"/>
            <w:shd w:val="clear" w:color="auto" w:fill="auto"/>
          </w:tcPr>
          <w:p w14:paraId="31E67617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D30DD" w14:textId="77777777" w:rsidR="003930BB" w:rsidRPr="00CC6A9D" w:rsidRDefault="003930BB" w:rsidP="003930BB">
            <w:pPr>
              <w:tabs>
                <w:tab w:val="right" w:pos="1440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4,903</w:t>
            </w:r>
          </w:p>
        </w:tc>
        <w:tc>
          <w:tcPr>
            <w:tcW w:w="284" w:type="dxa"/>
          </w:tcPr>
          <w:p w14:paraId="395871D4" w14:textId="77777777" w:rsidR="003930BB" w:rsidRPr="00D533B8" w:rsidRDefault="003930BB" w:rsidP="003930BB">
            <w:pPr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113A4AA" w14:textId="77777777" w:rsidR="003930BB" w:rsidRPr="00841F32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1F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9A0CEA5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47551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14,768</w:t>
            </w:r>
          </w:p>
        </w:tc>
      </w:tr>
      <w:tr w:rsidR="003930BB" w:rsidRPr="003930BB" w14:paraId="6C0A3FDC" w14:textId="77777777" w:rsidTr="006366E8">
        <w:tc>
          <w:tcPr>
            <w:tcW w:w="3312" w:type="dxa"/>
            <w:shd w:val="clear" w:color="auto" w:fill="auto"/>
          </w:tcPr>
          <w:p w14:paraId="7017F611" w14:textId="77777777" w:rsidR="003930BB" w:rsidRPr="003930BB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6247CBBB" w14:textId="77777777" w:rsidR="003930BB" w:rsidRPr="003930BB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75FB1F4" w14:textId="77777777" w:rsidR="003930BB" w:rsidRPr="003930BB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2D3AC27F" w14:textId="77777777" w:rsidR="003930BB" w:rsidRPr="003930BB" w:rsidRDefault="003930BB" w:rsidP="003930BB">
            <w:pPr>
              <w:spacing w:line="240" w:lineRule="auto"/>
              <w:ind w:right="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4244487F" w14:textId="77777777" w:rsidR="003930BB" w:rsidRPr="003930BB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09DF91E" w14:textId="77777777" w:rsidR="003930BB" w:rsidRPr="003930BB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76ACA97" w14:textId="77777777" w:rsidR="003930BB" w:rsidRPr="003930BB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</w:tcPr>
          <w:p w14:paraId="36EAE2C4" w14:textId="77777777" w:rsidR="003930BB" w:rsidRPr="003930BB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930BB" w:rsidRPr="00D533B8" w14:paraId="178908EF" w14:textId="77777777" w:rsidTr="006366E8">
        <w:tc>
          <w:tcPr>
            <w:tcW w:w="3312" w:type="dxa"/>
            <w:shd w:val="clear" w:color="auto" w:fill="auto"/>
          </w:tcPr>
          <w:p w14:paraId="6040BFC6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6" w:type="dxa"/>
            <w:shd w:val="clear" w:color="auto" w:fill="auto"/>
          </w:tcPr>
          <w:p w14:paraId="2F09FBA7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D07FEA6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6C0FD00" w14:textId="77777777" w:rsidR="003930BB" w:rsidRPr="00D533B8" w:rsidRDefault="003930BB" w:rsidP="003930BB">
            <w:pPr>
              <w:spacing w:line="240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4B6A28B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D869B83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008FBCF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63B0FA8E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30BB" w:rsidRPr="00D533B8" w14:paraId="7C5F2557" w14:textId="77777777" w:rsidTr="006366E8">
        <w:tc>
          <w:tcPr>
            <w:tcW w:w="3312" w:type="dxa"/>
            <w:shd w:val="clear" w:color="auto" w:fill="auto"/>
          </w:tcPr>
          <w:p w14:paraId="7F286926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316" w:type="dxa"/>
            <w:shd w:val="clear" w:color="auto" w:fill="auto"/>
          </w:tcPr>
          <w:p w14:paraId="4C56DD13" w14:textId="77777777" w:rsidR="003930BB" w:rsidRPr="00D533B8" w:rsidRDefault="003930BB" w:rsidP="003930BB">
            <w:pPr>
              <w:tabs>
                <w:tab w:val="clear" w:pos="907"/>
                <w:tab w:val="clear" w:pos="1644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6C0EEC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B855897" w14:textId="77777777" w:rsidR="003930BB" w:rsidRPr="00D533B8" w:rsidRDefault="003930BB" w:rsidP="003930BB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(1,732)</w:t>
            </w:r>
          </w:p>
        </w:tc>
        <w:tc>
          <w:tcPr>
            <w:tcW w:w="284" w:type="dxa"/>
          </w:tcPr>
          <w:p w14:paraId="05A45F11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DFCA39" w14:textId="77777777" w:rsidR="003930BB" w:rsidRPr="007756A1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A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5DA547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6C9A73F3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(1,732)</w:t>
            </w:r>
          </w:p>
        </w:tc>
      </w:tr>
      <w:tr w:rsidR="003930BB" w:rsidRPr="00D533B8" w14:paraId="2E1F1D55" w14:textId="77777777" w:rsidTr="006366E8">
        <w:tc>
          <w:tcPr>
            <w:tcW w:w="3312" w:type="dxa"/>
            <w:shd w:val="clear" w:color="auto" w:fill="auto"/>
          </w:tcPr>
          <w:p w14:paraId="69286261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4D53131B" w14:textId="77777777" w:rsidR="003930BB" w:rsidRPr="00D533B8" w:rsidRDefault="003930BB" w:rsidP="003930B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(465)</w:t>
            </w:r>
          </w:p>
        </w:tc>
        <w:tc>
          <w:tcPr>
            <w:tcW w:w="283" w:type="dxa"/>
            <w:shd w:val="clear" w:color="auto" w:fill="auto"/>
          </w:tcPr>
          <w:p w14:paraId="0710D3EB" w14:textId="77777777" w:rsidR="003930BB" w:rsidRPr="00D533B8" w:rsidRDefault="003930BB" w:rsidP="003930BB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B9EA16F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84" w:type="dxa"/>
          </w:tcPr>
          <w:p w14:paraId="7FA3E89A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1F4E83" w14:textId="77777777" w:rsidR="003930BB" w:rsidRPr="007756A1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A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213C717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6BC98C7A" w14:textId="77777777" w:rsidR="003930BB" w:rsidRPr="00D533B8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(244)</w:t>
            </w:r>
          </w:p>
        </w:tc>
      </w:tr>
      <w:tr w:rsidR="003930BB" w:rsidRPr="00D533B8" w14:paraId="195E7293" w14:textId="77777777" w:rsidTr="006366E8">
        <w:tc>
          <w:tcPr>
            <w:tcW w:w="3312" w:type="dxa"/>
            <w:shd w:val="clear" w:color="auto" w:fill="auto"/>
            <w:vAlign w:val="bottom"/>
          </w:tcPr>
          <w:p w14:paraId="7AB506D7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45275" w14:textId="77777777" w:rsidR="003930BB" w:rsidRPr="00D533B8" w:rsidRDefault="003930BB" w:rsidP="003930BB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(465)</w:t>
            </w:r>
          </w:p>
        </w:tc>
        <w:tc>
          <w:tcPr>
            <w:tcW w:w="283" w:type="dxa"/>
            <w:shd w:val="clear" w:color="auto" w:fill="auto"/>
          </w:tcPr>
          <w:p w14:paraId="256BF8CB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4569E" w14:textId="77777777" w:rsidR="003930BB" w:rsidRPr="007756A1" w:rsidRDefault="003930BB" w:rsidP="003930BB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6A1">
              <w:rPr>
                <w:rFonts w:ascii="Angsana New" w:hAnsi="Angsana New"/>
                <w:b/>
                <w:bCs/>
                <w:sz w:val="30"/>
                <w:szCs w:val="30"/>
              </w:rPr>
              <w:t>(1,511)</w:t>
            </w:r>
          </w:p>
        </w:tc>
        <w:tc>
          <w:tcPr>
            <w:tcW w:w="284" w:type="dxa"/>
          </w:tcPr>
          <w:p w14:paraId="04EBC132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5F4DD0" w14:textId="77777777" w:rsidR="003930BB" w:rsidRPr="007756A1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6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A391CAC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DD2D7" w14:textId="77777777" w:rsidR="003930BB" w:rsidRPr="00C26289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289">
              <w:rPr>
                <w:rFonts w:ascii="Angsana New" w:hAnsi="Angsana New"/>
                <w:b/>
                <w:bCs/>
                <w:sz w:val="30"/>
                <w:szCs w:val="30"/>
              </w:rPr>
              <w:t>(1,976)</w:t>
            </w:r>
          </w:p>
        </w:tc>
      </w:tr>
      <w:tr w:rsidR="003930BB" w:rsidRPr="003930BB" w14:paraId="1E408B4F" w14:textId="77777777" w:rsidTr="006366E8">
        <w:tc>
          <w:tcPr>
            <w:tcW w:w="3312" w:type="dxa"/>
            <w:shd w:val="clear" w:color="auto" w:fill="auto"/>
            <w:vAlign w:val="bottom"/>
          </w:tcPr>
          <w:p w14:paraId="575E3D87" w14:textId="77777777" w:rsidR="003930BB" w:rsidRPr="003930BB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556B52DC" w14:textId="77777777" w:rsidR="003930BB" w:rsidRPr="003930BB" w:rsidRDefault="003930BB" w:rsidP="003930BB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1156B491" w14:textId="77777777" w:rsidR="003930BB" w:rsidRPr="003930BB" w:rsidRDefault="003930BB" w:rsidP="003930BB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4659CEB4" w14:textId="77777777" w:rsidR="003930BB" w:rsidRPr="003930BB" w:rsidRDefault="003930BB" w:rsidP="003930BB">
            <w:pPr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7E5BB9C9" w14:textId="77777777" w:rsidR="003930BB" w:rsidRPr="003930BB" w:rsidRDefault="003930BB" w:rsidP="003930BB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FF35187" w14:textId="77777777" w:rsidR="003930BB" w:rsidRPr="003930BB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48B651C" w14:textId="77777777" w:rsidR="003930BB" w:rsidRPr="003930BB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</w:tcPr>
          <w:p w14:paraId="02B2BE70" w14:textId="77777777" w:rsidR="003930BB" w:rsidRPr="003930BB" w:rsidRDefault="003930BB" w:rsidP="003930BB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930BB" w:rsidRPr="00D533B8" w14:paraId="700CF4C7" w14:textId="77777777" w:rsidTr="006366E8">
        <w:tc>
          <w:tcPr>
            <w:tcW w:w="3312" w:type="dxa"/>
            <w:shd w:val="clear" w:color="auto" w:fill="auto"/>
            <w:vAlign w:val="bottom"/>
          </w:tcPr>
          <w:p w14:paraId="2D2D0728" w14:textId="77777777" w:rsidR="003930BB" w:rsidRPr="00D533B8" w:rsidRDefault="003930BB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33784F84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9,400</w:t>
            </w:r>
          </w:p>
        </w:tc>
        <w:tc>
          <w:tcPr>
            <w:tcW w:w="283" w:type="dxa"/>
            <w:shd w:val="clear" w:color="auto" w:fill="auto"/>
          </w:tcPr>
          <w:p w14:paraId="298F4775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8B5186F" w14:textId="77777777" w:rsidR="003930BB" w:rsidRPr="00D533B8" w:rsidRDefault="003930BB" w:rsidP="003930BB">
            <w:pPr>
              <w:tabs>
                <w:tab w:val="right" w:pos="1440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3,392</w:t>
            </w:r>
          </w:p>
        </w:tc>
        <w:tc>
          <w:tcPr>
            <w:tcW w:w="284" w:type="dxa"/>
          </w:tcPr>
          <w:p w14:paraId="56775EB9" w14:textId="77777777" w:rsidR="003930BB" w:rsidRPr="00D533B8" w:rsidRDefault="003930BB" w:rsidP="003930BB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C79B78C" w14:textId="77777777" w:rsidR="003930BB" w:rsidRPr="00D533B8" w:rsidRDefault="003930BB" w:rsidP="003930BB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83559F" w14:textId="77777777" w:rsidR="003930BB" w:rsidRPr="00D533B8" w:rsidRDefault="003930B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double" w:sz="4" w:space="0" w:color="auto"/>
            </w:tcBorders>
            <w:shd w:val="clear" w:color="auto" w:fill="auto"/>
          </w:tcPr>
          <w:p w14:paraId="5D786D7B" w14:textId="77777777" w:rsidR="003930BB" w:rsidRPr="00D533B8" w:rsidRDefault="003930BB" w:rsidP="003930BB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12,792</w:t>
            </w:r>
          </w:p>
        </w:tc>
      </w:tr>
    </w:tbl>
    <w:p w14:paraId="3C17621E" w14:textId="77777777" w:rsidR="006366E8" w:rsidRPr="003930BB" w:rsidRDefault="00636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highlight w:val="green"/>
        </w:rPr>
      </w:pPr>
    </w:p>
    <w:p w14:paraId="681BDB0F" w14:textId="77777777" w:rsidR="006366E8" w:rsidRDefault="006366E8" w:rsidP="006366E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บริษัทไม่ได้รับรู้หนี้สินภาษีเงินได้รอการตัดบัญชีในผลแตกต่างชั่วคราวจากการแปลงค่างบการเงินของบริษัทย่อยเนื่องจากบริษัทไม่มีความตั้งใจที่จะจำหน่ายเงินลงทุนในบริษัทย่อยในระยะเวลาอันใกล้</w:t>
      </w:r>
    </w:p>
    <w:p w14:paraId="0FAFB734" w14:textId="77777777" w:rsidR="006366E8" w:rsidRPr="003930BB" w:rsidRDefault="006366E8" w:rsidP="006366E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313F6D1" w14:textId="517BF74D" w:rsidR="006366E8" w:rsidRPr="008E54E3" w:rsidRDefault="006366E8" w:rsidP="006366E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F0475">
        <w:rPr>
          <w:rFonts w:ascii="Angsana New" w:hAnsi="Angsana New" w:hint="cs"/>
          <w:sz w:val="30"/>
          <w:szCs w:val="30"/>
          <w:cs/>
        </w:rPr>
        <w:t xml:space="preserve">ในปี 2562 </w:t>
      </w:r>
      <w:r w:rsidRPr="00CF0475">
        <w:rPr>
          <w:rFonts w:ascii="Angsana New" w:hAnsi="Angsana New"/>
          <w:sz w:val="30"/>
          <w:szCs w:val="30"/>
          <w:cs/>
        </w:rPr>
        <w:t xml:space="preserve">บริษัท เซ็ปเป้ โฮลดิ้ง </w:t>
      </w:r>
      <w:r w:rsidRPr="00CF0475">
        <w:rPr>
          <w:rFonts w:ascii="Angsana New" w:hAnsi="Angsana New"/>
          <w:sz w:val="30"/>
          <w:szCs w:val="30"/>
        </w:rPr>
        <w:t>(</w:t>
      </w:r>
      <w:r w:rsidRPr="00CF0475">
        <w:rPr>
          <w:rFonts w:ascii="Angsana New" w:hAnsi="Angsana New"/>
          <w:sz w:val="30"/>
          <w:szCs w:val="30"/>
          <w:cs/>
        </w:rPr>
        <w:t>ประเทศไทย) จำกัด</w:t>
      </w:r>
      <w:r w:rsidRPr="00CF0475">
        <w:rPr>
          <w:rFonts w:ascii="Angsana New" w:hAnsi="Angsana New" w:hint="cs"/>
          <w:sz w:val="30"/>
          <w:szCs w:val="30"/>
          <w:cs/>
        </w:rPr>
        <w:t xml:space="preserve"> และ </w:t>
      </w:r>
      <w:proofErr w:type="spellStart"/>
      <w:r w:rsidRPr="00CF0475">
        <w:rPr>
          <w:rFonts w:ascii="Angsana New" w:hAnsi="Angsana New"/>
          <w:spacing w:val="2"/>
          <w:sz w:val="28"/>
          <w:szCs w:val="28"/>
        </w:rPr>
        <w:t>Sappe</w:t>
      </w:r>
      <w:proofErr w:type="spellEnd"/>
      <w:r w:rsidRPr="00CF0475">
        <w:rPr>
          <w:rFonts w:ascii="Angsana New" w:hAnsi="Angsana New"/>
          <w:spacing w:val="2"/>
          <w:sz w:val="28"/>
          <w:szCs w:val="28"/>
        </w:rPr>
        <w:t xml:space="preserve"> Hong Kong</w:t>
      </w:r>
      <w:r w:rsidRPr="00CF047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CF0475">
        <w:rPr>
          <w:rFonts w:ascii="Angsana New" w:hAnsi="Angsana New"/>
          <w:spacing w:val="2"/>
          <w:sz w:val="28"/>
          <w:szCs w:val="28"/>
        </w:rPr>
        <w:t>Company Limited</w:t>
      </w:r>
      <w:r w:rsidRPr="00CF0475">
        <w:rPr>
          <w:rFonts w:ascii="Angsana New" w:hAnsi="Angsana New"/>
          <w:sz w:val="30"/>
          <w:szCs w:val="30"/>
          <w:cs/>
        </w:rPr>
        <w:t xml:space="preserve"> ซึ่งเป็นบริษัทย่อยของกลุ่มบริษัทไม่ได้รับรู้สิน</w:t>
      </w:r>
      <w:r w:rsidRPr="00CF0475">
        <w:rPr>
          <w:rFonts w:ascii="Angsana New" w:hAnsi="Angsana New" w:hint="cs"/>
          <w:sz w:val="30"/>
          <w:szCs w:val="30"/>
          <w:cs/>
        </w:rPr>
        <w:t>ทรัพย์</w:t>
      </w:r>
      <w:r w:rsidRPr="00CF0475">
        <w:rPr>
          <w:rFonts w:ascii="Angsana New" w:hAnsi="Angsana New"/>
          <w:sz w:val="30"/>
          <w:szCs w:val="30"/>
          <w:cs/>
        </w:rPr>
        <w:t>ภาษีเงินได้รอการตัดบัญชีในผลแตกต่างชั่วคราวจาก</w:t>
      </w:r>
      <w:r w:rsidRPr="00CF0475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เงินลงทุนในบริษัทย่อยเป็นจำนวนเงินทั้งสิ้น </w:t>
      </w:r>
      <w:r w:rsidR="003930BB" w:rsidRPr="00CF0475">
        <w:rPr>
          <w:rFonts w:ascii="Angsana New" w:hAnsi="Angsana New" w:hint="cs"/>
          <w:sz w:val="30"/>
          <w:szCs w:val="30"/>
          <w:cs/>
        </w:rPr>
        <w:t>2.9</w:t>
      </w:r>
      <w:r w:rsidRPr="00CF0475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3930BB" w:rsidRPr="00CF0475">
        <w:rPr>
          <w:rFonts w:ascii="Angsana New" w:hAnsi="Angsana New" w:hint="cs"/>
          <w:sz w:val="30"/>
          <w:szCs w:val="30"/>
          <w:cs/>
        </w:rPr>
        <w:t>2.0</w:t>
      </w:r>
      <w:r w:rsidRPr="00CF0475">
        <w:rPr>
          <w:rFonts w:ascii="Angsana New" w:hAnsi="Angsana New" w:hint="cs"/>
          <w:sz w:val="30"/>
          <w:szCs w:val="30"/>
          <w:cs/>
        </w:rPr>
        <w:t xml:space="preserve"> ล้านบาทตามลำดับ</w:t>
      </w:r>
      <w:r w:rsidR="003930BB" w:rsidRPr="00CF0475">
        <w:rPr>
          <w:rFonts w:ascii="Angsana New" w:hAnsi="Angsana New" w:hint="cs"/>
          <w:sz w:val="30"/>
          <w:szCs w:val="30"/>
          <w:cs/>
        </w:rPr>
        <w:t xml:space="preserve"> </w:t>
      </w:r>
      <w:r w:rsidR="003930BB" w:rsidRPr="00CF0475">
        <w:rPr>
          <w:rFonts w:ascii="Angsana New" w:hAnsi="Angsana New" w:hint="cs"/>
          <w:i/>
          <w:iCs/>
          <w:sz w:val="30"/>
          <w:szCs w:val="30"/>
          <w:cs/>
        </w:rPr>
        <w:t>(2561</w:t>
      </w:r>
      <w:r w:rsidR="003930BB" w:rsidRPr="00CF0475">
        <w:rPr>
          <w:rFonts w:ascii="Angsana New" w:hAnsi="Angsana New"/>
          <w:i/>
          <w:iCs/>
          <w:sz w:val="30"/>
          <w:szCs w:val="30"/>
        </w:rPr>
        <w:t xml:space="preserve">: </w:t>
      </w:r>
      <w:r w:rsidR="003930BB" w:rsidRPr="00CF0475">
        <w:rPr>
          <w:rFonts w:ascii="Angsana New" w:hAnsi="Angsana New" w:hint="cs"/>
          <w:i/>
          <w:iCs/>
          <w:sz w:val="30"/>
          <w:szCs w:val="30"/>
          <w:cs/>
        </w:rPr>
        <w:t>2.9 ล้านบาท และ 2.0 ล้านบาท)</w:t>
      </w:r>
      <w:r w:rsidRPr="00CF0475">
        <w:rPr>
          <w:rFonts w:ascii="Angsana New" w:hAnsi="Angsana New" w:hint="cs"/>
          <w:sz w:val="30"/>
          <w:szCs w:val="30"/>
          <w:cs/>
        </w:rPr>
        <w:t xml:space="preserve"> เนื่องจากบริษัท</w:t>
      </w:r>
      <w:r w:rsidRPr="00CF0475">
        <w:rPr>
          <w:rFonts w:ascii="Angsana New" w:hAnsi="Angsana New"/>
          <w:sz w:val="30"/>
          <w:szCs w:val="30"/>
          <w:cs/>
        </w:rPr>
        <w:t>ยังคงมีขาดทุนทางภาษี</w:t>
      </w:r>
      <w:r w:rsidRPr="00CF0475">
        <w:rPr>
          <w:rFonts w:ascii="Angsana New" w:hAnsi="Angsana New" w:hint="cs"/>
          <w:sz w:val="30"/>
          <w:szCs w:val="30"/>
          <w:cs/>
        </w:rPr>
        <w:t>สะสม</w:t>
      </w:r>
    </w:p>
    <w:p w14:paraId="1D65AD66" w14:textId="77777777" w:rsidR="00760FB7" w:rsidRPr="00913A42" w:rsidRDefault="00DA71CB" w:rsidP="00913A42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p w14:paraId="60B9E38A" w14:textId="77777777" w:rsidR="00714C91" w:rsidRDefault="00714C91" w:rsidP="00714C9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3" w:type="dxa"/>
        <w:tblInd w:w="450" w:type="dxa"/>
        <w:tblLook w:val="01E0" w:firstRow="1" w:lastRow="1" w:firstColumn="1" w:lastColumn="1" w:noHBand="0" w:noVBand="0"/>
      </w:tblPr>
      <w:tblGrid>
        <w:gridCol w:w="4230"/>
        <w:gridCol w:w="1113"/>
        <w:gridCol w:w="269"/>
        <w:gridCol w:w="1081"/>
        <w:gridCol w:w="270"/>
        <w:gridCol w:w="1080"/>
        <w:gridCol w:w="270"/>
        <w:gridCol w:w="1080"/>
      </w:tblGrid>
      <w:tr w:rsidR="00642205" w:rsidRPr="00642205" w14:paraId="6F5971CD" w14:textId="77777777" w:rsidTr="00642205">
        <w:trPr>
          <w:tblHeader/>
        </w:trPr>
        <w:tc>
          <w:tcPr>
            <w:tcW w:w="4230" w:type="dxa"/>
          </w:tcPr>
          <w:p w14:paraId="565B1BE5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0049F637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773D2D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72ACBB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205" w:rsidRPr="00642205" w14:paraId="25B247DF" w14:textId="77777777" w:rsidTr="00642205">
        <w:trPr>
          <w:tblHeader/>
        </w:trPr>
        <w:tc>
          <w:tcPr>
            <w:tcW w:w="4230" w:type="dxa"/>
          </w:tcPr>
          <w:p w14:paraId="556FA694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37566531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14:paraId="0874D216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4AC3BD6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E8029CD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5D08BFD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5C97660A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3274A9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42205" w:rsidRPr="00642205" w14:paraId="0A50886E" w14:textId="77777777" w:rsidTr="00642205">
        <w:trPr>
          <w:tblHeader/>
        </w:trPr>
        <w:tc>
          <w:tcPr>
            <w:tcW w:w="4230" w:type="dxa"/>
          </w:tcPr>
          <w:p w14:paraId="437BECA2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0431ECA7" w14:textId="18F9C132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CF047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422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="0030287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/ พันหุ้น</w:t>
            </w:r>
            <w:r w:rsidRPr="006422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42205" w:rsidRPr="00642205" w14:paraId="6DB1B482" w14:textId="77777777" w:rsidTr="00642205">
        <w:tc>
          <w:tcPr>
            <w:tcW w:w="4230" w:type="dxa"/>
          </w:tcPr>
          <w:p w14:paraId="4E8E9B8F" w14:textId="22CC49BD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FF28E3F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vAlign w:val="bottom"/>
          </w:tcPr>
          <w:p w14:paraId="2747E3CD" w14:textId="77777777" w:rsidR="00642205" w:rsidRPr="00642205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FAEBF1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43A466E" w14:textId="77777777" w:rsidR="00642205" w:rsidRPr="00642205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CC78C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701AAE" w14:textId="77777777" w:rsidR="00642205" w:rsidRPr="00642205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C505E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63E0BF" w14:textId="77777777" w:rsidR="00642205" w:rsidRPr="00642205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205" w:rsidRPr="00642205" w14:paraId="79ADB63B" w14:textId="77777777" w:rsidTr="00642205">
        <w:tc>
          <w:tcPr>
            <w:tcW w:w="4230" w:type="dxa"/>
          </w:tcPr>
          <w:p w14:paraId="5566D71C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5573EFC" w14:textId="3DCC8C60" w:rsidR="00642205" w:rsidRPr="00CF0475" w:rsidRDefault="00CF047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04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40</w:t>
            </w:r>
            <w:r w:rsidR="00F47C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3,063</w:t>
            </w:r>
          </w:p>
        </w:tc>
        <w:tc>
          <w:tcPr>
            <w:tcW w:w="269" w:type="dxa"/>
          </w:tcPr>
          <w:p w14:paraId="5F184660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4150C23E" w14:textId="77777777" w:rsid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38978B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551</w:t>
            </w:r>
          </w:p>
        </w:tc>
        <w:tc>
          <w:tcPr>
            <w:tcW w:w="270" w:type="dxa"/>
          </w:tcPr>
          <w:p w14:paraId="601A9339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8EE8D7" w14:textId="77777777" w:rsid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8778F7" w14:textId="77777777" w:rsidR="00BF5DEB" w:rsidRPr="00D533B8" w:rsidRDefault="00BF5DEB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418,895</w:t>
            </w:r>
          </w:p>
        </w:tc>
        <w:tc>
          <w:tcPr>
            <w:tcW w:w="270" w:type="dxa"/>
          </w:tcPr>
          <w:p w14:paraId="5F38751E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F1F47D" w14:textId="77777777" w:rsid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3D2B2A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264</w:t>
            </w:r>
          </w:p>
        </w:tc>
      </w:tr>
      <w:tr w:rsidR="00642205" w:rsidRPr="00642205" w14:paraId="2B50E027" w14:textId="77777777" w:rsidTr="00642205">
        <w:tc>
          <w:tcPr>
            <w:tcW w:w="4230" w:type="dxa"/>
          </w:tcPr>
          <w:p w14:paraId="1834FCAF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3CE73CE" w14:textId="77777777" w:rsidR="00642205" w:rsidRPr="00CF047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23D8272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CC23CBB" w14:textId="77777777" w:rsidR="00642205" w:rsidRPr="0064220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A0D2A8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EBE79A2" w14:textId="77777777" w:rsidR="00642205" w:rsidRPr="0064220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4D0669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1FB935C" w14:textId="77777777" w:rsidR="00642205" w:rsidRPr="0064220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42205" w:rsidRPr="00642205" w14:paraId="3E797CAE" w14:textId="77777777" w:rsidTr="00C02F97">
        <w:tc>
          <w:tcPr>
            <w:tcW w:w="4230" w:type="dxa"/>
            <w:shd w:val="clear" w:color="auto" w:fill="auto"/>
          </w:tcPr>
          <w:p w14:paraId="58B406B2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D71B2EF" w14:textId="0A2D5372" w:rsidR="00642205" w:rsidRPr="00CF0475" w:rsidRDefault="00CF047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F47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3,063</w:t>
            </w:r>
          </w:p>
        </w:tc>
        <w:tc>
          <w:tcPr>
            <w:tcW w:w="269" w:type="dxa"/>
          </w:tcPr>
          <w:p w14:paraId="5DEA2D40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BD6D374" w14:textId="77777777" w:rsid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7AF5DC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551</w:t>
            </w:r>
          </w:p>
        </w:tc>
        <w:tc>
          <w:tcPr>
            <w:tcW w:w="270" w:type="dxa"/>
          </w:tcPr>
          <w:p w14:paraId="3736E857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7C2F57" w14:textId="77777777" w:rsid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30FF5C" w14:textId="77777777" w:rsidR="00BF5DEB" w:rsidRPr="00D533B8" w:rsidRDefault="00BF5DEB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418,895</w:t>
            </w:r>
          </w:p>
        </w:tc>
        <w:tc>
          <w:tcPr>
            <w:tcW w:w="270" w:type="dxa"/>
          </w:tcPr>
          <w:p w14:paraId="3DC155B2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016F5F" w14:textId="77777777" w:rsid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1A63F4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264</w:t>
            </w:r>
          </w:p>
        </w:tc>
      </w:tr>
      <w:tr w:rsidR="00642205" w:rsidRPr="00642205" w14:paraId="4297F4D0" w14:textId="77777777" w:rsidTr="00642205">
        <w:tc>
          <w:tcPr>
            <w:tcW w:w="4230" w:type="dxa"/>
          </w:tcPr>
          <w:p w14:paraId="55B0EE8F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FBCCB7F" w14:textId="77777777" w:rsidR="00642205" w:rsidRPr="0064220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D7C864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92F648A" w14:textId="77777777" w:rsidR="00642205" w:rsidRPr="0064220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0F587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47E508" w14:textId="77777777" w:rsidR="00642205" w:rsidRPr="0064220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A2518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DDE49C" w14:textId="77777777" w:rsidR="00642205" w:rsidRPr="0064220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205" w:rsidRPr="00642205" w14:paraId="1C5D3B94" w14:textId="77777777" w:rsidTr="00642205">
        <w:tc>
          <w:tcPr>
            <w:tcW w:w="4230" w:type="dxa"/>
          </w:tcPr>
          <w:p w14:paraId="5A97959F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0453C83C" w14:textId="77777777" w:rsidR="00642205" w:rsidRPr="0064220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D35669D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4AE4D15" w14:textId="77777777" w:rsidR="00642205" w:rsidRPr="0064220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FF35F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B86E0F" w14:textId="77777777" w:rsidR="00642205" w:rsidRPr="0064220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31A87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FD8827" w14:textId="77777777" w:rsidR="00642205" w:rsidRPr="00642205" w:rsidRDefault="00642205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205" w:rsidRPr="00642205" w14:paraId="27E1E402" w14:textId="77777777" w:rsidTr="00C02F97">
        <w:tc>
          <w:tcPr>
            <w:tcW w:w="4230" w:type="dxa"/>
            <w:vAlign w:val="bottom"/>
          </w:tcPr>
          <w:p w14:paraId="3FC35676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20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113" w:type="dxa"/>
            <w:vAlign w:val="bottom"/>
          </w:tcPr>
          <w:p w14:paraId="43D8C176" w14:textId="77777777" w:rsidR="00642205" w:rsidRPr="00642205" w:rsidRDefault="00BF5DEB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304,368</w:t>
            </w:r>
          </w:p>
        </w:tc>
        <w:tc>
          <w:tcPr>
            <w:tcW w:w="269" w:type="dxa"/>
          </w:tcPr>
          <w:p w14:paraId="6D82A87A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48863DA4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303,080</w:t>
            </w:r>
          </w:p>
        </w:tc>
        <w:tc>
          <w:tcPr>
            <w:tcW w:w="270" w:type="dxa"/>
          </w:tcPr>
          <w:p w14:paraId="60F79704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95783" w14:textId="77777777" w:rsidR="00642205" w:rsidRPr="00D533B8" w:rsidRDefault="00BF5DEB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304,368</w:t>
            </w:r>
          </w:p>
        </w:tc>
        <w:tc>
          <w:tcPr>
            <w:tcW w:w="270" w:type="dxa"/>
          </w:tcPr>
          <w:p w14:paraId="054EF504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A4550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303,080</w:t>
            </w:r>
          </w:p>
        </w:tc>
      </w:tr>
      <w:tr w:rsidR="00642205" w:rsidRPr="00642205" w14:paraId="53A52FBF" w14:textId="77777777" w:rsidTr="00F46A2F">
        <w:tc>
          <w:tcPr>
            <w:tcW w:w="4230" w:type="dxa"/>
            <w:shd w:val="clear" w:color="auto" w:fill="auto"/>
          </w:tcPr>
          <w:p w14:paraId="1FF4E151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64220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074A9EF" w14:textId="77777777" w:rsidR="00642205" w:rsidRPr="00642205" w:rsidRDefault="00BF5DEB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66A7F091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3C4D419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1,253</w:t>
            </w:r>
          </w:p>
        </w:tc>
        <w:tc>
          <w:tcPr>
            <w:tcW w:w="270" w:type="dxa"/>
          </w:tcPr>
          <w:p w14:paraId="4109B2BA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A55C6" w14:textId="77777777" w:rsidR="00642205" w:rsidRPr="00D533B8" w:rsidRDefault="00BF5DEB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595C5B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38D737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1,253</w:t>
            </w:r>
          </w:p>
        </w:tc>
      </w:tr>
      <w:tr w:rsidR="00642205" w:rsidRPr="00642205" w14:paraId="156A2FB9" w14:textId="77777777" w:rsidTr="00F46A2F">
        <w:tc>
          <w:tcPr>
            <w:tcW w:w="4230" w:type="dxa"/>
          </w:tcPr>
          <w:p w14:paraId="03259944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475883D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87164" w14:textId="77777777" w:rsidR="00642205" w:rsidRPr="00BF5DEB" w:rsidRDefault="00BF5DEB" w:rsidP="006422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D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304,373</w:t>
            </w:r>
          </w:p>
        </w:tc>
        <w:tc>
          <w:tcPr>
            <w:tcW w:w="269" w:type="dxa"/>
          </w:tcPr>
          <w:p w14:paraId="4522E304" w14:textId="77777777" w:rsidR="00642205" w:rsidRP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66BFA8D" w14:textId="77777777" w:rsid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77D4DA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304,333</w:t>
            </w:r>
          </w:p>
        </w:tc>
        <w:tc>
          <w:tcPr>
            <w:tcW w:w="270" w:type="dxa"/>
          </w:tcPr>
          <w:p w14:paraId="2B2DA309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46312" w14:textId="77777777" w:rsid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E95200" w14:textId="77777777" w:rsidR="00BF5DEB" w:rsidRPr="00D533B8" w:rsidRDefault="00BF5DEB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304,373</w:t>
            </w:r>
          </w:p>
        </w:tc>
        <w:tc>
          <w:tcPr>
            <w:tcW w:w="270" w:type="dxa"/>
          </w:tcPr>
          <w:p w14:paraId="17FBA723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47BB17" w14:textId="77777777" w:rsidR="00642205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E11EDF" w14:textId="77777777" w:rsidR="00642205" w:rsidRPr="00D533B8" w:rsidRDefault="00642205" w:rsidP="006422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304,333</w:t>
            </w:r>
          </w:p>
        </w:tc>
      </w:tr>
      <w:tr w:rsidR="00010418" w:rsidRPr="00642205" w14:paraId="53F7E50C" w14:textId="77777777" w:rsidTr="00F46A2F">
        <w:tc>
          <w:tcPr>
            <w:tcW w:w="4230" w:type="dxa"/>
          </w:tcPr>
          <w:p w14:paraId="275565BA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22C585B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464EFC" w14:textId="77777777" w:rsidR="00010418" w:rsidRPr="00F32805" w:rsidRDefault="00F32805" w:rsidP="000104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304,373</w:t>
            </w:r>
          </w:p>
        </w:tc>
        <w:tc>
          <w:tcPr>
            <w:tcW w:w="269" w:type="dxa"/>
          </w:tcPr>
          <w:p w14:paraId="0650EEAB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69E0D6C8" w14:textId="77777777" w:rsidR="0001041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19CAD7D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304,333</w:t>
            </w:r>
          </w:p>
        </w:tc>
        <w:tc>
          <w:tcPr>
            <w:tcW w:w="270" w:type="dxa"/>
          </w:tcPr>
          <w:p w14:paraId="22B897C3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EA2D75A" w14:textId="77777777" w:rsidR="0001041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2C646B" w14:textId="77777777" w:rsidR="00BF5DEB" w:rsidRPr="00D533B8" w:rsidRDefault="00BF5DEB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304,373</w:t>
            </w:r>
          </w:p>
        </w:tc>
        <w:tc>
          <w:tcPr>
            <w:tcW w:w="270" w:type="dxa"/>
          </w:tcPr>
          <w:p w14:paraId="0A155D14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0A07392" w14:textId="77777777" w:rsidR="0001041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7EA7CA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304,333</w:t>
            </w:r>
          </w:p>
        </w:tc>
      </w:tr>
      <w:tr w:rsidR="00010418" w:rsidRPr="00642205" w14:paraId="7FC0DCB4" w14:textId="77777777" w:rsidTr="00642205">
        <w:tc>
          <w:tcPr>
            <w:tcW w:w="4230" w:type="dxa"/>
          </w:tcPr>
          <w:p w14:paraId="681AD014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7AD7D7C" w14:textId="77777777" w:rsidR="00010418" w:rsidRPr="00642205" w:rsidRDefault="00010418" w:rsidP="000104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B3DF4F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08A8455" w14:textId="77777777" w:rsidR="00010418" w:rsidRPr="00642205" w:rsidRDefault="00010418" w:rsidP="000104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39848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F5CF1B" w14:textId="77777777" w:rsidR="00010418" w:rsidRPr="00642205" w:rsidRDefault="00010418" w:rsidP="000104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72D8D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3B65E6" w14:textId="77777777" w:rsidR="00010418" w:rsidRPr="00642205" w:rsidRDefault="00010418" w:rsidP="000104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18" w:rsidRPr="00642205" w14:paraId="621061C8" w14:textId="77777777" w:rsidTr="00C02F97">
        <w:tc>
          <w:tcPr>
            <w:tcW w:w="4230" w:type="dxa"/>
          </w:tcPr>
          <w:p w14:paraId="24DFCF6B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924F03F" w14:textId="3E5EE1BA" w:rsidR="00010418" w:rsidRPr="00CF0475" w:rsidRDefault="00CF0475" w:rsidP="000104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1.32</w:t>
            </w:r>
          </w:p>
        </w:tc>
        <w:tc>
          <w:tcPr>
            <w:tcW w:w="269" w:type="dxa"/>
          </w:tcPr>
          <w:p w14:paraId="59217973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43D2570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1.16</w:t>
            </w:r>
          </w:p>
        </w:tc>
        <w:tc>
          <w:tcPr>
            <w:tcW w:w="270" w:type="dxa"/>
            <w:vAlign w:val="bottom"/>
          </w:tcPr>
          <w:p w14:paraId="68D232C5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F29DC9" w14:textId="77777777" w:rsidR="00010418" w:rsidRPr="00D533B8" w:rsidRDefault="00BF5DEB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1.38</w:t>
            </w:r>
          </w:p>
        </w:tc>
        <w:tc>
          <w:tcPr>
            <w:tcW w:w="270" w:type="dxa"/>
            <w:vAlign w:val="bottom"/>
          </w:tcPr>
          <w:p w14:paraId="109C0948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1CB9CA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1.10</w:t>
            </w:r>
          </w:p>
        </w:tc>
      </w:tr>
      <w:tr w:rsidR="00010418" w:rsidRPr="00642205" w14:paraId="1A002EC3" w14:textId="77777777" w:rsidTr="00642205">
        <w:tc>
          <w:tcPr>
            <w:tcW w:w="4230" w:type="dxa"/>
          </w:tcPr>
          <w:p w14:paraId="298428F9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E24A0D6" w14:textId="77777777" w:rsidR="00010418" w:rsidRPr="00CF0475" w:rsidRDefault="00010418" w:rsidP="000104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E3B1D69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CE44605" w14:textId="77777777" w:rsidR="00010418" w:rsidRPr="00642205" w:rsidRDefault="00010418" w:rsidP="000104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F17D8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226DD8" w14:textId="77777777" w:rsidR="00010418" w:rsidRPr="00642205" w:rsidRDefault="00010418" w:rsidP="000104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CD009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825B792" w14:textId="77777777" w:rsidR="00010418" w:rsidRPr="00642205" w:rsidRDefault="00010418" w:rsidP="000104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18" w:rsidRPr="00642205" w14:paraId="60A00E07" w14:textId="77777777" w:rsidTr="00C02F97">
        <w:tc>
          <w:tcPr>
            <w:tcW w:w="4230" w:type="dxa"/>
          </w:tcPr>
          <w:p w14:paraId="140EB6B3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383ABED" w14:textId="3322B59B" w:rsidR="00010418" w:rsidRPr="00CF0475" w:rsidRDefault="00CF0475" w:rsidP="000104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1.32</w:t>
            </w:r>
          </w:p>
        </w:tc>
        <w:tc>
          <w:tcPr>
            <w:tcW w:w="269" w:type="dxa"/>
          </w:tcPr>
          <w:p w14:paraId="3D674DBB" w14:textId="77777777" w:rsidR="00010418" w:rsidRPr="00642205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F1DE656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1.16</w:t>
            </w:r>
          </w:p>
        </w:tc>
        <w:tc>
          <w:tcPr>
            <w:tcW w:w="270" w:type="dxa"/>
            <w:vAlign w:val="bottom"/>
          </w:tcPr>
          <w:p w14:paraId="791A3E31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D0CC8B" w14:textId="77777777" w:rsidR="00010418" w:rsidRPr="00D533B8" w:rsidRDefault="00BF5DEB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1.38</w:t>
            </w:r>
          </w:p>
        </w:tc>
        <w:tc>
          <w:tcPr>
            <w:tcW w:w="270" w:type="dxa"/>
            <w:vAlign w:val="bottom"/>
          </w:tcPr>
          <w:p w14:paraId="2B43DC52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67F7F3" w14:textId="77777777" w:rsidR="00010418" w:rsidRPr="00D533B8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1.10</w:t>
            </w:r>
          </w:p>
        </w:tc>
      </w:tr>
    </w:tbl>
    <w:p w14:paraId="7746F9D5" w14:textId="77777777" w:rsidR="00642205" w:rsidRDefault="00642205" w:rsidP="00714C9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8EB51AB" w14:textId="77777777" w:rsidR="00DD54C6" w:rsidRDefault="00010418" w:rsidP="0022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0475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DD54C6" w:rsidRPr="00CF047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54C6" w:rsidRPr="00CF0475">
        <w:rPr>
          <w:rFonts w:asciiTheme="majorBidi" w:hAnsiTheme="majorBidi" w:cstheme="majorBidi"/>
          <w:sz w:val="30"/>
          <w:szCs w:val="30"/>
        </w:rPr>
        <w:t xml:space="preserve">31 </w:t>
      </w:r>
      <w:r w:rsidR="00DD54C6" w:rsidRPr="00CF047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D54C6" w:rsidRPr="00CF0475">
        <w:rPr>
          <w:rFonts w:asciiTheme="majorBidi" w:hAnsiTheme="majorBidi" w:cstheme="majorBidi"/>
          <w:sz w:val="30"/>
          <w:szCs w:val="30"/>
        </w:rPr>
        <w:t xml:space="preserve"> 2561</w:t>
      </w:r>
      <w:r w:rsidR="00F32805" w:rsidRPr="00CF0475">
        <w:rPr>
          <w:rFonts w:asciiTheme="majorBidi" w:hAnsiTheme="majorBidi" w:cstheme="majorBidi"/>
          <w:sz w:val="30"/>
          <w:szCs w:val="30"/>
        </w:rPr>
        <w:t xml:space="preserve"> </w:t>
      </w:r>
      <w:r w:rsidR="00F32805" w:rsidRPr="00CF047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32805" w:rsidRPr="00CF0475">
        <w:rPr>
          <w:rFonts w:asciiTheme="majorBidi" w:hAnsiTheme="majorBidi" w:cstheme="majorBidi"/>
          <w:sz w:val="30"/>
          <w:szCs w:val="30"/>
        </w:rPr>
        <w:t>2562</w:t>
      </w:r>
      <w:r w:rsidR="00DD54C6" w:rsidRPr="00CF0475">
        <w:rPr>
          <w:rFonts w:asciiTheme="majorBidi" w:hAnsiTheme="majorBidi" w:cstheme="majorBidi"/>
          <w:sz w:val="30"/>
          <w:szCs w:val="30"/>
          <w:cs/>
        </w:rPr>
        <w:t xml:space="preserve"> ผลกระทบจากการออกสิทธิที่จะเลือกซื้อหุ้น</w:t>
      </w:r>
      <w:r w:rsidRPr="00CF0475">
        <w:rPr>
          <w:rFonts w:asciiTheme="majorBidi" w:hAnsiTheme="majorBidi" w:cstheme="majorBidi"/>
          <w:sz w:val="30"/>
          <w:szCs w:val="30"/>
          <w:cs/>
        </w:rPr>
        <w:t>ไม่ได้รวมอยู่ในการคำนวณจำนวนหุ้นสามัญถัวเฉลี่ยถ่วงน้ำหนัก (ปรับลด) เนื่องจากตราสารดังกล่าวทำให้ผลกระทบกำไรต่อหุ้นปรับเพิ่ม</w:t>
      </w:r>
    </w:p>
    <w:p w14:paraId="76A8FF89" w14:textId="77777777" w:rsidR="00010418" w:rsidRDefault="00010418" w:rsidP="0022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6012B2" w14:textId="77777777" w:rsidR="00010418" w:rsidRDefault="0001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CBA0E1C" w14:textId="77777777" w:rsidR="00147715" w:rsidRPr="00F646F5" w:rsidRDefault="005E4B54" w:rsidP="00F646F5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F646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28BBFAAD" w14:textId="77777777" w:rsidR="00B527EC" w:rsidRDefault="00B527EC" w:rsidP="00B5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8C82A8" w14:textId="77777777" w:rsidR="00010418" w:rsidRPr="00010418" w:rsidRDefault="00010418" w:rsidP="0001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0418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F7D4FA1" w14:textId="77777777" w:rsidR="00010418" w:rsidRDefault="00010418" w:rsidP="00B5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880"/>
        <w:gridCol w:w="1890"/>
        <w:gridCol w:w="1710"/>
        <w:gridCol w:w="1278"/>
        <w:gridCol w:w="236"/>
        <w:gridCol w:w="1294"/>
      </w:tblGrid>
      <w:tr w:rsidR="00010418" w:rsidRPr="001C72CB" w14:paraId="13A54F00" w14:textId="77777777" w:rsidTr="00C02F97">
        <w:tc>
          <w:tcPr>
            <w:tcW w:w="2880" w:type="dxa"/>
            <w:shd w:val="clear" w:color="auto" w:fill="auto"/>
            <w:vAlign w:val="bottom"/>
          </w:tcPr>
          <w:p w14:paraId="0564C336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5A19B81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D74FC6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61C2358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84943A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093743D3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31A575" w14:textId="77777777" w:rsidR="00010418" w:rsidRPr="00432645" w:rsidDel="00D43E7A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10418" w:rsidRPr="001C72CB" w14:paraId="2BF167FA" w14:textId="77777777" w:rsidTr="00C02F97">
        <w:tc>
          <w:tcPr>
            <w:tcW w:w="2880" w:type="dxa"/>
            <w:shd w:val="clear" w:color="auto" w:fill="auto"/>
          </w:tcPr>
          <w:p w14:paraId="47D47024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BDEF74F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3C2708E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564F625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0D4394FA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4B702C0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418" w:rsidRPr="001C72CB" w14:paraId="30B8912F" w14:textId="77777777" w:rsidTr="00010418">
        <w:tc>
          <w:tcPr>
            <w:tcW w:w="2880" w:type="dxa"/>
            <w:shd w:val="clear" w:color="auto" w:fill="auto"/>
          </w:tcPr>
          <w:p w14:paraId="672EAEC5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04F3AA50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2D98460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DB80B07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8BCF34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698D88F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418" w:rsidRPr="001C72CB" w14:paraId="3B3118CE" w14:textId="77777777" w:rsidTr="00010418">
        <w:tc>
          <w:tcPr>
            <w:tcW w:w="2880" w:type="dxa"/>
            <w:shd w:val="clear" w:color="auto" w:fill="auto"/>
          </w:tcPr>
          <w:p w14:paraId="33A68A7F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171BFC7C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1F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27B1EC6D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1F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6FC7E118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/>
                <w:sz w:val="30"/>
                <w:szCs w:val="30"/>
              </w:rPr>
              <w:t>0.66</w:t>
            </w:r>
          </w:p>
        </w:tc>
        <w:tc>
          <w:tcPr>
            <w:tcW w:w="236" w:type="dxa"/>
            <w:shd w:val="clear" w:color="auto" w:fill="auto"/>
          </w:tcPr>
          <w:p w14:paraId="62134B34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193902E7" w14:textId="77777777" w:rsidR="00010418" w:rsidRPr="00B41FFE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/>
                <w:sz w:val="30"/>
                <w:szCs w:val="30"/>
              </w:rPr>
              <w:t>200,83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10418" w:rsidRPr="004A521C" w14:paraId="32F030ED" w14:textId="77777777" w:rsidTr="00010418">
        <w:tc>
          <w:tcPr>
            <w:tcW w:w="2880" w:type="dxa"/>
            <w:shd w:val="clear" w:color="auto" w:fill="auto"/>
          </w:tcPr>
          <w:p w14:paraId="65917C36" w14:textId="77777777" w:rsidR="00010418" w:rsidRPr="004A521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9571A9B" w14:textId="77777777" w:rsidR="00010418" w:rsidRPr="004A521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3DA470DE" w14:textId="77777777" w:rsidR="00010418" w:rsidRPr="004A521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688AD634" w14:textId="77777777" w:rsidR="00010418" w:rsidRPr="004A521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4875C3" w14:textId="77777777" w:rsidR="00010418" w:rsidRPr="004A521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3DA90C2" w14:textId="77777777" w:rsidR="00010418" w:rsidRPr="004A521C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0418" w:rsidRPr="001C72CB" w14:paraId="3A7372BD" w14:textId="77777777" w:rsidTr="00010418">
        <w:tc>
          <w:tcPr>
            <w:tcW w:w="2880" w:type="dxa"/>
            <w:shd w:val="clear" w:color="auto" w:fill="auto"/>
          </w:tcPr>
          <w:p w14:paraId="4391D4C1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14:paraId="4C9BD617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171125D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9DA43BD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658E38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40DA4AE" w14:textId="77777777" w:rsidR="00010418" w:rsidRPr="00B41FFE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418" w:rsidRPr="001C72CB" w14:paraId="724C70E5" w14:textId="77777777" w:rsidTr="00010418">
        <w:tc>
          <w:tcPr>
            <w:tcW w:w="2880" w:type="dxa"/>
            <w:shd w:val="clear" w:color="auto" w:fill="auto"/>
          </w:tcPr>
          <w:p w14:paraId="7A059A18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43F577F7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B41F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1F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3B081247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1F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FB1F593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0.69</w:t>
            </w:r>
          </w:p>
        </w:tc>
        <w:tc>
          <w:tcPr>
            <w:tcW w:w="236" w:type="dxa"/>
            <w:shd w:val="clear" w:color="auto" w:fill="auto"/>
          </w:tcPr>
          <w:p w14:paraId="2926E2B1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53D3756B" w14:textId="216EB6D8" w:rsidR="00010418" w:rsidRPr="00B41FFE" w:rsidRDefault="00010418" w:rsidP="0001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/>
                <w:sz w:val="30"/>
                <w:szCs w:val="30"/>
              </w:rPr>
              <w:t>2</w:t>
            </w:r>
            <w:r w:rsidR="00CF0475">
              <w:rPr>
                <w:rFonts w:ascii="Angsana New" w:hAnsi="Angsana New"/>
                <w:sz w:val="30"/>
                <w:szCs w:val="30"/>
              </w:rPr>
              <w:t>1</w:t>
            </w:r>
            <w:r w:rsidRPr="00B41FFE">
              <w:rPr>
                <w:rFonts w:ascii="Angsana New" w:hAnsi="Angsana New"/>
                <w:sz w:val="30"/>
                <w:szCs w:val="30"/>
              </w:rPr>
              <w:t>0,</w:t>
            </w:r>
            <w:r>
              <w:rPr>
                <w:rFonts w:ascii="Angsana New" w:hAnsi="Angsana New"/>
                <w:sz w:val="30"/>
                <w:szCs w:val="30"/>
              </w:rPr>
              <w:t>014</w:t>
            </w:r>
          </w:p>
        </w:tc>
      </w:tr>
    </w:tbl>
    <w:p w14:paraId="7993F806" w14:textId="77777777" w:rsidR="00010418" w:rsidRPr="00D533B8" w:rsidRDefault="00010418" w:rsidP="00B5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C9F01AE" w14:textId="77777777" w:rsidR="00760FB7" w:rsidRPr="00F646F5" w:rsidRDefault="005B3B34" w:rsidP="00F646F5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646F5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3B1041A9" w14:textId="77777777" w:rsidR="00EC5A78" w:rsidRPr="00DD54C6" w:rsidRDefault="00EC5A78" w:rsidP="00EB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9B3B4E0" w14:textId="77777777" w:rsidR="00EC5A78" w:rsidRPr="00F646F5" w:rsidRDefault="00EB1A70" w:rsidP="00F646F5">
      <w:pPr>
        <w:pStyle w:val="Heading2"/>
        <w:ind w:left="540"/>
        <w:rPr>
          <w:rFonts w:ascii="Angsana New" w:hAnsi="Angsana New"/>
          <w:i/>
          <w:iCs/>
          <w:sz w:val="30"/>
          <w:szCs w:val="30"/>
        </w:rPr>
      </w:pPr>
      <w:r w:rsidRPr="00F646F5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E2EF653" w14:textId="77777777" w:rsidR="00BF46A4" w:rsidRPr="00DD54C6" w:rsidRDefault="00BF46A4" w:rsidP="00BF4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AACBF38" w14:textId="77777777" w:rsidR="004221A5" w:rsidRPr="00D533B8" w:rsidRDefault="00EB1A70" w:rsidP="00BF4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533B8">
        <w:rPr>
          <w:rFonts w:ascii="Angsana New" w:hAnsi="Angsana New"/>
          <w:b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0030A4EF" w14:textId="77777777" w:rsidR="00DD54C6" w:rsidRPr="00DD607C" w:rsidRDefault="00DD54C6" w:rsidP="00422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5341347" w14:textId="77777777" w:rsidR="004221A5" w:rsidRPr="00F646F5" w:rsidRDefault="004221A5" w:rsidP="00F646F5">
      <w:pPr>
        <w:pStyle w:val="Heading2"/>
        <w:ind w:left="540"/>
        <w:rPr>
          <w:rFonts w:ascii="Angsana New" w:hAnsi="Angsana New"/>
          <w:i/>
          <w:iCs/>
          <w:sz w:val="30"/>
          <w:szCs w:val="30"/>
        </w:rPr>
      </w:pPr>
      <w:r w:rsidRPr="00F646F5">
        <w:rPr>
          <w:rFonts w:ascii="Angsana New" w:hAnsi="Angsana New"/>
          <w:i/>
          <w:iCs/>
          <w:sz w:val="30"/>
          <w:szCs w:val="30"/>
          <w:cs/>
        </w:rPr>
        <w:t>การบริหารจัดการทุน</w:t>
      </w:r>
    </w:p>
    <w:p w14:paraId="19D47C50" w14:textId="77777777" w:rsidR="004221A5" w:rsidRPr="00D533B8" w:rsidRDefault="004221A5" w:rsidP="00174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D54C6">
        <w:rPr>
          <w:rFonts w:ascii="Angsana New" w:hAnsi="Angsana New"/>
          <w:sz w:val="28"/>
          <w:szCs w:val="28"/>
          <w:cs/>
        </w:rPr>
        <w:br/>
      </w:r>
      <w:r w:rsidR="00B527EC" w:rsidRPr="00D533B8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</w:t>
      </w:r>
      <w:r w:rsidRPr="00D533B8">
        <w:rPr>
          <w:rFonts w:ascii="Angsana New" w:hAnsi="Angsana New"/>
          <w:sz w:val="30"/>
          <w:szCs w:val="30"/>
          <w:cs/>
        </w:rPr>
        <w:t>คือการรักษาระดับเงินทุนให้มั่นคงเพื่อรักษา</w:t>
      </w:r>
      <w:r w:rsidR="0007316F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D533B8">
        <w:rPr>
          <w:rFonts w:ascii="Angsana New" w:hAnsi="Angsana New"/>
          <w:sz w:val="30"/>
          <w:szCs w:val="30"/>
          <w:cs/>
        </w:rPr>
        <w:t>น</w:t>
      </w:r>
      <w:r w:rsidR="00174D46" w:rsidRPr="00D533B8">
        <w:rPr>
          <w:rFonts w:ascii="Angsana New" w:hAnsi="Angsana New"/>
          <w:sz w:val="30"/>
          <w:szCs w:val="30"/>
          <w:cs/>
        </w:rPr>
        <w:t xml:space="preserve">ักลงทุน </w:t>
      </w:r>
      <w:r w:rsidR="00B527EC" w:rsidRPr="00D533B8">
        <w:rPr>
          <w:rFonts w:ascii="Angsana New" w:hAnsi="Angsana New"/>
          <w:sz w:val="30"/>
          <w:szCs w:val="30"/>
          <w:cs/>
        </w:rPr>
        <w:t>เจ้าหนี้และ</w:t>
      </w:r>
      <w:r w:rsidRPr="00D533B8">
        <w:rPr>
          <w:rFonts w:ascii="Angsana New" w:hAnsi="Angsana New"/>
          <w:sz w:val="30"/>
          <w:szCs w:val="30"/>
          <w:cs/>
        </w:rPr>
        <w:t>ตลาดและก่อ</w:t>
      </w:r>
      <w:r w:rsidR="00174D46" w:rsidRPr="00D533B8">
        <w:rPr>
          <w:rFonts w:ascii="Angsana New" w:hAnsi="Angsana New"/>
          <w:sz w:val="30"/>
          <w:szCs w:val="30"/>
          <w:cs/>
        </w:rPr>
        <w:t xml:space="preserve">ให้เกิดการพัฒนาของธุรกิจในอนาคต </w:t>
      </w:r>
      <w:r w:rsidRPr="00D533B8">
        <w:rPr>
          <w:rFonts w:ascii="Angsana New" w:hAnsi="Angsana New"/>
          <w:sz w:val="30"/>
          <w:szCs w:val="30"/>
          <w:cs/>
        </w:rPr>
        <w:t>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7B1D20C" w14:textId="77777777" w:rsidR="00AF5156" w:rsidRPr="00DD54C6" w:rsidRDefault="00AF5156" w:rsidP="00422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  <w:highlight w:val="green"/>
        </w:rPr>
      </w:pPr>
    </w:p>
    <w:p w14:paraId="4BD3C6B0" w14:textId="77777777" w:rsidR="00010418" w:rsidRDefault="0001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67A2DD9" w14:textId="77777777" w:rsidR="005B3B34" w:rsidRPr="00F646F5" w:rsidRDefault="00EB1A70" w:rsidP="00F646F5">
      <w:pPr>
        <w:pStyle w:val="Heading2"/>
        <w:ind w:left="540"/>
        <w:rPr>
          <w:rFonts w:ascii="Angsana New" w:hAnsi="Angsana New"/>
          <w:i/>
          <w:iCs/>
          <w:sz w:val="30"/>
          <w:szCs w:val="30"/>
        </w:rPr>
      </w:pPr>
      <w:r w:rsidRPr="00F646F5">
        <w:rPr>
          <w:rFonts w:ascii="Angsana New" w:hAnsi="Angsana New"/>
          <w:i/>
          <w:iCs/>
          <w:sz w:val="30"/>
          <w:szCs w:val="30"/>
          <w:cs/>
        </w:rPr>
        <w:lastRenderedPageBreak/>
        <w:t>ค</w:t>
      </w:r>
      <w:r w:rsidR="005B3B34" w:rsidRPr="00F646F5">
        <w:rPr>
          <w:rFonts w:ascii="Angsana New" w:hAnsi="Angsana New"/>
          <w:i/>
          <w:iCs/>
          <w:sz w:val="30"/>
          <w:szCs w:val="30"/>
          <w:cs/>
        </w:rPr>
        <w:t>วามเสี่ยงจากอัตราดอกเบี้ย</w:t>
      </w:r>
    </w:p>
    <w:p w14:paraId="683DA47D" w14:textId="77777777" w:rsidR="00F56305" w:rsidRPr="00DD54C6" w:rsidRDefault="00F56305" w:rsidP="009A0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1FDC3444" w14:textId="77777777" w:rsidR="009A0854" w:rsidRDefault="009A0854" w:rsidP="009A0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533B8">
        <w:rPr>
          <w:rFonts w:ascii="Angsana New" w:hAnsi="Angsana New"/>
          <w:b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</w:t>
      </w:r>
      <w:r w:rsidRPr="00D533B8">
        <w:rPr>
          <w:rFonts w:ascii="Angsana New" w:hAnsi="Angsana New"/>
          <w:b/>
          <w:sz w:val="30"/>
          <w:szCs w:val="30"/>
        </w:rPr>
        <w:t> </w:t>
      </w:r>
      <w:r w:rsidRPr="00D533B8">
        <w:rPr>
          <w:rFonts w:ascii="Angsana New" w:hAnsi="Angsana New"/>
          <w:b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 เนื่องจากดอกเบี้ยของเงินกู้ยืมส่วนใหญ่มีอัตราลอยตัว กลุ่มบริษัทมีความเสี่ยงด้านอัตราดอกเบี้ยที่เกิดจากเงินกู้ยืม</w:t>
      </w:r>
    </w:p>
    <w:p w14:paraId="5A4617A8" w14:textId="77777777" w:rsidR="002232F0" w:rsidRDefault="002232F0" w:rsidP="00846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13"/>
        <w:gridCol w:w="1037"/>
        <w:gridCol w:w="902"/>
        <w:gridCol w:w="1080"/>
        <w:gridCol w:w="180"/>
        <w:gridCol w:w="1260"/>
        <w:gridCol w:w="180"/>
        <w:gridCol w:w="1170"/>
        <w:gridCol w:w="180"/>
        <w:gridCol w:w="990"/>
      </w:tblGrid>
      <w:tr w:rsidR="00010418" w:rsidRPr="000E7B15" w14:paraId="0212E2D1" w14:textId="77777777" w:rsidTr="00CF0475">
        <w:trPr>
          <w:cantSplit/>
          <w:tblHeader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4E066731" w14:textId="77777777" w:rsidR="00010418" w:rsidRPr="000E7B15" w:rsidRDefault="00010418" w:rsidP="00C02F9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66B19080" w14:textId="77777777" w:rsidR="00010418" w:rsidRPr="000E7B15" w:rsidRDefault="00010418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016633" w14:textId="77777777" w:rsidR="00010418" w:rsidRPr="000E7B15" w:rsidRDefault="00010418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BA9B5A" w14:textId="77777777" w:rsidR="00010418" w:rsidRPr="000E7B15" w:rsidRDefault="00010418" w:rsidP="00C02F9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4EE6A9F4" w14:textId="77777777" w:rsidR="00010418" w:rsidRPr="000E7B15" w:rsidRDefault="00010418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E7B1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F0475" w:rsidRPr="000E7B15" w14:paraId="64E974C7" w14:textId="77777777" w:rsidTr="00CF0475">
        <w:trPr>
          <w:cantSplit/>
          <w:tblHeader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093DE256" w14:textId="77777777" w:rsidR="00CF0475" w:rsidRPr="000E7B15" w:rsidRDefault="00CF0475" w:rsidP="00C02F9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620BA3C" w14:textId="77777777" w:rsidR="00CF0475" w:rsidRPr="000E7B15" w:rsidRDefault="00CF0475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956417" w14:textId="77777777" w:rsidR="00CF0475" w:rsidRPr="000E7B15" w:rsidRDefault="00CF0475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2DAD76" w14:textId="77777777" w:rsidR="00CF0475" w:rsidRPr="000E7B15" w:rsidRDefault="00CF0475" w:rsidP="00C02F9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96438F3" w14:textId="029F3397" w:rsidR="00CF0475" w:rsidRPr="00CF0475" w:rsidRDefault="00CF0475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047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010418" w:rsidRPr="000E7B15" w14:paraId="3908CC8C" w14:textId="77777777" w:rsidTr="00CF0475">
        <w:trPr>
          <w:cantSplit/>
          <w:tblHeader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299411FE" w14:textId="17D00343" w:rsidR="00010418" w:rsidRPr="000E7B15" w:rsidRDefault="00CF0475" w:rsidP="00CF047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0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F0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F0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2" w:type="dxa"/>
          </w:tcPr>
          <w:p w14:paraId="3082FB3E" w14:textId="77777777" w:rsidR="00010418" w:rsidRPr="000E7B15" w:rsidRDefault="00010418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BED4C52" w14:textId="77777777" w:rsidR="00010418" w:rsidRPr="000E7B15" w:rsidRDefault="00010418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4995B49D" w14:textId="77777777" w:rsidR="00010418" w:rsidRPr="000E7B15" w:rsidRDefault="00010418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F3EC82D" w14:textId="77777777" w:rsidR="00010418" w:rsidRPr="000E7B15" w:rsidRDefault="00010418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7692115A" w14:textId="77777777" w:rsidR="00010418" w:rsidRPr="000E7B15" w:rsidRDefault="00010418" w:rsidP="00C02F9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B0B3F0" w14:textId="77777777" w:rsidR="00010418" w:rsidRPr="000E7B15" w:rsidRDefault="00010418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1F3DCFA" w14:textId="77777777" w:rsidR="00010418" w:rsidRPr="000E7B15" w:rsidRDefault="00010418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0E7B1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3710DAF" w14:textId="77777777" w:rsidR="00010418" w:rsidRPr="000E7B15" w:rsidRDefault="00010418" w:rsidP="00C02F9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26A228" w14:textId="77777777" w:rsidR="00010418" w:rsidRPr="000E7B15" w:rsidRDefault="00010418" w:rsidP="00C02F9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0E7B15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E7B1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C27B01E" w14:textId="77777777" w:rsidR="00010418" w:rsidRPr="000E7B15" w:rsidRDefault="00010418" w:rsidP="00C02F9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9C2017" w14:textId="77777777" w:rsidR="00010418" w:rsidRPr="000E7B15" w:rsidRDefault="00010418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87E27E" w14:textId="77777777" w:rsidR="00010418" w:rsidRPr="000E7B15" w:rsidRDefault="00010418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10418" w:rsidRPr="000E7B15" w14:paraId="3DF8BADE" w14:textId="77777777" w:rsidTr="003B6FBD">
        <w:trPr>
          <w:cantSplit/>
          <w:tblHeader/>
        </w:trPr>
        <w:tc>
          <w:tcPr>
            <w:tcW w:w="2113" w:type="dxa"/>
            <w:shd w:val="clear" w:color="auto" w:fill="auto"/>
          </w:tcPr>
          <w:p w14:paraId="219BE95C" w14:textId="77777777" w:rsidR="00010418" w:rsidRPr="000E7B15" w:rsidRDefault="00010418" w:rsidP="00C02F97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7554215F" w14:textId="77777777" w:rsidR="00010418" w:rsidRPr="000E7B15" w:rsidRDefault="00010418" w:rsidP="00C02F97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37912722" w14:textId="77777777" w:rsidR="00010418" w:rsidRPr="000E7B15" w:rsidRDefault="00010418" w:rsidP="00C02F9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97134D" w14:textId="77777777" w:rsidR="00010418" w:rsidRPr="000E7B15" w:rsidRDefault="00010418" w:rsidP="00C02F9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CC438A" w14:textId="77777777" w:rsidR="00010418" w:rsidRPr="000E7B15" w:rsidRDefault="00010418" w:rsidP="00C02F97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43480BC7" w14:textId="77777777" w:rsidR="00010418" w:rsidRPr="000E7B15" w:rsidRDefault="00010418" w:rsidP="00C02F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10418" w:rsidRPr="000E7B15" w14:paraId="6461C512" w14:textId="77777777" w:rsidTr="003B6FBD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A25ADDE" w14:textId="7CAC2338" w:rsidR="00010418" w:rsidRPr="000E7B15" w:rsidRDefault="00010418" w:rsidP="00C02F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7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902" w:type="dxa"/>
          </w:tcPr>
          <w:p w14:paraId="628BE19B" w14:textId="77777777" w:rsidR="00010418" w:rsidRPr="000E7B15" w:rsidRDefault="00010418" w:rsidP="00C02F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5AEDD9" w14:textId="77777777" w:rsidR="00010418" w:rsidRPr="000E7B15" w:rsidRDefault="00010418" w:rsidP="00C02F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635EF2" w14:textId="77777777" w:rsidR="00010418" w:rsidRPr="000E7B15" w:rsidRDefault="00010418" w:rsidP="00C02F9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3E3DD6" w14:textId="77777777" w:rsidR="00010418" w:rsidRPr="000E7B15" w:rsidRDefault="00010418" w:rsidP="00C02F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D6FF01" w14:textId="77777777" w:rsidR="00010418" w:rsidRPr="000E7B15" w:rsidRDefault="00010418" w:rsidP="00C02F9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018F0C" w14:textId="77777777" w:rsidR="00010418" w:rsidRPr="000E7B15" w:rsidRDefault="00010418" w:rsidP="00C02F9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D9965A" w14:textId="77777777" w:rsidR="00010418" w:rsidRPr="000E7B15" w:rsidRDefault="00010418" w:rsidP="00C02F9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69D01D" w14:textId="77777777" w:rsidR="00010418" w:rsidRPr="000E7B15" w:rsidRDefault="00010418" w:rsidP="00C02F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0475" w:rsidRPr="000E7B15" w14:paraId="238E6607" w14:textId="77777777" w:rsidTr="003B6FBD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3488E381" w14:textId="1EF7B6C2" w:rsidR="00CF0475" w:rsidRPr="003B6FBD" w:rsidRDefault="00CF0475" w:rsidP="00CF0475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CF04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02" w:type="dxa"/>
          </w:tcPr>
          <w:p w14:paraId="028CAD59" w14:textId="77777777" w:rsidR="00CF047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E2EEDE" w14:textId="77777777" w:rsidR="00CF047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F2BC0D" w14:textId="77777777" w:rsidR="00CF0475" w:rsidRPr="000E7B15" w:rsidRDefault="00CF0475" w:rsidP="00CF047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2523CE" w14:textId="77777777" w:rsidR="00CF047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DB4A95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C93189" w14:textId="77777777" w:rsidR="00CF0475" w:rsidRDefault="00CF0475" w:rsidP="00CF04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7E34D4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BD7DC2" w14:textId="77777777" w:rsidR="00CF0475" w:rsidRDefault="00CF0475" w:rsidP="00CF04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F0475" w:rsidRPr="000E7B15" w14:paraId="3DE54644" w14:textId="77777777" w:rsidTr="00CF0475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402AE2E8" w14:textId="409D4AA1" w:rsidR="00CF0475" w:rsidRPr="003B6FBD" w:rsidRDefault="00CF0475" w:rsidP="00CF0475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</w:rPr>
              <w:t>เงินกู้ยืมจากบุคคลหรือ</w:t>
            </w:r>
            <w:r w:rsidR="000F0A8E" w:rsidRPr="000E7B15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902" w:type="dxa"/>
          </w:tcPr>
          <w:p w14:paraId="484FBD24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17E645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E9B6E3" w14:textId="77777777" w:rsidR="00CF0475" w:rsidRPr="000E7B15" w:rsidRDefault="00CF0475" w:rsidP="00CF047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1A09CB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F676BA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35B06F" w14:textId="77777777" w:rsidR="00CF0475" w:rsidRPr="000E7B15" w:rsidRDefault="00CF0475" w:rsidP="00CF04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BE7DB3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E8FAAC" w14:textId="77777777" w:rsidR="00CF0475" w:rsidRPr="000E7B15" w:rsidRDefault="00CF0475" w:rsidP="00CF04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F0475" w:rsidRPr="000E7B15" w14:paraId="23BC0E1D" w14:textId="77777777" w:rsidTr="00CF0475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216A0ACA" w14:textId="46F1AD97" w:rsidR="00CF0475" w:rsidRPr="003B6FBD" w:rsidRDefault="00CF0475" w:rsidP="00CF0475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7B1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2" w:type="dxa"/>
          </w:tcPr>
          <w:p w14:paraId="7C2CB215" w14:textId="1E6F384C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59B8D380" w14:textId="2BCF7DD9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  <w:tc>
          <w:tcPr>
            <w:tcW w:w="180" w:type="dxa"/>
            <w:shd w:val="clear" w:color="auto" w:fill="auto"/>
          </w:tcPr>
          <w:p w14:paraId="2296C9B7" w14:textId="77777777" w:rsidR="00CF0475" w:rsidRPr="000E7B15" w:rsidRDefault="00CF0475" w:rsidP="00CF047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DC540C2" w14:textId="521BB730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10,975</w:t>
            </w:r>
          </w:p>
        </w:tc>
        <w:tc>
          <w:tcPr>
            <w:tcW w:w="180" w:type="dxa"/>
            <w:shd w:val="clear" w:color="auto" w:fill="auto"/>
          </w:tcPr>
          <w:p w14:paraId="63520CB2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BDE7AC" w14:textId="0C4F7F9D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6D979C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C5E2B9D" w14:textId="60DF4EF9" w:rsidR="00CF0475" w:rsidRPr="000E7B15" w:rsidRDefault="00CF0475" w:rsidP="00CF04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10,975</w:t>
            </w:r>
          </w:p>
        </w:tc>
      </w:tr>
      <w:tr w:rsidR="00CF0475" w:rsidRPr="000E7B15" w14:paraId="663091D1" w14:textId="77777777" w:rsidTr="00CF0475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5BA1EEC9" w14:textId="77777777" w:rsidR="00CF0475" w:rsidRPr="003B6FBD" w:rsidRDefault="00CF0475" w:rsidP="00CF0475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6E528123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312009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A6F114" w14:textId="77777777" w:rsidR="00CF0475" w:rsidRPr="000E7B15" w:rsidRDefault="00CF0475" w:rsidP="00CF047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87B7730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984E11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4F7D604" w14:textId="77777777" w:rsidR="00CF0475" w:rsidRPr="000E7B15" w:rsidRDefault="00CF0475" w:rsidP="00CF04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DA2A67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69967D1" w14:textId="77777777" w:rsidR="00CF0475" w:rsidRPr="000E7B15" w:rsidRDefault="00CF0475" w:rsidP="00CF04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F0475" w:rsidRPr="000E7B15" w14:paraId="3C80BF1D" w14:textId="77777777" w:rsidTr="003B6FBD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7056F768" w14:textId="467F036F" w:rsidR="00CF0475" w:rsidRPr="000E7B15" w:rsidRDefault="00CF0475" w:rsidP="00CF047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7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61</w:t>
            </w:r>
          </w:p>
        </w:tc>
        <w:tc>
          <w:tcPr>
            <w:tcW w:w="902" w:type="dxa"/>
          </w:tcPr>
          <w:p w14:paraId="535E53FB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C8A01E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B39A3A" w14:textId="77777777" w:rsidR="00CF0475" w:rsidRPr="000E7B15" w:rsidRDefault="00CF0475" w:rsidP="00CF047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30A286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D7C778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0C29CD" w14:textId="77777777" w:rsidR="00CF0475" w:rsidRPr="000E7B15" w:rsidRDefault="00CF0475" w:rsidP="00CF04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AC63D5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7EAB5C" w14:textId="77777777" w:rsidR="00CF0475" w:rsidRPr="000E7B15" w:rsidRDefault="00CF0475" w:rsidP="00CF04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F0475" w:rsidRPr="000E7B15" w14:paraId="3433F70F" w14:textId="77777777" w:rsidTr="0055565A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32309B72" w14:textId="61614190" w:rsidR="00CF0475" w:rsidRPr="000E7B15" w:rsidRDefault="00CF0475" w:rsidP="00CF04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4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2" w:type="dxa"/>
          </w:tcPr>
          <w:p w14:paraId="0DC82B13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293664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1886E6" w14:textId="77777777" w:rsidR="00CF0475" w:rsidRPr="000E7B15" w:rsidRDefault="00CF0475" w:rsidP="00CF047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FC06F7" w14:textId="77777777" w:rsidR="00CF0475" w:rsidRPr="000E7B15" w:rsidRDefault="00CF0475" w:rsidP="00CF04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A3EA4D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606B22" w14:textId="77777777" w:rsidR="00CF0475" w:rsidRPr="000E7B15" w:rsidRDefault="00CF0475" w:rsidP="00CF04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FAC50D" w14:textId="77777777" w:rsidR="00CF0475" w:rsidRPr="000E7B15" w:rsidRDefault="00CF0475" w:rsidP="00CF047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666B6C" w14:textId="77777777" w:rsidR="00CF0475" w:rsidRPr="000E7B15" w:rsidRDefault="00CF0475" w:rsidP="00CF04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432E4" w:rsidRPr="000E7B15" w14:paraId="36083DCA" w14:textId="77777777" w:rsidTr="0055565A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4899D8B5" w14:textId="77777777" w:rsidR="00B432E4" w:rsidRPr="003B6FBD" w:rsidRDefault="00B432E4" w:rsidP="00B432E4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6FB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B6FBD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2" w:type="dxa"/>
          </w:tcPr>
          <w:p w14:paraId="511B84EC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27C74487" w14:textId="77777777" w:rsidR="00B432E4" w:rsidRPr="00DD54C6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229CAD03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A607E1" w14:textId="77777777" w:rsidR="00B432E4" w:rsidRPr="000E7B15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180" w:type="dxa"/>
            <w:shd w:val="clear" w:color="auto" w:fill="auto"/>
          </w:tcPr>
          <w:p w14:paraId="4F8940FE" w14:textId="77777777" w:rsidR="00B432E4" w:rsidRPr="000E7B15" w:rsidRDefault="00B432E4" w:rsidP="00B432E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F8F2CA9" w14:textId="77777777" w:rsidR="00B432E4" w:rsidRPr="0055565A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12B127D0" w14:textId="77777777" w:rsidR="00B432E4" w:rsidRPr="0055565A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556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180" w:type="dxa"/>
            <w:shd w:val="clear" w:color="auto" w:fill="auto"/>
          </w:tcPr>
          <w:p w14:paraId="315116ED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6AD5327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29A3F5EC" w14:textId="125BB844" w:rsidR="00B432E4" w:rsidRPr="0055565A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432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1E20AD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8D83A55" w14:textId="77777777" w:rsidR="00B432E4" w:rsidRPr="0055565A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A428C2D" w14:textId="77777777" w:rsidR="00B432E4" w:rsidRPr="0055565A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556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</w:tr>
      <w:tr w:rsidR="00B432E4" w:rsidRPr="000E7B15" w14:paraId="484F9DAF" w14:textId="77777777" w:rsidTr="0055565A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2FAE45A1" w14:textId="77777777" w:rsidR="00B432E4" w:rsidRPr="003B6FBD" w:rsidRDefault="00B432E4" w:rsidP="00B432E4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4BB20362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38B4E6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809D6B" w14:textId="77777777" w:rsidR="00B432E4" w:rsidRPr="000E7B15" w:rsidRDefault="00B432E4" w:rsidP="00B432E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223DEBF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252D2A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E426DB0" w14:textId="77777777" w:rsidR="00B432E4" w:rsidRDefault="00B432E4" w:rsidP="00B432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76D314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A8C6D73" w14:textId="77777777" w:rsid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432E4" w:rsidRPr="000E7B15" w14:paraId="6A969E89" w14:textId="77777777" w:rsidTr="003B6FBD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52F80CDF" w14:textId="4C68DEEE" w:rsidR="00B432E4" w:rsidRPr="003B6FBD" w:rsidRDefault="00B432E4" w:rsidP="00B432E4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CF04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02" w:type="dxa"/>
          </w:tcPr>
          <w:p w14:paraId="11129790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4D2CE8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C07F98" w14:textId="77777777" w:rsidR="00B432E4" w:rsidRPr="000E7B15" w:rsidRDefault="00B432E4" w:rsidP="00B432E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EBD6B6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9904EB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5E8E80" w14:textId="77777777" w:rsidR="00B432E4" w:rsidRDefault="00B432E4" w:rsidP="00B432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8DAA41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C94CDD" w14:textId="77777777" w:rsid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432E4" w:rsidRPr="000E7B15" w14:paraId="1830D131" w14:textId="77777777" w:rsidTr="0055565A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10C3BE" w14:textId="19C7B18D" w:rsidR="00B432E4" w:rsidRPr="003B6FBD" w:rsidRDefault="00B432E4" w:rsidP="00B432E4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</w:rPr>
              <w:t>เงินกู้ยืมจากบุคคลหรือ</w:t>
            </w:r>
            <w:r w:rsidR="000F0A8E" w:rsidRPr="000E7B15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902" w:type="dxa"/>
          </w:tcPr>
          <w:p w14:paraId="1D320573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07D3D0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558D87" w14:textId="77777777" w:rsidR="00B432E4" w:rsidRPr="000E7B15" w:rsidRDefault="00B432E4" w:rsidP="00B432E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237260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E789F0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A3BDD0" w14:textId="77777777" w:rsidR="00B432E4" w:rsidRDefault="00B432E4" w:rsidP="00B432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B5B7B1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54E70E" w14:textId="77777777" w:rsid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432E4" w:rsidRPr="000E7B15" w14:paraId="0ECF2EBF" w14:textId="77777777" w:rsidTr="0055565A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65CE12B9" w14:textId="6A8F62A1" w:rsidR="00B432E4" w:rsidRPr="003B6FBD" w:rsidRDefault="00B432E4" w:rsidP="00B432E4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7B1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2" w:type="dxa"/>
          </w:tcPr>
          <w:p w14:paraId="2DB1389F" w14:textId="54ACD891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02D5F771" w14:textId="05FD1DC1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  <w:tc>
          <w:tcPr>
            <w:tcW w:w="180" w:type="dxa"/>
            <w:shd w:val="clear" w:color="auto" w:fill="auto"/>
          </w:tcPr>
          <w:p w14:paraId="65826F0F" w14:textId="77777777" w:rsidR="00B432E4" w:rsidRPr="000E7B15" w:rsidRDefault="00B432E4" w:rsidP="00B432E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7EB7774" w14:textId="5A6B17E1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3,984</w:t>
            </w:r>
          </w:p>
        </w:tc>
        <w:tc>
          <w:tcPr>
            <w:tcW w:w="180" w:type="dxa"/>
            <w:shd w:val="clear" w:color="auto" w:fill="auto"/>
          </w:tcPr>
          <w:p w14:paraId="7F528849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C434EFC" w14:textId="597FF75E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39D3C4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E7DE537" w14:textId="1D41A8D1" w:rsid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3,984</w:t>
            </w:r>
          </w:p>
        </w:tc>
      </w:tr>
      <w:tr w:rsidR="00B432E4" w:rsidRPr="000E7B15" w14:paraId="5313D978" w14:textId="77777777" w:rsidTr="0055565A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2646A312" w14:textId="77777777" w:rsidR="00B432E4" w:rsidRPr="003B6FBD" w:rsidRDefault="00B432E4" w:rsidP="00B432E4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7EEAB969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D7E31D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308DA7" w14:textId="77777777" w:rsidR="00B432E4" w:rsidRPr="000E7B15" w:rsidRDefault="00B432E4" w:rsidP="00B432E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7B70966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F05DB4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7479F74" w14:textId="77777777" w:rsidR="00B432E4" w:rsidRDefault="00B432E4" w:rsidP="00B432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BCEF8C" w14:textId="77777777" w:rsidR="00B432E4" w:rsidRPr="000E7B15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83E8F7F" w14:textId="77777777" w:rsid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753744FF" w14:textId="77777777" w:rsidR="00010418" w:rsidRDefault="00010418" w:rsidP="00846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13"/>
        <w:gridCol w:w="1037"/>
        <w:gridCol w:w="902"/>
        <w:gridCol w:w="1080"/>
        <w:gridCol w:w="180"/>
        <w:gridCol w:w="1260"/>
        <w:gridCol w:w="180"/>
        <w:gridCol w:w="1170"/>
        <w:gridCol w:w="180"/>
        <w:gridCol w:w="990"/>
      </w:tblGrid>
      <w:tr w:rsidR="003B6FBD" w:rsidRPr="000E7B15" w14:paraId="54ABD669" w14:textId="77777777" w:rsidTr="0055565A">
        <w:trPr>
          <w:cantSplit/>
          <w:tblHeader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645EE9F0" w14:textId="77777777" w:rsidR="003B6FBD" w:rsidRPr="000E7B15" w:rsidRDefault="003B6FBD" w:rsidP="00C02F9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8418D68" w14:textId="77777777" w:rsidR="003B6FBD" w:rsidRPr="000E7B15" w:rsidRDefault="003B6FBD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DA93DD" w14:textId="77777777" w:rsidR="003B6FBD" w:rsidRPr="000E7B15" w:rsidRDefault="003B6FBD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677141" w14:textId="77777777" w:rsidR="003B6FBD" w:rsidRPr="000E7B15" w:rsidRDefault="003B6FBD" w:rsidP="00C02F9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6470C113" w14:textId="77777777" w:rsidR="003B6FBD" w:rsidRPr="000E7B15" w:rsidRDefault="003B6FBD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E7B1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5565A" w:rsidRPr="000E7B15" w14:paraId="114E1024" w14:textId="77777777" w:rsidTr="0055565A">
        <w:trPr>
          <w:cantSplit/>
          <w:tblHeader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4E675B22" w14:textId="77777777" w:rsidR="0055565A" w:rsidRPr="000E7B15" w:rsidRDefault="0055565A" w:rsidP="00C02F9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6E2017D1" w14:textId="77777777" w:rsidR="0055565A" w:rsidRPr="000E7B15" w:rsidRDefault="0055565A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3E9F6A" w14:textId="77777777" w:rsidR="0055565A" w:rsidRPr="000E7B15" w:rsidRDefault="0055565A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769453" w14:textId="77777777" w:rsidR="0055565A" w:rsidRPr="000E7B15" w:rsidRDefault="0055565A" w:rsidP="00C02F9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92526CB" w14:textId="4ADAA4AD" w:rsidR="0055565A" w:rsidRPr="000E7B15" w:rsidRDefault="0055565A" w:rsidP="00C0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047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55565A" w:rsidRPr="000E7B15" w14:paraId="1FE73385" w14:textId="77777777" w:rsidTr="0055565A">
        <w:trPr>
          <w:cantSplit/>
          <w:tblHeader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5F4D522F" w14:textId="6A201A4F" w:rsidR="0055565A" w:rsidRPr="000E7B15" w:rsidRDefault="0055565A" w:rsidP="0055565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F0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F0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F0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2" w:type="dxa"/>
          </w:tcPr>
          <w:p w14:paraId="3456BF53" w14:textId="77777777" w:rsidR="0055565A" w:rsidRPr="000E7B15" w:rsidRDefault="0055565A" w:rsidP="005556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EF69C5B" w14:textId="77777777" w:rsidR="0055565A" w:rsidRPr="000E7B15" w:rsidRDefault="0055565A" w:rsidP="005556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55D93AA8" w14:textId="77777777" w:rsidR="0055565A" w:rsidRPr="000E7B15" w:rsidRDefault="0055565A" w:rsidP="005556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9AC1294" w14:textId="77777777" w:rsidR="0055565A" w:rsidRPr="000E7B15" w:rsidRDefault="0055565A" w:rsidP="005556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29517F8C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696F826" w14:textId="77777777" w:rsidR="0055565A" w:rsidRPr="000E7B15" w:rsidRDefault="0055565A" w:rsidP="005556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8BA9EEC" w14:textId="77777777" w:rsidR="0055565A" w:rsidRPr="000E7B15" w:rsidRDefault="0055565A" w:rsidP="005556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0E7B1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A6FAAC4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8F6CB4F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0E7B15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E7B1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EE2990D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164B3C" w14:textId="77777777" w:rsidR="0055565A" w:rsidRPr="000E7B15" w:rsidRDefault="0055565A" w:rsidP="005556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0510986" w14:textId="77777777" w:rsidR="0055565A" w:rsidRPr="000E7B15" w:rsidRDefault="0055565A" w:rsidP="005556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5565A" w:rsidRPr="000E7B15" w14:paraId="604D7264" w14:textId="77777777" w:rsidTr="003B6FBD">
        <w:trPr>
          <w:cantSplit/>
          <w:tblHeader/>
        </w:trPr>
        <w:tc>
          <w:tcPr>
            <w:tcW w:w="2113" w:type="dxa"/>
            <w:shd w:val="clear" w:color="auto" w:fill="auto"/>
          </w:tcPr>
          <w:p w14:paraId="03B046FE" w14:textId="77777777" w:rsidR="0055565A" w:rsidRPr="000E7B15" w:rsidRDefault="0055565A" w:rsidP="0055565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1CA0314D" w14:textId="77777777" w:rsidR="0055565A" w:rsidRPr="000E7B15" w:rsidRDefault="0055565A" w:rsidP="0055565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48902533" w14:textId="77777777" w:rsidR="0055565A" w:rsidRPr="000E7B15" w:rsidRDefault="0055565A" w:rsidP="0055565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EFE147" w14:textId="77777777" w:rsidR="0055565A" w:rsidRPr="000E7B15" w:rsidRDefault="0055565A" w:rsidP="0055565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A25321" w14:textId="77777777" w:rsidR="0055565A" w:rsidRPr="000E7B15" w:rsidRDefault="0055565A" w:rsidP="0055565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635C203B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565A" w:rsidRPr="000E7B15" w14:paraId="30E03F92" w14:textId="77777777" w:rsidTr="003B6FBD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162A42F1" w14:textId="77C32508" w:rsidR="0055565A" w:rsidRPr="000E7B15" w:rsidRDefault="0055565A" w:rsidP="0055565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7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902" w:type="dxa"/>
          </w:tcPr>
          <w:p w14:paraId="6E56DE81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A2FB98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9AAC18" w14:textId="77777777" w:rsidR="0055565A" w:rsidRPr="000E7B15" w:rsidRDefault="0055565A" w:rsidP="005556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C8DF32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277022" w14:textId="77777777" w:rsidR="0055565A" w:rsidRPr="000E7B15" w:rsidRDefault="0055565A" w:rsidP="005556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05A291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3A62D4" w14:textId="77777777" w:rsidR="0055565A" w:rsidRPr="000E7B15" w:rsidRDefault="0055565A" w:rsidP="005556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EE23CD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65A" w:rsidRPr="000E7B15" w14:paraId="21179226" w14:textId="77777777" w:rsidTr="00B432E4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25F3A48C" w14:textId="3DE4D40F" w:rsidR="0055565A" w:rsidRPr="000E7B15" w:rsidRDefault="0055565A" w:rsidP="005556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4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2" w:type="dxa"/>
          </w:tcPr>
          <w:p w14:paraId="0EFC66E7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046FCF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41FB0B" w14:textId="77777777" w:rsidR="0055565A" w:rsidRPr="000E7B15" w:rsidRDefault="0055565A" w:rsidP="0055565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489A3B" w14:textId="77777777" w:rsidR="0055565A" w:rsidRPr="000E7B15" w:rsidRDefault="0055565A" w:rsidP="00555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519CFC" w14:textId="77777777" w:rsidR="0055565A" w:rsidRPr="000E7B15" w:rsidRDefault="0055565A" w:rsidP="0055565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0010F6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97AE06" w14:textId="77777777" w:rsidR="0055565A" w:rsidRPr="000E7B15" w:rsidRDefault="0055565A" w:rsidP="0055565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FBE1EF" w14:textId="77777777" w:rsidR="0055565A" w:rsidRPr="000E7B15" w:rsidRDefault="0055565A" w:rsidP="005556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2E4" w:rsidRPr="000E7B15" w14:paraId="29506116" w14:textId="77777777" w:rsidTr="00B432E4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204E8D41" w14:textId="77777777" w:rsidR="00B432E4" w:rsidRPr="003B6FBD" w:rsidRDefault="00B432E4" w:rsidP="00B432E4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6FB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B6FBD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2" w:type="dxa"/>
          </w:tcPr>
          <w:p w14:paraId="008DBB1A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584F88AB" w14:textId="77777777" w:rsidR="00B432E4" w:rsidRPr="00DD54C6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7E3AF91C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73AF8B" w14:textId="77777777" w:rsidR="00B432E4" w:rsidRPr="000E7B15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180" w:type="dxa"/>
            <w:shd w:val="clear" w:color="auto" w:fill="auto"/>
          </w:tcPr>
          <w:p w14:paraId="6C223173" w14:textId="77777777" w:rsidR="00B432E4" w:rsidRPr="000E7B15" w:rsidRDefault="00B432E4" w:rsidP="00B432E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6CFED54" w14:textId="77777777" w:rsidR="00B432E4" w:rsidRP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21D0A6BB" w14:textId="77777777" w:rsidR="00B432E4" w:rsidRP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32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7,650</w:t>
            </w:r>
          </w:p>
        </w:tc>
        <w:tc>
          <w:tcPr>
            <w:tcW w:w="180" w:type="dxa"/>
            <w:shd w:val="clear" w:color="auto" w:fill="auto"/>
          </w:tcPr>
          <w:p w14:paraId="5C99071C" w14:textId="77777777" w:rsidR="00B432E4" w:rsidRPr="00B432E4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E887421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5FB13BC0" w14:textId="33DBFEF7" w:rsidR="00B432E4" w:rsidRPr="00B432E4" w:rsidRDefault="00B432E4" w:rsidP="00B432E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432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4E27EB" w14:textId="77777777" w:rsidR="00B432E4" w:rsidRPr="00B432E4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A5E1CD1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7844B79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32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7,650</w:t>
            </w:r>
          </w:p>
        </w:tc>
      </w:tr>
      <w:tr w:rsidR="00B432E4" w:rsidRPr="000E7B15" w14:paraId="35C60FC1" w14:textId="77777777" w:rsidTr="00B432E4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0BA953D9" w14:textId="77777777" w:rsidR="00B432E4" w:rsidRPr="003B6FBD" w:rsidRDefault="00B432E4" w:rsidP="00B432E4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7A0270EA" w14:textId="77777777" w:rsidR="00B432E4" w:rsidRPr="000E7B15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B2ACFB" w14:textId="77777777" w:rsidR="00B432E4" w:rsidRPr="000E7B15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A2E948" w14:textId="77777777" w:rsidR="00B432E4" w:rsidRPr="000E7B15" w:rsidRDefault="00B432E4" w:rsidP="00B432E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BDC4FAA" w14:textId="77777777" w:rsidR="00B432E4" w:rsidRP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E904CD" w14:textId="77777777" w:rsidR="00B432E4" w:rsidRPr="00B432E4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F69F05B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36C2A0" w14:textId="77777777" w:rsidR="00B432E4" w:rsidRPr="00B432E4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5D55FBA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32E4" w:rsidRPr="000E7B15" w14:paraId="28699199" w14:textId="77777777" w:rsidTr="003B6FBD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52679EBA" w14:textId="7300E39A" w:rsidR="00B432E4" w:rsidRPr="000E7B15" w:rsidRDefault="00B432E4" w:rsidP="00B432E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7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61</w:t>
            </w:r>
          </w:p>
        </w:tc>
        <w:tc>
          <w:tcPr>
            <w:tcW w:w="902" w:type="dxa"/>
          </w:tcPr>
          <w:p w14:paraId="6C412C12" w14:textId="77777777" w:rsidR="00B432E4" w:rsidRPr="000E7B15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449AF6" w14:textId="77777777" w:rsidR="00B432E4" w:rsidRPr="000E7B15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F9A2EA" w14:textId="77777777" w:rsidR="00B432E4" w:rsidRPr="000E7B15" w:rsidRDefault="00B432E4" w:rsidP="00B432E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EBB2CA" w14:textId="77777777" w:rsidR="00B432E4" w:rsidRP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36C9AB" w14:textId="77777777" w:rsidR="00B432E4" w:rsidRPr="00B432E4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E3A09B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951AF8" w14:textId="77777777" w:rsidR="00B432E4" w:rsidRPr="00B432E4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3892EE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32E4" w:rsidRPr="000E7B15" w14:paraId="39355905" w14:textId="77777777" w:rsidTr="00B432E4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75036BF4" w14:textId="22918100" w:rsidR="00B432E4" w:rsidRPr="000E7B15" w:rsidRDefault="00B432E4" w:rsidP="00B432E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4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2" w:type="dxa"/>
          </w:tcPr>
          <w:p w14:paraId="1F515386" w14:textId="77777777" w:rsidR="00B432E4" w:rsidRPr="000E7B15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FDF41B" w14:textId="77777777" w:rsidR="00B432E4" w:rsidRPr="000E7B15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8A5AAA" w14:textId="77777777" w:rsidR="00B432E4" w:rsidRPr="000E7B15" w:rsidRDefault="00B432E4" w:rsidP="00B432E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C52810" w14:textId="77777777" w:rsidR="00B432E4" w:rsidRP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9ED4C3" w14:textId="77777777" w:rsidR="00B432E4" w:rsidRPr="00B432E4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552CDC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A6BC9B" w14:textId="77777777" w:rsidR="00B432E4" w:rsidRPr="00B432E4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9E4121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32E4" w:rsidRPr="000E7B15" w14:paraId="2656D123" w14:textId="77777777" w:rsidTr="00B432E4">
        <w:trPr>
          <w:cantSplit/>
        </w:trPr>
        <w:tc>
          <w:tcPr>
            <w:tcW w:w="3150" w:type="dxa"/>
            <w:gridSpan w:val="2"/>
            <w:shd w:val="clear" w:color="auto" w:fill="auto"/>
          </w:tcPr>
          <w:p w14:paraId="4EA4D9FA" w14:textId="77777777" w:rsidR="00B432E4" w:rsidRPr="003B6FBD" w:rsidRDefault="00B432E4" w:rsidP="00B432E4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6FB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B6FBD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2" w:type="dxa"/>
          </w:tcPr>
          <w:p w14:paraId="254B1866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4CF3CCF5" w14:textId="77777777" w:rsidR="00B432E4" w:rsidRPr="00DD54C6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400AACEB" w14:textId="77777777" w:rsid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988C02" w14:textId="77777777" w:rsidR="00B432E4" w:rsidRPr="000E7B15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180" w:type="dxa"/>
            <w:shd w:val="clear" w:color="auto" w:fill="auto"/>
          </w:tcPr>
          <w:p w14:paraId="1B40245C" w14:textId="77777777" w:rsidR="00B432E4" w:rsidRPr="000E7B15" w:rsidRDefault="00B432E4" w:rsidP="00B432E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6BFAC2D" w14:textId="77777777" w:rsidR="00B432E4" w:rsidRP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23CEA28" w14:textId="77777777" w:rsidR="00B432E4" w:rsidRPr="00B432E4" w:rsidRDefault="00B432E4" w:rsidP="00B432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32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180" w:type="dxa"/>
            <w:shd w:val="clear" w:color="auto" w:fill="auto"/>
          </w:tcPr>
          <w:p w14:paraId="75EFAFA8" w14:textId="77777777" w:rsidR="00B432E4" w:rsidRPr="00B432E4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732C9E8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427875DD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432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4E7C0C" w14:textId="77777777" w:rsidR="00B432E4" w:rsidRPr="00B432E4" w:rsidRDefault="00B432E4" w:rsidP="00B432E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7F9AD41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07868BD" w14:textId="77777777" w:rsidR="00B432E4" w:rsidRPr="00B432E4" w:rsidRDefault="00B432E4" w:rsidP="00B432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32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</w:tr>
    </w:tbl>
    <w:p w14:paraId="0B5851E0" w14:textId="77777777" w:rsidR="002232F0" w:rsidRPr="0055565A" w:rsidRDefault="002232F0" w:rsidP="0055565A">
      <w:pPr>
        <w:tabs>
          <w:tab w:val="clear" w:pos="454"/>
          <w:tab w:val="clear" w:pos="680"/>
          <w:tab w:val="left" w:pos="540"/>
          <w:tab w:val="left" w:pos="1080"/>
          <w:tab w:val="left" w:pos="9504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49ACFB" w14:textId="77777777" w:rsidR="005B3B34" w:rsidRPr="00F646F5" w:rsidRDefault="005B3B34" w:rsidP="00F646F5">
      <w:pPr>
        <w:pStyle w:val="Heading2"/>
        <w:ind w:left="540"/>
        <w:rPr>
          <w:rFonts w:ascii="Angsana New" w:hAnsi="Angsana New"/>
          <w:i/>
          <w:iCs/>
          <w:sz w:val="30"/>
          <w:szCs w:val="30"/>
        </w:rPr>
      </w:pPr>
      <w:r w:rsidRPr="00F646F5">
        <w:rPr>
          <w:rFonts w:ascii="Angsana New" w:hAnsi="Angsana New"/>
          <w:i/>
          <w:iCs/>
          <w:sz w:val="30"/>
          <w:szCs w:val="30"/>
          <w:cs/>
        </w:rPr>
        <w:t>ความเสี่ยงจากเงินตราต่างประเท</w:t>
      </w:r>
      <w:r w:rsidR="00417FB9" w:rsidRPr="00F646F5">
        <w:rPr>
          <w:rFonts w:ascii="Angsana New" w:hAnsi="Angsana New"/>
          <w:i/>
          <w:iCs/>
          <w:sz w:val="30"/>
          <w:szCs w:val="30"/>
          <w:cs/>
        </w:rPr>
        <w:t>ศ</w:t>
      </w:r>
    </w:p>
    <w:p w14:paraId="637DF246" w14:textId="77777777" w:rsidR="00417FB9" w:rsidRPr="00DD54C6" w:rsidRDefault="00417FB9" w:rsidP="00417FB9">
      <w:pPr>
        <w:tabs>
          <w:tab w:val="clear" w:pos="454"/>
          <w:tab w:val="clear" w:pos="680"/>
          <w:tab w:val="left" w:pos="540"/>
          <w:tab w:val="left" w:pos="1080"/>
          <w:tab w:val="left" w:pos="950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1C44024" w14:textId="76C9EC7A" w:rsidR="005B3B34" w:rsidRDefault="005B3B34" w:rsidP="00734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533B8">
        <w:rPr>
          <w:rFonts w:ascii="Angsana New" w:hAnsi="Angsana New"/>
          <w:b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D533B8">
        <w:rPr>
          <w:rFonts w:ascii="Angsana New" w:hAnsi="Angsana New"/>
          <w:b/>
          <w:sz w:val="30"/>
          <w:szCs w:val="30"/>
        </w:rPr>
        <w:t xml:space="preserve"> </w:t>
      </w:r>
      <w:r w:rsidRPr="00D533B8">
        <w:rPr>
          <w:rFonts w:ascii="Angsana New" w:hAnsi="Angsana New"/>
          <w:b/>
          <w:sz w:val="30"/>
          <w:szCs w:val="30"/>
          <w:cs/>
        </w:rPr>
        <w:t>กลุ่มบริษัทได้ทำสัญญาขายเงินตราต่างประเทศล่วงหน้า ซึ่งรายการดังกล่าวจะมีอายุไม่เกินหนึ่งปี เพ</w:t>
      </w:r>
      <w:r w:rsidR="003C129F" w:rsidRPr="00D533B8">
        <w:rPr>
          <w:rFonts w:ascii="Angsana New" w:hAnsi="Angsana New"/>
          <w:b/>
          <w:sz w:val="30"/>
          <w:szCs w:val="30"/>
          <w:cs/>
        </w:rPr>
        <w:t>ื่อป้องกันความเสี่ยงของ</w:t>
      </w:r>
      <w:r w:rsidR="00852CA9" w:rsidRPr="00D533B8">
        <w:rPr>
          <w:rFonts w:ascii="Angsana New" w:hAnsi="Angsana New"/>
          <w:b/>
          <w:sz w:val="30"/>
          <w:szCs w:val="30"/>
          <w:cs/>
        </w:rPr>
        <w:t>สินทรัพย์</w:t>
      </w:r>
      <w:r w:rsidRPr="00D533B8">
        <w:rPr>
          <w:rFonts w:ascii="Angsana New" w:hAnsi="Angsana New"/>
          <w:b/>
          <w:sz w:val="30"/>
          <w:szCs w:val="30"/>
          <w:cs/>
        </w:rPr>
        <w:t>ที่เป็นเงินตราต่างประเทศ สัญญาขายเงินตราต่างประเทศล่วงหน้า ณ วันที่รายงานเป็</w:t>
      </w:r>
      <w:r w:rsidR="003C129F" w:rsidRPr="00D533B8">
        <w:rPr>
          <w:rFonts w:ascii="Angsana New" w:hAnsi="Angsana New"/>
          <w:b/>
          <w:sz w:val="30"/>
          <w:szCs w:val="30"/>
          <w:cs/>
        </w:rPr>
        <w:t>นรายการที่เกี่ยวข้องกับรายการ</w:t>
      </w:r>
      <w:r w:rsidR="00587FBA" w:rsidRPr="00D533B8">
        <w:rPr>
          <w:rFonts w:ascii="Angsana New" w:hAnsi="Angsana New"/>
          <w:b/>
          <w:sz w:val="30"/>
          <w:szCs w:val="30"/>
          <w:cs/>
        </w:rPr>
        <w:t>ขาย</w:t>
      </w:r>
      <w:r w:rsidRPr="00D533B8">
        <w:rPr>
          <w:rFonts w:ascii="Angsana New" w:hAnsi="Angsana New"/>
          <w:b/>
          <w:sz w:val="30"/>
          <w:szCs w:val="30"/>
          <w:cs/>
        </w:rPr>
        <w:t>สินค้าที่เป็นเงินตราต่างประเทศในงวดถัดไป</w:t>
      </w:r>
    </w:p>
    <w:p w14:paraId="3B82026D" w14:textId="77777777" w:rsidR="00B432E4" w:rsidRPr="00D533B8" w:rsidRDefault="00B432E4" w:rsidP="00734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E29B898" w14:textId="77777777" w:rsidR="00B432E4" w:rsidRDefault="00B43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0DDA7AE" w14:textId="51329FCF" w:rsidR="0007316F" w:rsidRDefault="00945558" w:rsidP="0022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D533B8">
        <w:rPr>
          <w:rFonts w:ascii="Angsana New" w:hAnsi="Angsana New"/>
          <w:sz w:val="30"/>
          <w:szCs w:val="30"/>
        </w:rPr>
        <w:t xml:space="preserve">31 </w:t>
      </w:r>
      <w:r w:rsidRPr="00D533B8">
        <w:rPr>
          <w:rFonts w:ascii="Angsana New" w:hAnsi="Angsana New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227688C4" w14:textId="77777777" w:rsidR="0007316F" w:rsidRPr="003B6FBD" w:rsidRDefault="0007316F" w:rsidP="0041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180"/>
        <w:gridCol w:w="1170"/>
        <w:gridCol w:w="180"/>
        <w:gridCol w:w="1080"/>
        <w:gridCol w:w="270"/>
        <w:gridCol w:w="1080"/>
        <w:gridCol w:w="270"/>
        <w:gridCol w:w="1170"/>
      </w:tblGrid>
      <w:tr w:rsidR="00275FBB" w:rsidRPr="00D533B8" w14:paraId="7FE226EB" w14:textId="77777777" w:rsidTr="006D75F5">
        <w:trPr>
          <w:cantSplit/>
          <w:tblHeader/>
        </w:trPr>
        <w:tc>
          <w:tcPr>
            <w:tcW w:w="3150" w:type="dxa"/>
            <w:shd w:val="clear" w:color="auto" w:fill="auto"/>
          </w:tcPr>
          <w:p w14:paraId="386996C7" w14:textId="77777777" w:rsidR="00275FBB" w:rsidRPr="00D533B8" w:rsidRDefault="00417FB9" w:rsidP="004F2D0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990" w:type="dxa"/>
            <w:shd w:val="clear" w:color="auto" w:fill="auto"/>
          </w:tcPr>
          <w:p w14:paraId="45CA2663" w14:textId="77777777" w:rsidR="00275FBB" w:rsidRPr="00D533B8" w:rsidRDefault="00275FBB" w:rsidP="008E2E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2F727D" w14:textId="77777777" w:rsidR="00275FBB" w:rsidRPr="00D533B8" w:rsidRDefault="00275FBB" w:rsidP="008E2E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2480D09" w14:textId="77777777" w:rsidR="00275FBB" w:rsidRPr="00D533B8" w:rsidRDefault="00275FBB" w:rsidP="00616FD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128F433" w14:textId="77777777" w:rsidR="00275FBB" w:rsidRPr="00D533B8" w:rsidRDefault="00275FBB" w:rsidP="008E2E0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B2D31F4" w14:textId="77777777" w:rsidR="00275FBB" w:rsidRPr="00D533B8" w:rsidRDefault="00275FBB" w:rsidP="008E2E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4B0B" w:rsidRPr="00D533B8" w14:paraId="40BB284D" w14:textId="77777777" w:rsidTr="006D75F5">
        <w:trPr>
          <w:cantSplit/>
          <w:tblHeader/>
        </w:trPr>
        <w:tc>
          <w:tcPr>
            <w:tcW w:w="3150" w:type="dxa"/>
            <w:shd w:val="clear" w:color="auto" w:fill="auto"/>
          </w:tcPr>
          <w:p w14:paraId="21FBF7F0" w14:textId="77777777" w:rsidR="00804B0B" w:rsidRPr="00D533B8" w:rsidRDefault="00804B0B" w:rsidP="00804B0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6381AF" w14:textId="77777777" w:rsidR="00804B0B" w:rsidRPr="00D533B8" w:rsidRDefault="00804B0B" w:rsidP="00804B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shd w:val="clear" w:color="auto" w:fill="auto"/>
          </w:tcPr>
          <w:p w14:paraId="36730C10" w14:textId="77777777" w:rsidR="00804B0B" w:rsidRPr="00D533B8" w:rsidRDefault="00804B0B" w:rsidP="00804B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A29475" w14:textId="77777777" w:rsidR="00804B0B" w:rsidRPr="00D533B8" w:rsidRDefault="00804B0B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62633C1" w14:textId="77777777" w:rsidR="00804B0B" w:rsidRPr="00D533B8" w:rsidRDefault="00804B0B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9C58A5" w14:textId="77777777" w:rsidR="00804B0B" w:rsidRPr="00D533B8" w:rsidRDefault="00804B0B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3016A24" w14:textId="77777777" w:rsidR="00804B0B" w:rsidRPr="00D533B8" w:rsidRDefault="00804B0B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51A365" w14:textId="77777777" w:rsidR="00804B0B" w:rsidRPr="00D533B8" w:rsidRDefault="00804B0B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EF63C00" w14:textId="77777777" w:rsidR="00804B0B" w:rsidRPr="00D533B8" w:rsidRDefault="00804B0B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688B77" w14:textId="77777777" w:rsidR="00804B0B" w:rsidRPr="00D533B8" w:rsidRDefault="00804B0B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DD607C" w:rsidRPr="00D533B8" w14:paraId="5BF4B3DF" w14:textId="77777777" w:rsidTr="006D75F5">
        <w:trPr>
          <w:cantSplit/>
        </w:trPr>
        <w:tc>
          <w:tcPr>
            <w:tcW w:w="3150" w:type="dxa"/>
            <w:shd w:val="clear" w:color="auto" w:fill="auto"/>
          </w:tcPr>
          <w:p w14:paraId="6705E42B" w14:textId="77777777" w:rsidR="00DD607C" w:rsidRPr="00D533B8" w:rsidRDefault="00DD607C" w:rsidP="00DD607C">
            <w:pPr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990" w:type="dxa"/>
            <w:shd w:val="clear" w:color="auto" w:fill="auto"/>
          </w:tcPr>
          <w:p w14:paraId="680F296C" w14:textId="77777777" w:rsidR="00DD607C" w:rsidRPr="00D533B8" w:rsidRDefault="00DD607C" w:rsidP="00DD607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B51257" w14:textId="77777777" w:rsidR="00DD607C" w:rsidRPr="00D533B8" w:rsidRDefault="00DD607C" w:rsidP="00DD607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458D61FB" w14:textId="77777777" w:rsidR="00DD607C" w:rsidRPr="00D533B8" w:rsidRDefault="00DD607C" w:rsidP="00D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04B0B" w:rsidRPr="00D533B8" w14:paraId="797A87BC" w14:textId="77777777" w:rsidTr="006D75F5">
        <w:trPr>
          <w:cantSplit/>
        </w:trPr>
        <w:tc>
          <w:tcPr>
            <w:tcW w:w="3150" w:type="dxa"/>
            <w:shd w:val="clear" w:color="auto" w:fill="auto"/>
          </w:tcPr>
          <w:p w14:paraId="55A55C1C" w14:textId="77777777" w:rsidR="00804B0B" w:rsidRPr="00D533B8" w:rsidRDefault="00804B0B" w:rsidP="00804B0B">
            <w:pPr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43CB7FCE" w14:textId="77777777" w:rsidR="00804B0B" w:rsidRPr="00D533B8" w:rsidRDefault="003B6FBD" w:rsidP="00804B0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0F2CF4F" w14:textId="77777777" w:rsidR="00804B0B" w:rsidRPr="00D533B8" w:rsidRDefault="00804B0B" w:rsidP="00804B0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0802DC" w14:textId="77777777" w:rsidR="00804B0B" w:rsidRPr="00D533B8" w:rsidRDefault="00647468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046280D3" w14:textId="77777777" w:rsidR="00804B0B" w:rsidRPr="00D533B8" w:rsidRDefault="00804B0B" w:rsidP="00804B0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F4DC64" w14:textId="77777777" w:rsidR="00804B0B" w:rsidRPr="00D533B8" w:rsidRDefault="00804B0B" w:rsidP="003B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39B7DBF1" w14:textId="77777777" w:rsidR="00804B0B" w:rsidRPr="00D533B8" w:rsidRDefault="00804B0B" w:rsidP="00804B0B">
            <w:pPr>
              <w:tabs>
                <w:tab w:val="clear" w:pos="907"/>
                <w:tab w:val="decimal" w:pos="83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7D90CE" w14:textId="77777777" w:rsidR="00804B0B" w:rsidRPr="00D533B8" w:rsidRDefault="00613B37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5290A06" w14:textId="77777777" w:rsidR="00804B0B" w:rsidRPr="00D533B8" w:rsidRDefault="00804B0B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726432" w14:textId="77777777" w:rsidR="00804B0B" w:rsidRPr="00D533B8" w:rsidRDefault="00804B0B" w:rsidP="003B6F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04B0B" w:rsidRPr="00D533B8" w14:paraId="26D3DD50" w14:textId="77777777" w:rsidTr="006D75F5">
        <w:trPr>
          <w:cantSplit/>
        </w:trPr>
        <w:tc>
          <w:tcPr>
            <w:tcW w:w="3150" w:type="dxa"/>
            <w:shd w:val="clear" w:color="auto" w:fill="auto"/>
          </w:tcPr>
          <w:p w14:paraId="6CB632A1" w14:textId="77777777" w:rsidR="00804B0B" w:rsidRPr="00D533B8" w:rsidRDefault="00804B0B" w:rsidP="00804B0B">
            <w:pPr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24C13AA8" w14:textId="77777777" w:rsidR="00804B0B" w:rsidRPr="00D533B8" w:rsidRDefault="003B6FBD" w:rsidP="00804B0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3F415BA" w14:textId="77777777" w:rsidR="00804B0B" w:rsidRPr="00D533B8" w:rsidRDefault="00804B0B" w:rsidP="00804B0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F23A1D" w14:textId="77777777" w:rsidR="00804B0B" w:rsidRPr="00D533B8" w:rsidRDefault="00647468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44,846</w:t>
            </w:r>
          </w:p>
        </w:tc>
        <w:tc>
          <w:tcPr>
            <w:tcW w:w="180" w:type="dxa"/>
            <w:shd w:val="clear" w:color="auto" w:fill="auto"/>
          </w:tcPr>
          <w:p w14:paraId="18AC578F" w14:textId="77777777" w:rsidR="00804B0B" w:rsidRPr="00D533B8" w:rsidRDefault="00804B0B" w:rsidP="00804B0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A7C771" w14:textId="77777777" w:rsidR="00804B0B" w:rsidRPr="00D533B8" w:rsidRDefault="00804B0B" w:rsidP="003B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28,476</w:t>
            </w:r>
          </w:p>
        </w:tc>
        <w:tc>
          <w:tcPr>
            <w:tcW w:w="270" w:type="dxa"/>
            <w:shd w:val="clear" w:color="auto" w:fill="auto"/>
          </w:tcPr>
          <w:p w14:paraId="0D9B0043" w14:textId="77777777" w:rsidR="00804B0B" w:rsidRPr="00D533B8" w:rsidRDefault="00804B0B" w:rsidP="00804B0B">
            <w:pPr>
              <w:tabs>
                <w:tab w:val="clear" w:pos="907"/>
                <w:tab w:val="decimal" w:pos="83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65C563" w14:textId="77777777" w:rsidR="00804B0B" w:rsidRPr="00D533B8" w:rsidRDefault="00613B37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44,846</w:t>
            </w:r>
          </w:p>
        </w:tc>
        <w:tc>
          <w:tcPr>
            <w:tcW w:w="270" w:type="dxa"/>
            <w:shd w:val="clear" w:color="auto" w:fill="auto"/>
          </w:tcPr>
          <w:p w14:paraId="71521F88" w14:textId="77777777" w:rsidR="00804B0B" w:rsidRPr="00D533B8" w:rsidRDefault="00804B0B" w:rsidP="0080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90A9ED" w14:textId="77777777" w:rsidR="00804B0B" w:rsidRPr="00D533B8" w:rsidRDefault="00804B0B" w:rsidP="003B6F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28,476</w:t>
            </w:r>
          </w:p>
        </w:tc>
      </w:tr>
      <w:tr w:rsidR="00D372D4" w:rsidRPr="00D533B8" w14:paraId="16EB129A" w14:textId="77777777" w:rsidTr="006D75F5">
        <w:tblPrEx>
          <w:shd w:val="clear" w:color="auto" w:fill="FFCCFF"/>
        </w:tblPrEx>
        <w:trPr>
          <w:cantSplit/>
        </w:trPr>
        <w:tc>
          <w:tcPr>
            <w:tcW w:w="3150" w:type="dxa"/>
            <w:shd w:val="clear" w:color="auto" w:fill="auto"/>
          </w:tcPr>
          <w:p w14:paraId="28DE156A" w14:textId="77777777" w:rsidR="00D372D4" w:rsidRPr="00D533B8" w:rsidRDefault="00D372D4" w:rsidP="00D372D4">
            <w:pPr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6AE844B1" w14:textId="77777777" w:rsidR="00D372D4" w:rsidRPr="00D533B8" w:rsidRDefault="00D372D4" w:rsidP="00D372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A03B8D" w14:textId="77777777" w:rsidR="00D372D4" w:rsidRPr="00D533B8" w:rsidRDefault="00D372D4" w:rsidP="00D372D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1976CC" w14:textId="7F092D90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EF6393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72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CBD4CB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(2,701)</w:t>
            </w:r>
          </w:p>
        </w:tc>
        <w:tc>
          <w:tcPr>
            <w:tcW w:w="270" w:type="dxa"/>
            <w:shd w:val="clear" w:color="auto" w:fill="auto"/>
          </w:tcPr>
          <w:p w14:paraId="6CAF5A24" w14:textId="77777777" w:rsidR="00D372D4" w:rsidRPr="00D533B8" w:rsidRDefault="00D372D4" w:rsidP="00D372D4">
            <w:pPr>
              <w:pStyle w:val="acctfourfigures"/>
              <w:tabs>
                <w:tab w:val="clear" w:pos="765"/>
                <w:tab w:val="decimal" w:pos="742"/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221496" w14:textId="1C6835C4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7C7B90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72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9CF836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(2,701)</w:t>
            </w:r>
          </w:p>
        </w:tc>
      </w:tr>
      <w:tr w:rsidR="00D372D4" w:rsidRPr="00D533B8" w14:paraId="6163B6A4" w14:textId="77777777" w:rsidTr="006D75F5">
        <w:tblPrEx>
          <w:shd w:val="clear" w:color="auto" w:fill="FFCCFF"/>
        </w:tblPrEx>
        <w:trPr>
          <w:cantSplit/>
        </w:trPr>
        <w:tc>
          <w:tcPr>
            <w:tcW w:w="3150" w:type="dxa"/>
            <w:shd w:val="clear" w:color="auto" w:fill="auto"/>
          </w:tcPr>
          <w:p w14:paraId="53354F79" w14:textId="77777777" w:rsidR="00D372D4" w:rsidRPr="00D533B8" w:rsidRDefault="00D372D4" w:rsidP="00D372D4">
            <w:pPr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3F36B145" w14:textId="77777777" w:rsidR="00D372D4" w:rsidRPr="00D533B8" w:rsidRDefault="00D372D4" w:rsidP="00D372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03B7584" w14:textId="77777777" w:rsidR="00D372D4" w:rsidRPr="00D533B8" w:rsidRDefault="00D372D4" w:rsidP="00D372D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180D6F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(4,179)</w:t>
            </w:r>
          </w:p>
        </w:tc>
        <w:tc>
          <w:tcPr>
            <w:tcW w:w="180" w:type="dxa"/>
            <w:shd w:val="clear" w:color="auto" w:fill="auto"/>
          </w:tcPr>
          <w:p w14:paraId="59C85C46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72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88DA7E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(23,663)</w:t>
            </w:r>
          </w:p>
        </w:tc>
        <w:tc>
          <w:tcPr>
            <w:tcW w:w="270" w:type="dxa"/>
            <w:shd w:val="clear" w:color="auto" w:fill="auto"/>
          </w:tcPr>
          <w:p w14:paraId="7B3317A5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72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1F0927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(3,944)</w:t>
            </w:r>
          </w:p>
        </w:tc>
        <w:tc>
          <w:tcPr>
            <w:tcW w:w="270" w:type="dxa"/>
            <w:shd w:val="clear" w:color="auto" w:fill="auto"/>
          </w:tcPr>
          <w:p w14:paraId="2BAF12E2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72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4295C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(23,619)</w:t>
            </w:r>
          </w:p>
        </w:tc>
      </w:tr>
      <w:tr w:rsidR="00D372D4" w:rsidRPr="00D533B8" w14:paraId="26759712" w14:textId="77777777" w:rsidTr="006D75F5">
        <w:trPr>
          <w:cantSplit/>
        </w:trPr>
        <w:tc>
          <w:tcPr>
            <w:tcW w:w="4140" w:type="dxa"/>
            <w:gridSpan w:val="2"/>
            <w:shd w:val="clear" w:color="auto" w:fill="auto"/>
          </w:tcPr>
          <w:p w14:paraId="4962941C" w14:textId="77777777" w:rsidR="00D372D4" w:rsidRPr="00D533B8" w:rsidRDefault="00D372D4" w:rsidP="00D372D4">
            <w:pPr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80" w:type="dxa"/>
            <w:shd w:val="clear" w:color="auto" w:fill="auto"/>
          </w:tcPr>
          <w:p w14:paraId="65D8CA8A" w14:textId="77777777" w:rsidR="00D372D4" w:rsidRPr="00D533B8" w:rsidRDefault="00D372D4" w:rsidP="00D372D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DEFE34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40,689</w:t>
            </w:r>
          </w:p>
        </w:tc>
        <w:tc>
          <w:tcPr>
            <w:tcW w:w="180" w:type="dxa"/>
            <w:shd w:val="clear" w:color="auto" w:fill="auto"/>
          </w:tcPr>
          <w:p w14:paraId="2DCAE436" w14:textId="77777777" w:rsidR="00D372D4" w:rsidRPr="00D533B8" w:rsidRDefault="00D372D4" w:rsidP="00D372D4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BA1C4DB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2,138</w:t>
            </w:r>
          </w:p>
        </w:tc>
        <w:tc>
          <w:tcPr>
            <w:tcW w:w="270" w:type="dxa"/>
            <w:shd w:val="clear" w:color="auto" w:fill="auto"/>
          </w:tcPr>
          <w:p w14:paraId="6809EC35" w14:textId="77777777" w:rsidR="00D372D4" w:rsidRPr="00D533B8" w:rsidRDefault="00D372D4" w:rsidP="00D372D4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B7A79C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40,904</w:t>
            </w:r>
          </w:p>
        </w:tc>
        <w:tc>
          <w:tcPr>
            <w:tcW w:w="270" w:type="dxa"/>
            <w:shd w:val="clear" w:color="auto" w:fill="auto"/>
          </w:tcPr>
          <w:p w14:paraId="23A5FD44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F1DB44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2,158</w:t>
            </w:r>
          </w:p>
        </w:tc>
      </w:tr>
      <w:tr w:rsidR="00D372D4" w:rsidRPr="00DD607C" w14:paraId="63C32CE0" w14:textId="77777777" w:rsidTr="00406806">
        <w:trPr>
          <w:cantSplit/>
          <w:trHeight w:val="110"/>
        </w:trPr>
        <w:tc>
          <w:tcPr>
            <w:tcW w:w="3150" w:type="dxa"/>
            <w:shd w:val="clear" w:color="auto" w:fill="auto"/>
          </w:tcPr>
          <w:p w14:paraId="08315F70" w14:textId="77777777" w:rsidR="00D372D4" w:rsidRPr="00DD607C" w:rsidRDefault="00D372D4" w:rsidP="00D372D4">
            <w:pPr>
              <w:ind w:left="2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27139E" w14:textId="77777777" w:rsidR="00D372D4" w:rsidRPr="00DD607C" w:rsidRDefault="00D372D4" w:rsidP="00D372D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287CA0" w14:textId="77777777" w:rsidR="00D372D4" w:rsidRPr="00DD607C" w:rsidRDefault="00D372D4" w:rsidP="00D372D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B41D300" w14:textId="77777777" w:rsidR="00D372D4" w:rsidRPr="00DD607C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488EC7" w14:textId="77777777" w:rsidR="00D372D4" w:rsidRPr="00DD607C" w:rsidRDefault="00D372D4" w:rsidP="00D372D4">
            <w:pPr>
              <w:tabs>
                <w:tab w:val="clear" w:pos="454"/>
                <w:tab w:val="decimal" w:pos="972"/>
              </w:tabs>
              <w:spacing w:line="240" w:lineRule="auto"/>
              <w:ind w:right="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9A31CD" w14:textId="77777777" w:rsidR="00D372D4" w:rsidRPr="00DD607C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7754038" w14:textId="77777777" w:rsidR="00D372D4" w:rsidRPr="00DD607C" w:rsidRDefault="00D372D4" w:rsidP="00D372D4">
            <w:pPr>
              <w:tabs>
                <w:tab w:val="clear" w:pos="454"/>
                <w:tab w:val="decimal" w:pos="972"/>
              </w:tabs>
              <w:spacing w:line="240" w:lineRule="auto"/>
              <w:ind w:right="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82D6767" w14:textId="77777777" w:rsidR="00D372D4" w:rsidRPr="00DD607C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E4CA0F" w14:textId="77777777" w:rsidR="00D372D4" w:rsidRPr="00DD607C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1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4289404" w14:textId="77777777" w:rsidR="00D372D4" w:rsidRPr="00DD607C" w:rsidRDefault="00D372D4" w:rsidP="00D372D4">
            <w:pPr>
              <w:tabs>
                <w:tab w:val="clear" w:pos="227"/>
                <w:tab w:val="clear" w:pos="454"/>
                <w:tab w:val="clear" w:pos="680"/>
                <w:tab w:val="left" w:pos="491"/>
                <w:tab w:val="decimal" w:pos="907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72D4" w:rsidRPr="00D533B8" w14:paraId="1C32AAF7" w14:textId="77777777" w:rsidTr="00406806">
        <w:trPr>
          <w:cantSplit/>
          <w:trHeight w:val="299"/>
        </w:trPr>
        <w:tc>
          <w:tcPr>
            <w:tcW w:w="3150" w:type="dxa"/>
            <w:shd w:val="clear" w:color="auto" w:fill="auto"/>
          </w:tcPr>
          <w:p w14:paraId="519D7BE5" w14:textId="77777777" w:rsidR="00D372D4" w:rsidRPr="00D533B8" w:rsidRDefault="00D372D4" w:rsidP="00D372D4">
            <w:pPr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ขายเงินตราต่างประเทศ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21A6D6F6" w14:textId="77777777" w:rsidR="00D372D4" w:rsidRPr="00D533B8" w:rsidRDefault="00D372D4" w:rsidP="00D372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8915BE2" w14:textId="77777777" w:rsidR="00D372D4" w:rsidRPr="00D533B8" w:rsidRDefault="00D372D4" w:rsidP="00D372D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7EAFA4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(44,846)</w:t>
            </w:r>
          </w:p>
        </w:tc>
        <w:tc>
          <w:tcPr>
            <w:tcW w:w="180" w:type="dxa"/>
            <w:shd w:val="clear" w:color="auto" w:fill="auto"/>
          </w:tcPr>
          <w:p w14:paraId="6624E571" w14:textId="77777777" w:rsidR="00D372D4" w:rsidRPr="00D533B8" w:rsidRDefault="00D372D4" w:rsidP="00D372D4">
            <w:pPr>
              <w:tabs>
                <w:tab w:val="clear" w:pos="454"/>
                <w:tab w:val="decimal" w:pos="972"/>
              </w:tabs>
              <w:spacing w:line="240" w:lineRule="auto"/>
              <w:ind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83091A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(28,476)</w:t>
            </w:r>
          </w:p>
        </w:tc>
        <w:tc>
          <w:tcPr>
            <w:tcW w:w="270" w:type="dxa"/>
            <w:shd w:val="clear" w:color="auto" w:fill="auto"/>
          </w:tcPr>
          <w:p w14:paraId="2E00F740" w14:textId="77777777" w:rsidR="00D372D4" w:rsidRPr="00D533B8" w:rsidRDefault="00D372D4" w:rsidP="00D372D4">
            <w:pPr>
              <w:tabs>
                <w:tab w:val="clear" w:pos="454"/>
                <w:tab w:val="clear" w:pos="907"/>
                <w:tab w:val="decimal" w:pos="836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61A0CB1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(44,846)</w:t>
            </w:r>
          </w:p>
        </w:tc>
        <w:tc>
          <w:tcPr>
            <w:tcW w:w="270" w:type="dxa"/>
            <w:shd w:val="clear" w:color="auto" w:fill="auto"/>
          </w:tcPr>
          <w:p w14:paraId="6065D637" w14:textId="77777777" w:rsidR="00D372D4" w:rsidRPr="00D533B8" w:rsidRDefault="00D372D4" w:rsidP="00D372D4">
            <w:pPr>
              <w:tabs>
                <w:tab w:val="clear" w:pos="454"/>
                <w:tab w:val="clear" w:pos="907"/>
                <w:tab w:val="decimal" w:pos="821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D7D5D2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(28,476)</w:t>
            </w:r>
          </w:p>
        </w:tc>
      </w:tr>
      <w:tr w:rsidR="00D372D4" w:rsidRPr="00D533B8" w14:paraId="480768C9" w14:textId="77777777" w:rsidTr="006D75F5">
        <w:trPr>
          <w:cantSplit/>
        </w:trPr>
        <w:tc>
          <w:tcPr>
            <w:tcW w:w="3150" w:type="dxa"/>
            <w:shd w:val="clear" w:color="auto" w:fill="auto"/>
          </w:tcPr>
          <w:p w14:paraId="5ED578C1" w14:textId="77777777" w:rsidR="00D372D4" w:rsidRPr="00D533B8" w:rsidRDefault="00D372D4" w:rsidP="00D372D4">
            <w:pPr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533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</w:t>
            </w:r>
            <w:r w:rsidRPr="00D533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990" w:type="dxa"/>
            <w:shd w:val="clear" w:color="auto" w:fill="auto"/>
          </w:tcPr>
          <w:p w14:paraId="3E8678B4" w14:textId="77777777" w:rsidR="00D372D4" w:rsidRPr="00D533B8" w:rsidRDefault="00D372D4" w:rsidP="00D372D4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D15D25" w14:textId="77777777" w:rsidR="00D372D4" w:rsidRPr="00D533B8" w:rsidRDefault="00D372D4" w:rsidP="00D372D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F206B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(4,157)</w:t>
            </w:r>
          </w:p>
        </w:tc>
        <w:tc>
          <w:tcPr>
            <w:tcW w:w="180" w:type="dxa"/>
            <w:shd w:val="clear" w:color="auto" w:fill="auto"/>
          </w:tcPr>
          <w:p w14:paraId="01BB89C2" w14:textId="77777777" w:rsidR="00D372D4" w:rsidRPr="00D533B8" w:rsidRDefault="00D372D4" w:rsidP="00D372D4">
            <w:pPr>
              <w:tabs>
                <w:tab w:val="clear" w:pos="907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085A3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(26,338)</w:t>
            </w:r>
          </w:p>
        </w:tc>
        <w:tc>
          <w:tcPr>
            <w:tcW w:w="270" w:type="dxa"/>
            <w:shd w:val="clear" w:color="auto" w:fill="auto"/>
          </w:tcPr>
          <w:p w14:paraId="33336D80" w14:textId="77777777" w:rsidR="00D372D4" w:rsidRPr="00D533B8" w:rsidRDefault="00D372D4" w:rsidP="00D372D4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C8337" w14:textId="03EC698B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42CC45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32D24" w14:textId="77777777" w:rsidR="00D372D4" w:rsidRPr="00D533B8" w:rsidRDefault="00D372D4" w:rsidP="00D372D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(26,318)</w:t>
            </w:r>
          </w:p>
        </w:tc>
      </w:tr>
    </w:tbl>
    <w:p w14:paraId="5F4BD563" w14:textId="77777777" w:rsidR="000B04F4" w:rsidRPr="00D533B8" w:rsidRDefault="002F7C7D" w:rsidP="002F7C7D">
      <w:pPr>
        <w:tabs>
          <w:tab w:val="left" w:pos="540"/>
          <w:tab w:val="left" w:pos="1080"/>
          <w:tab w:val="left" w:pos="9504"/>
        </w:tabs>
        <w:spacing w:line="240" w:lineRule="auto"/>
        <w:ind w:left="450"/>
        <w:jc w:val="thaiDistribute"/>
        <w:rPr>
          <w:rFonts w:ascii="Angsana New" w:hAnsi="Angsana New"/>
          <w:sz w:val="22"/>
          <w:szCs w:val="22"/>
        </w:rPr>
      </w:pPr>
      <w:r w:rsidRPr="00D533B8">
        <w:rPr>
          <w:rFonts w:ascii="Angsana New" w:hAnsi="Angsana New"/>
          <w:sz w:val="30"/>
          <w:szCs w:val="30"/>
        </w:rPr>
        <w:tab/>
      </w:r>
    </w:p>
    <w:p w14:paraId="7B462628" w14:textId="77777777" w:rsidR="004E6948" w:rsidRDefault="000D4C0A" w:rsidP="00846133">
      <w:pPr>
        <w:tabs>
          <w:tab w:val="clear" w:pos="454"/>
          <w:tab w:val="left" w:pos="540"/>
          <w:tab w:val="left" w:pos="1080"/>
          <w:tab w:val="left" w:pos="950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ัญญาขายเงินตราต่างประเทศส่วนเกินเป็นการป้องกันความเสี่ยงจากอัตราแลกเปลี่ยนเงินตราต่างประเทศสำหรับประมาณการยอดขายสินค้าในอนาคต</w:t>
      </w:r>
    </w:p>
    <w:p w14:paraId="4D32BBA6" w14:textId="77777777" w:rsidR="003B6FBD" w:rsidRPr="00D533B8" w:rsidRDefault="003B6FBD" w:rsidP="00846133">
      <w:pPr>
        <w:tabs>
          <w:tab w:val="clear" w:pos="454"/>
          <w:tab w:val="left" w:pos="540"/>
          <w:tab w:val="left" w:pos="1080"/>
          <w:tab w:val="left" w:pos="950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70"/>
        <w:gridCol w:w="1080"/>
        <w:gridCol w:w="180"/>
        <w:gridCol w:w="1080"/>
        <w:gridCol w:w="270"/>
        <w:gridCol w:w="1080"/>
        <w:gridCol w:w="270"/>
        <w:gridCol w:w="1170"/>
      </w:tblGrid>
      <w:tr w:rsidR="000D4C0A" w:rsidRPr="00D533B8" w14:paraId="7767BA83" w14:textId="77777777" w:rsidTr="00D65475">
        <w:trPr>
          <w:cantSplit/>
          <w:tblHeader/>
        </w:trPr>
        <w:tc>
          <w:tcPr>
            <w:tcW w:w="3150" w:type="dxa"/>
            <w:shd w:val="clear" w:color="auto" w:fill="auto"/>
          </w:tcPr>
          <w:p w14:paraId="2E55B788" w14:textId="77777777" w:rsidR="000D4C0A" w:rsidRPr="00D533B8" w:rsidRDefault="000D4C0A" w:rsidP="006D75F5">
            <w:pPr>
              <w:pStyle w:val="acctfourfigures"/>
              <w:spacing w:line="240" w:lineRule="atLeast"/>
              <w:ind w:left="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6EA949" w14:textId="77777777" w:rsidR="000D4C0A" w:rsidRPr="00D533B8" w:rsidRDefault="000D4C0A" w:rsidP="00026E5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6116EF" w14:textId="77777777" w:rsidR="000D4C0A" w:rsidRPr="00D533B8" w:rsidRDefault="000D4C0A" w:rsidP="00026E5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8B99841" w14:textId="77777777" w:rsidR="000D4C0A" w:rsidRPr="00D533B8" w:rsidRDefault="000D4C0A" w:rsidP="00026E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312CFC1" w14:textId="77777777" w:rsidR="000D4C0A" w:rsidRPr="00D533B8" w:rsidRDefault="000D4C0A" w:rsidP="00026E5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3B8E64B" w14:textId="77777777" w:rsidR="000D4C0A" w:rsidRPr="00D533B8" w:rsidRDefault="000D4C0A" w:rsidP="00026E5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3510" w:rsidRPr="00D533B8" w14:paraId="76FAB75E" w14:textId="77777777" w:rsidTr="00D65475">
        <w:trPr>
          <w:cantSplit/>
          <w:tblHeader/>
        </w:trPr>
        <w:tc>
          <w:tcPr>
            <w:tcW w:w="3150" w:type="dxa"/>
            <w:shd w:val="clear" w:color="auto" w:fill="auto"/>
          </w:tcPr>
          <w:p w14:paraId="616B29AD" w14:textId="77777777" w:rsidR="00723510" w:rsidRPr="00D533B8" w:rsidRDefault="00723510" w:rsidP="0072351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2AB5E0" w14:textId="77777777" w:rsidR="00723510" w:rsidRPr="00D533B8" w:rsidRDefault="00723510" w:rsidP="007235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6C903F05" w14:textId="77777777" w:rsidR="00723510" w:rsidRPr="00D533B8" w:rsidRDefault="00723510" w:rsidP="007235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CE8B30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2BEB1B1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B39383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C2EFBFA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859B89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DAC9808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514CC4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BB2BFC" w:rsidRPr="00D533B8" w14:paraId="58EA65A4" w14:textId="77777777" w:rsidTr="00D65475">
        <w:trPr>
          <w:cantSplit/>
          <w:tblHeader/>
        </w:trPr>
        <w:tc>
          <w:tcPr>
            <w:tcW w:w="3150" w:type="dxa"/>
            <w:shd w:val="clear" w:color="auto" w:fill="auto"/>
          </w:tcPr>
          <w:p w14:paraId="0B598BE2" w14:textId="77777777" w:rsidR="00BB2BFC" w:rsidRPr="00D533B8" w:rsidRDefault="00BB2BFC" w:rsidP="00BB2BFC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5824F6" w14:textId="77777777" w:rsidR="00BB2BFC" w:rsidRPr="00D533B8" w:rsidRDefault="00BB2BFC" w:rsidP="00BB2BF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8EAC43" w14:textId="77777777" w:rsidR="00BB2BFC" w:rsidRPr="00D533B8" w:rsidRDefault="00BB2BFC" w:rsidP="00BB2B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9735756" w14:textId="77777777" w:rsidR="00BB2BFC" w:rsidRPr="00D533B8" w:rsidRDefault="00BB2BFC" w:rsidP="00BB2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B2BFC" w:rsidRPr="00D533B8" w14:paraId="5DA66BAE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334A37E5" w14:textId="77777777" w:rsidR="00BB2BFC" w:rsidRPr="00D533B8" w:rsidRDefault="00BB2BFC" w:rsidP="00BB2BF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990" w:type="dxa"/>
            <w:shd w:val="clear" w:color="auto" w:fill="auto"/>
          </w:tcPr>
          <w:p w14:paraId="414F1493" w14:textId="77777777" w:rsidR="00BB2BFC" w:rsidRPr="00D533B8" w:rsidRDefault="00BB2BFC" w:rsidP="00BB2BF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1D510B7" w14:textId="77777777" w:rsidR="00BB2BFC" w:rsidRPr="00D533B8" w:rsidRDefault="00BB2BFC" w:rsidP="00BB2BFC">
            <w:pPr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35EEF0A2" w14:textId="77777777" w:rsidR="00BB2BFC" w:rsidRPr="00D533B8" w:rsidRDefault="00BB2BFC" w:rsidP="00BB2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14:paraId="2A923A83" w14:textId="77777777" w:rsidR="00BB2BFC" w:rsidRPr="00D533B8" w:rsidRDefault="00BB2BFC" w:rsidP="00BB2BFC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46DB8E41" w14:textId="77777777" w:rsidR="00BB2BFC" w:rsidRPr="00D533B8" w:rsidRDefault="00BB2BFC" w:rsidP="00BB2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6FED2535" w14:textId="77777777" w:rsidR="00BB2BFC" w:rsidRPr="00D533B8" w:rsidRDefault="00BB2BFC" w:rsidP="00BB2BFC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77B95B09" w14:textId="77777777" w:rsidR="00BB2BFC" w:rsidRPr="00D533B8" w:rsidRDefault="00BB2BFC" w:rsidP="00BB2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CE660FB" w14:textId="77777777" w:rsidR="00BB2BFC" w:rsidRPr="00D533B8" w:rsidRDefault="00BB2BFC" w:rsidP="00BB2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4D2348A3" w14:textId="77777777" w:rsidR="00BB2BFC" w:rsidRPr="00D533B8" w:rsidRDefault="00BB2BFC" w:rsidP="00BB2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723510" w:rsidRPr="00D533B8" w14:paraId="2DF595EA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547DE394" w14:textId="77777777" w:rsidR="00723510" w:rsidRPr="00D533B8" w:rsidRDefault="00723510" w:rsidP="007235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7C9077C8" w14:textId="77777777" w:rsidR="00723510" w:rsidRPr="00D533B8" w:rsidRDefault="003B6FBD" w:rsidP="007235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D503DC0" w14:textId="77777777" w:rsidR="00723510" w:rsidRPr="00D533B8" w:rsidRDefault="00723510" w:rsidP="007235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5DBF9A" w14:textId="77777777" w:rsidR="00723510" w:rsidRPr="00D533B8" w:rsidRDefault="00647468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1,378</w:t>
            </w:r>
          </w:p>
        </w:tc>
        <w:tc>
          <w:tcPr>
            <w:tcW w:w="180" w:type="dxa"/>
            <w:shd w:val="clear" w:color="auto" w:fill="auto"/>
          </w:tcPr>
          <w:p w14:paraId="198C2A0D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35E38E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70" w:type="dxa"/>
            <w:shd w:val="clear" w:color="auto" w:fill="auto"/>
          </w:tcPr>
          <w:p w14:paraId="7B678637" w14:textId="77777777" w:rsidR="00723510" w:rsidRPr="00D533B8" w:rsidRDefault="00723510" w:rsidP="00723510">
            <w:pPr>
              <w:tabs>
                <w:tab w:val="clear" w:pos="907"/>
                <w:tab w:val="decimal" w:pos="83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94DEB2" w14:textId="77777777" w:rsidR="00723510" w:rsidRPr="00D533B8" w:rsidRDefault="00306FB8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303019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B21C54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23510" w:rsidRPr="00D533B8" w14:paraId="39ED161C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4184EBDA" w14:textId="77777777" w:rsidR="00723510" w:rsidRPr="00D533B8" w:rsidRDefault="00723510" w:rsidP="007235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2358ECBA" w14:textId="77777777" w:rsidR="00723510" w:rsidRPr="00D533B8" w:rsidRDefault="003B6FBD" w:rsidP="007235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57E6FF1" w14:textId="77777777" w:rsidR="00723510" w:rsidRPr="00D533B8" w:rsidRDefault="00723510" w:rsidP="007235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993841" w14:textId="77777777" w:rsidR="00723510" w:rsidRPr="00D533B8" w:rsidRDefault="00647468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14,185</w:t>
            </w:r>
          </w:p>
        </w:tc>
        <w:tc>
          <w:tcPr>
            <w:tcW w:w="180" w:type="dxa"/>
            <w:shd w:val="clear" w:color="auto" w:fill="auto"/>
          </w:tcPr>
          <w:p w14:paraId="57100F4C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27AFDA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5,711</w:t>
            </w:r>
          </w:p>
        </w:tc>
        <w:tc>
          <w:tcPr>
            <w:tcW w:w="270" w:type="dxa"/>
            <w:shd w:val="clear" w:color="auto" w:fill="auto"/>
          </w:tcPr>
          <w:p w14:paraId="7391FE7B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DCAF0B" w14:textId="77777777" w:rsidR="00723510" w:rsidRPr="00D533B8" w:rsidRDefault="00306FB8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9,776</w:t>
            </w:r>
          </w:p>
        </w:tc>
        <w:tc>
          <w:tcPr>
            <w:tcW w:w="270" w:type="dxa"/>
            <w:shd w:val="clear" w:color="auto" w:fill="auto"/>
          </w:tcPr>
          <w:p w14:paraId="2734044D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95C682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1,117</w:t>
            </w:r>
          </w:p>
        </w:tc>
      </w:tr>
      <w:tr w:rsidR="006E4B31" w:rsidRPr="00D533B8" w14:paraId="6DB4F8D0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57760271" w14:textId="77777777" w:rsidR="006E4B31" w:rsidRPr="00D533B8" w:rsidRDefault="006E4B31" w:rsidP="006E4B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</w:tcPr>
          <w:p w14:paraId="654893D2" w14:textId="77777777" w:rsidR="006E4B31" w:rsidRPr="00D533B8" w:rsidRDefault="006E4B31" w:rsidP="006E4B3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C5BD946" w14:textId="77777777" w:rsidR="006E4B31" w:rsidRPr="00D533B8" w:rsidRDefault="006E4B31" w:rsidP="006E4B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AB212E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80" w:type="dxa"/>
            <w:shd w:val="clear" w:color="auto" w:fill="auto"/>
          </w:tcPr>
          <w:p w14:paraId="7224B7E0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F083C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26DBA304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09934A" w14:textId="766F1A3F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64589F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A8A453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4B31" w:rsidRPr="00D533B8" w14:paraId="5E9608A7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6D05D718" w14:textId="77777777" w:rsidR="006E4B31" w:rsidRPr="00D533B8" w:rsidRDefault="006E4B31" w:rsidP="006E4B3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1419B80C" w14:textId="77777777" w:rsidR="006E4B31" w:rsidRPr="00D533B8" w:rsidRDefault="006E4B31" w:rsidP="006E4B3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B64F72" w14:textId="77777777" w:rsidR="006E4B31" w:rsidRPr="00D533B8" w:rsidRDefault="006E4B31" w:rsidP="006E4B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128CE7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180" w:type="dxa"/>
            <w:shd w:val="clear" w:color="auto" w:fill="auto"/>
          </w:tcPr>
          <w:p w14:paraId="3CB42E25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5B0C11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</w:t>
            </w:r>
          </w:p>
        </w:tc>
        <w:tc>
          <w:tcPr>
            <w:tcW w:w="270" w:type="dxa"/>
            <w:shd w:val="clear" w:color="auto" w:fill="auto"/>
          </w:tcPr>
          <w:p w14:paraId="2AEAE515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63289B" w14:textId="30F794B1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196AD8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24C493" w14:textId="77777777" w:rsidR="006E4B31" w:rsidRPr="00D533B8" w:rsidRDefault="006E4B31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3510" w:rsidRPr="00D533B8" w14:paraId="05ECC7D4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3CD6D2EC" w14:textId="77777777" w:rsidR="00723510" w:rsidRPr="00D533B8" w:rsidRDefault="00723510" w:rsidP="007235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186682ED" w14:textId="77777777" w:rsidR="00723510" w:rsidRPr="00D533B8" w:rsidRDefault="003B6FBD" w:rsidP="007235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2FB973BF" w14:textId="77777777" w:rsidR="00723510" w:rsidRPr="00D533B8" w:rsidRDefault="00723510" w:rsidP="007235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9A4252" w14:textId="77777777" w:rsidR="00723510" w:rsidRPr="00D533B8" w:rsidRDefault="00647468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(8,911)</w:t>
            </w:r>
          </w:p>
        </w:tc>
        <w:tc>
          <w:tcPr>
            <w:tcW w:w="180" w:type="dxa"/>
            <w:shd w:val="clear" w:color="auto" w:fill="auto"/>
          </w:tcPr>
          <w:p w14:paraId="50EF3F1F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556181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(7,947)</w:t>
            </w:r>
          </w:p>
        </w:tc>
        <w:tc>
          <w:tcPr>
            <w:tcW w:w="270" w:type="dxa"/>
            <w:shd w:val="clear" w:color="auto" w:fill="auto"/>
          </w:tcPr>
          <w:p w14:paraId="378A5227" w14:textId="77777777" w:rsidR="00723510" w:rsidRPr="00D533B8" w:rsidRDefault="00723510" w:rsidP="00723510">
            <w:pPr>
              <w:tabs>
                <w:tab w:val="clear" w:pos="907"/>
                <w:tab w:val="decimal" w:pos="836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7E7629" w14:textId="77777777" w:rsidR="00723510" w:rsidRPr="00D533B8" w:rsidRDefault="00306FB8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(6,043)</w:t>
            </w:r>
          </w:p>
        </w:tc>
        <w:tc>
          <w:tcPr>
            <w:tcW w:w="270" w:type="dxa"/>
            <w:shd w:val="clear" w:color="auto" w:fill="auto"/>
          </w:tcPr>
          <w:p w14:paraId="1E87F47D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BB20F9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(3,514)</w:t>
            </w:r>
          </w:p>
        </w:tc>
      </w:tr>
      <w:tr w:rsidR="00647468" w:rsidRPr="00D533B8" w14:paraId="39D648B1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67BABB8C" w14:textId="77777777" w:rsidR="00647468" w:rsidRPr="00D533B8" w:rsidRDefault="00647468" w:rsidP="0064746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01B9D828" w14:textId="77777777" w:rsidR="00647468" w:rsidRDefault="00647468" w:rsidP="006474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1A63864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CE4791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(3,625)</w:t>
            </w:r>
          </w:p>
        </w:tc>
        <w:tc>
          <w:tcPr>
            <w:tcW w:w="180" w:type="dxa"/>
            <w:shd w:val="clear" w:color="auto" w:fill="auto"/>
          </w:tcPr>
          <w:p w14:paraId="349C8475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923CDD" w14:textId="77777777" w:rsidR="0064746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(3,984)</w:t>
            </w:r>
          </w:p>
        </w:tc>
        <w:tc>
          <w:tcPr>
            <w:tcW w:w="270" w:type="dxa"/>
            <w:shd w:val="clear" w:color="auto" w:fill="auto"/>
          </w:tcPr>
          <w:p w14:paraId="4C35EB9C" w14:textId="77777777" w:rsidR="00647468" w:rsidRPr="00D533B8" w:rsidRDefault="00647468" w:rsidP="00647468">
            <w:pPr>
              <w:tabs>
                <w:tab w:val="clear" w:pos="907"/>
                <w:tab w:val="decimal" w:pos="836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9CAD4B" w14:textId="77777777" w:rsidR="00647468" w:rsidRPr="00D533B8" w:rsidRDefault="00647468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0E61E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78FEDE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7468" w:rsidRPr="00D533B8" w14:paraId="2A7B5383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6CAF710F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990" w:type="dxa"/>
            <w:shd w:val="clear" w:color="auto" w:fill="auto"/>
          </w:tcPr>
          <w:p w14:paraId="21914696" w14:textId="77777777" w:rsidR="00647468" w:rsidRPr="00D533B8" w:rsidRDefault="00647468" w:rsidP="0064746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4D9EF7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84599" w14:textId="77777777" w:rsidR="00647468" w:rsidRPr="0078768B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3,748</w:t>
            </w:r>
          </w:p>
        </w:tc>
        <w:tc>
          <w:tcPr>
            <w:tcW w:w="180" w:type="dxa"/>
            <w:shd w:val="clear" w:color="auto" w:fill="auto"/>
          </w:tcPr>
          <w:p w14:paraId="54F2A638" w14:textId="77777777" w:rsidR="00647468" w:rsidRPr="0078768B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</w:tabs>
              <w:spacing w:line="240" w:lineRule="auto"/>
              <w:ind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F8F8D" w14:textId="77777777" w:rsidR="00647468" w:rsidRPr="0078768B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(4,376)</w:t>
            </w:r>
          </w:p>
        </w:tc>
        <w:tc>
          <w:tcPr>
            <w:tcW w:w="270" w:type="dxa"/>
            <w:shd w:val="clear" w:color="auto" w:fill="auto"/>
          </w:tcPr>
          <w:p w14:paraId="4A9312ED" w14:textId="77777777" w:rsidR="00647468" w:rsidRPr="0078768B" w:rsidRDefault="00647468" w:rsidP="00647468">
            <w:pPr>
              <w:tabs>
                <w:tab w:val="clear" w:pos="907"/>
                <w:tab w:val="decimal" w:pos="836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9EDEF" w14:textId="5CE21E74" w:rsidR="00647468" w:rsidRPr="00D533B8" w:rsidRDefault="00647468" w:rsidP="00B43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3,734</w:t>
            </w:r>
          </w:p>
        </w:tc>
        <w:tc>
          <w:tcPr>
            <w:tcW w:w="270" w:type="dxa"/>
            <w:shd w:val="clear" w:color="auto" w:fill="auto"/>
          </w:tcPr>
          <w:p w14:paraId="3A39A984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8EF90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(2,395)</w:t>
            </w:r>
          </w:p>
        </w:tc>
      </w:tr>
      <w:tr w:rsidR="00647468" w:rsidRPr="00DD607C" w14:paraId="4C38C5B8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583F8727" w14:textId="77777777" w:rsidR="00647468" w:rsidRPr="00DD607C" w:rsidRDefault="00647468" w:rsidP="0064746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30D6B6" w14:textId="77777777" w:rsidR="00647468" w:rsidRPr="00DD607C" w:rsidRDefault="00647468" w:rsidP="0064746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A9BB0B" w14:textId="77777777" w:rsidR="00647468" w:rsidRPr="00DD607C" w:rsidRDefault="00647468" w:rsidP="00647468">
            <w:pPr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794DF2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14:paraId="2EAFF231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EEAFAE6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07A80CC5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FE926B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4543FD32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C553756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B432E4" w:rsidRPr="00D533B8" w14:paraId="012CA647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6B362FAA" w14:textId="77777777" w:rsidR="00B432E4" w:rsidRPr="00D533B8" w:rsidRDefault="00B432E4" w:rsidP="0064746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CF736A" w14:textId="77777777" w:rsidR="00B432E4" w:rsidRPr="00D533B8" w:rsidRDefault="00B432E4" w:rsidP="006474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8B5749" w14:textId="77777777" w:rsidR="00B432E4" w:rsidRPr="00D533B8" w:rsidRDefault="00B432E4" w:rsidP="00647468">
            <w:pPr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21A08B0D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14:paraId="27032B0B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3F971D1D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2344AC64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1C963D6A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4ABED11E" w14:textId="77777777" w:rsidR="00B432E4" w:rsidRPr="00D533B8" w:rsidRDefault="00B432E4" w:rsidP="00647468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15693BED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B432E4" w:rsidRPr="00D533B8" w14:paraId="7AE0845E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28F3A798" w14:textId="77777777" w:rsidR="00B432E4" w:rsidRPr="00D533B8" w:rsidRDefault="00B432E4" w:rsidP="0064746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67135BB" w14:textId="77777777" w:rsidR="00B432E4" w:rsidRPr="00D533B8" w:rsidRDefault="00B432E4" w:rsidP="006474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271F29" w14:textId="77777777" w:rsidR="00B432E4" w:rsidRPr="00D533B8" w:rsidRDefault="00B432E4" w:rsidP="00647468">
            <w:pPr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57E35062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14:paraId="468F91B9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0CD6430C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2D6D8DC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574A3DEC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563663F2" w14:textId="77777777" w:rsidR="00B432E4" w:rsidRPr="00D533B8" w:rsidRDefault="00B432E4" w:rsidP="00647468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7FA51340" w14:textId="77777777" w:rsidR="00B432E4" w:rsidRPr="00D533B8" w:rsidRDefault="00B432E4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647468" w:rsidRPr="00D533B8" w14:paraId="015A4934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3905F7C4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990" w:type="dxa"/>
            <w:shd w:val="clear" w:color="auto" w:fill="auto"/>
          </w:tcPr>
          <w:p w14:paraId="34FEDE77" w14:textId="77777777" w:rsidR="00647468" w:rsidRPr="00D533B8" w:rsidRDefault="00647468" w:rsidP="006474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A940EA" w14:textId="77777777" w:rsidR="00647468" w:rsidRPr="00D533B8" w:rsidRDefault="00647468" w:rsidP="00647468">
            <w:pPr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682C27FF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14:paraId="01075D6C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1297AE69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600AB222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1560AC57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38C049A4" w14:textId="77777777" w:rsidR="00647468" w:rsidRPr="00D533B8" w:rsidRDefault="00647468" w:rsidP="00647468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43D5EFB8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647468" w:rsidRPr="00D533B8" w14:paraId="7BC068CD" w14:textId="77777777" w:rsidTr="00D65475">
        <w:tblPrEx>
          <w:shd w:val="clear" w:color="auto" w:fill="FFCCFF"/>
        </w:tblPrEx>
        <w:trPr>
          <w:cantSplit/>
        </w:trPr>
        <w:tc>
          <w:tcPr>
            <w:tcW w:w="3150" w:type="dxa"/>
            <w:shd w:val="clear" w:color="auto" w:fill="auto"/>
          </w:tcPr>
          <w:p w14:paraId="7FB6FDD1" w14:textId="77777777" w:rsidR="00647468" w:rsidRPr="00D533B8" w:rsidRDefault="00647468" w:rsidP="006474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2A344865" w14:textId="77777777" w:rsidR="00647468" w:rsidRPr="00D533B8" w:rsidRDefault="00647468" w:rsidP="006474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2CA074F" w14:textId="77777777" w:rsidR="00647468" w:rsidRPr="00D533B8" w:rsidRDefault="00647468" w:rsidP="00647468">
            <w:pPr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0B873985" w14:textId="77777777" w:rsidR="00647468" w:rsidRPr="00620CEE" w:rsidRDefault="00095B07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11,083</w:t>
            </w:r>
          </w:p>
        </w:tc>
        <w:tc>
          <w:tcPr>
            <w:tcW w:w="180" w:type="dxa"/>
            <w:shd w:val="clear" w:color="auto" w:fill="auto"/>
          </w:tcPr>
          <w:p w14:paraId="5DB6524C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  <w:tab w:val="decimal" w:pos="97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80032E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11,911</w:t>
            </w:r>
          </w:p>
        </w:tc>
        <w:tc>
          <w:tcPr>
            <w:tcW w:w="270" w:type="dxa"/>
            <w:shd w:val="clear" w:color="auto" w:fill="auto"/>
          </w:tcPr>
          <w:p w14:paraId="6806BFD2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F9B966" w14:textId="77777777" w:rsidR="00647468" w:rsidRPr="00620CEE" w:rsidRDefault="00647468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4A5D4A" w14:textId="77777777" w:rsidR="00647468" w:rsidRPr="00620CEE" w:rsidRDefault="00647468" w:rsidP="00647468">
            <w:pPr>
              <w:tabs>
                <w:tab w:val="clear" w:pos="907"/>
                <w:tab w:val="decimal" w:pos="911"/>
                <w:tab w:val="decimal" w:pos="972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E9B48E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7468" w:rsidRPr="00D533B8" w14:paraId="45098BFC" w14:textId="77777777" w:rsidTr="00D65475">
        <w:tblPrEx>
          <w:shd w:val="clear" w:color="auto" w:fill="FFCCFF"/>
        </w:tblPrEx>
        <w:trPr>
          <w:cantSplit/>
        </w:trPr>
        <w:tc>
          <w:tcPr>
            <w:tcW w:w="3150" w:type="dxa"/>
            <w:shd w:val="clear" w:color="auto" w:fill="auto"/>
          </w:tcPr>
          <w:p w14:paraId="1F8169AD" w14:textId="77777777" w:rsidR="00647468" w:rsidRPr="00D533B8" w:rsidRDefault="00647468" w:rsidP="006474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42BFC639" w14:textId="77777777" w:rsidR="00647468" w:rsidRDefault="00647468" w:rsidP="006474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52245146" w14:textId="77777777" w:rsidR="00647468" w:rsidRPr="00D533B8" w:rsidRDefault="00647468" w:rsidP="00647468">
            <w:pPr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4EB8BB" w14:textId="77777777" w:rsidR="00647468" w:rsidRPr="00620CEE" w:rsidRDefault="00095B07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180" w:type="dxa"/>
            <w:shd w:val="clear" w:color="auto" w:fill="auto"/>
          </w:tcPr>
          <w:p w14:paraId="2511B0A8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  <w:tab w:val="decimal" w:pos="97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B2E4E3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270" w:type="dxa"/>
            <w:shd w:val="clear" w:color="auto" w:fill="auto"/>
          </w:tcPr>
          <w:p w14:paraId="1403B9BA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F8BF34" w14:textId="77777777" w:rsidR="00647468" w:rsidRPr="00620CEE" w:rsidRDefault="00647468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CC154A" w14:textId="77777777" w:rsidR="00647468" w:rsidRPr="00620CEE" w:rsidRDefault="00647468" w:rsidP="00647468">
            <w:pPr>
              <w:tabs>
                <w:tab w:val="clear" w:pos="907"/>
                <w:tab w:val="decimal" w:pos="911"/>
                <w:tab w:val="decimal" w:pos="972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59AB34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7468" w:rsidRPr="00D533B8" w14:paraId="0D710B75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1A4C0ED4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990" w:type="dxa"/>
            <w:shd w:val="clear" w:color="auto" w:fill="auto"/>
          </w:tcPr>
          <w:p w14:paraId="72E1A20B" w14:textId="77777777" w:rsidR="00647468" w:rsidRPr="00D533B8" w:rsidRDefault="00647468" w:rsidP="0064746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1287B1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C6957" w14:textId="77777777" w:rsidR="00647468" w:rsidRPr="0078768B" w:rsidRDefault="00095B07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10,998</w:t>
            </w:r>
          </w:p>
        </w:tc>
        <w:tc>
          <w:tcPr>
            <w:tcW w:w="180" w:type="dxa"/>
            <w:shd w:val="clear" w:color="auto" w:fill="auto"/>
          </w:tcPr>
          <w:p w14:paraId="029218DC" w14:textId="77777777" w:rsidR="00647468" w:rsidRPr="0078768B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  <w:tab w:val="decimal" w:pos="97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052C4" w14:textId="77777777" w:rsidR="00647468" w:rsidRPr="0078768B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11,865</w:t>
            </w:r>
          </w:p>
        </w:tc>
        <w:tc>
          <w:tcPr>
            <w:tcW w:w="270" w:type="dxa"/>
            <w:shd w:val="clear" w:color="auto" w:fill="auto"/>
          </w:tcPr>
          <w:p w14:paraId="0803EE71" w14:textId="77777777" w:rsidR="00647468" w:rsidRPr="00CC3923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F293D" w14:textId="77777777" w:rsidR="00647468" w:rsidRPr="006E4B31" w:rsidRDefault="00647468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B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3DC7E1" w14:textId="77777777" w:rsidR="00647468" w:rsidRPr="00CC3923" w:rsidRDefault="00647468" w:rsidP="00647468">
            <w:pPr>
              <w:tabs>
                <w:tab w:val="clear" w:pos="907"/>
                <w:tab w:val="decimal" w:pos="911"/>
                <w:tab w:val="decimal" w:pos="972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9B77D" w14:textId="77777777" w:rsidR="00647468" w:rsidRPr="00CC3923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9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47468" w:rsidRPr="00DD607C" w14:paraId="54335873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44D14133" w14:textId="77777777" w:rsidR="00647468" w:rsidRPr="00DD607C" w:rsidRDefault="00647468" w:rsidP="0064746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BF161F" w14:textId="77777777" w:rsidR="00647468" w:rsidRPr="00DD607C" w:rsidRDefault="00647468" w:rsidP="0064746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C07FDF" w14:textId="77777777" w:rsidR="00647468" w:rsidRPr="00DD607C" w:rsidRDefault="00647468" w:rsidP="00647468">
            <w:pPr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6F67B56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8E64652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  <w:tab w:val="decimal" w:pos="97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524747C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957177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A2ED9D2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66FCDF" w14:textId="77777777" w:rsidR="00647468" w:rsidRPr="00DD607C" w:rsidRDefault="00647468" w:rsidP="00647468">
            <w:pPr>
              <w:tabs>
                <w:tab w:val="clear" w:pos="907"/>
                <w:tab w:val="decimal" w:pos="911"/>
                <w:tab w:val="decimal" w:pos="972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FFB79A" w14:textId="77777777" w:rsidR="00647468" w:rsidRPr="00DD607C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7468" w:rsidRPr="00D533B8" w14:paraId="28D034A5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50D514E2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นหยวนจีน</w:t>
            </w:r>
          </w:p>
        </w:tc>
        <w:tc>
          <w:tcPr>
            <w:tcW w:w="990" w:type="dxa"/>
            <w:shd w:val="clear" w:color="auto" w:fill="auto"/>
          </w:tcPr>
          <w:p w14:paraId="198F0B87" w14:textId="77777777" w:rsidR="00647468" w:rsidRPr="00D533B8" w:rsidRDefault="00647468" w:rsidP="006474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BA0353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3E1E535B" w14:textId="77777777" w:rsidR="00647468" w:rsidRPr="0078768B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70997C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  <w:tab w:val="decimal" w:pos="97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BCF233" w14:textId="77777777" w:rsidR="00647468" w:rsidRPr="0078768B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A48BA8" w14:textId="77777777" w:rsidR="00647468" w:rsidRPr="00D533B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8E930F" w14:textId="77777777" w:rsidR="0064746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AC76ED" w14:textId="77777777" w:rsidR="00647468" w:rsidRPr="00D533B8" w:rsidRDefault="00647468" w:rsidP="00647468">
            <w:pPr>
              <w:tabs>
                <w:tab w:val="clear" w:pos="907"/>
                <w:tab w:val="decimal" w:pos="911"/>
                <w:tab w:val="decimal" w:pos="972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5B18B9" w14:textId="77777777" w:rsidR="0064746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7468" w:rsidRPr="00D533B8" w14:paraId="5608F617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568063B3" w14:textId="77777777" w:rsidR="00647468" w:rsidRPr="00D533B8" w:rsidRDefault="00647468" w:rsidP="006474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167DA7FE" w14:textId="77777777" w:rsidR="00647468" w:rsidRPr="00D533B8" w:rsidRDefault="00647468" w:rsidP="006474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DA26634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0A37DC2B" w14:textId="77777777" w:rsidR="00647468" w:rsidRPr="00620CEE" w:rsidRDefault="00095B07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180" w:type="dxa"/>
            <w:shd w:val="clear" w:color="auto" w:fill="auto"/>
          </w:tcPr>
          <w:p w14:paraId="1C061A17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  <w:tab w:val="decimal" w:pos="97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23AE3C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70" w:type="dxa"/>
            <w:shd w:val="clear" w:color="auto" w:fill="auto"/>
          </w:tcPr>
          <w:p w14:paraId="40E01162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07B16B" w14:textId="77777777" w:rsidR="00647468" w:rsidRPr="00620CEE" w:rsidRDefault="00647468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2E4764" w14:textId="77777777" w:rsidR="00647468" w:rsidRPr="00620CEE" w:rsidRDefault="00647468" w:rsidP="00647468">
            <w:pPr>
              <w:tabs>
                <w:tab w:val="clear" w:pos="907"/>
                <w:tab w:val="decimal" w:pos="911"/>
                <w:tab w:val="decimal" w:pos="972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758200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7468" w:rsidRPr="00D533B8" w14:paraId="7F550A83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30D5C41F" w14:textId="77777777" w:rsidR="00647468" w:rsidRPr="00D533B8" w:rsidRDefault="00647468" w:rsidP="006474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</w:tcPr>
          <w:p w14:paraId="13D1A518" w14:textId="77777777" w:rsidR="00647468" w:rsidRPr="00D533B8" w:rsidRDefault="00647468" w:rsidP="006474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CB7364C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4BAB04BC" w14:textId="77777777" w:rsidR="00647468" w:rsidRDefault="00095B07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2,163</w:t>
            </w:r>
          </w:p>
        </w:tc>
        <w:tc>
          <w:tcPr>
            <w:tcW w:w="180" w:type="dxa"/>
            <w:shd w:val="clear" w:color="auto" w:fill="auto"/>
          </w:tcPr>
          <w:p w14:paraId="7AE17556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  <w:tab w:val="decimal" w:pos="97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5F6AAA" w14:textId="77777777" w:rsidR="0064746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14:paraId="058BD081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CAA90C" w14:textId="77777777" w:rsidR="00647468" w:rsidRPr="00620CEE" w:rsidRDefault="00647468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C4166F" w14:textId="77777777" w:rsidR="00647468" w:rsidRPr="00620CEE" w:rsidRDefault="00647468" w:rsidP="00647468">
            <w:pPr>
              <w:tabs>
                <w:tab w:val="clear" w:pos="907"/>
                <w:tab w:val="decimal" w:pos="911"/>
                <w:tab w:val="decimal" w:pos="972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9DA1CE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7468" w:rsidRPr="00D533B8" w14:paraId="1447043B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7C814A02" w14:textId="77777777" w:rsidR="00647468" w:rsidRPr="00D533B8" w:rsidRDefault="00647468" w:rsidP="006474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070129D6" w14:textId="77777777" w:rsidR="00647468" w:rsidRPr="00D533B8" w:rsidRDefault="00647468" w:rsidP="006474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2AEBB00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48DB0D" w14:textId="77777777" w:rsidR="00647468" w:rsidRDefault="00095B07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(177)</w:t>
            </w:r>
          </w:p>
        </w:tc>
        <w:tc>
          <w:tcPr>
            <w:tcW w:w="180" w:type="dxa"/>
            <w:shd w:val="clear" w:color="auto" w:fill="auto"/>
          </w:tcPr>
          <w:p w14:paraId="4A08325A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  <w:tab w:val="decimal" w:pos="97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807C1D" w14:textId="77777777" w:rsidR="00647468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(1,333)</w:t>
            </w:r>
          </w:p>
        </w:tc>
        <w:tc>
          <w:tcPr>
            <w:tcW w:w="270" w:type="dxa"/>
            <w:shd w:val="clear" w:color="auto" w:fill="auto"/>
          </w:tcPr>
          <w:p w14:paraId="57264112" w14:textId="77777777" w:rsidR="00647468" w:rsidRPr="00620CEE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9B35E3" w14:textId="77777777" w:rsidR="00647468" w:rsidRPr="00620CEE" w:rsidRDefault="00647468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F4A4F" w14:textId="77777777" w:rsidR="00647468" w:rsidRPr="00620CEE" w:rsidRDefault="00647468" w:rsidP="00647468">
            <w:pPr>
              <w:tabs>
                <w:tab w:val="clear" w:pos="907"/>
                <w:tab w:val="decimal" w:pos="911"/>
                <w:tab w:val="decimal" w:pos="972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82BAD9" w14:textId="77777777" w:rsidR="00647468" w:rsidRPr="00620CEE" w:rsidRDefault="00647468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(1,428)</w:t>
            </w:r>
          </w:p>
        </w:tc>
      </w:tr>
      <w:tr w:rsidR="00647468" w:rsidRPr="00D533B8" w14:paraId="162F3519" w14:textId="77777777" w:rsidTr="00D65475">
        <w:trPr>
          <w:cantSplit/>
        </w:trPr>
        <w:tc>
          <w:tcPr>
            <w:tcW w:w="3150" w:type="dxa"/>
            <w:shd w:val="clear" w:color="auto" w:fill="auto"/>
          </w:tcPr>
          <w:p w14:paraId="037A0668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990" w:type="dxa"/>
            <w:shd w:val="clear" w:color="auto" w:fill="auto"/>
          </w:tcPr>
          <w:p w14:paraId="7B547561" w14:textId="77777777" w:rsidR="00647468" w:rsidRPr="00D533B8" w:rsidRDefault="00647468" w:rsidP="006474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2813E1" w14:textId="77777777" w:rsidR="00647468" w:rsidRPr="00D533B8" w:rsidRDefault="00647468" w:rsidP="00647468">
            <w:pPr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F9282" w14:textId="77777777" w:rsidR="00647468" w:rsidRPr="0078768B" w:rsidRDefault="00095B07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2,565</w:t>
            </w:r>
          </w:p>
        </w:tc>
        <w:tc>
          <w:tcPr>
            <w:tcW w:w="180" w:type="dxa"/>
            <w:shd w:val="clear" w:color="auto" w:fill="auto"/>
          </w:tcPr>
          <w:p w14:paraId="4CF42AC4" w14:textId="77777777" w:rsidR="00647468" w:rsidRPr="0078768B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  <w:tab w:val="decimal" w:pos="911"/>
                <w:tab w:val="decimal" w:pos="97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97B1E" w14:textId="77777777" w:rsidR="00647468" w:rsidRPr="0078768B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(166)</w:t>
            </w:r>
          </w:p>
        </w:tc>
        <w:tc>
          <w:tcPr>
            <w:tcW w:w="270" w:type="dxa"/>
            <w:shd w:val="clear" w:color="auto" w:fill="auto"/>
          </w:tcPr>
          <w:p w14:paraId="4295068A" w14:textId="77777777" w:rsidR="00647468" w:rsidRPr="0078768B" w:rsidRDefault="00647468" w:rsidP="0064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8B166" w14:textId="77777777" w:rsidR="00647468" w:rsidRPr="006E4B31" w:rsidRDefault="00647468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B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2A8B05" w14:textId="77777777" w:rsidR="00647468" w:rsidRPr="00CC3923" w:rsidRDefault="00647468" w:rsidP="00647468">
            <w:pPr>
              <w:tabs>
                <w:tab w:val="clear" w:pos="907"/>
                <w:tab w:val="decimal" w:pos="911"/>
                <w:tab w:val="decimal" w:pos="972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4070D" w14:textId="77777777" w:rsidR="00647468" w:rsidRPr="00CC3923" w:rsidRDefault="00647468" w:rsidP="006E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(1,428)</w:t>
            </w:r>
          </w:p>
        </w:tc>
      </w:tr>
    </w:tbl>
    <w:p w14:paraId="2C14BC7A" w14:textId="77777777" w:rsidR="0057741D" w:rsidRPr="00E10766" w:rsidRDefault="0057741D" w:rsidP="000E7B15">
      <w:pPr>
        <w:tabs>
          <w:tab w:val="clear" w:pos="454"/>
          <w:tab w:val="left" w:pos="1080"/>
          <w:tab w:val="left" w:pos="950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8F573C" w14:textId="77777777" w:rsidR="00733C00" w:rsidRPr="00F646F5" w:rsidRDefault="00733C00" w:rsidP="00F646F5">
      <w:pPr>
        <w:pStyle w:val="Heading2"/>
        <w:ind w:left="540"/>
        <w:rPr>
          <w:rFonts w:ascii="Angsana New" w:hAnsi="Angsana New"/>
          <w:i/>
          <w:iCs/>
          <w:sz w:val="30"/>
          <w:szCs w:val="30"/>
        </w:rPr>
      </w:pPr>
      <w:r w:rsidRPr="00F646F5">
        <w:rPr>
          <w:rFonts w:ascii="Angsana New" w:hAnsi="Angsana New"/>
          <w:i/>
          <w:iCs/>
          <w:sz w:val="30"/>
          <w:szCs w:val="30"/>
          <w:cs/>
        </w:rPr>
        <w:t>ความเสี่ยงทางด้านสินเชื่อ</w:t>
      </w:r>
    </w:p>
    <w:p w14:paraId="40125424" w14:textId="77777777" w:rsidR="00733C00" w:rsidRPr="00DD607C" w:rsidRDefault="00733C00" w:rsidP="000E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32BD86" w14:textId="77777777" w:rsidR="00733C00" w:rsidRPr="003B6FBD" w:rsidRDefault="00733C00" w:rsidP="000E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6FBD">
        <w:rPr>
          <w:rFonts w:ascii="Angsana New" w:hAnsi="Angsana New"/>
          <w:sz w:val="30"/>
          <w:szCs w:val="30"/>
          <w:cs/>
        </w:rPr>
        <w:t>ความเสี่ยงทางด้านสินเชื่อ คือ</w:t>
      </w:r>
      <w:r w:rsidR="003B6FBD" w:rsidRPr="003B6FBD">
        <w:rPr>
          <w:rFonts w:asciiTheme="majorBidi" w:hAnsiTheme="majorBidi" w:cstheme="majorBidi"/>
          <w:sz w:val="30"/>
          <w:szCs w:val="30"/>
          <w:cs/>
        </w:rPr>
        <w:t>ผลขาดทุนที่อาจเกิดขึ้นจากการที่</w:t>
      </w:r>
      <w:r w:rsidRPr="003B6FBD">
        <w:rPr>
          <w:rFonts w:ascii="Angsana New" w:hAnsi="Angsana New"/>
          <w:sz w:val="30"/>
          <w:szCs w:val="30"/>
          <w:cs/>
        </w:rPr>
        <w:t>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279D8C5B" w14:textId="77777777" w:rsidR="0078768B" w:rsidRPr="003B6FBD" w:rsidRDefault="0078768B" w:rsidP="005E1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1E4E42" w14:textId="77777777" w:rsidR="002232F0" w:rsidRPr="003B6FBD" w:rsidRDefault="00733C00" w:rsidP="005E1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6FBD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</w:t>
      </w:r>
      <w:r w:rsidR="003B6FBD">
        <w:rPr>
          <w:rFonts w:ascii="Angsana New" w:hAnsi="Angsana New"/>
          <w:sz w:val="30"/>
          <w:szCs w:val="30"/>
        </w:rPr>
        <w:t xml:space="preserve"> </w:t>
      </w:r>
      <w:r w:rsidRPr="003B6FBD">
        <w:rPr>
          <w:rFonts w:ascii="Angsana New" w:hAnsi="Angsana New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</w:t>
      </w:r>
      <w:r w:rsidR="00D7702D" w:rsidRPr="003B6FBD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3B6FBD">
        <w:rPr>
          <w:rFonts w:ascii="Angsana New" w:hAnsi="Angsana New"/>
          <w:sz w:val="30"/>
          <w:szCs w:val="30"/>
          <w:cs/>
        </w:rPr>
        <w:t xml:space="preserve">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3FAD1397" w14:textId="77777777" w:rsidR="00E10766" w:rsidRPr="003B6FBD" w:rsidRDefault="00E10766" w:rsidP="005E1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D56AFC" w14:textId="77777777" w:rsidR="00733C00" w:rsidRPr="00F646F5" w:rsidRDefault="00733C00" w:rsidP="00F646F5">
      <w:pPr>
        <w:pStyle w:val="Heading2"/>
        <w:ind w:left="540"/>
        <w:rPr>
          <w:rFonts w:ascii="Angsana New" w:hAnsi="Angsana New"/>
          <w:i/>
          <w:iCs/>
          <w:sz w:val="30"/>
          <w:szCs w:val="30"/>
        </w:rPr>
      </w:pPr>
      <w:r w:rsidRPr="00F646F5">
        <w:rPr>
          <w:rFonts w:ascii="Angsana New" w:hAnsi="Angsana New"/>
          <w:i/>
          <w:iCs/>
          <w:sz w:val="30"/>
          <w:szCs w:val="30"/>
          <w:cs/>
        </w:rPr>
        <w:t>ความเสี่ยงจากสภาพคล่อง</w:t>
      </w:r>
      <w:r w:rsidRPr="00F646F5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F762B4D" w14:textId="77777777" w:rsidR="0078768B" w:rsidRPr="0078768B" w:rsidRDefault="0078768B" w:rsidP="0022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67F639" w14:textId="77777777" w:rsidR="000E7B15" w:rsidRPr="00D533B8" w:rsidRDefault="002232F0" w:rsidP="0022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32F0">
        <w:rPr>
          <w:rFonts w:ascii="Angsana New" w:hAnsi="Angsana New" w:hint="cs"/>
          <w:sz w:val="30"/>
          <w:szCs w:val="30"/>
          <w:cs/>
        </w:rPr>
        <w:t>ก</w:t>
      </w:r>
      <w:r w:rsidR="00733C00" w:rsidRPr="002232F0">
        <w:rPr>
          <w:rFonts w:ascii="Angsana New" w:hAnsi="Angsana New"/>
          <w:sz w:val="30"/>
          <w:szCs w:val="30"/>
          <w:cs/>
        </w:rPr>
        <w:t>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265DCCF7" w14:textId="77777777" w:rsidR="0078768B" w:rsidRPr="0078768B" w:rsidRDefault="0078768B" w:rsidP="00787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8CD48D" w14:textId="77777777" w:rsidR="003B6FBD" w:rsidRDefault="003B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0C32798" w14:textId="77777777" w:rsidR="00CE4BA0" w:rsidRPr="00F646F5" w:rsidRDefault="00CE4BA0" w:rsidP="00F646F5">
      <w:pPr>
        <w:pStyle w:val="Heading2"/>
        <w:ind w:left="540"/>
        <w:rPr>
          <w:rFonts w:ascii="Angsana New" w:hAnsi="Angsana New"/>
          <w:i/>
          <w:iCs/>
          <w:sz w:val="30"/>
          <w:szCs w:val="30"/>
        </w:rPr>
      </w:pPr>
      <w:r w:rsidRPr="00F646F5">
        <w:rPr>
          <w:rFonts w:ascii="Angsana New" w:hAnsi="Angsana New"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14:paraId="09D2F486" w14:textId="77777777" w:rsidR="0078768B" w:rsidRPr="0078768B" w:rsidRDefault="0078768B" w:rsidP="00787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FB675B" w14:textId="77777777" w:rsidR="00CE4BA0" w:rsidRPr="00D533B8" w:rsidRDefault="00CE4BA0" w:rsidP="00CE4BA0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3B9147B" w14:textId="77777777" w:rsidR="00F207C9" w:rsidRPr="0078768B" w:rsidRDefault="00F207C9" w:rsidP="00C9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71"/>
        <w:gridCol w:w="180"/>
        <w:gridCol w:w="1249"/>
        <w:gridCol w:w="180"/>
        <w:gridCol w:w="1260"/>
        <w:gridCol w:w="180"/>
        <w:gridCol w:w="1260"/>
      </w:tblGrid>
      <w:tr w:rsidR="000E7B15" w:rsidRPr="00D533B8" w14:paraId="5DA790C9" w14:textId="77777777" w:rsidTr="006D75F5">
        <w:trPr>
          <w:cantSplit/>
          <w:tblHeader/>
        </w:trPr>
        <w:tc>
          <w:tcPr>
            <w:tcW w:w="3690" w:type="dxa"/>
          </w:tcPr>
          <w:p w14:paraId="7E53876D" w14:textId="77777777" w:rsidR="000E7B15" w:rsidRPr="00D533B8" w:rsidRDefault="000E7B1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57F4B25" w14:textId="77777777" w:rsidR="000E7B15" w:rsidRPr="00D533B8" w:rsidRDefault="000E7B1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F72AFAB" w14:textId="77777777" w:rsidR="000E7B15" w:rsidRPr="00D533B8" w:rsidRDefault="000E7B1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DCA1C2C" w14:textId="77777777" w:rsidR="000E7B15" w:rsidRPr="00D533B8" w:rsidRDefault="000E7B1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7B15" w:rsidRPr="00D533B8" w14:paraId="1D393BCF" w14:textId="77777777" w:rsidTr="006D75F5">
        <w:trPr>
          <w:cantSplit/>
          <w:tblHeader/>
        </w:trPr>
        <w:tc>
          <w:tcPr>
            <w:tcW w:w="3690" w:type="dxa"/>
          </w:tcPr>
          <w:p w14:paraId="006A4FD5" w14:textId="77777777" w:rsidR="000E7B15" w:rsidRPr="00D533B8" w:rsidRDefault="000E7B1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hideMark/>
          </w:tcPr>
          <w:p w14:paraId="09854592" w14:textId="77777777" w:rsidR="000E7B15" w:rsidRPr="00D533B8" w:rsidRDefault="000E7B15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8CAA571" w14:textId="77777777" w:rsidR="000E7B15" w:rsidRPr="00D533B8" w:rsidRDefault="000E7B15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249" w:type="dxa"/>
            <w:hideMark/>
          </w:tcPr>
          <w:p w14:paraId="7139B641" w14:textId="77777777" w:rsidR="000E7B15" w:rsidRPr="00D533B8" w:rsidRDefault="000E7B15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14:paraId="4E11C7CF" w14:textId="77777777" w:rsidR="000E7B15" w:rsidRPr="00D533B8" w:rsidRDefault="000E7B15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1B2B3521" w14:textId="77777777" w:rsidR="000E7B15" w:rsidRPr="00D533B8" w:rsidRDefault="000E7B15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3A2002A" w14:textId="77777777" w:rsidR="000E7B15" w:rsidRPr="00D533B8" w:rsidRDefault="000E7B15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260" w:type="dxa"/>
            <w:hideMark/>
          </w:tcPr>
          <w:p w14:paraId="58ED288B" w14:textId="77777777" w:rsidR="000E7B15" w:rsidRPr="00D533B8" w:rsidRDefault="000E7B15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2</w:t>
            </w:r>
          </w:p>
        </w:tc>
      </w:tr>
      <w:tr w:rsidR="000E7B15" w:rsidRPr="00D533B8" w14:paraId="5C635A15" w14:textId="77777777" w:rsidTr="006D75F5">
        <w:trPr>
          <w:cantSplit/>
          <w:tblHeader/>
        </w:trPr>
        <w:tc>
          <w:tcPr>
            <w:tcW w:w="3690" w:type="dxa"/>
          </w:tcPr>
          <w:p w14:paraId="37B82979" w14:textId="77777777" w:rsidR="000E7B15" w:rsidRPr="00D533B8" w:rsidRDefault="000E7B1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2F1BE66B" w14:textId="77777777" w:rsidR="000E7B15" w:rsidRPr="00D533B8" w:rsidRDefault="000E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7B15" w:rsidRPr="00D533B8" w14:paraId="6E9F35F7" w14:textId="77777777" w:rsidTr="006D75F5">
        <w:trPr>
          <w:cantSplit/>
        </w:trPr>
        <w:tc>
          <w:tcPr>
            <w:tcW w:w="3690" w:type="dxa"/>
          </w:tcPr>
          <w:p w14:paraId="6A83AED8" w14:textId="77777777" w:rsidR="000E7B15" w:rsidRPr="00D533B8" w:rsidRDefault="005207AA" w:rsidP="00BB2BF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7A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E7B15" w:rsidRPr="00D533B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E7B15"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E7B15"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235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71" w:type="dxa"/>
          </w:tcPr>
          <w:p w14:paraId="58D77ECA" w14:textId="77777777" w:rsidR="000E7B15" w:rsidRPr="00D533B8" w:rsidRDefault="000E7B15" w:rsidP="000E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2801EB" w14:textId="77777777" w:rsidR="000E7B15" w:rsidRPr="00D533B8" w:rsidRDefault="000E7B15" w:rsidP="000E7B1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FDE7BD9" w14:textId="77777777" w:rsidR="000E7B15" w:rsidRPr="00D533B8" w:rsidRDefault="000E7B15" w:rsidP="000E7B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4207C0" w14:textId="77777777" w:rsidR="000E7B15" w:rsidRPr="00D533B8" w:rsidRDefault="000E7B15" w:rsidP="000E7B1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303B5F" w14:textId="77777777" w:rsidR="000E7B15" w:rsidRPr="00D533B8" w:rsidRDefault="000E7B15" w:rsidP="000E7B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629790" w14:textId="77777777" w:rsidR="000E7B15" w:rsidRPr="00D533B8" w:rsidRDefault="000E7B15" w:rsidP="000E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5D1FF0" w14:textId="77777777" w:rsidR="000E7B15" w:rsidRPr="00D533B8" w:rsidRDefault="000E7B15" w:rsidP="000E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B15" w:rsidRPr="00D533B8" w14:paraId="7322BF19" w14:textId="77777777" w:rsidTr="006D75F5">
        <w:trPr>
          <w:cantSplit/>
        </w:trPr>
        <w:tc>
          <w:tcPr>
            <w:tcW w:w="3690" w:type="dxa"/>
          </w:tcPr>
          <w:p w14:paraId="6CE647A1" w14:textId="77777777" w:rsidR="000E7B15" w:rsidRPr="00D533B8" w:rsidRDefault="000E7B15" w:rsidP="000E7B1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5956D1EA" w14:textId="77777777" w:rsidR="000E7B15" w:rsidRPr="00D533B8" w:rsidRDefault="000E7B15" w:rsidP="000E7B1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72BFE388" w14:textId="77777777" w:rsidR="000E7B15" w:rsidRPr="00D533B8" w:rsidRDefault="000E7B15" w:rsidP="000E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88DD54" w14:textId="77777777" w:rsidR="000E7B15" w:rsidRPr="00D533B8" w:rsidRDefault="000E7B15" w:rsidP="000E7B1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B9FC259" w14:textId="77777777" w:rsidR="000E7B15" w:rsidRPr="00D533B8" w:rsidRDefault="000E7B15" w:rsidP="000E7B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EF9A37" w14:textId="77777777" w:rsidR="000E7B15" w:rsidRPr="00D533B8" w:rsidRDefault="000E7B15" w:rsidP="000E7B1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BE734" w14:textId="77777777" w:rsidR="000E7B15" w:rsidRPr="00D533B8" w:rsidRDefault="000E7B15" w:rsidP="000E7B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E18AB5" w14:textId="77777777" w:rsidR="000E7B15" w:rsidRPr="00D533B8" w:rsidRDefault="000E7B15" w:rsidP="000E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933345" w14:textId="77777777" w:rsidR="000E7B15" w:rsidRPr="00D533B8" w:rsidRDefault="000E7B15" w:rsidP="000E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65C3" w:rsidRPr="00D533B8" w14:paraId="19946E42" w14:textId="77777777" w:rsidTr="006D75F5">
        <w:trPr>
          <w:cantSplit/>
        </w:trPr>
        <w:tc>
          <w:tcPr>
            <w:tcW w:w="3690" w:type="dxa"/>
            <w:vAlign w:val="bottom"/>
          </w:tcPr>
          <w:p w14:paraId="170A048A" w14:textId="77777777" w:rsidR="00D965C3" w:rsidRPr="00D533B8" w:rsidRDefault="00D965C3" w:rsidP="00D965C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</w:tcPr>
          <w:p w14:paraId="765CEFAE" w14:textId="77777777" w:rsidR="00D965C3" w:rsidRPr="00D533B8" w:rsidRDefault="008D3CF2" w:rsidP="007235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1,132,132</w:t>
            </w:r>
          </w:p>
        </w:tc>
        <w:tc>
          <w:tcPr>
            <w:tcW w:w="180" w:type="dxa"/>
          </w:tcPr>
          <w:p w14:paraId="6663E656" w14:textId="77777777" w:rsidR="00D965C3" w:rsidRPr="00D533B8" w:rsidRDefault="00D965C3" w:rsidP="0072351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1886276" w14:textId="77777777" w:rsidR="00D965C3" w:rsidRPr="00D533B8" w:rsidRDefault="008D3CF2" w:rsidP="007235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1,132,132</w:t>
            </w:r>
          </w:p>
        </w:tc>
        <w:tc>
          <w:tcPr>
            <w:tcW w:w="180" w:type="dxa"/>
          </w:tcPr>
          <w:p w14:paraId="08360DF4" w14:textId="77777777" w:rsidR="00D965C3" w:rsidRPr="00D533B8" w:rsidRDefault="00D965C3" w:rsidP="0072351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C20F40" w14:textId="77777777" w:rsidR="00D965C3" w:rsidRPr="00D533B8" w:rsidRDefault="008D3CF2" w:rsidP="007235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1,132,132</w:t>
            </w:r>
          </w:p>
        </w:tc>
        <w:tc>
          <w:tcPr>
            <w:tcW w:w="180" w:type="dxa"/>
          </w:tcPr>
          <w:p w14:paraId="5BCFDA46" w14:textId="77777777" w:rsidR="00D965C3" w:rsidRPr="00D533B8" w:rsidRDefault="00D965C3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F588F8" w14:textId="77777777" w:rsidR="00D965C3" w:rsidRPr="00D533B8" w:rsidRDefault="008D3CF2" w:rsidP="007235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1,132,132</w:t>
            </w:r>
          </w:p>
        </w:tc>
      </w:tr>
      <w:tr w:rsidR="00D965C3" w:rsidRPr="0078768B" w14:paraId="70CFB31C" w14:textId="77777777" w:rsidTr="006D75F5">
        <w:trPr>
          <w:cantSplit/>
        </w:trPr>
        <w:tc>
          <w:tcPr>
            <w:tcW w:w="3690" w:type="dxa"/>
            <w:vAlign w:val="bottom"/>
          </w:tcPr>
          <w:p w14:paraId="6E569D7C" w14:textId="77777777" w:rsidR="00D965C3" w:rsidRPr="0078768B" w:rsidRDefault="00D965C3" w:rsidP="00D965C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BE49124" w14:textId="77777777" w:rsidR="00D965C3" w:rsidRPr="0078768B" w:rsidRDefault="00D965C3" w:rsidP="007235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A0C58D" w14:textId="77777777" w:rsidR="00D965C3" w:rsidRPr="0078768B" w:rsidRDefault="00D965C3" w:rsidP="0072351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4C7AA41" w14:textId="77777777" w:rsidR="00D965C3" w:rsidRPr="0078768B" w:rsidRDefault="00D965C3" w:rsidP="007235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DB7F5D" w14:textId="77777777" w:rsidR="00D965C3" w:rsidRPr="0078768B" w:rsidRDefault="00D965C3" w:rsidP="0072351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B20760" w14:textId="77777777" w:rsidR="00D965C3" w:rsidRPr="0078768B" w:rsidRDefault="00D965C3" w:rsidP="007235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D1B9A1" w14:textId="77777777" w:rsidR="00D965C3" w:rsidRPr="0078768B" w:rsidRDefault="00D965C3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CB2178" w14:textId="77777777" w:rsidR="00D965C3" w:rsidRPr="0078768B" w:rsidRDefault="00D965C3" w:rsidP="007235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65C3" w:rsidRPr="00D533B8" w14:paraId="0316BE9E" w14:textId="77777777" w:rsidTr="006D75F5">
        <w:trPr>
          <w:cantSplit/>
        </w:trPr>
        <w:tc>
          <w:tcPr>
            <w:tcW w:w="3690" w:type="dxa"/>
            <w:vAlign w:val="bottom"/>
          </w:tcPr>
          <w:p w14:paraId="6B17340D" w14:textId="77777777" w:rsidR="00D965C3" w:rsidRPr="00D533B8" w:rsidRDefault="00D965C3" w:rsidP="00D965C3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7434D2BA" w14:textId="77777777" w:rsidR="00D965C3" w:rsidRPr="00D533B8" w:rsidRDefault="00D965C3" w:rsidP="00D965C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29851B17" w14:textId="77777777" w:rsidR="00D965C3" w:rsidRPr="00D533B8" w:rsidRDefault="00D965C3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6CFC06" w14:textId="77777777" w:rsidR="00D965C3" w:rsidRPr="00D533B8" w:rsidRDefault="00D965C3" w:rsidP="0072351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A0D54A2" w14:textId="77777777" w:rsidR="00D965C3" w:rsidRPr="00D533B8" w:rsidRDefault="00D965C3" w:rsidP="007235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74BEC4" w14:textId="77777777" w:rsidR="00D965C3" w:rsidRPr="00D533B8" w:rsidRDefault="00D965C3" w:rsidP="0072351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C73EF8" w14:textId="77777777" w:rsidR="00D965C3" w:rsidRPr="00D533B8" w:rsidRDefault="00D965C3" w:rsidP="007235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C77ACC" w14:textId="77777777" w:rsidR="00D965C3" w:rsidRPr="00D533B8" w:rsidRDefault="00D965C3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BEC19E" w14:textId="77777777" w:rsidR="00D965C3" w:rsidRPr="00D533B8" w:rsidRDefault="00D965C3" w:rsidP="007235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CF2" w:rsidRPr="00D533B8" w14:paraId="73883B05" w14:textId="77777777" w:rsidTr="006D75F5">
        <w:trPr>
          <w:cantSplit/>
        </w:trPr>
        <w:tc>
          <w:tcPr>
            <w:tcW w:w="3690" w:type="dxa"/>
            <w:vAlign w:val="bottom"/>
          </w:tcPr>
          <w:p w14:paraId="1A9B5C63" w14:textId="77777777" w:rsidR="008D3CF2" w:rsidRPr="00D533B8" w:rsidRDefault="008D3CF2" w:rsidP="008D3CF2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71" w:type="dxa"/>
          </w:tcPr>
          <w:p w14:paraId="55340327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2,514</w:t>
            </w:r>
          </w:p>
        </w:tc>
        <w:tc>
          <w:tcPr>
            <w:tcW w:w="180" w:type="dxa"/>
          </w:tcPr>
          <w:p w14:paraId="4769E10F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3EBD9E3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1,250</w:t>
            </w:r>
          </w:p>
        </w:tc>
        <w:tc>
          <w:tcPr>
            <w:tcW w:w="180" w:type="dxa"/>
          </w:tcPr>
          <w:p w14:paraId="4A12A059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E49BA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2,514</w:t>
            </w:r>
          </w:p>
        </w:tc>
        <w:tc>
          <w:tcPr>
            <w:tcW w:w="180" w:type="dxa"/>
          </w:tcPr>
          <w:p w14:paraId="1E7F44C8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7E68D4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1,250</w:t>
            </w:r>
          </w:p>
        </w:tc>
      </w:tr>
      <w:tr w:rsidR="008D3CF2" w:rsidRPr="0078768B" w14:paraId="47DB6090" w14:textId="77777777" w:rsidTr="006D75F5">
        <w:trPr>
          <w:cantSplit/>
        </w:trPr>
        <w:tc>
          <w:tcPr>
            <w:tcW w:w="3690" w:type="dxa"/>
          </w:tcPr>
          <w:p w14:paraId="4C4D1CE3" w14:textId="77777777" w:rsidR="008D3CF2" w:rsidRPr="0078768B" w:rsidRDefault="008D3CF2" w:rsidP="008D3CF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</w:tcPr>
          <w:p w14:paraId="455A03DC" w14:textId="77777777" w:rsidR="008D3CF2" w:rsidRPr="0078768B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52EF22" w14:textId="77777777" w:rsidR="008D3CF2" w:rsidRPr="0078768B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DACA784" w14:textId="77777777" w:rsidR="008D3CF2" w:rsidRPr="0078768B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A36DB0" w14:textId="77777777" w:rsidR="008D3CF2" w:rsidRPr="0078768B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B3C0CA" w14:textId="77777777" w:rsidR="008D3CF2" w:rsidRPr="0078768B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F80D01" w14:textId="77777777" w:rsidR="008D3CF2" w:rsidRPr="0078768B" w:rsidRDefault="008D3CF2" w:rsidP="008D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17B083" w14:textId="77777777" w:rsidR="008D3CF2" w:rsidRPr="0078768B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CF2" w:rsidRPr="00D533B8" w14:paraId="5494CAF8" w14:textId="77777777" w:rsidTr="006D75F5">
        <w:trPr>
          <w:cantSplit/>
        </w:trPr>
        <w:tc>
          <w:tcPr>
            <w:tcW w:w="3690" w:type="dxa"/>
          </w:tcPr>
          <w:p w14:paraId="46145F63" w14:textId="77777777" w:rsidR="008D3CF2" w:rsidRPr="00D533B8" w:rsidRDefault="008D3CF2" w:rsidP="008D3CF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7A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71" w:type="dxa"/>
          </w:tcPr>
          <w:p w14:paraId="169C2219" w14:textId="77777777" w:rsidR="008D3CF2" w:rsidRPr="00D533B8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D4D758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6564900" w14:textId="77777777" w:rsidR="008D3CF2" w:rsidRPr="00D533B8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3B4C8E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F4CF55" w14:textId="77777777" w:rsidR="008D3CF2" w:rsidRPr="00D533B8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C2D183" w14:textId="77777777" w:rsidR="008D3CF2" w:rsidRPr="00D533B8" w:rsidRDefault="008D3CF2" w:rsidP="008D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C5C11" w14:textId="77777777" w:rsidR="008D3CF2" w:rsidRPr="00D533B8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CF2" w:rsidRPr="00D533B8" w14:paraId="33E2A2B7" w14:textId="77777777" w:rsidTr="006D75F5">
        <w:trPr>
          <w:cantSplit/>
        </w:trPr>
        <w:tc>
          <w:tcPr>
            <w:tcW w:w="3690" w:type="dxa"/>
            <w:hideMark/>
          </w:tcPr>
          <w:p w14:paraId="6B3B8147" w14:textId="77777777" w:rsidR="008D3CF2" w:rsidRPr="00D533B8" w:rsidRDefault="008D3CF2" w:rsidP="008D3CF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64DB844A" w14:textId="77777777" w:rsidR="008D3CF2" w:rsidRPr="00D533B8" w:rsidRDefault="008D3CF2" w:rsidP="008D3CF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546F02B1" w14:textId="77777777" w:rsidR="008D3CF2" w:rsidRPr="00D533B8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72B26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0CF2B65" w14:textId="77777777" w:rsidR="008D3CF2" w:rsidRPr="00D533B8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C08C51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D3FC55" w14:textId="77777777" w:rsidR="008D3CF2" w:rsidRPr="00D533B8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841AEE" w14:textId="77777777" w:rsidR="008D3CF2" w:rsidRPr="00D533B8" w:rsidRDefault="008D3CF2" w:rsidP="008D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09CBF8" w14:textId="77777777" w:rsidR="008D3CF2" w:rsidRPr="00D533B8" w:rsidRDefault="008D3CF2" w:rsidP="008D3C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CF2" w:rsidRPr="00D533B8" w14:paraId="253240B6" w14:textId="77777777" w:rsidTr="006D75F5">
        <w:trPr>
          <w:cantSplit/>
        </w:trPr>
        <w:tc>
          <w:tcPr>
            <w:tcW w:w="3690" w:type="dxa"/>
            <w:vAlign w:val="bottom"/>
            <w:hideMark/>
          </w:tcPr>
          <w:p w14:paraId="1889141C" w14:textId="77777777" w:rsidR="008D3CF2" w:rsidRPr="00D533B8" w:rsidRDefault="008D3CF2" w:rsidP="008D3CF2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</w:tcPr>
          <w:p w14:paraId="5DD5308A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915,805</w:t>
            </w:r>
          </w:p>
        </w:tc>
        <w:tc>
          <w:tcPr>
            <w:tcW w:w="180" w:type="dxa"/>
          </w:tcPr>
          <w:p w14:paraId="56B40B14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419DC26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915,805</w:t>
            </w:r>
          </w:p>
        </w:tc>
        <w:tc>
          <w:tcPr>
            <w:tcW w:w="180" w:type="dxa"/>
          </w:tcPr>
          <w:p w14:paraId="7F1F8E7E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A7F2A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915,805</w:t>
            </w:r>
          </w:p>
        </w:tc>
        <w:tc>
          <w:tcPr>
            <w:tcW w:w="180" w:type="dxa"/>
          </w:tcPr>
          <w:p w14:paraId="3FDD7727" w14:textId="77777777" w:rsidR="008D3CF2" w:rsidRPr="00D533B8" w:rsidRDefault="008D3CF2" w:rsidP="008D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30E79D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915,805</w:t>
            </w:r>
          </w:p>
        </w:tc>
      </w:tr>
      <w:tr w:rsidR="008D3CF2" w:rsidRPr="00D533B8" w14:paraId="2F73787E" w14:textId="77777777" w:rsidTr="006D75F5">
        <w:trPr>
          <w:cantSplit/>
        </w:trPr>
        <w:tc>
          <w:tcPr>
            <w:tcW w:w="3690" w:type="dxa"/>
            <w:vAlign w:val="bottom"/>
            <w:hideMark/>
          </w:tcPr>
          <w:p w14:paraId="13E95552" w14:textId="77777777" w:rsidR="008D3CF2" w:rsidRPr="00D533B8" w:rsidRDefault="008D3CF2" w:rsidP="008D3CF2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97ADE09" w14:textId="77777777" w:rsidR="008D3CF2" w:rsidRPr="0078768B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A508C2" w14:textId="77777777" w:rsidR="008D3CF2" w:rsidRPr="0078768B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B4E06AB" w14:textId="77777777" w:rsidR="008D3CF2" w:rsidRPr="0078768B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62A245" w14:textId="77777777" w:rsidR="008D3CF2" w:rsidRPr="0078768B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7E3DE" w14:textId="77777777" w:rsidR="008D3CF2" w:rsidRPr="0078768B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ED9B54" w14:textId="77777777" w:rsidR="008D3CF2" w:rsidRPr="0078768B" w:rsidRDefault="008D3CF2" w:rsidP="008D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6CE3FF" w14:textId="77777777" w:rsidR="008D3CF2" w:rsidRPr="0078768B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CF2" w:rsidRPr="00D533B8" w14:paraId="4E00CD92" w14:textId="77777777" w:rsidTr="006D75F5">
        <w:trPr>
          <w:cantSplit/>
        </w:trPr>
        <w:tc>
          <w:tcPr>
            <w:tcW w:w="3690" w:type="dxa"/>
            <w:vAlign w:val="bottom"/>
          </w:tcPr>
          <w:p w14:paraId="7BE23EDB" w14:textId="77777777" w:rsidR="008D3CF2" w:rsidRPr="00D533B8" w:rsidRDefault="008D3CF2" w:rsidP="008D3CF2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  <w:p w14:paraId="31924388" w14:textId="77777777" w:rsidR="008D3CF2" w:rsidRDefault="008D3CF2" w:rsidP="008D3CF2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53358881" w14:textId="77777777" w:rsidR="008D3CF2" w:rsidRPr="00D533B8" w:rsidRDefault="008D3CF2" w:rsidP="008D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C29D5F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01C1D8E" w14:textId="77777777" w:rsidR="008D3CF2" w:rsidRPr="00D533B8" w:rsidRDefault="008D3CF2" w:rsidP="008D3C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A69479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9AAF2A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3EA37D" w14:textId="77777777" w:rsidR="008D3CF2" w:rsidRPr="00D533B8" w:rsidRDefault="008D3CF2" w:rsidP="008D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12EC53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CF2" w:rsidRPr="00D533B8" w14:paraId="1170F8F4" w14:textId="77777777" w:rsidTr="006D75F5">
        <w:trPr>
          <w:cantSplit/>
        </w:trPr>
        <w:tc>
          <w:tcPr>
            <w:tcW w:w="3690" w:type="dxa"/>
            <w:vAlign w:val="bottom"/>
            <w:hideMark/>
          </w:tcPr>
          <w:p w14:paraId="0FDB3455" w14:textId="77777777" w:rsidR="008D3CF2" w:rsidRPr="00D533B8" w:rsidRDefault="008D3CF2" w:rsidP="008D3CF2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71" w:type="dxa"/>
            <w:shd w:val="clear" w:color="auto" w:fill="auto"/>
          </w:tcPr>
          <w:p w14:paraId="67735B19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1,737</w:t>
            </w:r>
          </w:p>
        </w:tc>
        <w:tc>
          <w:tcPr>
            <w:tcW w:w="180" w:type="dxa"/>
            <w:shd w:val="clear" w:color="auto" w:fill="auto"/>
          </w:tcPr>
          <w:p w14:paraId="4F7AAD17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304F317C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1,059</w:t>
            </w:r>
          </w:p>
        </w:tc>
        <w:tc>
          <w:tcPr>
            <w:tcW w:w="180" w:type="dxa"/>
            <w:shd w:val="clear" w:color="auto" w:fill="auto"/>
          </w:tcPr>
          <w:p w14:paraId="692A2BA0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D88134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1,737</w:t>
            </w:r>
          </w:p>
        </w:tc>
        <w:tc>
          <w:tcPr>
            <w:tcW w:w="180" w:type="dxa"/>
            <w:shd w:val="clear" w:color="auto" w:fill="auto"/>
          </w:tcPr>
          <w:p w14:paraId="39E166D5" w14:textId="77777777" w:rsidR="008D3CF2" w:rsidRPr="00D533B8" w:rsidRDefault="008D3CF2" w:rsidP="008D3CF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32C309" w14:textId="77777777" w:rsidR="008D3CF2" w:rsidRPr="00D533B8" w:rsidRDefault="008D3CF2" w:rsidP="008D3C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1,059</w:t>
            </w:r>
          </w:p>
        </w:tc>
      </w:tr>
    </w:tbl>
    <w:p w14:paraId="360B6376" w14:textId="77777777" w:rsidR="002232F0" w:rsidRDefault="002232F0" w:rsidP="000E7B15">
      <w:pPr>
        <w:tabs>
          <w:tab w:val="clear" w:pos="227"/>
          <w:tab w:val="clear" w:pos="454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DF36FE5" w14:textId="77777777" w:rsidR="003B6FBD" w:rsidRDefault="003B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F188FB7" w14:textId="77777777" w:rsidR="0001649A" w:rsidRPr="00F646F5" w:rsidRDefault="0001649A" w:rsidP="00F646F5">
      <w:pPr>
        <w:pStyle w:val="Heading2"/>
        <w:ind w:left="540"/>
        <w:rPr>
          <w:rFonts w:ascii="Angsana New" w:hAnsi="Angsana New"/>
          <w:i/>
          <w:iCs/>
          <w:sz w:val="30"/>
          <w:szCs w:val="30"/>
        </w:rPr>
      </w:pPr>
      <w:r w:rsidRPr="00F646F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มูลค่ายุติธรรมของสินทรัพย์และหนี้สินทางการเงิน   </w:t>
      </w:r>
    </w:p>
    <w:p w14:paraId="5C4E2C21" w14:textId="77777777" w:rsidR="0001649A" w:rsidRPr="00DD607C" w:rsidRDefault="0001649A" w:rsidP="000E7B1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FFE739" w14:textId="77777777" w:rsidR="0001649A" w:rsidRPr="00DD607C" w:rsidRDefault="0001649A" w:rsidP="000E7B15">
      <w:pPr>
        <w:tabs>
          <w:tab w:val="left" w:pos="54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DD607C">
        <w:rPr>
          <w:rFonts w:ascii="Angsana New" w:hAnsi="Angsana New"/>
          <w:spacing w:val="4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1D564B81" w14:textId="77777777" w:rsidR="0001649A" w:rsidRPr="00DD607C" w:rsidRDefault="0001649A" w:rsidP="000E7B1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29B4685" w14:textId="77777777" w:rsidR="0001649A" w:rsidRPr="00DD607C" w:rsidRDefault="0001649A" w:rsidP="000E7B15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DD607C">
        <w:rPr>
          <w:rFonts w:ascii="Angsana New" w:hAnsi="Angsana New"/>
          <w:spacing w:val="4"/>
          <w:sz w:val="30"/>
          <w:szCs w:val="30"/>
          <w:cs/>
        </w:rPr>
        <w:t>มูลค่ายุติธรรมของหนี้สินภายใต้สัญญาเช่าการเงินเป็นมูลค่าที่ใกล้เคียงกับมูลค่าตามบัญชี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69ED07B3" w14:textId="77777777" w:rsidR="009A49F0" w:rsidRPr="00DD607C" w:rsidRDefault="009A49F0" w:rsidP="000E7B1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4D3E63" w14:textId="77777777" w:rsidR="00CE4BA0" w:rsidRPr="00DD607C" w:rsidRDefault="009A49F0" w:rsidP="000E7B1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D607C">
        <w:rPr>
          <w:rFonts w:ascii="Angsana New" w:hAnsi="Angsana New"/>
          <w:sz w:val="30"/>
          <w:szCs w:val="30"/>
          <w:cs/>
          <w:lang w:bidi="th-TH"/>
        </w:rPr>
        <w:t>กลุ่มบริษัทพิจารณามูลค่ายุติธรรมระดับ</w:t>
      </w:r>
      <w:r w:rsidRPr="00DD607C">
        <w:rPr>
          <w:rFonts w:ascii="Angsana New" w:hAnsi="Angsana New"/>
          <w:sz w:val="30"/>
          <w:szCs w:val="30"/>
          <w:lang w:bidi="th-TH"/>
        </w:rPr>
        <w:t xml:space="preserve"> 2 </w:t>
      </w:r>
      <w:r w:rsidRPr="00DD607C">
        <w:rPr>
          <w:rFonts w:ascii="Angsana New" w:hAnsi="Angsana New"/>
          <w:sz w:val="30"/>
          <w:szCs w:val="30"/>
          <w:cs/>
          <w:lang w:bidi="th-TH"/>
        </w:rPr>
        <w:t>สำหรับตราสารหนี้ที่ถือไว้เพื่อค้า</w:t>
      </w:r>
      <w:r w:rsidRPr="00DD607C">
        <w:rPr>
          <w:rFonts w:ascii="Angsana New" w:hAnsi="Angsana New"/>
          <w:sz w:val="30"/>
          <w:szCs w:val="30"/>
          <w:lang w:bidi="th-TH"/>
        </w:rPr>
        <w:t xml:space="preserve"> </w:t>
      </w:r>
      <w:r w:rsidRPr="00DD607C">
        <w:rPr>
          <w:rFonts w:ascii="Angsana New" w:hAnsi="Angsana New"/>
          <w:sz w:val="30"/>
          <w:szCs w:val="30"/>
          <w:cs/>
          <w:lang w:bidi="th-TH"/>
        </w:rPr>
        <w:t>โดยใช้มูลค่าทรัพย์สินสุทธิ ณ วันที่</w:t>
      </w:r>
      <w:r w:rsidRPr="00DD607C">
        <w:rPr>
          <w:rFonts w:ascii="Angsana New" w:hAnsi="Angsana New"/>
          <w:sz w:val="30"/>
          <w:szCs w:val="30"/>
          <w:lang w:bidi="th-TH"/>
        </w:rPr>
        <w:t xml:space="preserve">    </w:t>
      </w:r>
      <w:r w:rsidRPr="00DD607C">
        <w:rPr>
          <w:rFonts w:ascii="Angsana New" w:hAnsi="Angsana New"/>
          <w:sz w:val="30"/>
          <w:szCs w:val="30"/>
          <w:cs/>
          <w:lang w:bidi="th-TH"/>
        </w:rPr>
        <w:t xml:space="preserve">วัดมูลค่า มูลค่ายุติธรรมอ้างอิงจากข้อมูลกองทุนที่เผยแพร่สู่สาธารณะ ณ วันที่ </w:t>
      </w:r>
      <w:r w:rsidRPr="00DD607C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DD607C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D965C3" w:rsidRPr="00DD607C">
        <w:rPr>
          <w:rFonts w:ascii="Angsana New" w:hAnsi="Angsana New"/>
          <w:sz w:val="30"/>
          <w:szCs w:val="30"/>
          <w:lang w:val="en-US" w:bidi="th-TH"/>
        </w:rPr>
        <w:t>25</w:t>
      </w:r>
      <w:r w:rsidR="00DD54C6" w:rsidRPr="00DD607C">
        <w:rPr>
          <w:rFonts w:ascii="Angsana New" w:hAnsi="Angsana New" w:hint="cs"/>
          <w:sz w:val="30"/>
          <w:szCs w:val="30"/>
          <w:cs/>
          <w:lang w:val="en-US" w:bidi="th-TH"/>
        </w:rPr>
        <w:t>6</w:t>
      </w:r>
      <w:r w:rsidR="00723510">
        <w:rPr>
          <w:rFonts w:ascii="Angsana New" w:hAnsi="Angsana New" w:hint="cs"/>
          <w:sz w:val="30"/>
          <w:szCs w:val="30"/>
          <w:cs/>
          <w:lang w:val="en-US" w:bidi="th-TH"/>
        </w:rPr>
        <w:t>2</w:t>
      </w:r>
      <w:r w:rsidR="008F4290" w:rsidRPr="00DD607C">
        <w:rPr>
          <w:rFonts w:ascii="Angsana New" w:hAnsi="Angsana New"/>
          <w:sz w:val="30"/>
          <w:szCs w:val="30"/>
          <w:cs/>
          <w:lang w:val="en-US" w:bidi="th-TH"/>
        </w:rPr>
        <w:t xml:space="preserve"> และ </w:t>
      </w:r>
      <w:r w:rsidR="00D965C3" w:rsidRPr="00DD607C">
        <w:rPr>
          <w:rFonts w:ascii="Angsana New" w:hAnsi="Angsana New"/>
          <w:sz w:val="30"/>
          <w:szCs w:val="30"/>
          <w:lang w:val="en-US" w:bidi="th-TH"/>
        </w:rPr>
        <w:t>25</w:t>
      </w:r>
      <w:r w:rsidR="00DD54C6" w:rsidRPr="00DD607C">
        <w:rPr>
          <w:rFonts w:ascii="Angsana New" w:hAnsi="Angsana New"/>
          <w:sz w:val="30"/>
          <w:szCs w:val="30"/>
          <w:lang w:val="en-US" w:bidi="th-TH"/>
        </w:rPr>
        <w:t>6</w:t>
      </w:r>
      <w:r w:rsidR="00723510">
        <w:rPr>
          <w:rFonts w:ascii="Angsana New" w:hAnsi="Angsana New" w:hint="cs"/>
          <w:sz w:val="30"/>
          <w:szCs w:val="30"/>
          <w:cs/>
          <w:lang w:val="en-US" w:bidi="th-TH"/>
        </w:rPr>
        <w:t>1</w:t>
      </w:r>
    </w:p>
    <w:p w14:paraId="3F5F2612" w14:textId="77777777" w:rsidR="00CE4BA0" w:rsidRPr="00DD607C" w:rsidRDefault="00CE4BA0" w:rsidP="000E7B1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0444CAB" w14:textId="77777777" w:rsidR="004469ED" w:rsidRDefault="009A49F0" w:rsidP="000E7B1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D607C">
        <w:rPr>
          <w:rFonts w:ascii="Angsana New" w:hAnsi="Angsana New"/>
          <w:sz w:val="30"/>
          <w:szCs w:val="30"/>
          <w:cs/>
        </w:rPr>
        <w:t>มูลค่ายุติธรรมระดับ</w:t>
      </w:r>
      <w:r w:rsidRPr="00DD607C">
        <w:rPr>
          <w:rFonts w:ascii="Angsana New" w:hAnsi="Angsana New"/>
          <w:sz w:val="30"/>
          <w:szCs w:val="30"/>
        </w:rPr>
        <w:t xml:space="preserve"> 2 </w:t>
      </w:r>
      <w:r w:rsidRPr="00DD607C">
        <w:rPr>
          <w:rFonts w:ascii="Angsana New" w:hAnsi="Angsana New"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อ้างอิงราคาจากคู่สัญญา มูลค่ายุติธรรมของเครื่องมือทางการเงินสะท้อนผลกระทบของความเสี่ยงด้านเครดิต</w:t>
      </w:r>
    </w:p>
    <w:p w14:paraId="173E0494" w14:textId="77777777" w:rsidR="003B6FBD" w:rsidRPr="00DD607C" w:rsidRDefault="003B6FBD" w:rsidP="000E7B1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1426E0B" w14:textId="77777777" w:rsidR="005B3B34" w:rsidRPr="00F646F5" w:rsidRDefault="005B3B34" w:rsidP="00F646F5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F646F5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C847264" w14:textId="77777777" w:rsidR="009A49F0" w:rsidRPr="00D533B8" w:rsidRDefault="009A49F0" w:rsidP="009A4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62"/>
      </w:tblGrid>
      <w:tr w:rsidR="00C77CF9" w:rsidRPr="00D533B8" w14:paraId="33E09851" w14:textId="77777777" w:rsidTr="006D75F5">
        <w:trPr>
          <w:tblHeader/>
        </w:trPr>
        <w:tc>
          <w:tcPr>
            <w:tcW w:w="4410" w:type="dxa"/>
            <w:shd w:val="clear" w:color="auto" w:fill="auto"/>
          </w:tcPr>
          <w:p w14:paraId="70252A5C" w14:textId="77777777" w:rsidR="00C77CF9" w:rsidRPr="00D533B8" w:rsidRDefault="00C77CF9" w:rsidP="00744044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CD708ED" w14:textId="77777777" w:rsidR="00C77CF9" w:rsidRPr="00D533B8" w:rsidRDefault="00C77CF9" w:rsidP="00744044">
            <w:pPr>
              <w:tabs>
                <w:tab w:val="clear" w:pos="467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07E4F87" w14:textId="77777777" w:rsidR="00C77CF9" w:rsidRPr="00D533B8" w:rsidRDefault="00C77CF9" w:rsidP="00744044">
            <w:pPr>
              <w:tabs>
                <w:tab w:val="clear" w:pos="467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48BDC94E" w14:textId="77777777" w:rsidR="00C77CF9" w:rsidRPr="00D533B8" w:rsidRDefault="00C77CF9" w:rsidP="00744044">
            <w:pPr>
              <w:tabs>
                <w:tab w:val="clear" w:pos="454"/>
                <w:tab w:val="clear" w:pos="680"/>
                <w:tab w:val="clear" w:pos="4678"/>
              </w:tabs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3510" w:rsidRPr="00D533B8" w14:paraId="02D63F06" w14:textId="77777777" w:rsidTr="006D75F5">
        <w:trPr>
          <w:tblHeader/>
        </w:trPr>
        <w:tc>
          <w:tcPr>
            <w:tcW w:w="4410" w:type="dxa"/>
            <w:shd w:val="clear" w:color="auto" w:fill="auto"/>
          </w:tcPr>
          <w:p w14:paraId="4A40333E" w14:textId="77777777" w:rsidR="00723510" w:rsidRPr="00D533B8" w:rsidRDefault="00723510" w:rsidP="00723510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FAA6DF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9E06837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0AF074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BB77054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5D065B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C9A19B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0499B43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804B0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BB2BFC" w:rsidRPr="00D533B8" w14:paraId="1C5BC28B" w14:textId="77777777" w:rsidTr="006D75F5">
        <w:trPr>
          <w:trHeight w:hRule="exact" w:val="420"/>
          <w:tblHeader/>
        </w:trPr>
        <w:tc>
          <w:tcPr>
            <w:tcW w:w="4410" w:type="dxa"/>
            <w:shd w:val="clear" w:color="auto" w:fill="auto"/>
          </w:tcPr>
          <w:p w14:paraId="703C68F2" w14:textId="77777777" w:rsidR="00BB2BFC" w:rsidRPr="00D533B8" w:rsidRDefault="00BB2BFC" w:rsidP="00BB2BF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58930CB8" w14:textId="77777777" w:rsidR="00BB2BFC" w:rsidRPr="00D533B8" w:rsidRDefault="00BB2BFC" w:rsidP="00BB2B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B2BFC" w:rsidRPr="00D533B8" w14:paraId="2374BB25" w14:textId="77777777" w:rsidTr="006D75F5">
        <w:trPr>
          <w:trHeight w:hRule="exact" w:val="420"/>
        </w:trPr>
        <w:tc>
          <w:tcPr>
            <w:tcW w:w="4410" w:type="dxa"/>
            <w:shd w:val="clear" w:color="auto" w:fill="auto"/>
          </w:tcPr>
          <w:p w14:paraId="0742FDDB" w14:textId="77777777" w:rsidR="00BB2BFC" w:rsidRPr="00D533B8" w:rsidRDefault="00BB2BFC" w:rsidP="00BB2BF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  <w:shd w:val="clear" w:color="auto" w:fill="auto"/>
          </w:tcPr>
          <w:p w14:paraId="3011663E" w14:textId="77777777" w:rsidR="00BB2BFC" w:rsidRPr="00D533B8" w:rsidRDefault="00BB2BFC" w:rsidP="00BB2BFC">
            <w:pPr>
              <w:spacing w:line="34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8C2E65" w14:textId="77777777" w:rsidR="00BB2BFC" w:rsidRPr="00D533B8" w:rsidRDefault="00BB2BFC" w:rsidP="00BB2B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DC924F" w14:textId="77777777" w:rsidR="00BB2BFC" w:rsidRPr="00D533B8" w:rsidRDefault="00BB2BFC" w:rsidP="00BB2B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E5D4B1" w14:textId="77777777" w:rsidR="00BB2BFC" w:rsidRPr="00D533B8" w:rsidRDefault="00BB2BFC" w:rsidP="00BB2B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1D44AB" w14:textId="77777777" w:rsidR="00BB2BFC" w:rsidRPr="00D533B8" w:rsidRDefault="00BB2BFC" w:rsidP="00BB2B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E04111" w14:textId="77777777" w:rsidR="00BB2BFC" w:rsidRPr="00D533B8" w:rsidRDefault="00BB2BFC" w:rsidP="00BB2B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D2D070F" w14:textId="77777777" w:rsidR="00BB2BFC" w:rsidRPr="00D533B8" w:rsidRDefault="00BB2BFC" w:rsidP="00BB2B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2BFC" w:rsidRPr="00DD54C6" w14:paraId="392B19CF" w14:textId="77777777" w:rsidTr="00EA29EE">
        <w:trPr>
          <w:trHeight w:hRule="exact" w:val="420"/>
        </w:trPr>
        <w:tc>
          <w:tcPr>
            <w:tcW w:w="4410" w:type="dxa"/>
            <w:shd w:val="clear" w:color="auto" w:fill="auto"/>
          </w:tcPr>
          <w:p w14:paraId="503C351C" w14:textId="77777777" w:rsidR="00BB2BFC" w:rsidRPr="00DD54C6" w:rsidRDefault="00BB2BFC" w:rsidP="00BB2BFC">
            <w:pPr>
              <w:tabs>
                <w:tab w:val="left" w:pos="612"/>
              </w:tabs>
              <w:spacing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54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  <w:shd w:val="clear" w:color="auto" w:fill="auto"/>
          </w:tcPr>
          <w:p w14:paraId="30CE55A1" w14:textId="77777777" w:rsidR="00BB2BFC" w:rsidRPr="00DD54C6" w:rsidRDefault="00BB2BFC" w:rsidP="00BB2BFC">
            <w:pPr>
              <w:pStyle w:val="Heading5"/>
              <w:ind w:left="-139" w:right="-18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B7CEE3" w14:textId="77777777" w:rsidR="00BB2BFC" w:rsidRPr="00DD54C6" w:rsidRDefault="00BB2BFC" w:rsidP="00BB2B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88CCA9" w14:textId="77777777" w:rsidR="00BB2BFC" w:rsidRPr="00DD54C6" w:rsidRDefault="00BB2BFC" w:rsidP="00BB2B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201BFB" w14:textId="77777777" w:rsidR="00BB2BFC" w:rsidRPr="00DD54C6" w:rsidRDefault="00BB2BFC" w:rsidP="00BB2B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DE2294" w14:textId="77777777" w:rsidR="00BB2BFC" w:rsidRPr="00DD54C6" w:rsidRDefault="00BB2BFC" w:rsidP="00BB2BFC">
            <w:pPr>
              <w:spacing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E18306" w14:textId="77777777" w:rsidR="00BB2BFC" w:rsidRPr="00DD54C6" w:rsidRDefault="00BB2BFC" w:rsidP="00BB2B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F6C4F4D" w14:textId="77777777" w:rsidR="00BB2BFC" w:rsidRPr="00DD54C6" w:rsidRDefault="00BB2BFC" w:rsidP="00BB2BFC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4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510" w:rsidRPr="00D533B8" w14:paraId="35948BA9" w14:textId="77777777" w:rsidTr="00EA29EE">
        <w:trPr>
          <w:trHeight w:hRule="exact" w:val="420"/>
        </w:trPr>
        <w:tc>
          <w:tcPr>
            <w:tcW w:w="4410" w:type="dxa"/>
            <w:shd w:val="clear" w:color="auto" w:fill="auto"/>
          </w:tcPr>
          <w:p w14:paraId="4589F610" w14:textId="77777777" w:rsidR="00723510" w:rsidRPr="00D533B8" w:rsidRDefault="00723510" w:rsidP="00723510">
            <w:pPr>
              <w:tabs>
                <w:tab w:val="clear" w:pos="53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14:paraId="58B191D0" w14:textId="6755F0C6" w:rsidR="00723510" w:rsidRPr="00D533B8" w:rsidRDefault="00EA29EE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  <w:shd w:val="clear" w:color="auto" w:fill="auto"/>
          </w:tcPr>
          <w:p w14:paraId="2F33B5C6" w14:textId="77777777" w:rsidR="00723510" w:rsidRPr="00D533B8" w:rsidRDefault="00723510" w:rsidP="007235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D14545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77,846</w:t>
            </w:r>
          </w:p>
        </w:tc>
        <w:tc>
          <w:tcPr>
            <w:tcW w:w="270" w:type="dxa"/>
            <w:shd w:val="clear" w:color="auto" w:fill="auto"/>
          </w:tcPr>
          <w:p w14:paraId="105B47D4" w14:textId="77777777" w:rsidR="00723510" w:rsidRPr="00D533B8" w:rsidRDefault="00723510" w:rsidP="007235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DF48E4" w14:textId="77777777" w:rsidR="00723510" w:rsidRPr="00D533B8" w:rsidRDefault="008D3CF2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8,039</w:t>
            </w:r>
          </w:p>
        </w:tc>
        <w:tc>
          <w:tcPr>
            <w:tcW w:w="270" w:type="dxa"/>
            <w:shd w:val="clear" w:color="auto" w:fill="auto"/>
          </w:tcPr>
          <w:p w14:paraId="48FC0122" w14:textId="77777777" w:rsidR="00723510" w:rsidRPr="00D533B8" w:rsidRDefault="00723510" w:rsidP="007235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6C458EF" w14:textId="77777777" w:rsidR="00723510" w:rsidRPr="00D533B8" w:rsidRDefault="00723510" w:rsidP="0072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77,846</w:t>
            </w:r>
          </w:p>
        </w:tc>
      </w:tr>
      <w:tr w:rsidR="00EA29EE" w:rsidRPr="00D533B8" w14:paraId="1A2D6B72" w14:textId="77777777" w:rsidTr="00EA29EE">
        <w:trPr>
          <w:trHeight w:hRule="exact" w:val="420"/>
        </w:trPr>
        <w:tc>
          <w:tcPr>
            <w:tcW w:w="4410" w:type="dxa"/>
            <w:shd w:val="clear" w:color="auto" w:fill="auto"/>
          </w:tcPr>
          <w:p w14:paraId="54AC092A" w14:textId="419DA33E" w:rsidR="00EA29EE" w:rsidRPr="00D533B8" w:rsidRDefault="00EA29EE" w:rsidP="00EA29EE">
            <w:pPr>
              <w:tabs>
                <w:tab w:val="clear" w:pos="53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80" w:type="dxa"/>
            <w:shd w:val="clear" w:color="auto" w:fill="auto"/>
          </w:tcPr>
          <w:p w14:paraId="66E87D47" w14:textId="2F4EEAF9" w:rsidR="00EA29EE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001AF1A7" w14:textId="77777777" w:rsidR="00EA29EE" w:rsidRPr="00D533B8" w:rsidRDefault="00EA29EE" w:rsidP="00EA29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B53384" w14:textId="5D21CC0F" w:rsidR="00EA29EE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8609FF" w14:textId="77777777" w:rsidR="00EA29EE" w:rsidRPr="00D533B8" w:rsidRDefault="00EA29EE" w:rsidP="00EA29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3A68F4" w14:textId="44E42A76" w:rsidR="00EA29EE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9595E" w14:textId="77777777" w:rsidR="00EA29EE" w:rsidRPr="00D533B8" w:rsidRDefault="00EA29EE" w:rsidP="00EA29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3464762" w14:textId="3826EF96" w:rsidR="00EA29EE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29EE" w:rsidRPr="00D533B8" w14:paraId="6E7E7BBB" w14:textId="77777777" w:rsidTr="006D75F5">
        <w:trPr>
          <w:trHeight w:hRule="exact" w:val="420"/>
        </w:trPr>
        <w:tc>
          <w:tcPr>
            <w:tcW w:w="4410" w:type="dxa"/>
            <w:shd w:val="clear" w:color="auto" w:fill="auto"/>
          </w:tcPr>
          <w:p w14:paraId="1EBEAD23" w14:textId="77777777" w:rsidR="00EA29EE" w:rsidRPr="00D533B8" w:rsidRDefault="00EA29EE" w:rsidP="00EA29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4C9EB" w14:textId="24391328" w:rsidR="00EA29EE" w:rsidRPr="00D965C3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12,882</w:t>
            </w:r>
          </w:p>
        </w:tc>
        <w:tc>
          <w:tcPr>
            <w:tcW w:w="270" w:type="dxa"/>
            <w:shd w:val="clear" w:color="auto" w:fill="auto"/>
          </w:tcPr>
          <w:p w14:paraId="16C30AAD" w14:textId="77777777" w:rsidR="00EA29EE" w:rsidRPr="00D533B8" w:rsidRDefault="00EA29EE" w:rsidP="00EA29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D3B34" w14:textId="77777777" w:rsidR="00EA29EE" w:rsidRPr="00D965C3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77,846</w:t>
            </w:r>
          </w:p>
        </w:tc>
        <w:tc>
          <w:tcPr>
            <w:tcW w:w="270" w:type="dxa"/>
            <w:shd w:val="clear" w:color="auto" w:fill="auto"/>
          </w:tcPr>
          <w:p w14:paraId="0655281D" w14:textId="77777777" w:rsidR="00EA29EE" w:rsidRPr="00D533B8" w:rsidRDefault="00EA29EE" w:rsidP="00EA29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09B6F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8,039</w:t>
            </w:r>
          </w:p>
        </w:tc>
        <w:tc>
          <w:tcPr>
            <w:tcW w:w="270" w:type="dxa"/>
            <w:shd w:val="clear" w:color="auto" w:fill="auto"/>
          </w:tcPr>
          <w:p w14:paraId="28879BF6" w14:textId="77777777" w:rsidR="00EA29EE" w:rsidRPr="00D533B8" w:rsidRDefault="00EA29EE" w:rsidP="00EA29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6ED67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77,846</w:t>
            </w:r>
          </w:p>
        </w:tc>
      </w:tr>
      <w:tr w:rsidR="00EA29EE" w:rsidRPr="00D533B8" w14:paraId="5CA62913" w14:textId="77777777" w:rsidTr="006D75F5">
        <w:tblPrEx>
          <w:tblLook w:val="01E0" w:firstRow="1" w:lastRow="1" w:firstColumn="1" w:lastColumn="1" w:noHBand="0" w:noVBand="0"/>
        </w:tblPrEx>
        <w:tc>
          <w:tcPr>
            <w:tcW w:w="4410" w:type="dxa"/>
            <w:shd w:val="clear" w:color="auto" w:fill="auto"/>
          </w:tcPr>
          <w:p w14:paraId="055DA3C2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45FEF76" w14:textId="77777777" w:rsidR="00EA29EE" w:rsidRPr="00D533B8" w:rsidRDefault="00EA29EE" w:rsidP="00EA29EE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728598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77BD849" w14:textId="77777777" w:rsidR="00EA29EE" w:rsidRPr="00D533B8" w:rsidRDefault="00EA29EE" w:rsidP="00EA29EE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25279C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D6D6343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85E825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4278F02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9EE" w:rsidRPr="00D533B8" w14:paraId="1F71E865" w14:textId="77777777" w:rsidTr="006D75F5">
        <w:tblPrEx>
          <w:tblLook w:val="01E0" w:firstRow="1" w:lastRow="1" w:firstColumn="1" w:lastColumn="1" w:noHBand="0" w:noVBand="0"/>
        </w:tblPrEx>
        <w:tc>
          <w:tcPr>
            <w:tcW w:w="4410" w:type="dxa"/>
            <w:shd w:val="clear" w:color="auto" w:fill="auto"/>
          </w:tcPr>
          <w:p w14:paraId="6D82A693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83D4C17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80" w:type="dxa"/>
            <w:shd w:val="clear" w:color="auto" w:fill="auto"/>
          </w:tcPr>
          <w:p w14:paraId="729CDD67" w14:textId="77777777" w:rsidR="00EA29EE" w:rsidRPr="00D533B8" w:rsidRDefault="00EA29EE" w:rsidP="00EA29EE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E6AA76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A263606" w14:textId="77777777" w:rsidR="00EA29EE" w:rsidRPr="00D533B8" w:rsidRDefault="00EA29EE" w:rsidP="00EA29EE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F37720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52DAC2A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32A12D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55DEDA0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9EE" w:rsidRPr="00D533B8" w14:paraId="51553B30" w14:textId="77777777" w:rsidTr="00EA29EE">
        <w:tblPrEx>
          <w:tblLook w:val="01E0" w:firstRow="1" w:lastRow="1" w:firstColumn="1" w:lastColumn="1" w:noHBand="0" w:noVBand="0"/>
        </w:tblPrEx>
        <w:tc>
          <w:tcPr>
            <w:tcW w:w="4410" w:type="dxa"/>
            <w:shd w:val="clear" w:color="auto" w:fill="auto"/>
            <w:vAlign w:val="bottom"/>
          </w:tcPr>
          <w:p w14:paraId="6FED394A" w14:textId="557373E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1 </w:t>
            </w: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7ABBBA79" w14:textId="7208660B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8284B">
              <w:rPr>
                <w:rFonts w:ascii="Angsana New" w:hAnsi="Angsana New"/>
                <w:sz w:val="30"/>
                <w:szCs w:val="30"/>
              </w:rPr>
              <w:t>5,979</w:t>
            </w:r>
          </w:p>
        </w:tc>
        <w:tc>
          <w:tcPr>
            <w:tcW w:w="270" w:type="dxa"/>
            <w:shd w:val="clear" w:color="auto" w:fill="auto"/>
          </w:tcPr>
          <w:p w14:paraId="0EEDB80F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0BAD3EA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17,797</w:t>
            </w:r>
          </w:p>
        </w:tc>
        <w:tc>
          <w:tcPr>
            <w:tcW w:w="270" w:type="dxa"/>
            <w:shd w:val="clear" w:color="auto" w:fill="auto"/>
          </w:tcPr>
          <w:p w14:paraId="2A60A841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237CD6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10,314</w:t>
            </w:r>
          </w:p>
        </w:tc>
        <w:tc>
          <w:tcPr>
            <w:tcW w:w="270" w:type="dxa"/>
            <w:shd w:val="clear" w:color="auto" w:fill="auto"/>
          </w:tcPr>
          <w:p w14:paraId="4178F290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57FE4977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16,586</w:t>
            </w:r>
          </w:p>
        </w:tc>
      </w:tr>
      <w:tr w:rsidR="00EA29EE" w:rsidRPr="00D533B8" w14:paraId="270851A5" w14:textId="77777777" w:rsidTr="00EA29EE">
        <w:tblPrEx>
          <w:tblLook w:val="01E0" w:firstRow="1" w:lastRow="1" w:firstColumn="1" w:lastColumn="1" w:noHBand="0" w:noVBand="0"/>
        </w:tblPrEx>
        <w:tc>
          <w:tcPr>
            <w:tcW w:w="4410" w:type="dxa"/>
            <w:shd w:val="clear" w:color="auto" w:fill="auto"/>
            <w:vAlign w:val="bottom"/>
          </w:tcPr>
          <w:p w14:paraId="4DCC7BED" w14:textId="09120B6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38BB049F" w14:textId="5DF88322" w:rsidR="00EA29EE" w:rsidRPr="00D533B8" w:rsidRDefault="0008284B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  <w:tc>
          <w:tcPr>
            <w:tcW w:w="270" w:type="dxa"/>
            <w:shd w:val="clear" w:color="auto" w:fill="auto"/>
          </w:tcPr>
          <w:p w14:paraId="79AD1336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C6FB72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10,788</w:t>
            </w:r>
          </w:p>
        </w:tc>
        <w:tc>
          <w:tcPr>
            <w:tcW w:w="270" w:type="dxa"/>
            <w:shd w:val="clear" w:color="auto" w:fill="auto"/>
          </w:tcPr>
          <w:p w14:paraId="0FA935EF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986CC7E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735FE03A" w14:textId="77777777" w:rsidR="00EA29EE" w:rsidRPr="00D533B8" w:rsidRDefault="00EA29EE" w:rsidP="00EA29EE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02A04D6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10,176</w:t>
            </w:r>
          </w:p>
        </w:tc>
      </w:tr>
      <w:tr w:rsidR="00EA29EE" w:rsidRPr="00D533B8" w14:paraId="14EE1641" w14:textId="77777777" w:rsidTr="006D75F5">
        <w:tblPrEx>
          <w:tblLook w:val="01E0" w:firstRow="1" w:lastRow="1" w:firstColumn="1" w:lastColumn="1" w:noHBand="0" w:noVBand="0"/>
        </w:tblPrEx>
        <w:tc>
          <w:tcPr>
            <w:tcW w:w="4410" w:type="dxa"/>
            <w:shd w:val="clear" w:color="auto" w:fill="auto"/>
            <w:vAlign w:val="bottom"/>
          </w:tcPr>
          <w:p w14:paraId="053100DC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AAA33" w14:textId="19C414CA" w:rsidR="00EA29EE" w:rsidRPr="00D533B8" w:rsidRDefault="0008284B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17,798</w:t>
            </w:r>
          </w:p>
        </w:tc>
        <w:tc>
          <w:tcPr>
            <w:tcW w:w="270" w:type="dxa"/>
            <w:shd w:val="clear" w:color="auto" w:fill="auto"/>
          </w:tcPr>
          <w:p w14:paraId="02603BCD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2CFB6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28,585</w:t>
            </w:r>
          </w:p>
        </w:tc>
        <w:tc>
          <w:tcPr>
            <w:tcW w:w="270" w:type="dxa"/>
            <w:shd w:val="clear" w:color="auto" w:fill="auto"/>
          </w:tcPr>
          <w:p w14:paraId="58474159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2E812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10,786</w:t>
            </w:r>
          </w:p>
        </w:tc>
        <w:tc>
          <w:tcPr>
            <w:tcW w:w="270" w:type="dxa"/>
            <w:shd w:val="clear" w:color="auto" w:fill="auto"/>
          </w:tcPr>
          <w:p w14:paraId="44ADD43A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39F2B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26,762</w:t>
            </w:r>
          </w:p>
        </w:tc>
      </w:tr>
      <w:tr w:rsidR="0008284B" w:rsidRPr="00D533B8" w14:paraId="30BA1A3D" w14:textId="77777777" w:rsidTr="006D75F5">
        <w:trPr>
          <w:trHeight w:hRule="exact" w:val="420"/>
        </w:trPr>
        <w:tc>
          <w:tcPr>
            <w:tcW w:w="4410" w:type="dxa"/>
            <w:shd w:val="clear" w:color="auto" w:fill="auto"/>
          </w:tcPr>
          <w:p w14:paraId="439F1E6B" w14:textId="77777777" w:rsidR="0008284B" w:rsidRPr="00D533B8" w:rsidRDefault="0008284B" w:rsidP="00EA29EE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5ED992" w14:textId="77777777" w:rsidR="0008284B" w:rsidRPr="00D533B8" w:rsidRDefault="0008284B" w:rsidP="00EA29EE">
            <w:pPr>
              <w:tabs>
                <w:tab w:val="decimal" w:pos="1152"/>
              </w:tabs>
              <w:spacing w:line="340" w:lineRule="exact"/>
              <w:ind w:right="4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CD82B1" w14:textId="77777777" w:rsidR="0008284B" w:rsidRPr="00D533B8" w:rsidRDefault="0008284B" w:rsidP="00EA29EE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1B932B" w14:textId="77777777" w:rsidR="0008284B" w:rsidRPr="00D533B8" w:rsidRDefault="0008284B" w:rsidP="00EA29EE">
            <w:pPr>
              <w:tabs>
                <w:tab w:val="decimal" w:pos="1152"/>
              </w:tabs>
              <w:spacing w:line="340" w:lineRule="exact"/>
              <w:ind w:right="4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E9D4C7" w14:textId="77777777" w:rsidR="0008284B" w:rsidRPr="00D533B8" w:rsidRDefault="0008284B" w:rsidP="00EA29EE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94AF62" w14:textId="77777777" w:rsidR="0008284B" w:rsidRPr="00D533B8" w:rsidRDefault="0008284B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191B52" w14:textId="77777777" w:rsidR="0008284B" w:rsidRPr="00D533B8" w:rsidRDefault="0008284B" w:rsidP="00EA29EE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C39CEA9" w14:textId="77777777" w:rsidR="0008284B" w:rsidRPr="00D533B8" w:rsidRDefault="0008284B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9EE" w:rsidRPr="00D533B8" w14:paraId="6E3EF330" w14:textId="77777777" w:rsidTr="006D75F5">
        <w:trPr>
          <w:trHeight w:hRule="exact" w:val="420"/>
        </w:trPr>
        <w:tc>
          <w:tcPr>
            <w:tcW w:w="4410" w:type="dxa"/>
            <w:shd w:val="clear" w:color="auto" w:fill="auto"/>
          </w:tcPr>
          <w:p w14:paraId="6F7571A8" w14:textId="77777777" w:rsidR="00EA29EE" w:rsidRPr="00D533B8" w:rsidRDefault="00EA29EE" w:rsidP="00EA29EE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080" w:type="dxa"/>
            <w:shd w:val="clear" w:color="auto" w:fill="auto"/>
          </w:tcPr>
          <w:p w14:paraId="07963C1D" w14:textId="77777777" w:rsidR="00EA29EE" w:rsidRPr="00D533B8" w:rsidRDefault="00EA29EE" w:rsidP="00EA29EE">
            <w:pPr>
              <w:tabs>
                <w:tab w:val="decimal" w:pos="1152"/>
              </w:tabs>
              <w:spacing w:line="340" w:lineRule="exact"/>
              <w:ind w:right="4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8CC9C7" w14:textId="77777777" w:rsidR="00EA29EE" w:rsidRPr="00D533B8" w:rsidRDefault="00EA29EE" w:rsidP="00EA29EE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259556" w14:textId="77777777" w:rsidR="00EA29EE" w:rsidRPr="00D533B8" w:rsidRDefault="00EA29EE" w:rsidP="00EA29EE">
            <w:pPr>
              <w:tabs>
                <w:tab w:val="decimal" w:pos="1152"/>
              </w:tabs>
              <w:spacing w:line="340" w:lineRule="exact"/>
              <w:ind w:right="4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DEC701" w14:textId="77777777" w:rsidR="00EA29EE" w:rsidRPr="00D533B8" w:rsidRDefault="00EA29EE" w:rsidP="00EA29EE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854521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BA060A" w14:textId="77777777" w:rsidR="00EA29EE" w:rsidRPr="00D533B8" w:rsidRDefault="00EA29EE" w:rsidP="00EA29EE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C867B90" w14:textId="77777777" w:rsidR="00EA29EE" w:rsidRPr="00D533B8" w:rsidRDefault="00EA29EE" w:rsidP="00EA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5F73" w:rsidRPr="00D533B8" w14:paraId="4DA6B0A3" w14:textId="77777777" w:rsidTr="006D75F5">
        <w:trPr>
          <w:trHeight w:hRule="exact" w:val="420"/>
        </w:trPr>
        <w:tc>
          <w:tcPr>
            <w:tcW w:w="4410" w:type="dxa"/>
            <w:shd w:val="clear" w:color="auto" w:fill="auto"/>
          </w:tcPr>
          <w:p w14:paraId="00047B44" w14:textId="77777777" w:rsidR="00625F73" w:rsidRPr="0074470C" w:rsidRDefault="00625F73" w:rsidP="0062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เลตเตอร์ออฟเครดิตสำหรับซื้อเครื่องจักรที่ยังไม่ได้ใช้</w:t>
            </w:r>
          </w:p>
        </w:tc>
        <w:tc>
          <w:tcPr>
            <w:tcW w:w="1080" w:type="dxa"/>
            <w:shd w:val="clear" w:color="auto" w:fill="auto"/>
          </w:tcPr>
          <w:p w14:paraId="46F998E0" w14:textId="2BB916AF" w:rsidR="00625F73" w:rsidRPr="00D533B8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A938E" w14:textId="77777777" w:rsidR="00625F73" w:rsidRPr="00D533B8" w:rsidRDefault="00625F73" w:rsidP="00625F73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AB8F8B" w14:textId="77777777" w:rsidR="00625F73" w:rsidRPr="00D533B8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2,249</w:t>
            </w:r>
          </w:p>
        </w:tc>
        <w:tc>
          <w:tcPr>
            <w:tcW w:w="270" w:type="dxa"/>
            <w:shd w:val="clear" w:color="auto" w:fill="auto"/>
          </w:tcPr>
          <w:p w14:paraId="27AEA323" w14:textId="77777777" w:rsidR="00625F73" w:rsidRPr="00D533B8" w:rsidRDefault="00625F73" w:rsidP="00625F73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B52ECF" w14:textId="77777777" w:rsidR="00625F73" w:rsidRPr="00D533B8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D1A4C6" w14:textId="77777777" w:rsidR="00625F73" w:rsidRPr="00D533B8" w:rsidRDefault="00625F73" w:rsidP="00625F73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BAB1738" w14:textId="77777777" w:rsidR="00625F73" w:rsidRPr="00D533B8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2,249</w:t>
            </w:r>
          </w:p>
        </w:tc>
      </w:tr>
      <w:tr w:rsidR="00625F73" w:rsidRPr="00D533B8" w14:paraId="43A9305C" w14:textId="77777777" w:rsidTr="006D75F5">
        <w:trPr>
          <w:trHeight w:hRule="exact" w:val="420"/>
        </w:trPr>
        <w:tc>
          <w:tcPr>
            <w:tcW w:w="4410" w:type="dxa"/>
            <w:shd w:val="clear" w:color="auto" w:fill="auto"/>
          </w:tcPr>
          <w:p w14:paraId="0ED32945" w14:textId="77777777" w:rsidR="00625F73" w:rsidRPr="00D533B8" w:rsidRDefault="00625F73" w:rsidP="00625F73">
            <w:pPr>
              <w:tabs>
                <w:tab w:val="left" w:pos="61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5E2FD8D" w14:textId="76A7F8E9" w:rsidR="00625F73" w:rsidRPr="00D533B8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002600FD" w14:textId="77777777" w:rsidR="00625F73" w:rsidRPr="00D533B8" w:rsidRDefault="00625F73" w:rsidP="00625F73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009990" w14:textId="77777777" w:rsidR="00625F73" w:rsidRPr="00D533B8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2B10173C" w14:textId="77777777" w:rsidR="00625F73" w:rsidRPr="00D533B8" w:rsidRDefault="00625F73" w:rsidP="00625F73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582C92" w14:textId="77777777" w:rsidR="00625F73" w:rsidRPr="00D533B8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08B2935E" w14:textId="77777777" w:rsidR="00625F73" w:rsidRPr="00D533B8" w:rsidRDefault="00625F73" w:rsidP="00625F73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5CC24B6" w14:textId="77777777" w:rsidR="00625F73" w:rsidRPr="00D533B8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10,616</w:t>
            </w:r>
          </w:p>
        </w:tc>
      </w:tr>
      <w:tr w:rsidR="00625F73" w:rsidRPr="00D533B8" w14:paraId="35A6D47C" w14:textId="77777777" w:rsidTr="006D75F5">
        <w:trPr>
          <w:trHeight w:hRule="exact" w:val="420"/>
        </w:trPr>
        <w:tc>
          <w:tcPr>
            <w:tcW w:w="4410" w:type="dxa"/>
            <w:shd w:val="clear" w:color="auto" w:fill="auto"/>
            <w:vAlign w:val="bottom"/>
          </w:tcPr>
          <w:p w14:paraId="4CB115E2" w14:textId="77777777" w:rsidR="00625F73" w:rsidRPr="00D533B8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15E7C" w14:textId="2504EB79" w:rsidR="00625F73" w:rsidRPr="00235377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09B29DA8" w14:textId="77777777" w:rsidR="00625F73" w:rsidRPr="00D533B8" w:rsidRDefault="00625F73" w:rsidP="00625F73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6EB02" w14:textId="77777777" w:rsidR="00625F73" w:rsidRPr="00235377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2,865</w:t>
            </w:r>
          </w:p>
        </w:tc>
        <w:tc>
          <w:tcPr>
            <w:tcW w:w="270" w:type="dxa"/>
            <w:shd w:val="clear" w:color="auto" w:fill="auto"/>
          </w:tcPr>
          <w:p w14:paraId="35826F50" w14:textId="77777777" w:rsidR="00625F73" w:rsidRPr="00D533B8" w:rsidRDefault="00625F73" w:rsidP="00625F73">
            <w:pPr>
              <w:pStyle w:val="Heading5"/>
              <w:ind w:left="-139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523C1" w14:textId="77777777" w:rsidR="00625F73" w:rsidRPr="00C0666E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42699F32" w14:textId="77777777" w:rsidR="00625F73" w:rsidRPr="00D533B8" w:rsidRDefault="00625F73" w:rsidP="00625F73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D1335" w14:textId="77777777" w:rsidR="00625F73" w:rsidRPr="00C0666E" w:rsidRDefault="00625F73" w:rsidP="0062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2,865</w:t>
            </w:r>
          </w:p>
        </w:tc>
      </w:tr>
    </w:tbl>
    <w:p w14:paraId="5C327907" w14:textId="77777777" w:rsidR="0001649A" w:rsidRPr="00D533B8" w:rsidRDefault="00760FB7" w:rsidP="00F646F5">
      <w:pPr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b/>
          <w:bCs/>
          <w:sz w:val="30"/>
          <w:szCs w:val="30"/>
        </w:rPr>
        <w:tab/>
      </w:r>
    </w:p>
    <w:p w14:paraId="1759F589" w14:textId="77777777" w:rsidR="005B3B34" w:rsidRPr="005D6ACB" w:rsidRDefault="005B3B34" w:rsidP="005B3B34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  <w:r w:rsidRPr="005D6ACB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>สัญญา</w:t>
      </w:r>
      <w:r w:rsidR="00587FBA" w:rsidRPr="005D6ACB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>ขาย</w:t>
      </w:r>
      <w:r w:rsidRPr="005D6ACB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>เงินตราต่างประเทศล่วงหน้า</w:t>
      </w:r>
    </w:p>
    <w:p w14:paraId="712D4323" w14:textId="77777777" w:rsidR="008C49FE" w:rsidRPr="005D6ACB" w:rsidRDefault="008C49FE" w:rsidP="005B3B34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</w:p>
    <w:p w14:paraId="707582A8" w14:textId="77777777" w:rsidR="003E5451" w:rsidRDefault="00FB175E" w:rsidP="002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5D6ACB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5D6ACB">
        <w:rPr>
          <w:rFonts w:ascii="Angsana New" w:hAnsi="Angsana New"/>
          <w:spacing w:val="4"/>
          <w:sz w:val="30"/>
          <w:szCs w:val="30"/>
        </w:rPr>
        <w:t>31</w:t>
      </w:r>
      <w:r w:rsidR="005B3B34" w:rsidRPr="005D6ACB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DD54C6">
        <w:rPr>
          <w:rFonts w:ascii="Angsana New" w:hAnsi="Angsana New"/>
          <w:spacing w:val="4"/>
          <w:sz w:val="30"/>
          <w:szCs w:val="30"/>
        </w:rPr>
        <w:t>256</w:t>
      </w:r>
      <w:r w:rsidR="00723510">
        <w:rPr>
          <w:rFonts w:ascii="Angsana New" w:hAnsi="Angsana New" w:hint="cs"/>
          <w:spacing w:val="4"/>
          <w:sz w:val="30"/>
          <w:szCs w:val="30"/>
          <w:cs/>
        </w:rPr>
        <w:t>2</w:t>
      </w:r>
      <w:r w:rsidR="005B3B34" w:rsidRPr="005D6ACB">
        <w:rPr>
          <w:rFonts w:ascii="Angsana New" w:hAnsi="Angsana New"/>
          <w:spacing w:val="4"/>
          <w:sz w:val="30"/>
          <w:szCs w:val="30"/>
          <w:cs/>
        </w:rPr>
        <w:t xml:space="preserve"> บริษัทมียอดคงเหลือของสั</w:t>
      </w:r>
      <w:r w:rsidR="005425DC" w:rsidRPr="005D6ACB">
        <w:rPr>
          <w:rFonts w:ascii="Angsana New" w:hAnsi="Angsana New"/>
          <w:spacing w:val="4"/>
          <w:sz w:val="30"/>
          <w:szCs w:val="30"/>
          <w:cs/>
        </w:rPr>
        <w:t>ญญา</w:t>
      </w:r>
      <w:r w:rsidR="00587FBA" w:rsidRPr="005D6ACB">
        <w:rPr>
          <w:rFonts w:ascii="Angsana New" w:hAnsi="Angsana New"/>
          <w:spacing w:val="4"/>
          <w:sz w:val="30"/>
          <w:szCs w:val="30"/>
          <w:cs/>
        </w:rPr>
        <w:t>ขาย</w:t>
      </w:r>
      <w:r w:rsidR="00A30C98" w:rsidRPr="005D6ACB">
        <w:rPr>
          <w:rFonts w:ascii="Angsana New" w:hAnsi="Angsana New"/>
          <w:spacing w:val="4"/>
          <w:sz w:val="30"/>
          <w:szCs w:val="30"/>
          <w:cs/>
        </w:rPr>
        <w:t>เงินตราต่างประเทศ</w:t>
      </w:r>
      <w:r w:rsidR="00A30C98" w:rsidRPr="008D3CF2">
        <w:rPr>
          <w:rFonts w:ascii="Angsana New" w:hAnsi="Angsana New"/>
          <w:spacing w:val="4"/>
          <w:sz w:val="30"/>
          <w:szCs w:val="30"/>
          <w:cs/>
        </w:rPr>
        <w:t>ล่วงหน้าจำนวน</w:t>
      </w:r>
      <w:r w:rsidR="00DD54C6" w:rsidRPr="008D3CF2">
        <w:rPr>
          <w:rFonts w:ascii="Angsana New" w:hAnsi="Angsana New"/>
          <w:spacing w:val="4"/>
          <w:sz w:val="30"/>
          <w:szCs w:val="30"/>
        </w:rPr>
        <w:t xml:space="preserve"> </w:t>
      </w:r>
      <w:r w:rsidR="008D3CF2" w:rsidRPr="008D3CF2">
        <w:rPr>
          <w:rFonts w:ascii="Angsana New" w:hAnsi="Angsana New"/>
          <w:spacing w:val="4"/>
          <w:sz w:val="30"/>
          <w:szCs w:val="30"/>
        </w:rPr>
        <w:t>7.13</w:t>
      </w:r>
      <w:r w:rsidR="00A30C98" w:rsidRPr="008D3CF2">
        <w:rPr>
          <w:rFonts w:ascii="Angsana New" w:hAnsi="Angsana New"/>
          <w:spacing w:val="4"/>
          <w:sz w:val="30"/>
          <w:szCs w:val="30"/>
        </w:rPr>
        <w:t xml:space="preserve"> </w:t>
      </w:r>
      <w:r w:rsidR="0009039C" w:rsidRPr="008D3CF2">
        <w:rPr>
          <w:rFonts w:ascii="Angsana New" w:hAnsi="Angsana New"/>
          <w:spacing w:val="4"/>
          <w:sz w:val="30"/>
          <w:szCs w:val="30"/>
          <w:cs/>
        </w:rPr>
        <w:t>ล้านเหรียญสหรัฐอเมริกา</w:t>
      </w:r>
      <w:r w:rsidR="00141904" w:rsidRPr="008D3CF2">
        <w:rPr>
          <w:rFonts w:ascii="Angsana New" w:hAnsi="Angsana New"/>
          <w:spacing w:val="4"/>
          <w:sz w:val="30"/>
          <w:szCs w:val="30"/>
        </w:rPr>
        <w:t xml:space="preserve"> </w:t>
      </w:r>
      <w:r w:rsidR="005B3B34" w:rsidRPr="008D3CF2">
        <w:rPr>
          <w:rFonts w:ascii="Angsana New" w:hAnsi="Angsana New"/>
          <w:spacing w:val="4"/>
          <w:sz w:val="30"/>
          <w:szCs w:val="30"/>
          <w:cs/>
        </w:rPr>
        <w:t>สัญญา</w:t>
      </w:r>
      <w:r w:rsidR="00587FBA" w:rsidRPr="008D3CF2">
        <w:rPr>
          <w:rFonts w:ascii="Angsana New" w:hAnsi="Angsana New"/>
          <w:spacing w:val="4"/>
          <w:sz w:val="30"/>
          <w:szCs w:val="30"/>
          <w:cs/>
        </w:rPr>
        <w:t>ขาย</w:t>
      </w:r>
      <w:r w:rsidR="005B3B34" w:rsidRPr="008D3CF2">
        <w:rPr>
          <w:rFonts w:ascii="Angsana New" w:hAnsi="Angsana New"/>
          <w:spacing w:val="4"/>
          <w:sz w:val="30"/>
          <w:szCs w:val="30"/>
          <w:cs/>
        </w:rPr>
        <w:t xml:space="preserve">เงินตราต่างประเทศล่วงหน้าจะครบกำหนดชำระในปี </w:t>
      </w:r>
      <w:r w:rsidR="008D3CF2" w:rsidRPr="008D3CF2">
        <w:rPr>
          <w:rFonts w:ascii="Angsana New" w:hAnsi="Angsana New"/>
          <w:spacing w:val="4"/>
          <w:sz w:val="30"/>
          <w:szCs w:val="30"/>
        </w:rPr>
        <w:t>2563</w:t>
      </w:r>
      <w:r w:rsidR="0001649A" w:rsidRPr="005D6ACB">
        <w:rPr>
          <w:rFonts w:ascii="Angsana New" w:hAnsi="Angsana New"/>
          <w:spacing w:val="4"/>
          <w:sz w:val="30"/>
          <w:szCs w:val="30"/>
        </w:rPr>
        <w:t xml:space="preserve"> </w:t>
      </w:r>
      <w:r w:rsidR="00DD54C6">
        <w:rPr>
          <w:rFonts w:ascii="Angsana New" w:hAnsi="Angsana New"/>
          <w:i/>
          <w:iCs/>
          <w:spacing w:val="4"/>
          <w:sz w:val="30"/>
          <w:szCs w:val="30"/>
        </w:rPr>
        <w:t>(256</w:t>
      </w:r>
      <w:r w:rsidR="00723510">
        <w:rPr>
          <w:rFonts w:ascii="Angsana New" w:hAnsi="Angsana New" w:hint="cs"/>
          <w:i/>
          <w:iCs/>
          <w:spacing w:val="4"/>
          <w:sz w:val="30"/>
          <w:szCs w:val="30"/>
          <w:cs/>
        </w:rPr>
        <w:t>1</w:t>
      </w:r>
      <w:r w:rsidR="00FB68F5" w:rsidRPr="005D6ACB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="00D719CA" w:rsidRPr="005D6ACB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723510">
        <w:rPr>
          <w:rFonts w:ascii="Angsana New" w:hAnsi="Angsana New" w:hint="cs"/>
          <w:i/>
          <w:iCs/>
          <w:spacing w:val="4"/>
          <w:sz w:val="30"/>
          <w:szCs w:val="30"/>
          <w:cs/>
        </w:rPr>
        <w:t>3.71</w:t>
      </w:r>
      <w:r w:rsidR="00FB68F5" w:rsidRPr="005D6ACB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ล้านเหรียญสหรัฐอเมริกา</w:t>
      </w:r>
      <w:r w:rsidR="00141904" w:rsidRPr="005D6ACB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FB68F5" w:rsidRPr="005D6ACB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สัญญาขายเงินตราต่างประเทศล่วงหน้าจะครบกำหนดชำระในปี </w:t>
      </w:r>
      <w:r w:rsidR="00D965C3" w:rsidRPr="005D6ACB"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="00DD54C6">
        <w:rPr>
          <w:rFonts w:ascii="Angsana New" w:hAnsi="Angsana New" w:hint="cs"/>
          <w:i/>
          <w:iCs/>
          <w:spacing w:val="4"/>
          <w:sz w:val="30"/>
          <w:szCs w:val="30"/>
          <w:cs/>
        </w:rPr>
        <w:t>6</w:t>
      </w:r>
      <w:r w:rsidR="00723510">
        <w:rPr>
          <w:rFonts w:ascii="Angsana New" w:hAnsi="Angsana New" w:hint="cs"/>
          <w:i/>
          <w:iCs/>
          <w:spacing w:val="4"/>
          <w:sz w:val="30"/>
          <w:szCs w:val="30"/>
          <w:cs/>
        </w:rPr>
        <w:t>2</w:t>
      </w:r>
      <w:r w:rsidR="00FB68F5" w:rsidRPr="005D6ACB">
        <w:rPr>
          <w:rFonts w:ascii="Angsana New" w:hAnsi="Angsana New"/>
          <w:i/>
          <w:iCs/>
          <w:spacing w:val="4"/>
          <w:sz w:val="30"/>
          <w:szCs w:val="30"/>
        </w:rPr>
        <w:t>)</w:t>
      </w:r>
    </w:p>
    <w:p w14:paraId="67226B6D" w14:textId="77777777" w:rsidR="006D75F5" w:rsidRDefault="006D75F5" w:rsidP="002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2E80334E" w14:textId="77777777" w:rsidR="00DD54C6" w:rsidRPr="00F646F5" w:rsidRDefault="00DD54C6" w:rsidP="00F646F5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F646F5">
        <w:rPr>
          <w:rFonts w:ascii="Angsana New" w:hAnsi="Angsana New" w:hint="cs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073CF0BC" w14:textId="77777777" w:rsidR="00DD54C6" w:rsidRDefault="00DD54C6" w:rsidP="00DD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7EC1504" w14:textId="6EBBC514" w:rsidR="00DD54C6" w:rsidRPr="00E91550" w:rsidRDefault="00DD54C6" w:rsidP="00DD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723510">
        <w:rPr>
          <w:rFonts w:ascii="Angsana New" w:hAnsi="Angsana New" w:hint="cs"/>
          <w:spacing w:val="-2"/>
          <w:sz w:val="30"/>
          <w:szCs w:val="30"/>
          <w:cs/>
        </w:rPr>
        <w:t>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91550">
        <w:rPr>
          <w:rFonts w:ascii="Angsana New" w:hAnsi="Angsana New"/>
          <w:spacing w:val="-2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มีหนี้สินที่อาจเกิดขึ้น</w:t>
      </w:r>
      <w:r w:rsidRPr="00E91550">
        <w:rPr>
          <w:rFonts w:ascii="Angsana New" w:hAnsi="Angsana New"/>
          <w:spacing w:val="-2"/>
          <w:sz w:val="30"/>
          <w:szCs w:val="30"/>
          <w:cs/>
        </w:rPr>
        <w:t>จาก</w:t>
      </w:r>
      <w:r>
        <w:rPr>
          <w:rFonts w:ascii="Angsana New" w:hAnsi="Angsana New" w:hint="cs"/>
          <w:spacing w:val="-2"/>
          <w:sz w:val="30"/>
          <w:szCs w:val="30"/>
          <w:cs/>
        </w:rPr>
        <w:t>การถูก</w:t>
      </w:r>
      <w:r w:rsidRPr="00E91550">
        <w:rPr>
          <w:rFonts w:ascii="Angsana New" w:hAnsi="Angsana New"/>
          <w:spacing w:val="-2"/>
          <w:sz w:val="30"/>
          <w:szCs w:val="30"/>
          <w:cs/>
        </w:rPr>
        <w:t>บริษัทผู้จัดจำหน่ายต่างประเทศในอดีตรายหนึ่ง</w:t>
      </w:r>
      <w:r>
        <w:rPr>
          <w:rFonts w:ascii="Angsana New" w:hAnsi="Angsana New" w:hint="cs"/>
          <w:spacing w:val="-2"/>
          <w:sz w:val="30"/>
          <w:szCs w:val="30"/>
          <w:cs/>
        </w:rPr>
        <w:t>ฟ้องร้อง โดยมีทุนทรัพย์ที่ฟ้องร้องและอาจเรียกได้</w:t>
      </w:r>
      <w:r w:rsidRPr="00E91550">
        <w:rPr>
          <w:rFonts w:ascii="Angsana New" w:hAnsi="Angsana New"/>
          <w:spacing w:val="-2"/>
          <w:sz w:val="30"/>
          <w:szCs w:val="30"/>
          <w:cs/>
        </w:rPr>
        <w:t>เป็น</w:t>
      </w:r>
      <w:r w:rsidRPr="00EB1E36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Pr="00EB1E36">
        <w:rPr>
          <w:rFonts w:ascii="Angsana New" w:hAnsi="Angsana New"/>
          <w:spacing w:val="-2"/>
          <w:sz w:val="30"/>
          <w:szCs w:val="30"/>
        </w:rPr>
        <w:t xml:space="preserve">3.15 </w:t>
      </w:r>
      <w:r w:rsidRPr="00EB1E36">
        <w:rPr>
          <w:rFonts w:ascii="Angsana New" w:hAnsi="Angsana New"/>
          <w:spacing w:val="-2"/>
          <w:sz w:val="30"/>
          <w:szCs w:val="30"/>
          <w:cs/>
        </w:rPr>
        <w:t>ล้านหยวนจีน (</w:t>
      </w:r>
      <w:r w:rsidR="00AA4C2E">
        <w:rPr>
          <w:rFonts w:ascii="Angsana New" w:hAnsi="Angsana New" w:hint="cs"/>
          <w:spacing w:val="-2"/>
          <w:sz w:val="30"/>
          <w:szCs w:val="30"/>
          <w:cs/>
        </w:rPr>
        <w:t>13.61</w:t>
      </w:r>
      <w:r w:rsidRPr="00EB1E36">
        <w:rPr>
          <w:rFonts w:ascii="Angsana New" w:hAnsi="Angsana New"/>
          <w:spacing w:val="-2"/>
          <w:sz w:val="30"/>
          <w:szCs w:val="30"/>
        </w:rPr>
        <w:t xml:space="preserve"> </w:t>
      </w:r>
      <w:r w:rsidRPr="00EB1E36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Pr="00E9155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5594B" w:rsidRPr="00D5594B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บริษัทชนะคดีความในศาลชั้นต้น </w:t>
      </w:r>
      <w:r>
        <w:rPr>
          <w:rFonts w:ascii="Angsana New" w:hAnsi="Angsana New" w:hint="cs"/>
          <w:spacing w:val="-2"/>
          <w:sz w:val="30"/>
          <w:szCs w:val="30"/>
          <w:cs/>
        </w:rPr>
        <w:t>ขณะนี้คดีอยู่ในระหว่างการ</w:t>
      </w:r>
      <w:r w:rsidR="00D5594B">
        <w:rPr>
          <w:rFonts w:ascii="Angsana New" w:hAnsi="Angsana New" w:hint="cs"/>
          <w:spacing w:val="-2"/>
          <w:sz w:val="30"/>
          <w:szCs w:val="30"/>
          <w:cs/>
        </w:rPr>
        <w:t>ยื่นอุทธรณ์ของ</w:t>
      </w:r>
      <w:r w:rsidR="00D5594B" w:rsidRPr="00E91550">
        <w:rPr>
          <w:rFonts w:ascii="Angsana New" w:hAnsi="Angsana New"/>
          <w:spacing w:val="-2"/>
          <w:sz w:val="30"/>
          <w:szCs w:val="30"/>
          <w:cs/>
        </w:rPr>
        <w:t>ผู้จัดจำหน่าย</w:t>
      </w:r>
      <w:r w:rsidR="00D5594B">
        <w:rPr>
          <w:rFonts w:ascii="Angsana New" w:hAnsi="Angsana New" w:hint="cs"/>
          <w:spacing w:val="-2"/>
          <w:sz w:val="30"/>
          <w:szCs w:val="30"/>
          <w:cs/>
        </w:rPr>
        <w:t>รายดังกล่าว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อย่างไรก็ตามบริษัทได้บันทึกประมาณการหนี้สินจากคดีความดังกล่าวตามความเห็นของฝ่ายบริหารและฝ่ายกฎหมายของ</w:t>
      </w:r>
      <w:r w:rsidRPr="00AA4C2E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บริษัทเป็นจำนวน </w:t>
      </w:r>
      <w:r w:rsidR="00AA4C2E" w:rsidRPr="00AA4C2E">
        <w:rPr>
          <w:rFonts w:ascii="Angsana New" w:hAnsi="Angsana New" w:hint="cs"/>
          <w:spacing w:val="-2"/>
          <w:sz w:val="30"/>
          <w:szCs w:val="30"/>
          <w:cs/>
        </w:rPr>
        <w:t>0.86</w:t>
      </w:r>
      <w:r w:rsidRPr="00AA4C2E">
        <w:rPr>
          <w:rFonts w:ascii="Angsana New" w:hAnsi="Angsana New"/>
          <w:spacing w:val="-2"/>
          <w:sz w:val="30"/>
          <w:szCs w:val="30"/>
        </w:rPr>
        <w:t xml:space="preserve"> </w:t>
      </w:r>
      <w:r w:rsidRPr="00AA4C2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AA4C2E">
        <w:rPr>
          <w:rFonts w:ascii="Angsana New" w:hAnsi="Angsana New"/>
          <w:spacing w:val="-2"/>
          <w:sz w:val="30"/>
          <w:szCs w:val="30"/>
        </w:rPr>
        <w:t xml:space="preserve"> </w:t>
      </w:r>
      <w:r w:rsidRPr="00AA4C2E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AA4C2E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723510" w:rsidRPr="00AA4C2E">
        <w:rPr>
          <w:rFonts w:ascii="Angsana New" w:hAnsi="Angsana New" w:hint="cs"/>
          <w:i/>
          <w:iCs/>
          <w:spacing w:val="-2"/>
          <w:sz w:val="30"/>
          <w:szCs w:val="30"/>
          <w:cs/>
        </w:rPr>
        <w:t>1</w:t>
      </w:r>
      <w:r w:rsidRPr="006E4DEB">
        <w:rPr>
          <w:rFonts w:ascii="Angsana New" w:hAnsi="Angsana New"/>
          <w:i/>
          <w:iCs/>
          <w:spacing w:val="-2"/>
          <w:sz w:val="30"/>
          <w:szCs w:val="30"/>
        </w:rPr>
        <w:t>: 0.9</w:t>
      </w:r>
      <w:r w:rsidR="00723510">
        <w:rPr>
          <w:rFonts w:ascii="Angsana New" w:hAnsi="Angsana New" w:hint="cs"/>
          <w:i/>
          <w:iCs/>
          <w:spacing w:val="-2"/>
          <w:sz w:val="30"/>
          <w:szCs w:val="30"/>
          <w:cs/>
        </w:rPr>
        <w:t>3</w:t>
      </w:r>
      <w:r w:rsidRPr="006E4DE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E4DEB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ไว้</w:t>
      </w:r>
      <w:r w:rsidRPr="00E91550">
        <w:rPr>
          <w:rFonts w:ascii="Angsana New" w:hAnsi="Angsana New"/>
          <w:spacing w:val="-2"/>
          <w:sz w:val="30"/>
          <w:szCs w:val="30"/>
          <w:cs/>
        </w:rPr>
        <w:t>ในงบการเงิน</w:t>
      </w:r>
    </w:p>
    <w:p w14:paraId="46EF278C" w14:textId="476B92A6" w:rsidR="00DD54C6" w:rsidRDefault="00DD54C6" w:rsidP="00DD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E5C93E" w14:textId="6DA99A90" w:rsidR="00D5594B" w:rsidRPr="00D5594B" w:rsidRDefault="00D5594B" w:rsidP="00D5594B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เ</w:t>
      </w:r>
      <w:r w:rsidRPr="00D5594B">
        <w:rPr>
          <w:rFonts w:ascii="Angsana New" w:hAnsi="Angsana New"/>
          <w:sz w:val="30"/>
          <w:szCs w:val="30"/>
          <w:u w:val="none"/>
          <w:cs/>
          <w:lang w:val="th-TH"/>
        </w:rPr>
        <w:t>หตุการณ์ภายหลังรอบระยะเวลารายงาน</w:t>
      </w:r>
    </w:p>
    <w:p w14:paraId="1740B909" w14:textId="77777777" w:rsidR="00D5594B" w:rsidRPr="00D5594B" w:rsidRDefault="00D5594B" w:rsidP="00D559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CA6EE04" w14:textId="25488AAA" w:rsidR="00D5594B" w:rsidRDefault="00D5594B" w:rsidP="00D5594B">
      <w:pPr>
        <w:pStyle w:val="xmsonormal"/>
        <w:ind w:left="540"/>
        <w:jc w:val="thaiDistribute"/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D5594B">
        <w:rPr>
          <w:rFonts w:ascii="Angsana New" w:hAnsi="Angsana New" w:cs="Angsana New" w:hint="cs"/>
          <w:spacing w:val="-2"/>
          <w:sz w:val="30"/>
          <w:szCs w:val="30"/>
        </w:rPr>
        <w:t>26</w:t>
      </w:r>
      <w:r w:rsidRPr="00D5594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กุมภาพันธ์ </w:t>
      </w:r>
      <w:r w:rsidRPr="00D5594B">
        <w:rPr>
          <w:rFonts w:ascii="Angsana New" w:hAnsi="Angsana New" w:cs="Angsana New" w:hint="cs"/>
          <w:spacing w:val="-2"/>
          <w:sz w:val="30"/>
          <w:szCs w:val="30"/>
        </w:rPr>
        <w:t>2563</w:t>
      </w:r>
      <w:r w:rsidRPr="00D5594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คณะกรรมการบริษัทมีมติให้ความเห็นชอบ </w:t>
      </w:r>
      <w:r>
        <w:rPr>
          <w:rFonts w:ascii="Angsana New" w:hAnsi="Angsana New" w:cs="Angsana New"/>
          <w:spacing w:val="-2"/>
          <w:sz w:val="30"/>
          <w:szCs w:val="30"/>
          <w:cs/>
        </w:rPr>
        <w:br/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การเสนอจ่ายเงินปันผลใน</w:t>
      </w:r>
      <w:r w:rsidRPr="00126D4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อัตราหุ้นละ </w:t>
      </w:r>
      <w:r w:rsidR="00126D46" w:rsidRPr="00126D46">
        <w:rPr>
          <w:rFonts w:ascii="Angsana New" w:hAnsi="Angsana New" w:cs="Angsana New" w:hint="cs"/>
          <w:spacing w:val="-2"/>
          <w:sz w:val="30"/>
          <w:szCs w:val="30"/>
          <w:cs/>
        </w:rPr>
        <w:t>0.83</w:t>
      </w:r>
      <w:r w:rsidRPr="00126D4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บาท รวมเป็นจำนวนเงิน </w:t>
      </w:r>
      <w:r w:rsidR="00126D46" w:rsidRPr="00126D46">
        <w:rPr>
          <w:rFonts w:ascii="Angsana New" w:hAnsi="Angsana New" w:cs="Angsana New" w:hint="cs"/>
          <w:spacing w:val="-2"/>
          <w:sz w:val="30"/>
          <w:szCs w:val="30"/>
          <w:cs/>
        </w:rPr>
        <w:t>252.63</w:t>
      </w:r>
      <w:r w:rsidRPr="00126D46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126D46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ทั้งนี้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คณะกรรมการบริษัทให้นำเสนอต่อที่ประชุม</w:t>
      </w:r>
      <w:r w:rsidRPr="00D5594B">
        <w:rPr>
          <w:rFonts w:ascii="Angsana New" w:hAnsi="Angsana New" w:cs="Angsana New" w:hint="cs"/>
          <w:spacing w:val="-2"/>
          <w:sz w:val="30"/>
          <w:szCs w:val="30"/>
          <w:cs/>
        </w:rPr>
        <w:t>สามัญประจำปีของ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ผู้ถือหุ้นเพื่อพิจารณาอนุมัติต่อไป</w:t>
      </w:r>
    </w:p>
    <w:p w14:paraId="5FCD11AE" w14:textId="4C9D6134" w:rsidR="00C41217" w:rsidRPr="00D5594B" w:rsidRDefault="00C41217" w:rsidP="00D559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2C28A9" w14:textId="77777777" w:rsidR="006D75F5" w:rsidRDefault="006D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E20BD2E" w14:textId="77777777" w:rsidR="00120BF0" w:rsidRPr="00F646F5" w:rsidRDefault="00120BF0" w:rsidP="00F646F5">
      <w:pPr>
        <w:pStyle w:val="Heading1"/>
        <w:numPr>
          <w:ilvl w:val="0"/>
          <w:numId w:val="34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F646F5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190642C3" w14:textId="77777777" w:rsidR="008F4290" w:rsidRDefault="008F4290" w:rsidP="00F31436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3BFD65" w14:textId="77777777" w:rsidR="006D75F5" w:rsidRPr="006D75F5" w:rsidRDefault="006D75F5" w:rsidP="00F3143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75F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Pr="006D75F5">
        <w:rPr>
          <w:rFonts w:asciiTheme="majorBidi" w:hAnsiTheme="majorBidi" w:cstheme="majorBidi"/>
          <w:sz w:val="30"/>
          <w:szCs w:val="30"/>
        </w:rPr>
        <w:t xml:space="preserve"> </w:t>
      </w:r>
      <w:r w:rsidRPr="006D75F5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6D75F5">
        <w:rPr>
          <w:rFonts w:asciiTheme="majorBidi" w:hAnsiTheme="majorBidi" w:cstheme="majorBidi"/>
          <w:sz w:val="30"/>
          <w:szCs w:val="30"/>
        </w:rPr>
        <w:t>1</w:t>
      </w:r>
      <w:r w:rsidRPr="006D75F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6D75F5">
        <w:rPr>
          <w:rFonts w:asciiTheme="majorBidi" w:hAnsiTheme="majorBidi" w:cstheme="majorBidi"/>
          <w:sz w:val="30"/>
          <w:szCs w:val="30"/>
        </w:rPr>
        <w:t xml:space="preserve">2563 </w:t>
      </w:r>
      <w:r w:rsidRPr="006D75F5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874DB44" w14:textId="77777777" w:rsidR="006D75F5" w:rsidRPr="006D75F5" w:rsidRDefault="006D75F5" w:rsidP="00F3143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320"/>
      </w:tblGrid>
      <w:tr w:rsidR="006D75F5" w:rsidRPr="006D75F5" w14:paraId="0F090B7B" w14:textId="77777777" w:rsidTr="006D75F5">
        <w:trPr>
          <w:tblHeader/>
        </w:trPr>
        <w:tc>
          <w:tcPr>
            <w:tcW w:w="4860" w:type="dxa"/>
            <w:vAlign w:val="bottom"/>
          </w:tcPr>
          <w:p w14:paraId="760C95CB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D75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vAlign w:val="bottom"/>
          </w:tcPr>
          <w:p w14:paraId="5BDB81A2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D75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D75F5" w:rsidRPr="006D75F5" w14:paraId="6B491D5D" w14:textId="77777777" w:rsidTr="006D75F5">
        <w:tc>
          <w:tcPr>
            <w:tcW w:w="4860" w:type="dxa"/>
          </w:tcPr>
          <w:p w14:paraId="690A292D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75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D75F5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320" w:type="dxa"/>
          </w:tcPr>
          <w:p w14:paraId="45DA85BA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D75F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6D75F5" w:rsidRPr="006D75F5" w14:paraId="41B59AE6" w14:textId="77777777" w:rsidTr="006D75F5">
        <w:tc>
          <w:tcPr>
            <w:tcW w:w="4860" w:type="dxa"/>
          </w:tcPr>
          <w:p w14:paraId="6EF86F18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D75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D75F5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320" w:type="dxa"/>
          </w:tcPr>
          <w:p w14:paraId="4BCAE4BA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D75F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75F5" w:rsidRPr="006D75F5" w14:paraId="40666B39" w14:textId="77777777" w:rsidTr="006D75F5">
        <w:tc>
          <w:tcPr>
            <w:tcW w:w="4860" w:type="dxa"/>
          </w:tcPr>
          <w:p w14:paraId="6F042F89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75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D75F5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320" w:type="dxa"/>
          </w:tcPr>
          <w:p w14:paraId="0EA08DA3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D75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6D75F5" w:rsidRPr="006D75F5" w14:paraId="4AE39381" w14:textId="77777777" w:rsidTr="006D75F5">
        <w:tc>
          <w:tcPr>
            <w:tcW w:w="4860" w:type="dxa"/>
          </w:tcPr>
          <w:p w14:paraId="342C4EB6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D75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6D75F5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320" w:type="dxa"/>
          </w:tcPr>
          <w:p w14:paraId="22D47044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D75F5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6D75F5" w:rsidRPr="006D75F5" w14:paraId="449E3EAC" w14:textId="77777777" w:rsidTr="006D75F5">
        <w:tc>
          <w:tcPr>
            <w:tcW w:w="4860" w:type="dxa"/>
          </w:tcPr>
          <w:p w14:paraId="179E9B8D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5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D75F5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320" w:type="dxa"/>
          </w:tcPr>
          <w:p w14:paraId="3AC221FA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5F5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D75F5" w:rsidRPr="00623946" w14:paraId="349D1F59" w14:textId="77777777" w:rsidTr="006D75F5">
        <w:tc>
          <w:tcPr>
            <w:tcW w:w="4860" w:type="dxa"/>
          </w:tcPr>
          <w:p w14:paraId="05D737EF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5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D75F5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320" w:type="dxa"/>
          </w:tcPr>
          <w:p w14:paraId="2C89916F" w14:textId="77777777" w:rsidR="006D75F5" w:rsidRPr="006D75F5" w:rsidRDefault="006D75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5F5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AC872E0" w14:textId="77777777" w:rsidR="006D75F5" w:rsidRPr="006F5451" w:rsidRDefault="006D75F5" w:rsidP="006D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</w:rPr>
      </w:pPr>
    </w:p>
    <w:p w14:paraId="46EBB12C" w14:textId="77777777" w:rsidR="006D75F5" w:rsidRPr="00623946" w:rsidRDefault="006D75F5" w:rsidP="006D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75F5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6D75F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AF8CEDB" w14:textId="77777777" w:rsidR="006D75F5" w:rsidRDefault="006D75F5" w:rsidP="00F3143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249AA7" w14:textId="77777777" w:rsidR="00642122" w:rsidRPr="00642122" w:rsidRDefault="00642122" w:rsidP="00642122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333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4212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54DAC26" w14:textId="77777777" w:rsidR="00642122" w:rsidRPr="006F5451" w:rsidRDefault="00642122" w:rsidP="006421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p w14:paraId="5FD1D91D" w14:textId="77777777" w:rsidR="006D75F5" w:rsidRDefault="00642122" w:rsidP="00642122">
      <w:pPr>
        <w:tabs>
          <w:tab w:val="clear" w:pos="454"/>
          <w:tab w:val="clear" w:pos="680"/>
          <w:tab w:val="clear" w:pos="907"/>
          <w:tab w:val="left" w:pos="851"/>
        </w:tabs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642122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642122">
        <w:rPr>
          <w:rFonts w:asciiTheme="majorBidi" w:hAnsiTheme="majorBidi" w:cstheme="majorBidi"/>
          <w:sz w:val="30"/>
          <w:szCs w:val="30"/>
        </w:rPr>
        <w:t xml:space="preserve"> </w:t>
      </w:r>
      <w:r w:rsidRPr="00642122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โดยผลกระทบจากการถือปฏิบัติตามมาตรฐานการรายงานทางการเงินที่เกี่ยวข้องกับเครื่องมือทางการเงิน มีดังนี้</w:t>
      </w:r>
    </w:p>
    <w:p w14:paraId="108306EE" w14:textId="77777777" w:rsidR="000D7221" w:rsidRDefault="000D7221" w:rsidP="00642122">
      <w:pPr>
        <w:tabs>
          <w:tab w:val="clear" w:pos="454"/>
          <w:tab w:val="clear" w:pos="680"/>
          <w:tab w:val="clear" w:pos="907"/>
          <w:tab w:val="left" w:pos="851"/>
        </w:tabs>
        <w:ind w:left="851"/>
        <w:jc w:val="thaiDistribute"/>
        <w:rPr>
          <w:rFonts w:asciiTheme="majorBidi" w:hAnsiTheme="majorBidi" w:cstheme="majorBidi"/>
          <w:sz w:val="30"/>
          <w:szCs w:val="30"/>
        </w:rPr>
      </w:pPr>
    </w:p>
    <w:p w14:paraId="0DAD8054" w14:textId="77777777" w:rsidR="000D7221" w:rsidRPr="000D7221" w:rsidRDefault="000D7221" w:rsidP="000D722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D7221">
        <w:rPr>
          <w:rFonts w:asciiTheme="majorBidi" w:hAnsiTheme="majorBidi" w:cstheme="majorBidi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5420BBE7" w14:textId="77777777" w:rsidR="000D7221" w:rsidRPr="000D7221" w:rsidRDefault="000D7221" w:rsidP="000D72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06D57F43" w14:textId="77777777" w:rsidR="000D7221" w:rsidRPr="000D7221" w:rsidRDefault="000D7221" w:rsidP="000D72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D722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0D7221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0D7221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0D7221">
        <w:rPr>
          <w:rFonts w:asciiTheme="majorBidi" w:hAnsiTheme="majorBidi" w:cstheme="majorBidi"/>
          <w:sz w:val="30"/>
          <w:szCs w:val="30"/>
        </w:rPr>
        <w:t xml:space="preserve">3 </w:t>
      </w:r>
      <w:r w:rsidRPr="000D7221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0D7221">
        <w:rPr>
          <w:rFonts w:asciiTheme="majorBidi" w:hAnsiTheme="majorBidi" w:cstheme="majorBidi"/>
          <w:sz w:val="30"/>
          <w:szCs w:val="30"/>
        </w:rPr>
        <w:t xml:space="preserve"> </w:t>
      </w:r>
      <w:r w:rsidRPr="000D7221">
        <w:rPr>
          <w:rFonts w:asciiTheme="majorBidi" w:hAnsiTheme="majorBidi" w:cstheme="majorBidi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0D7221">
        <w:rPr>
          <w:rFonts w:asciiTheme="majorBidi" w:hAnsiTheme="majorBidi" w:cstheme="majorBidi"/>
          <w:sz w:val="30"/>
          <w:szCs w:val="30"/>
        </w:rPr>
        <w:t xml:space="preserve"> </w:t>
      </w:r>
      <w:r w:rsidRPr="000D7221">
        <w:rPr>
          <w:rFonts w:asciiTheme="majorBidi" w:hAnsiTheme="majorBidi" w:cstheme="majorBidi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</w:t>
      </w:r>
      <w:r w:rsidRPr="000D72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ฉบับที่ </w:t>
      </w:r>
      <w:r w:rsidRPr="000D7221">
        <w:rPr>
          <w:rFonts w:asciiTheme="majorBidi" w:hAnsiTheme="majorBidi" w:cstheme="majorBidi"/>
          <w:sz w:val="30"/>
          <w:szCs w:val="30"/>
        </w:rPr>
        <w:t>105</w:t>
      </w:r>
      <w:r w:rsidRPr="000D7221">
        <w:rPr>
          <w:rFonts w:asciiTheme="majorBidi" w:hAnsiTheme="majorBidi" w:cstheme="majorBidi"/>
          <w:sz w:val="30"/>
          <w:szCs w:val="30"/>
          <w:cs/>
        </w:rPr>
        <w:t xml:space="preserve"> โดยการจัดประเภทตาม </w:t>
      </w:r>
      <w:r w:rsidRPr="000D7221">
        <w:rPr>
          <w:rFonts w:asciiTheme="majorBidi" w:hAnsiTheme="majorBidi" w:cstheme="majorBidi"/>
          <w:sz w:val="30"/>
          <w:szCs w:val="30"/>
        </w:rPr>
        <w:t xml:space="preserve">TFRS 9 </w:t>
      </w:r>
      <w:r w:rsidRPr="000D7221">
        <w:rPr>
          <w:rFonts w:asciiTheme="majorBidi" w:hAnsiTheme="majorBidi" w:cstheme="majorBidi"/>
          <w:sz w:val="30"/>
          <w:szCs w:val="30"/>
          <w:cs/>
        </w:rPr>
        <w:t>จะเป็นไปตามลักษณะของกระแสเงินสดของสินทรัพย์</w:t>
      </w:r>
      <w:r w:rsidRPr="000D7221">
        <w:rPr>
          <w:rFonts w:asciiTheme="majorBidi" w:hAnsiTheme="majorBidi" w:cstheme="majorBidi"/>
          <w:sz w:val="30"/>
          <w:szCs w:val="30"/>
        </w:rPr>
        <w:t xml:space="preserve">       </w:t>
      </w:r>
      <w:r w:rsidRPr="000D7221">
        <w:rPr>
          <w:rFonts w:asciiTheme="majorBidi" w:hAnsiTheme="majorBidi" w:cstheme="majorBidi"/>
          <w:sz w:val="30"/>
          <w:szCs w:val="30"/>
          <w:cs/>
        </w:rPr>
        <w:t>ทางการเงินและโมเดลธุรกิจของกิจการในการบริหารจัดการสินทรัพย์ทางการเงินนั้น</w:t>
      </w:r>
    </w:p>
    <w:p w14:paraId="477FE7DC" w14:textId="77777777" w:rsidR="000D7221" w:rsidRPr="00623946" w:rsidRDefault="000D7221" w:rsidP="000D72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10EEB772" w14:textId="77777777" w:rsidR="000D7221" w:rsidRDefault="000D7221" w:rsidP="000D72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D7221">
        <w:rPr>
          <w:rFonts w:asciiTheme="majorBidi" w:hAnsiTheme="majorBidi" w:cstheme="majorBidi"/>
          <w:sz w:val="30"/>
          <w:szCs w:val="30"/>
          <w:cs/>
        </w:rPr>
        <w:t>อนุพันธ์จะวัดมูลค่าด้วยมูลค่ายุติธรรมผ่านกำไรหรือขาดทุนตาม</w:t>
      </w:r>
      <w:r w:rsidRPr="000D7221">
        <w:rPr>
          <w:rFonts w:asciiTheme="majorBidi" w:hAnsiTheme="majorBidi" w:cstheme="majorBidi"/>
          <w:sz w:val="30"/>
          <w:szCs w:val="30"/>
        </w:rPr>
        <w:t xml:space="preserve"> TFRS 9 </w:t>
      </w:r>
      <w:r w:rsidRPr="000D7221">
        <w:rPr>
          <w:rFonts w:asciiTheme="majorBidi" w:hAnsiTheme="majorBidi" w:cstheme="majorBidi"/>
          <w:sz w:val="30"/>
          <w:szCs w:val="30"/>
          <w:cs/>
        </w:rPr>
        <w:t>โดยจะนำมาใช้แทนนโยบายการบัญชีของกลุ่มบริษัทในปัจจุบันที่รับรู้รายการเมื่ออนุพันธ์ดังกล่าวถูกนำมาใช้</w:t>
      </w:r>
    </w:p>
    <w:p w14:paraId="31003FB2" w14:textId="77777777" w:rsidR="000D7221" w:rsidRDefault="000D7221" w:rsidP="000D72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85ABD" w14:textId="77777777" w:rsidR="000D7221" w:rsidRPr="000D7221" w:rsidRDefault="000D7221" w:rsidP="000D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D722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หรือองค์ประกอบอื่นในส่วนของผู้ถือหุ้น ณ วันที่</w:t>
      </w:r>
      <w:r w:rsidRPr="000D7221">
        <w:rPr>
          <w:rFonts w:asciiTheme="majorBidi" w:hAnsiTheme="majorBidi" w:cstheme="majorBidi"/>
          <w:color w:val="000000"/>
          <w:sz w:val="30"/>
          <w:szCs w:val="30"/>
        </w:rPr>
        <w:t xml:space="preserve"> 1 </w:t>
      </w:r>
      <w:r w:rsidRPr="000D722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Pr="000D7221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0D7221">
        <w:rPr>
          <w:rFonts w:asciiTheme="majorBidi" w:hAnsiTheme="majorBidi" w:cstheme="majorBidi"/>
          <w:color w:val="000000"/>
          <w:sz w:val="30"/>
          <w:szCs w:val="30"/>
          <w:cs/>
        </w:rPr>
        <w:t>ส่งผลให้กลุ่มบริษัทจะไม่นำข้อกำหนดของมาตรฐานการรายงานทางการเงินกลุ่มนี้มาถือปฏิบัติกับข้อมูลที่แสดงเปรียบเทียบ</w:t>
      </w:r>
      <w:r w:rsidRPr="000D7221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7CDE0502" w14:textId="77777777" w:rsidR="000D7221" w:rsidRPr="000D7221" w:rsidRDefault="000D7221" w:rsidP="000D72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C7323C5" w14:textId="77777777" w:rsidR="000D7221" w:rsidRDefault="000D7221" w:rsidP="000D72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722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ประเมินผลกระทบเบื้องต้นของ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 มีดังนี้ </w:t>
      </w:r>
    </w:p>
    <w:p w14:paraId="18303B20" w14:textId="77777777" w:rsidR="00C06C01" w:rsidRPr="001404D2" w:rsidRDefault="00C06C01" w:rsidP="000D72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236"/>
        <w:gridCol w:w="1564"/>
      </w:tblGrid>
      <w:tr w:rsidR="00C06C01" w:rsidRPr="00623946" w14:paraId="7CE586BB" w14:textId="77777777" w:rsidTr="00613905">
        <w:trPr>
          <w:tblHeader/>
        </w:trPr>
        <w:tc>
          <w:tcPr>
            <w:tcW w:w="5760" w:type="dxa"/>
            <w:vAlign w:val="bottom"/>
          </w:tcPr>
          <w:p w14:paraId="0D58E629" w14:textId="77777777" w:rsidR="00C06C01" w:rsidRPr="00EB69EE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B69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620" w:type="dxa"/>
            <w:vAlign w:val="bottom"/>
          </w:tcPr>
          <w:p w14:paraId="26827AD4" w14:textId="4F0C9B7E" w:rsidR="00C06C01" w:rsidRPr="00754092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6AED8E0" w14:textId="77777777" w:rsidR="00C06C01" w:rsidRPr="00754092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2CC2FC9E" w14:textId="77777777" w:rsidR="00C06C01" w:rsidRPr="00754092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4F61FAF6" w14:textId="3EDB7AAD" w:rsidR="00C06C01" w:rsidRPr="00754092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C06C01" w:rsidRPr="00623946" w14:paraId="73C2975C" w14:textId="77777777" w:rsidTr="00613905">
        <w:trPr>
          <w:tblHeader/>
        </w:trPr>
        <w:tc>
          <w:tcPr>
            <w:tcW w:w="5760" w:type="dxa"/>
            <w:vAlign w:val="bottom"/>
          </w:tcPr>
          <w:p w14:paraId="0C6EAC32" w14:textId="77777777" w:rsidR="00C06C01" w:rsidRPr="00EB69EE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B69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B69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EB69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  <w:vAlign w:val="bottom"/>
          </w:tcPr>
          <w:p w14:paraId="0CD0C22C" w14:textId="77777777" w:rsidR="00C06C01" w:rsidRPr="00754092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FB5DAD1" w14:textId="77777777" w:rsidR="00C06C01" w:rsidRPr="00754092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3E984CAE" w14:textId="77777777" w:rsidR="00C06C01" w:rsidRPr="00754092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40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C06C01" w:rsidRPr="00623946" w14:paraId="1BB5C775" w14:textId="77777777" w:rsidTr="00613905">
        <w:trPr>
          <w:tblHeader/>
        </w:trPr>
        <w:tc>
          <w:tcPr>
            <w:tcW w:w="5760" w:type="dxa"/>
          </w:tcPr>
          <w:p w14:paraId="0B3590B2" w14:textId="77777777" w:rsidR="00C06C01" w:rsidRPr="00623946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0FCC246" w14:textId="5A3577E5" w:rsidR="00C06C01" w:rsidRPr="00754092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824AE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75409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06C01" w:rsidRPr="00623946" w14:paraId="3FEF2124" w14:textId="77777777" w:rsidTr="00613905">
        <w:tc>
          <w:tcPr>
            <w:tcW w:w="5760" w:type="dxa"/>
          </w:tcPr>
          <w:p w14:paraId="27B186AF" w14:textId="2F24BA9A" w:rsidR="00C06C01" w:rsidRPr="00EB69EE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69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  <w:r w:rsidR="00EB69EE" w:rsidRPr="00EB69E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 (</w:t>
            </w:r>
            <w:r w:rsidRPr="00EB69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</w:t>
            </w:r>
            <w:r w:rsidR="00EB69EE" w:rsidRPr="00EB69E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60889D5F" w14:textId="72380A28" w:rsidR="00C06C01" w:rsidRPr="00754092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294</w:t>
            </w:r>
          </w:p>
        </w:tc>
        <w:tc>
          <w:tcPr>
            <w:tcW w:w="236" w:type="dxa"/>
            <w:vAlign w:val="bottom"/>
          </w:tcPr>
          <w:p w14:paraId="740A2F62" w14:textId="77777777" w:rsidR="00C06C01" w:rsidRPr="00754092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5C8B5B1" w14:textId="747275EC" w:rsidR="00C06C01" w:rsidRPr="00754092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(30)</w:t>
            </w:r>
          </w:p>
        </w:tc>
      </w:tr>
      <w:tr w:rsidR="00C06C01" w:rsidRPr="00623946" w14:paraId="548C2A56" w14:textId="77777777" w:rsidTr="00613905">
        <w:tc>
          <w:tcPr>
            <w:tcW w:w="5760" w:type="dxa"/>
          </w:tcPr>
          <w:p w14:paraId="53D733C0" w14:textId="5B78421D" w:rsidR="00C06C01" w:rsidRPr="00EB69EE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69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ลูกหนี้อื่น</w:t>
            </w:r>
            <w:r w:rsidR="00EB69EE" w:rsidRPr="00EB69E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 (</w:t>
            </w:r>
            <w:r w:rsidR="00EB69EE" w:rsidRPr="00EB69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</w:t>
            </w:r>
            <w:r w:rsidR="00EB69EE" w:rsidRPr="00EB69E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1E92625" w14:textId="7545E90B" w:rsidR="00C06C01" w:rsidRPr="00754092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(1,049)</w:t>
            </w:r>
          </w:p>
        </w:tc>
        <w:tc>
          <w:tcPr>
            <w:tcW w:w="236" w:type="dxa"/>
            <w:vAlign w:val="bottom"/>
          </w:tcPr>
          <w:p w14:paraId="6869014D" w14:textId="77777777" w:rsidR="00C06C01" w:rsidRPr="00754092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F63D918" w14:textId="65467467" w:rsidR="00C06C01" w:rsidRPr="00754092" w:rsidRDefault="00824AED" w:rsidP="0082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1,610</w:t>
            </w:r>
          </w:p>
        </w:tc>
      </w:tr>
      <w:tr w:rsidR="00C06C01" w:rsidRPr="00824AED" w14:paraId="27F7B6AD" w14:textId="77777777" w:rsidTr="00613905">
        <w:tc>
          <w:tcPr>
            <w:tcW w:w="5760" w:type="dxa"/>
          </w:tcPr>
          <w:p w14:paraId="6422BECB" w14:textId="4B183341" w:rsidR="00C06C01" w:rsidRPr="00824AED" w:rsidRDefault="007065D0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หนี้สิน</w:t>
            </w:r>
            <w:r w:rsidR="00C06C01" w:rsidRPr="00824A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อนุพันธ์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23FE5DB8" w14:textId="74CD138A" w:rsidR="00C06C01" w:rsidRPr="00824AED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(1,264)</w:t>
            </w:r>
          </w:p>
        </w:tc>
        <w:tc>
          <w:tcPr>
            <w:tcW w:w="236" w:type="dxa"/>
            <w:vAlign w:val="bottom"/>
          </w:tcPr>
          <w:p w14:paraId="705E2BDD" w14:textId="77777777" w:rsidR="00C06C01" w:rsidRPr="00824AED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7C5BD30" w14:textId="6F201894" w:rsidR="00C06C01" w:rsidRPr="00824AED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(1,264)</w:t>
            </w:r>
          </w:p>
        </w:tc>
      </w:tr>
      <w:tr w:rsidR="00C06C01" w:rsidRPr="00824AED" w14:paraId="621C5BD0" w14:textId="77777777" w:rsidTr="00613905">
        <w:tc>
          <w:tcPr>
            <w:tcW w:w="5760" w:type="dxa"/>
          </w:tcPr>
          <w:p w14:paraId="6527D553" w14:textId="4CE461B6" w:rsidR="00C06C01" w:rsidRPr="00824AED" w:rsidDel="00856964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A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620" w:type="dxa"/>
            <w:vAlign w:val="bottom"/>
          </w:tcPr>
          <w:p w14:paraId="442FC01F" w14:textId="3C3C1DF0" w:rsidR="00C06C01" w:rsidRPr="00824AED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(381)</w:t>
            </w:r>
          </w:p>
        </w:tc>
        <w:tc>
          <w:tcPr>
            <w:tcW w:w="236" w:type="dxa"/>
            <w:vAlign w:val="bottom"/>
          </w:tcPr>
          <w:p w14:paraId="76EA3F79" w14:textId="77777777" w:rsidR="00C06C01" w:rsidRPr="00824AED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391F979" w14:textId="7042970C" w:rsidR="00C06C01" w:rsidRPr="00824AED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(316)</w:t>
            </w:r>
          </w:p>
        </w:tc>
      </w:tr>
      <w:tr w:rsidR="00C06C01" w:rsidRPr="00824AED" w14:paraId="09ED0C30" w14:textId="77777777" w:rsidTr="00613905">
        <w:tc>
          <w:tcPr>
            <w:tcW w:w="5760" w:type="dxa"/>
          </w:tcPr>
          <w:p w14:paraId="4213CA00" w14:textId="47CA0D9B" w:rsidR="00C06C01" w:rsidRPr="00824AED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A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1620" w:type="dxa"/>
            <w:vAlign w:val="bottom"/>
          </w:tcPr>
          <w:p w14:paraId="0C3940CA" w14:textId="6710DCDC" w:rsidR="00C06C01" w:rsidRPr="00824AED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253</w:t>
            </w:r>
          </w:p>
        </w:tc>
        <w:tc>
          <w:tcPr>
            <w:tcW w:w="236" w:type="dxa"/>
            <w:vAlign w:val="bottom"/>
          </w:tcPr>
          <w:p w14:paraId="0B77303F" w14:textId="77777777" w:rsidR="00C06C01" w:rsidRPr="00824AED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6829077" w14:textId="5464104E" w:rsidR="00C06C01" w:rsidRPr="00824AED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253</w:t>
            </w:r>
          </w:p>
        </w:tc>
      </w:tr>
      <w:tr w:rsidR="00C06C01" w:rsidRPr="00824AED" w14:paraId="147ABC09" w14:textId="77777777" w:rsidTr="00613905">
        <w:tc>
          <w:tcPr>
            <w:tcW w:w="5760" w:type="dxa"/>
          </w:tcPr>
          <w:p w14:paraId="65F930BA" w14:textId="77777777" w:rsidR="00C06C01" w:rsidRPr="00824AED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A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กำไรสะสม</w:t>
            </w:r>
            <w:r w:rsidRPr="00824A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24A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(เพิ่มขึ้น) ลดลง</w:t>
            </w:r>
          </w:p>
        </w:tc>
        <w:tc>
          <w:tcPr>
            <w:tcW w:w="1620" w:type="dxa"/>
            <w:vAlign w:val="bottom"/>
          </w:tcPr>
          <w:p w14:paraId="23CF3E9E" w14:textId="3D77B85E" w:rsidR="00C06C01" w:rsidRPr="00824AED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2,147</w:t>
            </w:r>
          </w:p>
        </w:tc>
        <w:tc>
          <w:tcPr>
            <w:tcW w:w="236" w:type="dxa"/>
          </w:tcPr>
          <w:p w14:paraId="60A1EE37" w14:textId="77777777" w:rsidR="00C06C01" w:rsidRPr="00824AED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3F3CA460" w14:textId="5CAF7ED5" w:rsidR="00C06C01" w:rsidRPr="00824AED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(253)</w:t>
            </w:r>
          </w:p>
        </w:tc>
      </w:tr>
      <w:tr w:rsidR="00C06C01" w:rsidRPr="00623946" w14:paraId="516CA533" w14:textId="77777777" w:rsidTr="00613905">
        <w:tc>
          <w:tcPr>
            <w:tcW w:w="5760" w:type="dxa"/>
          </w:tcPr>
          <w:p w14:paraId="0619EF7E" w14:textId="3630BD3D" w:rsidR="00C06C01" w:rsidRPr="00824AED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24A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620" w:type="dxa"/>
            <w:vAlign w:val="bottom"/>
          </w:tcPr>
          <w:p w14:paraId="2C0556A4" w14:textId="22F70EBB" w:rsidR="00C06C01" w:rsidRPr="00754092" w:rsidRDefault="00824AE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(127)</w:t>
            </w:r>
          </w:p>
        </w:tc>
        <w:tc>
          <w:tcPr>
            <w:tcW w:w="236" w:type="dxa"/>
          </w:tcPr>
          <w:p w14:paraId="63D9AF50" w14:textId="77777777" w:rsidR="00C06C01" w:rsidRPr="00754092" w:rsidRDefault="00C06C01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312772D2" w14:textId="53A19961" w:rsidR="00C06C01" w:rsidRPr="00754092" w:rsidRDefault="00824AED" w:rsidP="0082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6CB15CDF" w14:textId="77777777" w:rsidR="00824AED" w:rsidRDefault="00824AED" w:rsidP="00824A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497D1C1C" w14:textId="77777777" w:rsidR="00824AED" w:rsidRDefault="00824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500A773C" w14:textId="6B44CD19" w:rsidR="00C06C01" w:rsidRPr="00C06C01" w:rsidRDefault="00C06C01" w:rsidP="00C06C01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333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C06C0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C06C0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C06C0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3C8D0D3E" w14:textId="77777777" w:rsidR="00C06C01" w:rsidRPr="00845CF7" w:rsidRDefault="00C06C01" w:rsidP="00C06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A41D234" w14:textId="77777777" w:rsidR="00C06C01" w:rsidRDefault="00C06C01" w:rsidP="00C06C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C0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C06C01">
        <w:rPr>
          <w:rFonts w:asciiTheme="majorBidi" w:hAnsiTheme="majorBidi" w:cstheme="majorBidi"/>
          <w:sz w:val="30"/>
          <w:szCs w:val="30"/>
        </w:rPr>
        <w:t>16</w:t>
      </w:r>
      <w:r w:rsidRPr="00C06C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6C01">
        <w:rPr>
          <w:rFonts w:asciiTheme="majorBidi" w:hAnsiTheme="majorBidi" w:cstheme="majorBidi"/>
          <w:sz w:val="30"/>
          <w:szCs w:val="30"/>
        </w:rPr>
        <w:t xml:space="preserve">(“TFRS 16”) </w:t>
      </w:r>
      <w:r w:rsidRPr="00C06C01">
        <w:rPr>
          <w:rFonts w:asciiTheme="majorBidi" w:hAnsiTheme="majorBidi" w:cstheme="majorBidi"/>
          <w:sz w:val="30"/>
          <w:szCs w:val="30"/>
          <w:cs/>
        </w:rPr>
        <w:t>ได้นำเสนอวิธีการ</w:t>
      </w:r>
      <w:r w:rsidRPr="00C06C01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</w:t>
      </w:r>
      <w:r w:rsidRPr="00C06C01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1A29BDBB" w14:textId="77777777" w:rsidR="00ED2ADF" w:rsidRPr="00845CF7" w:rsidRDefault="00ED2ADF" w:rsidP="00C06C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E60622F" w14:textId="3364CAF8" w:rsidR="00C06C01" w:rsidRDefault="00C06C01" w:rsidP="00C06C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06C01">
        <w:rPr>
          <w:rFonts w:asciiTheme="majorBidi" w:eastAsia="Calibri" w:hAnsiTheme="majorBidi" w:cstheme="majorBidi"/>
          <w:sz w:val="30"/>
          <w:szCs w:val="30"/>
          <w:cs/>
        </w:rPr>
        <w:t>ปัจจุบัน</w:t>
      </w:r>
      <w:r w:rsidRPr="00ED2AD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C06C01">
        <w:rPr>
          <w:rFonts w:asciiTheme="majorBidi" w:eastAsia="Calibri" w:hAnsiTheme="majorBidi" w:cstheme="majorBidi"/>
          <w:sz w:val="30"/>
          <w:szCs w:val="30"/>
          <w:cs/>
        </w:rPr>
        <w:t>รับรู้รายจ่ายภายใต้สัญญาเช่าดำเนินงาน</w:t>
      </w:r>
      <w:r w:rsidRPr="00ED2ADF">
        <w:rPr>
          <w:rFonts w:asciiTheme="majorBidi" w:eastAsia="Calibri" w:hAnsiTheme="majorBidi" w:cstheme="majorBidi"/>
          <w:sz w:val="30"/>
          <w:szCs w:val="30"/>
          <w:cs/>
        </w:rPr>
        <w:t>และประโยชน์ที่ได้รับที่เกี่ยวข้องกับสัญญาเช่า</w:t>
      </w:r>
      <w:r w:rsidRPr="00C06C01">
        <w:rPr>
          <w:rFonts w:asciiTheme="majorBidi" w:eastAsia="Calibri" w:hAnsiTheme="majorBidi" w:cstheme="majorBidi"/>
          <w:sz w:val="30"/>
          <w:szCs w:val="30"/>
          <w:cs/>
        </w:rPr>
        <w:t>ในกำไรหรือขาดทุนโดยวิธีเส้นตรงตลอดอายุสัญญาเช่า และรับรู้</w:t>
      </w:r>
      <w:r w:rsidRPr="00ED2ADF">
        <w:rPr>
          <w:rFonts w:asciiTheme="majorBidi" w:eastAsia="Calibri" w:hAnsiTheme="majorBidi" w:cstheme="majorBidi"/>
          <w:sz w:val="30"/>
          <w:szCs w:val="30"/>
          <w:cs/>
        </w:rPr>
        <w:t>สินทรัพย์และ</w:t>
      </w:r>
      <w:r w:rsidRPr="00C06C01">
        <w:rPr>
          <w:rFonts w:asciiTheme="majorBidi" w:eastAsia="Calibri" w:hAnsiTheme="majorBidi" w:cstheme="majorBidi"/>
          <w:sz w:val="30"/>
          <w:szCs w:val="30"/>
          <w:cs/>
        </w:rPr>
        <w:t>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C06C01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C06C01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06C01">
        <w:rPr>
          <w:rFonts w:asciiTheme="majorBidi" w:eastAsia="Calibri" w:hAnsiTheme="majorBidi" w:cstheme="majorBidi"/>
          <w:sz w:val="30"/>
          <w:szCs w:val="30"/>
        </w:rPr>
        <w:t>16</w:t>
      </w:r>
      <w:r w:rsidR="00ED2ADF" w:rsidRPr="00ED2AD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D2AD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C06C01">
        <w:rPr>
          <w:rFonts w:asciiTheme="majorBidi" w:eastAsia="Calibri" w:hAnsiTheme="majorBidi" w:cstheme="majorBidi"/>
          <w:sz w:val="30"/>
          <w:szCs w:val="30"/>
          <w:cs/>
        </w:rPr>
        <w:t>จะรับรู้สินทรัพย์สิทธิการใช้และหนี้สินตามสัญญาเช่าสำหรับสัญญาเช่า</w:t>
      </w:r>
      <w:r w:rsidRPr="00ED2ADF">
        <w:rPr>
          <w:rFonts w:asciiTheme="majorBidi" w:eastAsia="Calibri" w:hAnsiTheme="majorBidi" w:cstheme="majorBidi"/>
          <w:sz w:val="30"/>
          <w:szCs w:val="30"/>
          <w:cs/>
        </w:rPr>
        <w:t xml:space="preserve">ดำเนินงานของกลุ่มบริษัท </w:t>
      </w:r>
      <w:r w:rsidRPr="00C06C01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</w:t>
      </w:r>
      <w:r w:rsidRPr="00845CF7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C06C01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2A38834" w14:textId="77777777" w:rsidR="00ED2ADF" w:rsidRPr="00845CF7" w:rsidRDefault="00ED2ADF" w:rsidP="00C06C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6AD18A5" w14:textId="77777777" w:rsidR="00ED2ADF" w:rsidRPr="00ED2ADF" w:rsidRDefault="00ED2ADF" w:rsidP="00ED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ED2ADF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 คาดว่าจะถือปฏิบัติตาม </w:t>
      </w:r>
      <w:r w:rsidRPr="00ED2ADF">
        <w:rPr>
          <w:rFonts w:asciiTheme="majorBidi" w:eastAsia="Calibri" w:hAnsiTheme="majorBidi" w:cstheme="majorBidi"/>
          <w:sz w:val="30"/>
          <w:szCs w:val="30"/>
        </w:rPr>
        <w:t xml:space="preserve">TFRS 16 </w:t>
      </w:r>
      <w:r w:rsidRPr="00ED2ADF">
        <w:rPr>
          <w:rFonts w:asciiTheme="majorBidi" w:eastAsia="Calibri" w:hAnsiTheme="majorBidi" w:cstheme="majorBidi"/>
          <w:sz w:val="30"/>
          <w:szCs w:val="30"/>
          <w:cs/>
        </w:rPr>
        <w:t xml:space="preserve">เป็นครั้งแรก ณ วันที่ </w:t>
      </w:r>
      <w:r w:rsidRPr="00ED2ADF">
        <w:rPr>
          <w:rFonts w:asciiTheme="majorBidi" w:eastAsia="Calibri" w:hAnsiTheme="majorBidi" w:cstheme="majorBidi"/>
          <w:sz w:val="30"/>
          <w:szCs w:val="30"/>
        </w:rPr>
        <w:t>1</w:t>
      </w:r>
      <w:r w:rsidRPr="00ED2ADF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Pr="00ED2ADF">
        <w:rPr>
          <w:rFonts w:asciiTheme="majorBidi" w:eastAsia="Calibri" w:hAnsiTheme="majorBidi" w:cstheme="majorBidi"/>
          <w:sz w:val="30"/>
          <w:szCs w:val="30"/>
        </w:rPr>
        <w:t>2563</w:t>
      </w:r>
      <w:r w:rsidRPr="00ED2ADF">
        <w:rPr>
          <w:rFonts w:asciiTheme="majorBidi" w:eastAsia="Calibri" w:hAnsiTheme="majorBidi" w:cstheme="majorBidi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ED2ADF">
        <w:rPr>
          <w:rFonts w:asciiTheme="majorBidi" w:eastAsia="Calibri" w:hAnsiTheme="majorBidi" w:cstheme="majorBidi"/>
          <w:sz w:val="30"/>
          <w:szCs w:val="30"/>
        </w:rPr>
        <w:t xml:space="preserve">TFRS 16 </w:t>
      </w:r>
      <w:r w:rsidRPr="00ED2ADF">
        <w:rPr>
          <w:rFonts w:asciiTheme="majorBidi" w:eastAsia="Calibri" w:hAnsiTheme="majorBidi" w:cstheme="majorBidi"/>
          <w:sz w:val="30"/>
          <w:szCs w:val="30"/>
          <w:cs/>
        </w:rPr>
        <w:t>จะปรับปรุงกับยอดยกมาของกำไรสะสม ณ วันที่</w:t>
      </w:r>
      <w:r w:rsidRPr="00ED2ADF">
        <w:rPr>
          <w:rFonts w:asciiTheme="majorBidi" w:eastAsia="Calibri" w:hAnsiTheme="majorBidi" w:cstheme="majorBidi"/>
          <w:sz w:val="30"/>
          <w:szCs w:val="30"/>
        </w:rPr>
        <w:t xml:space="preserve"> 1 </w:t>
      </w:r>
      <w:r w:rsidRPr="00ED2ADF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ED2ADF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ED2ADF">
        <w:rPr>
          <w:rFonts w:asciiTheme="majorBidi" w:eastAsia="Calibri" w:hAnsiTheme="majorBidi" w:cstheme="majorBidi"/>
          <w:sz w:val="30"/>
          <w:szCs w:val="30"/>
          <w:cs/>
        </w:rPr>
        <w:t>โดยไม่ปรับปรุงข้อมูลเปรียบเทียบ</w:t>
      </w:r>
    </w:p>
    <w:p w14:paraId="29973F0B" w14:textId="77777777" w:rsidR="00ED2ADF" w:rsidRPr="00845CF7" w:rsidRDefault="00ED2ADF" w:rsidP="00ED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  <w:shd w:val="clear" w:color="auto" w:fill="E0E0E0"/>
        </w:rPr>
      </w:pPr>
    </w:p>
    <w:p w14:paraId="2A5A5F51" w14:textId="77777777" w:rsidR="00ED2ADF" w:rsidRPr="005E1FF9" w:rsidRDefault="00ED2ADF" w:rsidP="00ED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FF9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5E1FF9">
        <w:rPr>
          <w:rFonts w:asciiTheme="majorBidi" w:eastAsia="Calibri" w:hAnsiTheme="majorBidi" w:cstheme="majorBidi"/>
          <w:sz w:val="30"/>
          <w:szCs w:val="30"/>
        </w:rPr>
        <w:t>TFRS</w:t>
      </w:r>
      <w:r w:rsidRPr="005E1FF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E1FF9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5E1FF9">
        <w:rPr>
          <w:rFonts w:asciiTheme="majorBidi" w:eastAsia="Calibri" w:hAnsiTheme="majorBidi" w:cstheme="majorBidi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5E1FF9">
        <w:rPr>
          <w:rFonts w:asciiTheme="majorBidi" w:eastAsia="Calibri" w:hAnsiTheme="majorBidi" w:cstheme="majorBidi"/>
          <w:sz w:val="30"/>
          <w:szCs w:val="30"/>
        </w:rPr>
        <w:t>1</w:t>
      </w:r>
      <w:r w:rsidRPr="005E1FF9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Pr="005E1FF9">
        <w:rPr>
          <w:rFonts w:asciiTheme="majorBidi" w:eastAsia="Calibri" w:hAnsiTheme="majorBidi" w:cstheme="majorBidi"/>
          <w:sz w:val="30"/>
          <w:szCs w:val="30"/>
        </w:rPr>
        <w:t>2563</w:t>
      </w:r>
      <w:r w:rsidRPr="005E1FF9">
        <w:rPr>
          <w:rFonts w:asciiTheme="majorBidi" w:eastAsia="Calibri" w:hAnsiTheme="majorBidi" w:cstheme="majorBidi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5E1FF9">
        <w:rPr>
          <w:rFonts w:asciiTheme="majorBidi" w:eastAsia="Calibri" w:hAnsiTheme="majorBidi" w:cstheme="majorBidi"/>
          <w:sz w:val="30"/>
          <w:szCs w:val="30"/>
        </w:rPr>
        <w:t xml:space="preserve">17 </w:t>
      </w:r>
      <w:r w:rsidRPr="005E1FF9">
        <w:rPr>
          <w:rFonts w:asciiTheme="majorBidi" w:eastAsia="Calibr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5E1FF9">
        <w:rPr>
          <w:rFonts w:asciiTheme="majorBidi" w:eastAsia="Calibri" w:hAnsiTheme="majorBidi" w:cstheme="majorBidi"/>
          <w:sz w:val="30"/>
          <w:szCs w:val="30"/>
        </w:rPr>
        <w:t>4</w:t>
      </w:r>
      <w:r w:rsidRPr="005E1FF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807637D" w14:textId="77777777" w:rsidR="00ED2ADF" w:rsidRPr="00845CF7" w:rsidRDefault="00ED2ADF" w:rsidP="00ED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E80B408" w14:textId="77777777" w:rsidR="00ED2ADF" w:rsidRDefault="00ED2ADF" w:rsidP="00ED2A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FF9">
        <w:rPr>
          <w:rFonts w:asciiTheme="majorBidi" w:eastAsia="Calibri" w:hAnsiTheme="majorBidi" w:cstheme="majorBidi"/>
          <w:sz w:val="30"/>
          <w:szCs w:val="30"/>
          <w:cs/>
        </w:rPr>
        <w:t>การประเมินผลกระทบเบื้องต้นของการถือปฏิบัติตาม</w:t>
      </w:r>
      <w:r w:rsidRPr="005E1FF9">
        <w:rPr>
          <w:rFonts w:asciiTheme="majorBidi" w:eastAsia="Calibri" w:hAnsiTheme="majorBidi" w:cstheme="majorBidi"/>
          <w:sz w:val="30"/>
          <w:szCs w:val="30"/>
        </w:rPr>
        <w:t xml:space="preserve"> TFRS 16 </w:t>
      </w:r>
      <w:r w:rsidRPr="005E1FF9">
        <w:rPr>
          <w:rFonts w:asciiTheme="majorBidi" w:eastAsia="Calibri" w:hAnsiTheme="majorBidi" w:cstheme="majorBidi"/>
          <w:sz w:val="30"/>
          <w:szCs w:val="30"/>
          <w:cs/>
        </w:rPr>
        <w:t>เป็นครั้งแรกต่องบการเงิน มีดังนี้</w:t>
      </w:r>
    </w:p>
    <w:p w14:paraId="2A87A040" w14:textId="77777777" w:rsidR="005E1FF9" w:rsidRPr="00845CF7" w:rsidRDefault="005E1FF9" w:rsidP="00ED2A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eGrid"/>
        <w:tblW w:w="93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744"/>
        <w:gridCol w:w="1710"/>
        <w:gridCol w:w="236"/>
        <w:gridCol w:w="1685"/>
      </w:tblGrid>
      <w:tr w:rsidR="005E1FF9" w:rsidRPr="00623946" w14:paraId="55CB3342" w14:textId="77777777" w:rsidTr="00613905">
        <w:trPr>
          <w:tblHeader/>
        </w:trPr>
        <w:tc>
          <w:tcPr>
            <w:tcW w:w="4950" w:type="dxa"/>
            <w:vAlign w:val="bottom"/>
          </w:tcPr>
          <w:p w14:paraId="301B8F24" w14:textId="39CC4B37" w:rsidR="005E1FF9" w:rsidRPr="005F0C44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F0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744" w:type="dxa"/>
            <w:vAlign w:val="bottom"/>
          </w:tcPr>
          <w:p w14:paraId="2C4F3464" w14:textId="77777777" w:rsidR="005E1FF9" w:rsidRPr="00623946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14:paraId="7599B1C6" w14:textId="644DA2C2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445E3C8" w14:textId="77777777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28402408" w14:textId="77777777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3FB31F79" w14:textId="05E75B52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E1FF9" w:rsidRPr="00623946" w14:paraId="587EA295" w14:textId="77777777" w:rsidTr="00613905">
        <w:trPr>
          <w:tblHeader/>
        </w:trPr>
        <w:tc>
          <w:tcPr>
            <w:tcW w:w="4950" w:type="dxa"/>
            <w:vAlign w:val="bottom"/>
          </w:tcPr>
          <w:p w14:paraId="6F7A3DB2" w14:textId="77777777" w:rsidR="005E1FF9" w:rsidRPr="005F0C44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F0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F0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5F0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44" w:type="dxa"/>
            <w:vAlign w:val="bottom"/>
          </w:tcPr>
          <w:p w14:paraId="3F9DC3E2" w14:textId="77777777" w:rsidR="005E1FF9" w:rsidRPr="00623946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14:paraId="2270966F" w14:textId="77777777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5447F84A" w14:textId="77777777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680D1229" w14:textId="77777777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40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5E1FF9" w:rsidRPr="00623946" w14:paraId="4CE7D27C" w14:textId="77777777" w:rsidTr="00613905">
        <w:trPr>
          <w:tblHeader/>
        </w:trPr>
        <w:tc>
          <w:tcPr>
            <w:tcW w:w="4950" w:type="dxa"/>
          </w:tcPr>
          <w:p w14:paraId="0D30195B" w14:textId="77777777" w:rsidR="005E1FF9" w:rsidRPr="00623946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744" w:type="dxa"/>
            <w:vAlign w:val="bottom"/>
          </w:tcPr>
          <w:p w14:paraId="094968C4" w14:textId="77777777" w:rsidR="005E1FF9" w:rsidRPr="00623946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6044DD3A" w14:textId="5CF47A00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181B2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</w:t>
            </w:r>
            <w:r w:rsidRPr="0075409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นบาท)</w:t>
            </w:r>
          </w:p>
        </w:tc>
      </w:tr>
      <w:tr w:rsidR="005E1FF9" w:rsidRPr="00623946" w14:paraId="3CB6DDA2" w14:textId="77777777" w:rsidTr="00181B2D">
        <w:tc>
          <w:tcPr>
            <w:tcW w:w="4950" w:type="dxa"/>
            <w:shd w:val="clear" w:color="auto" w:fill="auto"/>
          </w:tcPr>
          <w:p w14:paraId="73F42FA9" w14:textId="77777777" w:rsidR="005E1FF9" w:rsidRPr="00181B2D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1B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744" w:type="dxa"/>
            <w:vAlign w:val="bottom"/>
          </w:tcPr>
          <w:p w14:paraId="79D5635F" w14:textId="77777777" w:rsidR="005E1FF9" w:rsidRPr="00623946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14:paraId="0A5232D2" w14:textId="7CFF1272" w:rsidR="005E1FF9" w:rsidRPr="00754092" w:rsidRDefault="00181B2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85,723</w:t>
            </w:r>
          </w:p>
        </w:tc>
        <w:tc>
          <w:tcPr>
            <w:tcW w:w="236" w:type="dxa"/>
            <w:vAlign w:val="bottom"/>
          </w:tcPr>
          <w:p w14:paraId="0E7446C8" w14:textId="77777777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1DCC2BBE" w14:textId="4E8E646B" w:rsidR="005E1FF9" w:rsidRPr="00754092" w:rsidRDefault="00181B2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75,170</w:t>
            </w:r>
          </w:p>
        </w:tc>
      </w:tr>
      <w:tr w:rsidR="005E1FF9" w:rsidRPr="00623946" w14:paraId="555E98E1" w14:textId="77777777" w:rsidTr="00613905">
        <w:tc>
          <w:tcPr>
            <w:tcW w:w="4950" w:type="dxa"/>
          </w:tcPr>
          <w:p w14:paraId="1CA8B7FC" w14:textId="77777777" w:rsidR="005E1FF9" w:rsidRPr="00181B2D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1B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744" w:type="dxa"/>
            <w:vAlign w:val="bottom"/>
          </w:tcPr>
          <w:p w14:paraId="0FA6F4B9" w14:textId="77777777" w:rsidR="005E1FF9" w:rsidRPr="00623946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14:paraId="13071D33" w14:textId="2A433839" w:rsidR="005E1FF9" w:rsidRPr="00754092" w:rsidRDefault="00845CF7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181B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91,131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2F7E5A7" w14:textId="77777777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4B31ED04" w14:textId="320704C3" w:rsidR="005E1FF9" w:rsidRPr="00754092" w:rsidRDefault="00845CF7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181B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79,675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5E1FF9" w:rsidRPr="00623946" w14:paraId="40A0C5AB" w14:textId="77777777" w:rsidTr="00613905">
        <w:tc>
          <w:tcPr>
            <w:tcW w:w="4950" w:type="dxa"/>
          </w:tcPr>
          <w:p w14:paraId="291BD531" w14:textId="0B251E49" w:rsidR="005E1FF9" w:rsidRPr="00181B2D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1B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744" w:type="dxa"/>
            <w:vAlign w:val="bottom"/>
          </w:tcPr>
          <w:p w14:paraId="2BCE9065" w14:textId="77777777" w:rsidR="005E1FF9" w:rsidRPr="00623946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14:paraId="2E863322" w14:textId="27FF24FD" w:rsidR="005E1FF9" w:rsidRPr="00754092" w:rsidRDefault="00845CF7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181B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D645AEB" w14:textId="77777777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3E00D2B9" w14:textId="269BF09D" w:rsidR="005E1FF9" w:rsidRPr="00754092" w:rsidRDefault="00845CF7" w:rsidP="0018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181B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5E1FF9" w:rsidRPr="00623946" w14:paraId="1F83B82C" w14:textId="77777777" w:rsidTr="00613905">
        <w:tc>
          <w:tcPr>
            <w:tcW w:w="4950" w:type="dxa"/>
          </w:tcPr>
          <w:p w14:paraId="4C51930C" w14:textId="7E57CEF3" w:rsidR="005E1FF9" w:rsidRPr="00181B2D" w:rsidDel="00856964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1B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744" w:type="dxa"/>
            <w:vAlign w:val="bottom"/>
          </w:tcPr>
          <w:p w14:paraId="70831763" w14:textId="77777777" w:rsidR="005E1FF9" w:rsidRPr="00623946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14:paraId="70251D9C" w14:textId="5B4DEC31" w:rsidR="005E1FF9" w:rsidRPr="00754092" w:rsidRDefault="00181B2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6,490</w:t>
            </w:r>
          </w:p>
        </w:tc>
        <w:tc>
          <w:tcPr>
            <w:tcW w:w="236" w:type="dxa"/>
            <w:vAlign w:val="bottom"/>
          </w:tcPr>
          <w:p w14:paraId="5AEDD232" w14:textId="77777777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70A5B0FC" w14:textId="3CCF56E1" w:rsidR="005E1FF9" w:rsidRPr="00754092" w:rsidRDefault="00181B2D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5,405</w:t>
            </w:r>
          </w:p>
        </w:tc>
      </w:tr>
      <w:tr w:rsidR="005E1FF9" w:rsidRPr="00623946" w14:paraId="131064ED" w14:textId="77777777" w:rsidTr="00613905">
        <w:tc>
          <w:tcPr>
            <w:tcW w:w="4950" w:type="dxa"/>
          </w:tcPr>
          <w:p w14:paraId="1B3D36F2" w14:textId="0B1CBCC3" w:rsidR="005E1FF9" w:rsidRPr="00623946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845CF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744" w:type="dxa"/>
          </w:tcPr>
          <w:p w14:paraId="167195EB" w14:textId="77777777" w:rsidR="005E1FF9" w:rsidRPr="00623946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14:paraId="1E910E19" w14:textId="4601CF5C" w:rsidR="005E1FF9" w:rsidRPr="001404D2" w:rsidRDefault="00A33E65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532</w:t>
            </w:r>
          </w:p>
        </w:tc>
        <w:tc>
          <w:tcPr>
            <w:tcW w:w="236" w:type="dxa"/>
          </w:tcPr>
          <w:p w14:paraId="3DD691A0" w14:textId="77777777" w:rsidR="005E1FF9" w:rsidRPr="00754092" w:rsidRDefault="005E1FF9" w:rsidP="0061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6B9D77F8" w14:textId="41EC9F77" w:rsidR="005E1FF9" w:rsidRPr="00754092" w:rsidRDefault="00845CF7" w:rsidP="00845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5DD5D323" w14:textId="77777777" w:rsidR="001404D2" w:rsidRPr="001404D2" w:rsidRDefault="001404D2" w:rsidP="001404D2">
      <w:pPr>
        <w:jc w:val="center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sectPr w:rsidR="001404D2" w:rsidRPr="001404D2" w:rsidSect="00316FEB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38547" w14:textId="77777777" w:rsidR="00484702" w:rsidRDefault="00484702">
      <w:r>
        <w:separator/>
      </w:r>
    </w:p>
  </w:endnote>
  <w:endnote w:type="continuationSeparator" w:id="0">
    <w:p w14:paraId="39045E7D" w14:textId="77777777" w:rsidR="00484702" w:rsidRDefault="0048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BDFE" w14:textId="77777777" w:rsidR="00377FDF" w:rsidRPr="00E37E72" w:rsidRDefault="00377FDF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951EB" w14:textId="77777777" w:rsidR="00377FDF" w:rsidRPr="00D7214C" w:rsidRDefault="00377FD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D7214C">
      <w:rPr>
        <w:rFonts w:ascii="Angsana New" w:hAnsi="Angsana New"/>
        <w:caps/>
        <w:sz w:val="30"/>
        <w:szCs w:val="30"/>
      </w:rPr>
      <w:fldChar w:fldCharType="begin"/>
    </w:r>
    <w:r w:rsidRPr="00D7214C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D7214C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59</w:t>
    </w:r>
    <w:r w:rsidRPr="00D7214C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F5B61" w14:textId="77777777" w:rsidR="00377FDF" w:rsidRPr="002448B9" w:rsidRDefault="00377FDF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84C73" w14:textId="77777777" w:rsidR="00377FDF" w:rsidRPr="002448B9" w:rsidRDefault="00377FDF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99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6C6D4" w14:textId="77777777" w:rsidR="00484702" w:rsidRDefault="00484702">
      <w:r>
        <w:separator/>
      </w:r>
    </w:p>
  </w:footnote>
  <w:footnote w:type="continuationSeparator" w:id="0">
    <w:p w14:paraId="4397888B" w14:textId="77777777" w:rsidR="00484702" w:rsidRDefault="00484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D0A97" w14:textId="77777777" w:rsidR="00377FDF" w:rsidRPr="00E37E72" w:rsidRDefault="00377FDF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8CBFDD3" w14:textId="77777777" w:rsidR="00377FDF" w:rsidRDefault="00377FDF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54D55F9E" w14:textId="77777777" w:rsidR="00377FDF" w:rsidRDefault="00377FDF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18C213AE" w14:textId="77777777" w:rsidR="00377FDF" w:rsidRDefault="00377FD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735FE" w14:textId="77777777" w:rsidR="00377FDF" w:rsidRPr="00E37E72" w:rsidRDefault="00377FDF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D4F29B0" w14:textId="77777777" w:rsidR="00377FDF" w:rsidRDefault="00377FDF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40FF2BAA" w14:textId="77777777" w:rsidR="00377FDF" w:rsidRDefault="00377FDF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83AF3B9" w14:textId="77777777" w:rsidR="00377FDF" w:rsidRDefault="00377FDF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305D" w14:textId="77777777" w:rsidR="00377FDF" w:rsidRPr="00E37E72" w:rsidRDefault="00377FDF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E6F33A2" w14:textId="77777777" w:rsidR="00377FDF" w:rsidRDefault="00377FDF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B1C8B24" w14:textId="77777777" w:rsidR="00377FDF" w:rsidRDefault="00377FDF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112D440" w14:textId="77777777" w:rsidR="00377FDF" w:rsidRDefault="00377FD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14CAD" w14:textId="77777777" w:rsidR="00377FDF" w:rsidRPr="00E37E72" w:rsidRDefault="00377FDF" w:rsidP="00B530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1B74F82" w14:textId="77777777" w:rsidR="00377FDF" w:rsidRDefault="00377FDF" w:rsidP="00B530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071ECB8" w14:textId="77777777" w:rsidR="00377FDF" w:rsidRDefault="00377FDF" w:rsidP="00B530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7D93150C" w14:textId="77777777" w:rsidR="00377FDF" w:rsidRDefault="00377FD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A840A" w14:textId="77777777" w:rsidR="00377FDF" w:rsidRPr="00E37E72" w:rsidRDefault="00377FDF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DC86946" w14:textId="77777777" w:rsidR="00377FDF" w:rsidRDefault="00377FDF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C7B5CA5" w14:textId="77777777" w:rsidR="00377FDF" w:rsidRDefault="00377FDF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  <w:cs/>
      </w:rPr>
      <w:tab/>
    </w:r>
  </w:p>
  <w:p w14:paraId="239E2B51" w14:textId="77777777" w:rsidR="00377FDF" w:rsidRDefault="00377FD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46270" w14:textId="77777777" w:rsidR="00377FDF" w:rsidRPr="00E37E72" w:rsidRDefault="00377FDF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08159AC" w14:textId="77777777" w:rsidR="00377FDF" w:rsidRDefault="00377FDF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D5A0669" w14:textId="77777777" w:rsidR="00377FDF" w:rsidRDefault="00377FDF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51B4A556" w14:textId="77777777" w:rsidR="00377FDF" w:rsidRDefault="00377FD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7E1142"/>
    <w:multiLevelType w:val="singleLevel"/>
    <w:tmpl w:val="4742FCC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24"/>
      </w:r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1F64993"/>
    <w:multiLevelType w:val="multilevel"/>
    <w:tmpl w:val="69B25D8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CC7227"/>
    <w:multiLevelType w:val="hybridMultilevel"/>
    <w:tmpl w:val="B11E82B2"/>
    <w:lvl w:ilvl="0" w:tplc="9F4222A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5DD72AE"/>
    <w:multiLevelType w:val="hybridMultilevel"/>
    <w:tmpl w:val="84AA18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36BD4"/>
    <w:multiLevelType w:val="hybridMultilevel"/>
    <w:tmpl w:val="360E03DC"/>
    <w:lvl w:ilvl="0" w:tplc="AC8AC3B2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30707C"/>
    <w:multiLevelType w:val="hybridMultilevel"/>
    <w:tmpl w:val="195E856E"/>
    <w:lvl w:ilvl="0" w:tplc="04090001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2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4"/>
  </w:num>
  <w:num w:numId="14">
    <w:abstractNumId w:val="21"/>
  </w:num>
  <w:num w:numId="15">
    <w:abstractNumId w:val="24"/>
  </w:num>
  <w:num w:numId="16">
    <w:abstractNumId w:val="36"/>
  </w:num>
  <w:num w:numId="17">
    <w:abstractNumId w:val="38"/>
  </w:num>
  <w:num w:numId="18">
    <w:abstractNumId w:val="16"/>
  </w:num>
  <w:num w:numId="19">
    <w:abstractNumId w:val="29"/>
  </w:num>
  <w:num w:numId="20">
    <w:abstractNumId w:val="39"/>
  </w:num>
  <w:num w:numId="21">
    <w:abstractNumId w:val="20"/>
  </w:num>
  <w:num w:numId="22">
    <w:abstractNumId w:val="35"/>
  </w:num>
  <w:num w:numId="23">
    <w:abstractNumId w:val="31"/>
  </w:num>
  <w:num w:numId="24">
    <w:abstractNumId w:val="26"/>
  </w:num>
  <w:num w:numId="25">
    <w:abstractNumId w:val="13"/>
  </w:num>
  <w:num w:numId="26">
    <w:abstractNumId w:val="37"/>
  </w:num>
  <w:num w:numId="27">
    <w:abstractNumId w:val="12"/>
  </w:num>
  <w:num w:numId="28">
    <w:abstractNumId w:val="23"/>
  </w:num>
  <w:num w:numId="29">
    <w:abstractNumId w:val="11"/>
  </w:num>
  <w:num w:numId="30">
    <w:abstractNumId w:val="33"/>
  </w:num>
  <w:num w:numId="31">
    <w:abstractNumId w:val="18"/>
  </w:num>
  <w:num w:numId="32">
    <w:abstractNumId w:val="17"/>
  </w:num>
  <w:num w:numId="33">
    <w:abstractNumId w:val="32"/>
  </w:num>
  <w:num w:numId="34">
    <w:abstractNumId w:val="28"/>
  </w:num>
  <w:num w:numId="35">
    <w:abstractNumId w:val="14"/>
  </w:num>
  <w:num w:numId="36">
    <w:abstractNumId w:val="30"/>
  </w:num>
  <w:num w:numId="37">
    <w:abstractNumId w:val="27"/>
  </w:num>
  <w:num w:numId="38">
    <w:abstractNumId w:val="15"/>
  </w:num>
  <w:num w:numId="39">
    <w:abstractNumId w:val="25"/>
  </w:num>
  <w:num w:numId="40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73B"/>
    <w:rsid w:val="000007A6"/>
    <w:rsid w:val="00000AB1"/>
    <w:rsid w:val="00000CAE"/>
    <w:rsid w:val="00000D00"/>
    <w:rsid w:val="00001146"/>
    <w:rsid w:val="0000124A"/>
    <w:rsid w:val="00001356"/>
    <w:rsid w:val="00001564"/>
    <w:rsid w:val="00001828"/>
    <w:rsid w:val="000019FF"/>
    <w:rsid w:val="00001C5C"/>
    <w:rsid w:val="00001EDA"/>
    <w:rsid w:val="0000225E"/>
    <w:rsid w:val="000025E7"/>
    <w:rsid w:val="00002B7B"/>
    <w:rsid w:val="00002CE8"/>
    <w:rsid w:val="00002D4C"/>
    <w:rsid w:val="00003014"/>
    <w:rsid w:val="0000319B"/>
    <w:rsid w:val="000039F0"/>
    <w:rsid w:val="00003F01"/>
    <w:rsid w:val="000048B2"/>
    <w:rsid w:val="00005144"/>
    <w:rsid w:val="00005218"/>
    <w:rsid w:val="000054F7"/>
    <w:rsid w:val="00006270"/>
    <w:rsid w:val="000062E8"/>
    <w:rsid w:val="00006606"/>
    <w:rsid w:val="0000670A"/>
    <w:rsid w:val="00006A97"/>
    <w:rsid w:val="00006C36"/>
    <w:rsid w:val="00006D8F"/>
    <w:rsid w:val="00006E55"/>
    <w:rsid w:val="00007275"/>
    <w:rsid w:val="000073B9"/>
    <w:rsid w:val="0000758D"/>
    <w:rsid w:val="00007B57"/>
    <w:rsid w:val="00007BE5"/>
    <w:rsid w:val="00007CDE"/>
    <w:rsid w:val="00010063"/>
    <w:rsid w:val="00010418"/>
    <w:rsid w:val="00010826"/>
    <w:rsid w:val="00010C8C"/>
    <w:rsid w:val="00010E04"/>
    <w:rsid w:val="00012981"/>
    <w:rsid w:val="00012A8D"/>
    <w:rsid w:val="00012DE0"/>
    <w:rsid w:val="000131EC"/>
    <w:rsid w:val="0001330E"/>
    <w:rsid w:val="000135E9"/>
    <w:rsid w:val="00013EAC"/>
    <w:rsid w:val="00013FB4"/>
    <w:rsid w:val="0001439D"/>
    <w:rsid w:val="00014662"/>
    <w:rsid w:val="000149D7"/>
    <w:rsid w:val="00014ED6"/>
    <w:rsid w:val="0001516F"/>
    <w:rsid w:val="0001523D"/>
    <w:rsid w:val="0001543F"/>
    <w:rsid w:val="000154CB"/>
    <w:rsid w:val="00015563"/>
    <w:rsid w:val="000156A3"/>
    <w:rsid w:val="00015DF2"/>
    <w:rsid w:val="00015E0E"/>
    <w:rsid w:val="00015F3C"/>
    <w:rsid w:val="0001649A"/>
    <w:rsid w:val="0001680B"/>
    <w:rsid w:val="00016C76"/>
    <w:rsid w:val="000170CE"/>
    <w:rsid w:val="000171A8"/>
    <w:rsid w:val="0001721D"/>
    <w:rsid w:val="00017C4C"/>
    <w:rsid w:val="000201AE"/>
    <w:rsid w:val="000205E4"/>
    <w:rsid w:val="000207A8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6A2"/>
    <w:rsid w:val="00022BEE"/>
    <w:rsid w:val="00022CE6"/>
    <w:rsid w:val="000233EE"/>
    <w:rsid w:val="000235EF"/>
    <w:rsid w:val="00023A10"/>
    <w:rsid w:val="00023F99"/>
    <w:rsid w:val="00024486"/>
    <w:rsid w:val="0002477D"/>
    <w:rsid w:val="00024C02"/>
    <w:rsid w:val="00024E82"/>
    <w:rsid w:val="00025587"/>
    <w:rsid w:val="000257B8"/>
    <w:rsid w:val="00025800"/>
    <w:rsid w:val="00025D88"/>
    <w:rsid w:val="00025DA7"/>
    <w:rsid w:val="0002657C"/>
    <w:rsid w:val="000267F3"/>
    <w:rsid w:val="00026E30"/>
    <w:rsid w:val="00026E5A"/>
    <w:rsid w:val="00027732"/>
    <w:rsid w:val="00027A4F"/>
    <w:rsid w:val="000302CA"/>
    <w:rsid w:val="00030326"/>
    <w:rsid w:val="000307A1"/>
    <w:rsid w:val="0003082D"/>
    <w:rsid w:val="00030A1B"/>
    <w:rsid w:val="00030C5B"/>
    <w:rsid w:val="00030DC1"/>
    <w:rsid w:val="0003115F"/>
    <w:rsid w:val="000318E2"/>
    <w:rsid w:val="00031914"/>
    <w:rsid w:val="00031B6D"/>
    <w:rsid w:val="00031BFF"/>
    <w:rsid w:val="000321ED"/>
    <w:rsid w:val="00032437"/>
    <w:rsid w:val="000328E8"/>
    <w:rsid w:val="00032BC1"/>
    <w:rsid w:val="00032CDA"/>
    <w:rsid w:val="00032E07"/>
    <w:rsid w:val="000331C1"/>
    <w:rsid w:val="00033C9A"/>
    <w:rsid w:val="00033E5D"/>
    <w:rsid w:val="000343FB"/>
    <w:rsid w:val="00034CC4"/>
    <w:rsid w:val="0003538F"/>
    <w:rsid w:val="00035DAF"/>
    <w:rsid w:val="00035EB6"/>
    <w:rsid w:val="00036425"/>
    <w:rsid w:val="00036459"/>
    <w:rsid w:val="000370C0"/>
    <w:rsid w:val="00037211"/>
    <w:rsid w:val="000378B9"/>
    <w:rsid w:val="000379FD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C99"/>
    <w:rsid w:val="00041EE6"/>
    <w:rsid w:val="0004267C"/>
    <w:rsid w:val="00043306"/>
    <w:rsid w:val="0004379D"/>
    <w:rsid w:val="00043984"/>
    <w:rsid w:val="00043D2E"/>
    <w:rsid w:val="00043F2A"/>
    <w:rsid w:val="00044386"/>
    <w:rsid w:val="0004465C"/>
    <w:rsid w:val="00045126"/>
    <w:rsid w:val="0004539A"/>
    <w:rsid w:val="0004542F"/>
    <w:rsid w:val="0004560C"/>
    <w:rsid w:val="000459ED"/>
    <w:rsid w:val="00045DD1"/>
    <w:rsid w:val="00045EBB"/>
    <w:rsid w:val="0004662B"/>
    <w:rsid w:val="00046CD4"/>
    <w:rsid w:val="00046D1C"/>
    <w:rsid w:val="00047146"/>
    <w:rsid w:val="00047454"/>
    <w:rsid w:val="0004764A"/>
    <w:rsid w:val="000500A9"/>
    <w:rsid w:val="0005055E"/>
    <w:rsid w:val="00050AAC"/>
    <w:rsid w:val="00050E37"/>
    <w:rsid w:val="00050F9E"/>
    <w:rsid w:val="0005123C"/>
    <w:rsid w:val="00051E12"/>
    <w:rsid w:val="00051E6E"/>
    <w:rsid w:val="00051EFB"/>
    <w:rsid w:val="0005210A"/>
    <w:rsid w:val="000526F5"/>
    <w:rsid w:val="0005293C"/>
    <w:rsid w:val="00052976"/>
    <w:rsid w:val="00052E52"/>
    <w:rsid w:val="00052E72"/>
    <w:rsid w:val="00052EBD"/>
    <w:rsid w:val="00052F3E"/>
    <w:rsid w:val="00053BCF"/>
    <w:rsid w:val="0005502B"/>
    <w:rsid w:val="000551A5"/>
    <w:rsid w:val="000556DB"/>
    <w:rsid w:val="00055E40"/>
    <w:rsid w:val="00055FE1"/>
    <w:rsid w:val="0005698B"/>
    <w:rsid w:val="00056CB8"/>
    <w:rsid w:val="000574BB"/>
    <w:rsid w:val="000579DC"/>
    <w:rsid w:val="0006031C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C5"/>
    <w:rsid w:val="00062236"/>
    <w:rsid w:val="0006242A"/>
    <w:rsid w:val="000625AA"/>
    <w:rsid w:val="00062B9E"/>
    <w:rsid w:val="00063026"/>
    <w:rsid w:val="00063153"/>
    <w:rsid w:val="000637D4"/>
    <w:rsid w:val="00063E0D"/>
    <w:rsid w:val="00063FCE"/>
    <w:rsid w:val="00063FFE"/>
    <w:rsid w:val="0006404F"/>
    <w:rsid w:val="000644E0"/>
    <w:rsid w:val="00064635"/>
    <w:rsid w:val="000646DB"/>
    <w:rsid w:val="00064784"/>
    <w:rsid w:val="0006499C"/>
    <w:rsid w:val="00064ABA"/>
    <w:rsid w:val="00064FCF"/>
    <w:rsid w:val="000653B7"/>
    <w:rsid w:val="000659EA"/>
    <w:rsid w:val="00065D3D"/>
    <w:rsid w:val="00065F53"/>
    <w:rsid w:val="00066571"/>
    <w:rsid w:val="00066B52"/>
    <w:rsid w:val="00066B57"/>
    <w:rsid w:val="00066EAF"/>
    <w:rsid w:val="00067305"/>
    <w:rsid w:val="00067306"/>
    <w:rsid w:val="00070419"/>
    <w:rsid w:val="00070507"/>
    <w:rsid w:val="00070746"/>
    <w:rsid w:val="00070792"/>
    <w:rsid w:val="00071180"/>
    <w:rsid w:val="000712C3"/>
    <w:rsid w:val="000713D9"/>
    <w:rsid w:val="00071404"/>
    <w:rsid w:val="0007154C"/>
    <w:rsid w:val="00071703"/>
    <w:rsid w:val="00071852"/>
    <w:rsid w:val="0007191E"/>
    <w:rsid w:val="00072CBA"/>
    <w:rsid w:val="0007316F"/>
    <w:rsid w:val="00073583"/>
    <w:rsid w:val="00073B38"/>
    <w:rsid w:val="000749A1"/>
    <w:rsid w:val="00074C41"/>
    <w:rsid w:val="00074D9C"/>
    <w:rsid w:val="00074FF3"/>
    <w:rsid w:val="000750CF"/>
    <w:rsid w:val="0007515B"/>
    <w:rsid w:val="00075675"/>
    <w:rsid w:val="00075710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80091"/>
    <w:rsid w:val="00080B66"/>
    <w:rsid w:val="00080EF3"/>
    <w:rsid w:val="00081618"/>
    <w:rsid w:val="00081670"/>
    <w:rsid w:val="00081DD1"/>
    <w:rsid w:val="0008284B"/>
    <w:rsid w:val="00082D49"/>
    <w:rsid w:val="00083062"/>
    <w:rsid w:val="000832E3"/>
    <w:rsid w:val="00083356"/>
    <w:rsid w:val="000838CE"/>
    <w:rsid w:val="000839D9"/>
    <w:rsid w:val="00083B51"/>
    <w:rsid w:val="0008427E"/>
    <w:rsid w:val="00084CCE"/>
    <w:rsid w:val="00084EC4"/>
    <w:rsid w:val="000850CA"/>
    <w:rsid w:val="000851AC"/>
    <w:rsid w:val="0008540D"/>
    <w:rsid w:val="00086028"/>
    <w:rsid w:val="000861B5"/>
    <w:rsid w:val="000865FF"/>
    <w:rsid w:val="000866EB"/>
    <w:rsid w:val="00086E2D"/>
    <w:rsid w:val="0008719C"/>
    <w:rsid w:val="00087497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18BC"/>
    <w:rsid w:val="00091A53"/>
    <w:rsid w:val="00091B39"/>
    <w:rsid w:val="00092057"/>
    <w:rsid w:val="000924E2"/>
    <w:rsid w:val="00093070"/>
    <w:rsid w:val="0009317C"/>
    <w:rsid w:val="0009325E"/>
    <w:rsid w:val="000934A0"/>
    <w:rsid w:val="00093881"/>
    <w:rsid w:val="0009390D"/>
    <w:rsid w:val="00093B22"/>
    <w:rsid w:val="00093D75"/>
    <w:rsid w:val="000944F9"/>
    <w:rsid w:val="00094B0E"/>
    <w:rsid w:val="00094E7B"/>
    <w:rsid w:val="00095610"/>
    <w:rsid w:val="00095761"/>
    <w:rsid w:val="00095B07"/>
    <w:rsid w:val="00095B40"/>
    <w:rsid w:val="00095CD4"/>
    <w:rsid w:val="00095F41"/>
    <w:rsid w:val="000960D5"/>
    <w:rsid w:val="00096333"/>
    <w:rsid w:val="00096528"/>
    <w:rsid w:val="000969DB"/>
    <w:rsid w:val="00096BD0"/>
    <w:rsid w:val="00096D64"/>
    <w:rsid w:val="00096D6C"/>
    <w:rsid w:val="00096FD8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2DF7"/>
    <w:rsid w:val="000B33AB"/>
    <w:rsid w:val="000B3507"/>
    <w:rsid w:val="000B35BC"/>
    <w:rsid w:val="000B3794"/>
    <w:rsid w:val="000B3B42"/>
    <w:rsid w:val="000B3D80"/>
    <w:rsid w:val="000B4453"/>
    <w:rsid w:val="000B47E1"/>
    <w:rsid w:val="000B50DF"/>
    <w:rsid w:val="000B5568"/>
    <w:rsid w:val="000B56EC"/>
    <w:rsid w:val="000B5ADF"/>
    <w:rsid w:val="000B5EE4"/>
    <w:rsid w:val="000B5F3F"/>
    <w:rsid w:val="000B681D"/>
    <w:rsid w:val="000B6B81"/>
    <w:rsid w:val="000B6C64"/>
    <w:rsid w:val="000B760E"/>
    <w:rsid w:val="000B7959"/>
    <w:rsid w:val="000B79C7"/>
    <w:rsid w:val="000B7ADB"/>
    <w:rsid w:val="000B7BA7"/>
    <w:rsid w:val="000B7CAE"/>
    <w:rsid w:val="000C045C"/>
    <w:rsid w:val="000C09A1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855"/>
    <w:rsid w:val="000C2B2F"/>
    <w:rsid w:val="000C3306"/>
    <w:rsid w:val="000C3816"/>
    <w:rsid w:val="000C3D63"/>
    <w:rsid w:val="000C3FAF"/>
    <w:rsid w:val="000C40DF"/>
    <w:rsid w:val="000C4521"/>
    <w:rsid w:val="000C460D"/>
    <w:rsid w:val="000C4661"/>
    <w:rsid w:val="000C4840"/>
    <w:rsid w:val="000C524B"/>
    <w:rsid w:val="000C52F3"/>
    <w:rsid w:val="000C565B"/>
    <w:rsid w:val="000C57E3"/>
    <w:rsid w:val="000C588A"/>
    <w:rsid w:val="000C6363"/>
    <w:rsid w:val="000C648A"/>
    <w:rsid w:val="000C6812"/>
    <w:rsid w:val="000C7120"/>
    <w:rsid w:val="000D0664"/>
    <w:rsid w:val="000D09A8"/>
    <w:rsid w:val="000D0F86"/>
    <w:rsid w:val="000D186A"/>
    <w:rsid w:val="000D1B4C"/>
    <w:rsid w:val="000D1EB8"/>
    <w:rsid w:val="000D23E4"/>
    <w:rsid w:val="000D27EE"/>
    <w:rsid w:val="000D2864"/>
    <w:rsid w:val="000D2F00"/>
    <w:rsid w:val="000D3189"/>
    <w:rsid w:val="000D325C"/>
    <w:rsid w:val="000D356E"/>
    <w:rsid w:val="000D38D5"/>
    <w:rsid w:val="000D3C8D"/>
    <w:rsid w:val="000D48FE"/>
    <w:rsid w:val="000D4B2F"/>
    <w:rsid w:val="000D4C0A"/>
    <w:rsid w:val="000D4DCF"/>
    <w:rsid w:val="000D56A0"/>
    <w:rsid w:val="000D5970"/>
    <w:rsid w:val="000D670D"/>
    <w:rsid w:val="000D69DF"/>
    <w:rsid w:val="000D6B87"/>
    <w:rsid w:val="000D7221"/>
    <w:rsid w:val="000D78DD"/>
    <w:rsid w:val="000D78E0"/>
    <w:rsid w:val="000D7924"/>
    <w:rsid w:val="000D7E13"/>
    <w:rsid w:val="000E0060"/>
    <w:rsid w:val="000E049A"/>
    <w:rsid w:val="000E088C"/>
    <w:rsid w:val="000E0ED5"/>
    <w:rsid w:val="000E15DD"/>
    <w:rsid w:val="000E2CC6"/>
    <w:rsid w:val="000E4294"/>
    <w:rsid w:val="000E4337"/>
    <w:rsid w:val="000E4351"/>
    <w:rsid w:val="000E47AF"/>
    <w:rsid w:val="000E483C"/>
    <w:rsid w:val="000E48A5"/>
    <w:rsid w:val="000E492F"/>
    <w:rsid w:val="000E4DF1"/>
    <w:rsid w:val="000E6210"/>
    <w:rsid w:val="000E6AC0"/>
    <w:rsid w:val="000E7B15"/>
    <w:rsid w:val="000E7D05"/>
    <w:rsid w:val="000E7D75"/>
    <w:rsid w:val="000E7E2D"/>
    <w:rsid w:val="000F015A"/>
    <w:rsid w:val="000F02B9"/>
    <w:rsid w:val="000F0A8E"/>
    <w:rsid w:val="000F0F93"/>
    <w:rsid w:val="000F13D7"/>
    <w:rsid w:val="000F18AE"/>
    <w:rsid w:val="000F1B22"/>
    <w:rsid w:val="000F2333"/>
    <w:rsid w:val="000F267F"/>
    <w:rsid w:val="000F282F"/>
    <w:rsid w:val="000F290C"/>
    <w:rsid w:val="000F2B1F"/>
    <w:rsid w:val="000F2E63"/>
    <w:rsid w:val="000F2F15"/>
    <w:rsid w:val="000F3093"/>
    <w:rsid w:val="000F31B9"/>
    <w:rsid w:val="000F39E1"/>
    <w:rsid w:val="000F3FBE"/>
    <w:rsid w:val="000F4025"/>
    <w:rsid w:val="000F4245"/>
    <w:rsid w:val="000F4D17"/>
    <w:rsid w:val="000F4E2C"/>
    <w:rsid w:val="000F524D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D6B"/>
    <w:rsid w:val="001000D4"/>
    <w:rsid w:val="001000DB"/>
    <w:rsid w:val="001005AD"/>
    <w:rsid w:val="00100A18"/>
    <w:rsid w:val="001011AA"/>
    <w:rsid w:val="001016EB"/>
    <w:rsid w:val="001017E7"/>
    <w:rsid w:val="00101FE1"/>
    <w:rsid w:val="001022EC"/>
    <w:rsid w:val="00102BE5"/>
    <w:rsid w:val="00102EF9"/>
    <w:rsid w:val="00102F41"/>
    <w:rsid w:val="0010324A"/>
    <w:rsid w:val="001037FC"/>
    <w:rsid w:val="00103AD6"/>
    <w:rsid w:val="0010429A"/>
    <w:rsid w:val="00104377"/>
    <w:rsid w:val="00104ADD"/>
    <w:rsid w:val="001056C3"/>
    <w:rsid w:val="0010588F"/>
    <w:rsid w:val="001058E0"/>
    <w:rsid w:val="00105963"/>
    <w:rsid w:val="00105C06"/>
    <w:rsid w:val="00105C87"/>
    <w:rsid w:val="00105E87"/>
    <w:rsid w:val="00105EE3"/>
    <w:rsid w:val="0010600A"/>
    <w:rsid w:val="00106223"/>
    <w:rsid w:val="00107306"/>
    <w:rsid w:val="00107422"/>
    <w:rsid w:val="001074DD"/>
    <w:rsid w:val="001078C7"/>
    <w:rsid w:val="001079AD"/>
    <w:rsid w:val="0011062F"/>
    <w:rsid w:val="00111149"/>
    <w:rsid w:val="00111614"/>
    <w:rsid w:val="00111B28"/>
    <w:rsid w:val="00111C40"/>
    <w:rsid w:val="00111DC4"/>
    <w:rsid w:val="001123EB"/>
    <w:rsid w:val="001127B2"/>
    <w:rsid w:val="00112F85"/>
    <w:rsid w:val="00113319"/>
    <w:rsid w:val="00113339"/>
    <w:rsid w:val="001140D1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1C4"/>
    <w:rsid w:val="0012039F"/>
    <w:rsid w:val="00120635"/>
    <w:rsid w:val="001206B8"/>
    <w:rsid w:val="00120BF0"/>
    <w:rsid w:val="00120F25"/>
    <w:rsid w:val="00120F74"/>
    <w:rsid w:val="00121866"/>
    <w:rsid w:val="00121CFF"/>
    <w:rsid w:val="00121FDF"/>
    <w:rsid w:val="0012283D"/>
    <w:rsid w:val="001229C5"/>
    <w:rsid w:val="00122C75"/>
    <w:rsid w:val="0012305C"/>
    <w:rsid w:val="00123384"/>
    <w:rsid w:val="001247C1"/>
    <w:rsid w:val="00124DF3"/>
    <w:rsid w:val="00124EEF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D46"/>
    <w:rsid w:val="00126E04"/>
    <w:rsid w:val="00127DC9"/>
    <w:rsid w:val="00127E25"/>
    <w:rsid w:val="00130058"/>
    <w:rsid w:val="001302B0"/>
    <w:rsid w:val="0013075F"/>
    <w:rsid w:val="00130F88"/>
    <w:rsid w:val="00130F99"/>
    <w:rsid w:val="00130FE6"/>
    <w:rsid w:val="00130FF9"/>
    <w:rsid w:val="0013101C"/>
    <w:rsid w:val="0013121B"/>
    <w:rsid w:val="001314A4"/>
    <w:rsid w:val="00131727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D45"/>
    <w:rsid w:val="00132F9A"/>
    <w:rsid w:val="001330D0"/>
    <w:rsid w:val="00133523"/>
    <w:rsid w:val="00133FE0"/>
    <w:rsid w:val="0013408F"/>
    <w:rsid w:val="001342FD"/>
    <w:rsid w:val="0013443B"/>
    <w:rsid w:val="0013467C"/>
    <w:rsid w:val="00134AC1"/>
    <w:rsid w:val="00135752"/>
    <w:rsid w:val="001359B0"/>
    <w:rsid w:val="00136469"/>
    <w:rsid w:val="001368DD"/>
    <w:rsid w:val="00136E62"/>
    <w:rsid w:val="00137091"/>
    <w:rsid w:val="00137748"/>
    <w:rsid w:val="00137C8C"/>
    <w:rsid w:val="00137E32"/>
    <w:rsid w:val="001404D2"/>
    <w:rsid w:val="001405D6"/>
    <w:rsid w:val="0014070B"/>
    <w:rsid w:val="00140858"/>
    <w:rsid w:val="00140DF2"/>
    <w:rsid w:val="0014139E"/>
    <w:rsid w:val="001417AA"/>
    <w:rsid w:val="00141904"/>
    <w:rsid w:val="001419BE"/>
    <w:rsid w:val="00141A86"/>
    <w:rsid w:val="00141EAA"/>
    <w:rsid w:val="00142355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62C3"/>
    <w:rsid w:val="00146F69"/>
    <w:rsid w:val="00147634"/>
    <w:rsid w:val="00147715"/>
    <w:rsid w:val="001478E7"/>
    <w:rsid w:val="001500E7"/>
    <w:rsid w:val="001506FF"/>
    <w:rsid w:val="00150C7B"/>
    <w:rsid w:val="00151362"/>
    <w:rsid w:val="001514D9"/>
    <w:rsid w:val="00151807"/>
    <w:rsid w:val="00151CE2"/>
    <w:rsid w:val="00151DCE"/>
    <w:rsid w:val="0015284E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4305"/>
    <w:rsid w:val="00154B5C"/>
    <w:rsid w:val="00154CCE"/>
    <w:rsid w:val="0015535B"/>
    <w:rsid w:val="00155559"/>
    <w:rsid w:val="00155797"/>
    <w:rsid w:val="001562C6"/>
    <w:rsid w:val="001565D6"/>
    <w:rsid w:val="00156752"/>
    <w:rsid w:val="00157009"/>
    <w:rsid w:val="0015735B"/>
    <w:rsid w:val="00157DDD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5C3"/>
    <w:rsid w:val="0016364A"/>
    <w:rsid w:val="00163E61"/>
    <w:rsid w:val="00163FDB"/>
    <w:rsid w:val="001641D9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AAC"/>
    <w:rsid w:val="00166F22"/>
    <w:rsid w:val="0016792D"/>
    <w:rsid w:val="00170138"/>
    <w:rsid w:val="0017024F"/>
    <w:rsid w:val="001706FA"/>
    <w:rsid w:val="00170835"/>
    <w:rsid w:val="00170D3B"/>
    <w:rsid w:val="00170E4C"/>
    <w:rsid w:val="0017100F"/>
    <w:rsid w:val="0017158F"/>
    <w:rsid w:val="00171986"/>
    <w:rsid w:val="001719FB"/>
    <w:rsid w:val="00171BBA"/>
    <w:rsid w:val="00171C6F"/>
    <w:rsid w:val="00171DA5"/>
    <w:rsid w:val="00171F6F"/>
    <w:rsid w:val="00172057"/>
    <w:rsid w:val="001723E0"/>
    <w:rsid w:val="00172535"/>
    <w:rsid w:val="00172BAA"/>
    <w:rsid w:val="00172BF0"/>
    <w:rsid w:val="0017314A"/>
    <w:rsid w:val="001731BE"/>
    <w:rsid w:val="00173A32"/>
    <w:rsid w:val="00173ECA"/>
    <w:rsid w:val="0017436B"/>
    <w:rsid w:val="001749BA"/>
    <w:rsid w:val="00174B85"/>
    <w:rsid w:val="00174D46"/>
    <w:rsid w:val="0017539E"/>
    <w:rsid w:val="001753DF"/>
    <w:rsid w:val="0017549F"/>
    <w:rsid w:val="001756AB"/>
    <w:rsid w:val="00175830"/>
    <w:rsid w:val="00175BFA"/>
    <w:rsid w:val="00175EC3"/>
    <w:rsid w:val="00175EEE"/>
    <w:rsid w:val="00176205"/>
    <w:rsid w:val="00176A83"/>
    <w:rsid w:val="00176E02"/>
    <w:rsid w:val="00177024"/>
    <w:rsid w:val="00177041"/>
    <w:rsid w:val="0017707F"/>
    <w:rsid w:val="001775D3"/>
    <w:rsid w:val="0017767C"/>
    <w:rsid w:val="00177BB9"/>
    <w:rsid w:val="00177BE7"/>
    <w:rsid w:val="00177CEB"/>
    <w:rsid w:val="00177DFA"/>
    <w:rsid w:val="00177F57"/>
    <w:rsid w:val="00180213"/>
    <w:rsid w:val="0018090B"/>
    <w:rsid w:val="00180DD6"/>
    <w:rsid w:val="001815B4"/>
    <w:rsid w:val="00181696"/>
    <w:rsid w:val="00181840"/>
    <w:rsid w:val="00181B18"/>
    <w:rsid w:val="00181B2D"/>
    <w:rsid w:val="00181CF0"/>
    <w:rsid w:val="00182927"/>
    <w:rsid w:val="00182D1C"/>
    <w:rsid w:val="0018327C"/>
    <w:rsid w:val="001836E5"/>
    <w:rsid w:val="001839F1"/>
    <w:rsid w:val="00183C55"/>
    <w:rsid w:val="00183C6D"/>
    <w:rsid w:val="001840BD"/>
    <w:rsid w:val="001840C6"/>
    <w:rsid w:val="0018434C"/>
    <w:rsid w:val="001843E9"/>
    <w:rsid w:val="001851D1"/>
    <w:rsid w:val="001852C6"/>
    <w:rsid w:val="00185813"/>
    <w:rsid w:val="00185B11"/>
    <w:rsid w:val="00185BF7"/>
    <w:rsid w:val="00185C47"/>
    <w:rsid w:val="00186501"/>
    <w:rsid w:val="00186906"/>
    <w:rsid w:val="00186BC1"/>
    <w:rsid w:val="00186C2B"/>
    <w:rsid w:val="00186EEE"/>
    <w:rsid w:val="00186F41"/>
    <w:rsid w:val="00187056"/>
    <w:rsid w:val="0019021F"/>
    <w:rsid w:val="00190481"/>
    <w:rsid w:val="001904AF"/>
    <w:rsid w:val="0019068E"/>
    <w:rsid w:val="00190C33"/>
    <w:rsid w:val="00191527"/>
    <w:rsid w:val="00191547"/>
    <w:rsid w:val="00192366"/>
    <w:rsid w:val="0019279A"/>
    <w:rsid w:val="00192995"/>
    <w:rsid w:val="001929FB"/>
    <w:rsid w:val="001933EE"/>
    <w:rsid w:val="0019345E"/>
    <w:rsid w:val="0019384A"/>
    <w:rsid w:val="00193E41"/>
    <w:rsid w:val="00193EE2"/>
    <w:rsid w:val="001940B5"/>
    <w:rsid w:val="0019429C"/>
    <w:rsid w:val="0019436B"/>
    <w:rsid w:val="001949A1"/>
    <w:rsid w:val="00194AD9"/>
    <w:rsid w:val="00194B31"/>
    <w:rsid w:val="00194C9A"/>
    <w:rsid w:val="00194ED0"/>
    <w:rsid w:val="001950D7"/>
    <w:rsid w:val="001956DD"/>
    <w:rsid w:val="00195718"/>
    <w:rsid w:val="0019623E"/>
    <w:rsid w:val="001962AA"/>
    <w:rsid w:val="001967E5"/>
    <w:rsid w:val="00197472"/>
    <w:rsid w:val="001A05ED"/>
    <w:rsid w:val="001A0C2C"/>
    <w:rsid w:val="001A0F79"/>
    <w:rsid w:val="001A127D"/>
    <w:rsid w:val="001A1368"/>
    <w:rsid w:val="001A1436"/>
    <w:rsid w:val="001A1C7D"/>
    <w:rsid w:val="001A2CB3"/>
    <w:rsid w:val="001A2CBB"/>
    <w:rsid w:val="001A2DBA"/>
    <w:rsid w:val="001A2F00"/>
    <w:rsid w:val="001A30C4"/>
    <w:rsid w:val="001A3114"/>
    <w:rsid w:val="001A3123"/>
    <w:rsid w:val="001A3205"/>
    <w:rsid w:val="001A3B39"/>
    <w:rsid w:val="001A3BE9"/>
    <w:rsid w:val="001A432C"/>
    <w:rsid w:val="001A43B3"/>
    <w:rsid w:val="001A4547"/>
    <w:rsid w:val="001A4705"/>
    <w:rsid w:val="001A49F1"/>
    <w:rsid w:val="001A4C4A"/>
    <w:rsid w:val="001A52E9"/>
    <w:rsid w:val="001A56AD"/>
    <w:rsid w:val="001A579F"/>
    <w:rsid w:val="001A593B"/>
    <w:rsid w:val="001A5D5F"/>
    <w:rsid w:val="001A5DE6"/>
    <w:rsid w:val="001A5F5B"/>
    <w:rsid w:val="001A5FC2"/>
    <w:rsid w:val="001A6143"/>
    <w:rsid w:val="001A6190"/>
    <w:rsid w:val="001A6439"/>
    <w:rsid w:val="001A735A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418"/>
    <w:rsid w:val="001B1697"/>
    <w:rsid w:val="001B1A81"/>
    <w:rsid w:val="001B27B5"/>
    <w:rsid w:val="001B27E7"/>
    <w:rsid w:val="001B3178"/>
    <w:rsid w:val="001B319E"/>
    <w:rsid w:val="001B3691"/>
    <w:rsid w:val="001B36C3"/>
    <w:rsid w:val="001B3E75"/>
    <w:rsid w:val="001B45DF"/>
    <w:rsid w:val="001B4703"/>
    <w:rsid w:val="001B49D7"/>
    <w:rsid w:val="001B4BA2"/>
    <w:rsid w:val="001B4C02"/>
    <w:rsid w:val="001B4C11"/>
    <w:rsid w:val="001B56F0"/>
    <w:rsid w:val="001B5B0B"/>
    <w:rsid w:val="001B60F9"/>
    <w:rsid w:val="001B6127"/>
    <w:rsid w:val="001B7A74"/>
    <w:rsid w:val="001B7C22"/>
    <w:rsid w:val="001B7C8F"/>
    <w:rsid w:val="001C009A"/>
    <w:rsid w:val="001C00B0"/>
    <w:rsid w:val="001C0959"/>
    <w:rsid w:val="001C0B5B"/>
    <w:rsid w:val="001C0FC2"/>
    <w:rsid w:val="001C1134"/>
    <w:rsid w:val="001C130E"/>
    <w:rsid w:val="001C1987"/>
    <w:rsid w:val="001C1A52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8B4"/>
    <w:rsid w:val="001C5978"/>
    <w:rsid w:val="001C5A1B"/>
    <w:rsid w:val="001C63B5"/>
    <w:rsid w:val="001C6D02"/>
    <w:rsid w:val="001C70E5"/>
    <w:rsid w:val="001C7527"/>
    <w:rsid w:val="001C7FB8"/>
    <w:rsid w:val="001D01A1"/>
    <w:rsid w:val="001D0E48"/>
    <w:rsid w:val="001D1175"/>
    <w:rsid w:val="001D124B"/>
    <w:rsid w:val="001D17D5"/>
    <w:rsid w:val="001D1B36"/>
    <w:rsid w:val="001D1EDC"/>
    <w:rsid w:val="001D2017"/>
    <w:rsid w:val="001D21CA"/>
    <w:rsid w:val="001D23BA"/>
    <w:rsid w:val="001D2555"/>
    <w:rsid w:val="001D29BC"/>
    <w:rsid w:val="001D311E"/>
    <w:rsid w:val="001D3802"/>
    <w:rsid w:val="001D3A68"/>
    <w:rsid w:val="001D3AEA"/>
    <w:rsid w:val="001D3F5B"/>
    <w:rsid w:val="001D43A5"/>
    <w:rsid w:val="001D444F"/>
    <w:rsid w:val="001D4F86"/>
    <w:rsid w:val="001D54D5"/>
    <w:rsid w:val="001D571A"/>
    <w:rsid w:val="001D69AA"/>
    <w:rsid w:val="001D6BF1"/>
    <w:rsid w:val="001D7046"/>
    <w:rsid w:val="001D7187"/>
    <w:rsid w:val="001D7270"/>
    <w:rsid w:val="001D7302"/>
    <w:rsid w:val="001D7691"/>
    <w:rsid w:val="001D7C0C"/>
    <w:rsid w:val="001D7C8F"/>
    <w:rsid w:val="001D7D35"/>
    <w:rsid w:val="001E033F"/>
    <w:rsid w:val="001E036B"/>
    <w:rsid w:val="001E0542"/>
    <w:rsid w:val="001E06A6"/>
    <w:rsid w:val="001E0E6A"/>
    <w:rsid w:val="001E11DE"/>
    <w:rsid w:val="001E1301"/>
    <w:rsid w:val="001E1B56"/>
    <w:rsid w:val="001E1ED0"/>
    <w:rsid w:val="001E21C4"/>
    <w:rsid w:val="001E2A3C"/>
    <w:rsid w:val="001E31A0"/>
    <w:rsid w:val="001E320A"/>
    <w:rsid w:val="001E3A07"/>
    <w:rsid w:val="001E3CEE"/>
    <w:rsid w:val="001E3DEF"/>
    <w:rsid w:val="001E42A1"/>
    <w:rsid w:val="001E4514"/>
    <w:rsid w:val="001E4573"/>
    <w:rsid w:val="001E47F9"/>
    <w:rsid w:val="001E50AF"/>
    <w:rsid w:val="001E50D1"/>
    <w:rsid w:val="001E51E8"/>
    <w:rsid w:val="001E52AE"/>
    <w:rsid w:val="001E536A"/>
    <w:rsid w:val="001E5764"/>
    <w:rsid w:val="001E5870"/>
    <w:rsid w:val="001E63FF"/>
    <w:rsid w:val="001E6720"/>
    <w:rsid w:val="001E6E89"/>
    <w:rsid w:val="001E7729"/>
    <w:rsid w:val="001E7BD9"/>
    <w:rsid w:val="001F05F8"/>
    <w:rsid w:val="001F0A31"/>
    <w:rsid w:val="001F0EE5"/>
    <w:rsid w:val="001F113E"/>
    <w:rsid w:val="001F1B69"/>
    <w:rsid w:val="001F1C4E"/>
    <w:rsid w:val="001F28ED"/>
    <w:rsid w:val="001F2B98"/>
    <w:rsid w:val="001F2D55"/>
    <w:rsid w:val="001F3849"/>
    <w:rsid w:val="001F3889"/>
    <w:rsid w:val="001F3A7F"/>
    <w:rsid w:val="001F3B1C"/>
    <w:rsid w:val="001F3B93"/>
    <w:rsid w:val="001F4D0C"/>
    <w:rsid w:val="001F512A"/>
    <w:rsid w:val="001F5151"/>
    <w:rsid w:val="001F5703"/>
    <w:rsid w:val="001F57D1"/>
    <w:rsid w:val="001F5D18"/>
    <w:rsid w:val="001F5EEF"/>
    <w:rsid w:val="001F63DA"/>
    <w:rsid w:val="001F6B10"/>
    <w:rsid w:val="001F6BEA"/>
    <w:rsid w:val="001F70FB"/>
    <w:rsid w:val="001F71AF"/>
    <w:rsid w:val="001F75B2"/>
    <w:rsid w:val="001F7FCF"/>
    <w:rsid w:val="00200BC3"/>
    <w:rsid w:val="00200D65"/>
    <w:rsid w:val="00200F14"/>
    <w:rsid w:val="0020198C"/>
    <w:rsid w:val="00201C90"/>
    <w:rsid w:val="00201E47"/>
    <w:rsid w:val="00202158"/>
    <w:rsid w:val="002026F2"/>
    <w:rsid w:val="002027C3"/>
    <w:rsid w:val="002028C4"/>
    <w:rsid w:val="002029A7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5D6D"/>
    <w:rsid w:val="00206192"/>
    <w:rsid w:val="002065C1"/>
    <w:rsid w:val="00206D95"/>
    <w:rsid w:val="00206E3E"/>
    <w:rsid w:val="00207479"/>
    <w:rsid w:val="00207CB8"/>
    <w:rsid w:val="0021021C"/>
    <w:rsid w:val="0021029C"/>
    <w:rsid w:val="00210EE1"/>
    <w:rsid w:val="00211644"/>
    <w:rsid w:val="00211791"/>
    <w:rsid w:val="00211E6A"/>
    <w:rsid w:val="00211FCE"/>
    <w:rsid w:val="002120BD"/>
    <w:rsid w:val="00212655"/>
    <w:rsid w:val="00212772"/>
    <w:rsid w:val="0021287A"/>
    <w:rsid w:val="0021288D"/>
    <w:rsid w:val="00212A50"/>
    <w:rsid w:val="00213245"/>
    <w:rsid w:val="002133D3"/>
    <w:rsid w:val="00213493"/>
    <w:rsid w:val="00213A79"/>
    <w:rsid w:val="00213AB4"/>
    <w:rsid w:val="00213E67"/>
    <w:rsid w:val="00213F76"/>
    <w:rsid w:val="002144E8"/>
    <w:rsid w:val="00214748"/>
    <w:rsid w:val="00214809"/>
    <w:rsid w:val="0021551A"/>
    <w:rsid w:val="002157E5"/>
    <w:rsid w:val="0021580A"/>
    <w:rsid w:val="0021580C"/>
    <w:rsid w:val="00215BD0"/>
    <w:rsid w:val="00216712"/>
    <w:rsid w:val="00216B2C"/>
    <w:rsid w:val="002170EC"/>
    <w:rsid w:val="0021718E"/>
    <w:rsid w:val="002171A7"/>
    <w:rsid w:val="00217312"/>
    <w:rsid w:val="0021792C"/>
    <w:rsid w:val="00217BDE"/>
    <w:rsid w:val="00217E18"/>
    <w:rsid w:val="0022006F"/>
    <w:rsid w:val="00220645"/>
    <w:rsid w:val="002206F7"/>
    <w:rsid w:val="002207B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32F0"/>
    <w:rsid w:val="00223651"/>
    <w:rsid w:val="00223A1A"/>
    <w:rsid w:val="00223F9D"/>
    <w:rsid w:val="002240AD"/>
    <w:rsid w:val="00224965"/>
    <w:rsid w:val="00225213"/>
    <w:rsid w:val="00225941"/>
    <w:rsid w:val="00225B7E"/>
    <w:rsid w:val="00225EC1"/>
    <w:rsid w:val="002265F1"/>
    <w:rsid w:val="00227BFF"/>
    <w:rsid w:val="00227DF2"/>
    <w:rsid w:val="002300F9"/>
    <w:rsid w:val="002302EF"/>
    <w:rsid w:val="00230768"/>
    <w:rsid w:val="00230C61"/>
    <w:rsid w:val="00230D03"/>
    <w:rsid w:val="00230E0A"/>
    <w:rsid w:val="00231A71"/>
    <w:rsid w:val="00232181"/>
    <w:rsid w:val="002322EE"/>
    <w:rsid w:val="00232E49"/>
    <w:rsid w:val="002337A5"/>
    <w:rsid w:val="002338DB"/>
    <w:rsid w:val="00233B29"/>
    <w:rsid w:val="00233BD9"/>
    <w:rsid w:val="00233C4E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377"/>
    <w:rsid w:val="002355A5"/>
    <w:rsid w:val="00235A68"/>
    <w:rsid w:val="00235EED"/>
    <w:rsid w:val="00236151"/>
    <w:rsid w:val="00236288"/>
    <w:rsid w:val="0023640F"/>
    <w:rsid w:val="002365DF"/>
    <w:rsid w:val="00236DD0"/>
    <w:rsid w:val="00236E3D"/>
    <w:rsid w:val="0023730E"/>
    <w:rsid w:val="0023787D"/>
    <w:rsid w:val="00237C16"/>
    <w:rsid w:val="00237EF0"/>
    <w:rsid w:val="00240062"/>
    <w:rsid w:val="00240758"/>
    <w:rsid w:val="00240CAE"/>
    <w:rsid w:val="00241356"/>
    <w:rsid w:val="002418A2"/>
    <w:rsid w:val="00241B1F"/>
    <w:rsid w:val="00241B2D"/>
    <w:rsid w:val="00241C5C"/>
    <w:rsid w:val="00241E5E"/>
    <w:rsid w:val="0024217D"/>
    <w:rsid w:val="002424D1"/>
    <w:rsid w:val="002425C9"/>
    <w:rsid w:val="0024265A"/>
    <w:rsid w:val="0024280A"/>
    <w:rsid w:val="0024282B"/>
    <w:rsid w:val="002429DE"/>
    <w:rsid w:val="00242AAD"/>
    <w:rsid w:val="00242DC6"/>
    <w:rsid w:val="00242DCF"/>
    <w:rsid w:val="00242F6F"/>
    <w:rsid w:val="00242F98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15B"/>
    <w:rsid w:val="00245797"/>
    <w:rsid w:val="002457D3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E2A"/>
    <w:rsid w:val="002471C7"/>
    <w:rsid w:val="0024731A"/>
    <w:rsid w:val="0024736F"/>
    <w:rsid w:val="0024753A"/>
    <w:rsid w:val="00247932"/>
    <w:rsid w:val="00247BBC"/>
    <w:rsid w:val="00247FEE"/>
    <w:rsid w:val="00250855"/>
    <w:rsid w:val="00250943"/>
    <w:rsid w:val="00250CA7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27E"/>
    <w:rsid w:val="00252290"/>
    <w:rsid w:val="002523BA"/>
    <w:rsid w:val="0025294D"/>
    <w:rsid w:val="00252F65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F3E"/>
    <w:rsid w:val="00257FE9"/>
    <w:rsid w:val="00260073"/>
    <w:rsid w:val="00260594"/>
    <w:rsid w:val="00260881"/>
    <w:rsid w:val="00260C30"/>
    <w:rsid w:val="00260EAA"/>
    <w:rsid w:val="002610A8"/>
    <w:rsid w:val="0026144B"/>
    <w:rsid w:val="002616F0"/>
    <w:rsid w:val="00261A21"/>
    <w:rsid w:val="002621A6"/>
    <w:rsid w:val="002623C2"/>
    <w:rsid w:val="002625E5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45B0"/>
    <w:rsid w:val="0026526B"/>
    <w:rsid w:val="00265D4E"/>
    <w:rsid w:val="00266D0C"/>
    <w:rsid w:val="00267132"/>
    <w:rsid w:val="00267A91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2F0"/>
    <w:rsid w:val="00273487"/>
    <w:rsid w:val="00273738"/>
    <w:rsid w:val="00273860"/>
    <w:rsid w:val="00273CA4"/>
    <w:rsid w:val="002741BE"/>
    <w:rsid w:val="00274299"/>
    <w:rsid w:val="002742AF"/>
    <w:rsid w:val="00274BFE"/>
    <w:rsid w:val="00274D6A"/>
    <w:rsid w:val="00274FC5"/>
    <w:rsid w:val="00275160"/>
    <w:rsid w:val="002752D6"/>
    <w:rsid w:val="0027546F"/>
    <w:rsid w:val="00275A96"/>
    <w:rsid w:val="00275B9A"/>
    <w:rsid w:val="00275F61"/>
    <w:rsid w:val="00275FBB"/>
    <w:rsid w:val="0027616E"/>
    <w:rsid w:val="00276616"/>
    <w:rsid w:val="00276BAB"/>
    <w:rsid w:val="00276F4D"/>
    <w:rsid w:val="00277387"/>
    <w:rsid w:val="002775CE"/>
    <w:rsid w:val="0027765B"/>
    <w:rsid w:val="00280807"/>
    <w:rsid w:val="0028162C"/>
    <w:rsid w:val="0028216C"/>
    <w:rsid w:val="002824A6"/>
    <w:rsid w:val="0028271E"/>
    <w:rsid w:val="00282831"/>
    <w:rsid w:val="002833A1"/>
    <w:rsid w:val="002834A7"/>
    <w:rsid w:val="002835BA"/>
    <w:rsid w:val="002839DB"/>
    <w:rsid w:val="00283C91"/>
    <w:rsid w:val="00284826"/>
    <w:rsid w:val="00284AF5"/>
    <w:rsid w:val="0028578A"/>
    <w:rsid w:val="002858EF"/>
    <w:rsid w:val="00285AF1"/>
    <w:rsid w:val="00285D88"/>
    <w:rsid w:val="00285E5E"/>
    <w:rsid w:val="00286159"/>
    <w:rsid w:val="002867A9"/>
    <w:rsid w:val="002868DA"/>
    <w:rsid w:val="00286E0F"/>
    <w:rsid w:val="00287010"/>
    <w:rsid w:val="002870E2"/>
    <w:rsid w:val="0028722F"/>
    <w:rsid w:val="002872C5"/>
    <w:rsid w:val="00287A89"/>
    <w:rsid w:val="00287CAB"/>
    <w:rsid w:val="00290804"/>
    <w:rsid w:val="00290B93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518"/>
    <w:rsid w:val="002948B1"/>
    <w:rsid w:val="00294A7D"/>
    <w:rsid w:val="00294B1B"/>
    <w:rsid w:val="00294FF7"/>
    <w:rsid w:val="002955BB"/>
    <w:rsid w:val="00295EE2"/>
    <w:rsid w:val="0029602D"/>
    <w:rsid w:val="0029651C"/>
    <w:rsid w:val="00296771"/>
    <w:rsid w:val="00296A47"/>
    <w:rsid w:val="00296BA7"/>
    <w:rsid w:val="0029732F"/>
    <w:rsid w:val="002977FD"/>
    <w:rsid w:val="002978C6"/>
    <w:rsid w:val="00297BC2"/>
    <w:rsid w:val="00297FC7"/>
    <w:rsid w:val="002A0170"/>
    <w:rsid w:val="002A0213"/>
    <w:rsid w:val="002A0312"/>
    <w:rsid w:val="002A03BF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22E"/>
    <w:rsid w:val="002A3556"/>
    <w:rsid w:val="002A39BD"/>
    <w:rsid w:val="002A48FF"/>
    <w:rsid w:val="002A4D2F"/>
    <w:rsid w:val="002A4F2E"/>
    <w:rsid w:val="002A5899"/>
    <w:rsid w:val="002A5E04"/>
    <w:rsid w:val="002A62DD"/>
    <w:rsid w:val="002A6429"/>
    <w:rsid w:val="002A658D"/>
    <w:rsid w:val="002A6818"/>
    <w:rsid w:val="002A6CCC"/>
    <w:rsid w:val="002A7969"/>
    <w:rsid w:val="002B0434"/>
    <w:rsid w:val="002B07CE"/>
    <w:rsid w:val="002B08C5"/>
    <w:rsid w:val="002B0996"/>
    <w:rsid w:val="002B0A5D"/>
    <w:rsid w:val="002B0E3D"/>
    <w:rsid w:val="002B152F"/>
    <w:rsid w:val="002B15A7"/>
    <w:rsid w:val="002B16CA"/>
    <w:rsid w:val="002B1EFD"/>
    <w:rsid w:val="002B27A1"/>
    <w:rsid w:val="002B292A"/>
    <w:rsid w:val="002B292F"/>
    <w:rsid w:val="002B2C21"/>
    <w:rsid w:val="002B3F9C"/>
    <w:rsid w:val="002B4472"/>
    <w:rsid w:val="002B4893"/>
    <w:rsid w:val="002B53FB"/>
    <w:rsid w:val="002B547E"/>
    <w:rsid w:val="002B55CF"/>
    <w:rsid w:val="002B585E"/>
    <w:rsid w:val="002B592E"/>
    <w:rsid w:val="002B5AF1"/>
    <w:rsid w:val="002B5FFE"/>
    <w:rsid w:val="002B615B"/>
    <w:rsid w:val="002B62AB"/>
    <w:rsid w:val="002B69A1"/>
    <w:rsid w:val="002B6D08"/>
    <w:rsid w:val="002B72A3"/>
    <w:rsid w:val="002B7A60"/>
    <w:rsid w:val="002B7DB5"/>
    <w:rsid w:val="002C0265"/>
    <w:rsid w:val="002C06DD"/>
    <w:rsid w:val="002C0920"/>
    <w:rsid w:val="002C158D"/>
    <w:rsid w:val="002C16B6"/>
    <w:rsid w:val="002C1846"/>
    <w:rsid w:val="002C190C"/>
    <w:rsid w:val="002C2031"/>
    <w:rsid w:val="002C273C"/>
    <w:rsid w:val="002C2896"/>
    <w:rsid w:val="002C29EE"/>
    <w:rsid w:val="002C2ED6"/>
    <w:rsid w:val="002C2F80"/>
    <w:rsid w:val="002C351B"/>
    <w:rsid w:val="002C3BE3"/>
    <w:rsid w:val="002C3EB3"/>
    <w:rsid w:val="002C423E"/>
    <w:rsid w:val="002C4818"/>
    <w:rsid w:val="002C4C10"/>
    <w:rsid w:val="002C4D7A"/>
    <w:rsid w:val="002C4E26"/>
    <w:rsid w:val="002C5163"/>
    <w:rsid w:val="002C531E"/>
    <w:rsid w:val="002C56D6"/>
    <w:rsid w:val="002C5CE7"/>
    <w:rsid w:val="002C61DB"/>
    <w:rsid w:val="002C644E"/>
    <w:rsid w:val="002C64A8"/>
    <w:rsid w:val="002C65AB"/>
    <w:rsid w:val="002C6AE7"/>
    <w:rsid w:val="002C6E8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13AA"/>
    <w:rsid w:val="002D1610"/>
    <w:rsid w:val="002D1804"/>
    <w:rsid w:val="002D2003"/>
    <w:rsid w:val="002D2274"/>
    <w:rsid w:val="002D2982"/>
    <w:rsid w:val="002D2BC7"/>
    <w:rsid w:val="002D2C0F"/>
    <w:rsid w:val="002D2F2F"/>
    <w:rsid w:val="002D2F99"/>
    <w:rsid w:val="002D337B"/>
    <w:rsid w:val="002D3956"/>
    <w:rsid w:val="002D40CB"/>
    <w:rsid w:val="002D4A06"/>
    <w:rsid w:val="002D4A63"/>
    <w:rsid w:val="002D4BC7"/>
    <w:rsid w:val="002D4BE4"/>
    <w:rsid w:val="002D5D9D"/>
    <w:rsid w:val="002D61CF"/>
    <w:rsid w:val="002D6641"/>
    <w:rsid w:val="002D6909"/>
    <w:rsid w:val="002D69C9"/>
    <w:rsid w:val="002D70EA"/>
    <w:rsid w:val="002D71C0"/>
    <w:rsid w:val="002D7257"/>
    <w:rsid w:val="002D7611"/>
    <w:rsid w:val="002D76BB"/>
    <w:rsid w:val="002E0630"/>
    <w:rsid w:val="002E0754"/>
    <w:rsid w:val="002E1433"/>
    <w:rsid w:val="002E1489"/>
    <w:rsid w:val="002E1639"/>
    <w:rsid w:val="002E1692"/>
    <w:rsid w:val="002E1D5C"/>
    <w:rsid w:val="002E1F27"/>
    <w:rsid w:val="002E2174"/>
    <w:rsid w:val="002E29E0"/>
    <w:rsid w:val="002E2AC8"/>
    <w:rsid w:val="002E301E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B07"/>
    <w:rsid w:val="002E633D"/>
    <w:rsid w:val="002E659E"/>
    <w:rsid w:val="002E692B"/>
    <w:rsid w:val="002E6D40"/>
    <w:rsid w:val="002E6E0F"/>
    <w:rsid w:val="002E6EF8"/>
    <w:rsid w:val="002E78F1"/>
    <w:rsid w:val="002E7A83"/>
    <w:rsid w:val="002F053E"/>
    <w:rsid w:val="002F0836"/>
    <w:rsid w:val="002F0999"/>
    <w:rsid w:val="002F0EA7"/>
    <w:rsid w:val="002F13DE"/>
    <w:rsid w:val="002F16E8"/>
    <w:rsid w:val="002F18B2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D10"/>
    <w:rsid w:val="002F4103"/>
    <w:rsid w:val="002F4BE5"/>
    <w:rsid w:val="002F4CA4"/>
    <w:rsid w:val="002F4FD0"/>
    <w:rsid w:val="002F52C8"/>
    <w:rsid w:val="002F57A8"/>
    <w:rsid w:val="002F5ADB"/>
    <w:rsid w:val="002F5C44"/>
    <w:rsid w:val="002F5D29"/>
    <w:rsid w:val="002F63B1"/>
    <w:rsid w:val="002F63FF"/>
    <w:rsid w:val="002F6B98"/>
    <w:rsid w:val="002F6C85"/>
    <w:rsid w:val="002F6ECF"/>
    <w:rsid w:val="002F7045"/>
    <w:rsid w:val="002F7622"/>
    <w:rsid w:val="002F7C7D"/>
    <w:rsid w:val="002F7D72"/>
    <w:rsid w:val="0030059F"/>
    <w:rsid w:val="00301215"/>
    <w:rsid w:val="00302218"/>
    <w:rsid w:val="00302411"/>
    <w:rsid w:val="00302878"/>
    <w:rsid w:val="0030346F"/>
    <w:rsid w:val="003034F5"/>
    <w:rsid w:val="00304462"/>
    <w:rsid w:val="00304565"/>
    <w:rsid w:val="0030478A"/>
    <w:rsid w:val="00304D33"/>
    <w:rsid w:val="00304E36"/>
    <w:rsid w:val="00304EAD"/>
    <w:rsid w:val="00305253"/>
    <w:rsid w:val="00305AE6"/>
    <w:rsid w:val="00305C6C"/>
    <w:rsid w:val="00305ECD"/>
    <w:rsid w:val="00305F98"/>
    <w:rsid w:val="00306246"/>
    <w:rsid w:val="00306278"/>
    <w:rsid w:val="0030630A"/>
    <w:rsid w:val="00306424"/>
    <w:rsid w:val="003066E0"/>
    <w:rsid w:val="00306BDF"/>
    <w:rsid w:val="00306DDB"/>
    <w:rsid w:val="00306FB8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C67"/>
    <w:rsid w:val="00310FAF"/>
    <w:rsid w:val="00311095"/>
    <w:rsid w:val="00311A1C"/>
    <w:rsid w:val="00311B3A"/>
    <w:rsid w:val="00311F61"/>
    <w:rsid w:val="00312045"/>
    <w:rsid w:val="0031264A"/>
    <w:rsid w:val="00312977"/>
    <w:rsid w:val="0031303C"/>
    <w:rsid w:val="00313523"/>
    <w:rsid w:val="00313690"/>
    <w:rsid w:val="00313943"/>
    <w:rsid w:val="00313E5A"/>
    <w:rsid w:val="00314116"/>
    <w:rsid w:val="0031418A"/>
    <w:rsid w:val="00314791"/>
    <w:rsid w:val="00314A84"/>
    <w:rsid w:val="00314C5A"/>
    <w:rsid w:val="00314D56"/>
    <w:rsid w:val="003155DB"/>
    <w:rsid w:val="003159F4"/>
    <w:rsid w:val="00315F25"/>
    <w:rsid w:val="0031610C"/>
    <w:rsid w:val="003168F1"/>
    <w:rsid w:val="00316BA3"/>
    <w:rsid w:val="00316D35"/>
    <w:rsid w:val="00316F19"/>
    <w:rsid w:val="00316FEB"/>
    <w:rsid w:val="00320213"/>
    <w:rsid w:val="003203BF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C02"/>
    <w:rsid w:val="00321DBC"/>
    <w:rsid w:val="00321FC8"/>
    <w:rsid w:val="00322162"/>
    <w:rsid w:val="0032220C"/>
    <w:rsid w:val="00322BB0"/>
    <w:rsid w:val="0032307D"/>
    <w:rsid w:val="003230C9"/>
    <w:rsid w:val="003234C3"/>
    <w:rsid w:val="0032354D"/>
    <w:rsid w:val="00323DF1"/>
    <w:rsid w:val="00323E46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14"/>
    <w:rsid w:val="00327A2C"/>
    <w:rsid w:val="00327ACC"/>
    <w:rsid w:val="00327C31"/>
    <w:rsid w:val="00327F50"/>
    <w:rsid w:val="0033061D"/>
    <w:rsid w:val="00330AE2"/>
    <w:rsid w:val="00330B79"/>
    <w:rsid w:val="00330C04"/>
    <w:rsid w:val="00330F35"/>
    <w:rsid w:val="003311F9"/>
    <w:rsid w:val="00331213"/>
    <w:rsid w:val="003312FA"/>
    <w:rsid w:val="0033167B"/>
    <w:rsid w:val="00332009"/>
    <w:rsid w:val="00332D24"/>
    <w:rsid w:val="00333909"/>
    <w:rsid w:val="0033390C"/>
    <w:rsid w:val="00333B14"/>
    <w:rsid w:val="00333C87"/>
    <w:rsid w:val="00333CF5"/>
    <w:rsid w:val="00333DF1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3FA"/>
    <w:rsid w:val="00336474"/>
    <w:rsid w:val="003367B5"/>
    <w:rsid w:val="00337031"/>
    <w:rsid w:val="0033733C"/>
    <w:rsid w:val="0033739D"/>
    <w:rsid w:val="00337519"/>
    <w:rsid w:val="00337522"/>
    <w:rsid w:val="00337557"/>
    <w:rsid w:val="00337E5B"/>
    <w:rsid w:val="00337FD9"/>
    <w:rsid w:val="003405AF"/>
    <w:rsid w:val="00340AC5"/>
    <w:rsid w:val="00340D71"/>
    <w:rsid w:val="00340F7F"/>
    <w:rsid w:val="003414B8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4491"/>
    <w:rsid w:val="0034460D"/>
    <w:rsid w:val="003448E3"/>
    <w:rsid w:val="00344CAC"/>
    <w:rsid w:val="00344EB9"/>
    <w:rsid w:val="003450BE"/>
    <w:rsid w:val="00345718"/>
    <w:rsid w:val="0034574C"/>
    <w:rsid w:val="00345774"/>
    <w:rsid w:val="0034595D"/>
    <w:rsid w:val="00345E30"/>
    <w:rsid w:val="00345E67"/>
    <w:rsid w:val="00345ED9"/>
    <w:rsid w:val="00345F68"/>
    <w:rsid w:val="0034608E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DDD"/>
    <w:rsid w:val="003515A4"/>
    <w:rsid w:val="00351812"/>
    <w:rsid w:val="003518EB"/>
    <w:rsid w:val="00351A87"/>
    <w:rsid w:val="003524BB"/>
    <w:rsid w:val="00352778"/>
    <w:rsid w:val="003529D6"/>
    <w:rsid w:val="00352A2D"/>
    <w:rsid w:val="00353004"/>
    <w:rsid w:val="0035331B"/>
    <w:rsid w:val="003535F7"/>
    <w:rsid w:val="00353860"/>
    <w:rsid w:val="003538EE"/>
    <w:rsid w:val="00353B40"/>
    <w:rsid w:val="00354381"/>
    <w:rsid w:val="0035475C"/>
    <w:rsid w:val="003551D7"/>
    <w:rsid w:val="00355524"/>
    <w:rsid w:val="00355C1D"/>
    <w:rsid w:val="00355F58"/>
    <w:rsid w:val="0035619C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20B1"/>
    <w:rsid w:val="00362258"/>
    <w:rsid w:val="0036228F"/>
    <w:rsid w:val="0036248C"/>
    <w:rsid w:val="00362C87"/>
    <w:rsid w:val="00363875"/>
    <w:rsid w:val="00363CC8"/>
    <w:rsid w:val="003640CF"/>
    <w:rsid w:val="003640E3"/>
    <w:rsid w:val="0036451C"/>
    <w:rsid w:val="00364561"/>
    <w:rsid w:val="003645EF"/>
    <w:rsid w:val="00364870"/>
    <w:rsid w:val="00364B6A"/>
    <w:rsid w:val="00365045"/>
    <w:rsid w:val="00365665"/>
    <w:rsid w:val="00365828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4BBA"/>
    <w:rsid w:val="00374BFA"/>
    <w:rsid w:val="00374C21"/>
    <w:rsid w:val="00374DB7"/>
    <w:rsid w:val="00374EC7"/>
    <w:rsid w:val="0037539F"/>
    <w:rsid w:val="003755FA"/>
    <w:rsid w:val="003761C4"/>
    <w:rsid w:val="00376633"/>
    <w:rsid w:val="00376DCA"/>
    <w:rsid w:val="00376DDE"/>
    <w:rsid w:val="0037748A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FB7"/>
    <w:rsid w:val="003844BE"/>
    <w:rsid w:val="00384775"/>
    <w:rsid w:val="0038496A"/>
    <w:rsid w:val="00385FC4"/>
    <w:rsid w:val="00386364"/>
    <w:rsid w:val="00386592"/>
    <w:rsid w:val="00386CE5"/>
    <w:rsid w:val="00387084"/>
    <w:rsid w:val="003875D8"/>
    <w:rsid w:val="003876B9"/>
    <w:rsid w:val="0038771C"/>
    <w:rsid w:val="00387856"/>
    <w:rsid w:val="00387911"/>
    <w:rsid w:val="00387D23"/>
    <w:rsid w:val="0039094F"/>
    <w:rsid w:val="00390CE1"/>
    <w:rsid w:val="00392009"/>
    <w:rsid w:val="0039211A"/>
    <w:rsid w:val="00392376"/>
    <w:rsid w:val="003930BB"/>
    <w:rsid w:val="0039332D"/>
    <w:rsid w:val="00393485"/>
    <w:rsid w:val="00393562"/>
    <w:rsid w:val="00393A65"/>
    <w:rsid w:val="00393E22"/>
    <w:rsid w:val="003940BF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D1D"/>
    <w:rsid w:val="00395F79"/>
    <w:rsid w:val="003964F1"/>
    <w:rsid w:val="0039741E"/>
    <w:rsid w:val="00397473"/>
    <w:rsid w:val="003977A9"/>
    <w:rsid w:val="00397AF7"/>
    <w:rsid w:val="00397D5B"/>
    <w:rsid w:val="00397E9C"/>
    <w:rsid w:val="003A0723"/>
    <w:rsid w:val="003A0903"/>
    <w:rsid w:val="003A1385"/>
    <w:rsid w:val="003A208F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932"/>
    <w:rsid w:val="003A4A49"/>
    <w:rsid w:val="003A4F5B"/>
    <w:rsid w:val="003A5AAC"/>
    <w:rsid w:val="003A5D7A"/>
    <w:rsid w:val="003A61D1"/>
    <w:rsid w:val="003A6CD2"/>
    <w:rsid w:val="003A71F1"/>
    <w:rsid w:val="003A72CB"/>
    <w:rsid w:val="003A74AE"/>
    <w:rsid w:val="003B099F"/>
    <w:rsid w:val="003B0A9F"/>
    <w:rsid w:val="003B0D95"/>
    <w:rsid w:val="003B0E8D"/>
    <w:rsid w:val="003B128A"/>
    <w:rsid w:val="003B1411"/>
    <w:rsid w:val="003B174F"/>
    <w:rsid w:val="003B1E10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44B2"/>
    <w:rsid w:val="003B461E"/>
    <w:rsid w:val="003B4857"/>
    <w:rsid w:val="003B4BF7"/>
    <w:rsid w:val="003B4C6D"/>
    <w:rsid w:val="003B4FC1"/>
    <w:rsid w:val="003B50C3"/>
    <w:rsid w:val="003B51F1"/>
    <w:rsid w:val="003B529B"/>
    <w:rsid w:val="003B5680"/>
    <w:rsid w:val="003B5C8F"/>
    <w:rsid w:val="003B619A"/>
    <w:rsid w:val="003B6775"/>
    <w:rsid w:val="003B69F5"/>
    <w:rsid w:val="003B6F6A"/>
    <w:rsid w:val="003B6FBD"/>
    <w:rsid w:val="003B71D4"/>
    <w:rsid w:val="003B78F5"/>
    <w:rsid w:val="003B7975"/>
    <w:rsid w:val="003C04FB"/>
    <w:rsid w:val="003C073A"/>
    <w:rsid w:val="003C0C5C"/>
    <w:rsid w:val="003C0DB7"/>
    <w:rsid w:val="003C10F0"/>
    <w:rsid w:val="003C129F"/>
    <w:rsid w:val="003C13A2"/>
    <w:rsid w:val="003C14C9"/>
    <w:rsid w:val="003C1531"/>
    <w:rsid w:val="003C27EA"/>
    <w:rsid w:val="003C286D"/>
    <w:rsid w:val="003C3E16"/>
    <w:rsid w:val="003C416A"/>
    <w:rsid w:val="003C4D5E"/>
    <w:rsid w:val="003C50B1"/>
    <w:rsid w:val="003C50FF"/>
    <w:rsid w:val="003C547B"/>
    <w:rsid w:val="003C5A32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D02A1"/>
    <w:rsid w:val="003D047A"/>
    <w:rsid w:val="003D04A3"/>
    <w:rsid w:val="003D0540"/>
    <w:rsid w:val="003D060E"/>
    <w:rsid w:val="003D084A"/>
    <w:rsid w:val="003D0A33"/>
    <w:rsid w:val="003D13AE"/>
    <w:rsid w:val="003D1BFF"/>
    <w:rsid w:val="003D1D38"/>
    <w:rsid w:val="003D2108"/>
    <w:rsid w:val="003D2847"/>
    <w:rsid w:val="003D2B40"/>
    <w:rsid w:val="003D2F7B"/>
    <w:rsid w:val="003D326F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1DB"/>
    <w:rsid w:val="003D650F"/>
    <w:rsid w:val="003D68B9"/>
    <w:rsid w:val="003D6B52"/>
    <w:rsid w:val="003D6BBA"/>
    <w:rsid w:val="003D6FA0"/>
    <w:rsid w:val="003E0150"/>
    <w:rsid w:val="003E0187"/>
    <w:rsid w:val="003E08C9"/>
    <w:rsid w:val="003E0BC3"/>
    <w:rsid w:val="003E0D52"/>
    <w:rsid w:val="003E1244"/>
    <w:rsid w:val="003E1401"/>
    <w:rsid w:val="003E20E4"/>
    <w:rsid w:val="003E21B6"/>
    <w:rsid w:val="003E2253"/>
    <w:rsid w:val="003E2380"/>
    <w:rsid w:val="003E286A"/>
    <w:rsid w:val="003E287F"/>
    <w:rsid w:val="003E2C86"/>
    <w:rsid w:val="003E2E2E"/>
    <w:rsid w:val="003E3020"/>
    <w:rsid w:val="003E32A7"/>
    <w:rsid w:val="003E34FB"/>
    <w:rsid w:val="003E36B8"/>
    <w:rsid w:val="003E3741"/>
    <w:rsid w:val="003E37E6"/>
    <w:rsid w:val="003E399B"/>
    <w:rsid w:val="003E3C59"/>
    <w:rsid w:val="003E4155"/>
    <w:rsid w:val="003E4743"/>
    <w:rsid w:val="003E4CCE"/>
    <w:rsid w:val="003E4DF2"/>
    <w:rsid w:val="003E5451"/>
    <w:rsid w:val="003E5A42"/>
    <w:rsid w:val="003E5E86"/>
    <w:rsid w:val="003E660F"/>
    <w:rsid w:val="003E6682"/>
    <w:rsid w:val="003E670E"/>
    <w:rsid w:val="003E6D50"/>
    <w:rsid w:val="003E6DB6"/>
    <w:rsid w:val="003E6F96"/>
    <w:rsid w:val="003E7AAE"/>
    <w:rsid w:val="003E7D96"/>
    <w:rsid w:val="003E7EEC"/>
    <w:rsid w:val="003F010B"/>
    <w:rsid w:val="003F0930"/>
    <w:rsid w:val="003F0EDA"/>
    <w:rsid w:val="003F0F4A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30DD"/>
    <w:rsid w:val="003F3629"/>
    <w:rsid w:val="003F45B8"/>
    <w:rsid w:val="003F4673"/>
    <w:rsid w:val="003F477B"/>
    <w:rsid w:val="003F4DB8"/>
    <w:rsid w:val="003F5296"/>
    <w:rsid w:val="003F5304"/>
    <w:rsid w:val="003F5688"/>
    <w:rsid w:val="003F5E5C"/>
    <w:rsid w:val="003F6591"/>
    <w:rsid w:val="003F6649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5BB"/>
    <w:rsid w:val="0040191B"/>
    <w:rsid w:val="00401D36"/>
    <w:rsid w:val="00402166"/>
    <w:rsid w:val="00402226"/>
    <w:rsid w:val="004023E6"/>
    <w:rsid w:val="004028C8"/>
    <w:rsid w:val="00402A6E"/>
    <w:rsid w:val="00402EE7"/>
    <w:rsid w:val="00403C36"/>
    <w:rsid w:val="00403C80"/>
    <w:rsid w:val="00403DD9"/>
    <w:rsid w:val="004048C8"/>
    <w:rsid w:val="00404FAD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806"/>
    <w:rsid w:val="00406E3A"/>
    <w:rsid w:val="00406E4C"/>
    <w:rsid w:val="00407C75"/>
    <w:rsid w:val="00407E48"/>
    <w:rsid w:val="00407FA4"/>
    <w:rsid w:val="004102DF"/>
    <w:rsid w:val="004104A8"/>
    <w:rsid w:val="00410799"/>
    <w:rsid w:val="00410B4C"/>
    <w:rsid w:val="00410E7E"/>
    <w:rsid w:val="004110DF"/>
    <w:rsid w:val="004111E3"/>
    <w:rsid w:val="00411312"/>
    <w:rsid w:val="0041146C"/>
    <w:rsid w:val="00411AEB"/>
    <w:rsid w:val="00411E73"/>
    <w:rsid w:val="00411FE5"/>
    <w:rsid w:val="00412125"/>
    <w:rsid w:val="004125AA"/>
    <w:rsid w:val="0041296D"/>
    <w:rsid w:val="004129EB"/>
    <w:rsid w:val="00412B7F"/>
    <w:rsid w:val="00412D87"/>
    <w:rsid w:val="00413468"/>
    <w:rsid w:val="00413A8B"/>
    <w:rsid w:val="004141D1"/>
    <w:rsid w:val="0041434F"/>
    <w:rsid w:val="00414506"/>
    <w:rsid w:val="00414690"/>
    <w:rsid w:val="00414FF3"/>
    <w:rsid w:val="004151FB"/>
    <w:rsid w:val="00415498"/>
    <w:rsid w:val="00415AA9"/>
    <w:rsid w:val="00415C3B"/>
    <w:rsid w:val="004164FB"/>
    <w:rsid w:val="004166F8"/>
    <w:rsid w:val="00416AB1"/>
    <w:rsid w:val="00416BFA"/>
    <w:rsid w:val="00416D5E"/>
    <w:rsid w:val="00417456"/>
    <w:rsid w:val="00417730"/>
    <w:rsid w:val="004177C0"/>
    <w:rsid w:val="00417A74"/>
    <w:rsid w:val="00417BA4"/>
    <w:rsid w:val="00417FB6"/>
    <w:rsid w:val="00417FB9"/>
    <w:rsid w:val="0042036F"/>
    <w:rsid w:val="004210E0"/>
    <w:rsid w:val="00421170"/>
    <w:rsid w:val="00421810"/>
    <w:rsid w:val="004218A6"/>
    <w:rsid w:val="00421AB1"/>
    <w:rsid w:val="00421D48"/>
    <w:rsid w:val="004221A5"/>
    <w:rsid w:val="00422CD0"/>
    <w:rsid w:val="0042330F"/>
    <w:rsid w:val="004235C8"/>
    <w:rsid w:val="0042361D"/>
    <w:rsid w:val="0042373B"/>
    <w:rsid w:val="00423E86"/>
    <w:rsid w:val="00424792"/>
    <w:rsid w:val="00424CF8"/>
    <w:rsid w:val="00424EB8"/>
    <w:rsid w:val="00424F5D"/>
    <w:rsid w:val="00425163"/>
    <w:rsid w:val="0042518B"/>
    <w:rsid w:val="00425267"/>
    <w:rsid w:val="00425334"/>
    <w:rsid w:val="00425A5E"/>
    <w:rsid w:val="00425F76"/>
    <w:rsid w:val="00426060"/>
    <w:rsid w:val="004263B7"/>
    <w:rsid w:val="004274D7"/>
    <w:rsid w:val="004277C3"/>
    <w:rsid w:val="00427F92"/>
    <w:rsid w:val="00427FBE"/>
    <w:rsid w:val="004301F5"/>
    <w:rsid w:val="00430306"/>
    <w:rsid w:val="004303C1"/>
    <w:rsid w:val="0043069B"/>
    <w:rsid w:val="004307E2"/>
    <w:rsid w:val="00430C20"/>
    <w:rsid w:val="00430FD2"/>
    <w:rsid w:val="00431054"/>
    <w:rsid w:val="0043105C"/>
    <w:rsid w:val="004313F6"/>
    <w:rsid w:val="00431501"/>
    <w:rsid w:val="00431782"/>
    <w:rsid w:val="004318B7"/>
    <w:rsid w:val="004319B5"/>
    <w:rsid w:val="00431E84"/>
    <w:rsid w:val="00431EDE"/>
    <w:rsid w:val="00432D34"/>
    <w:rsid w:val="0043302E"/>
    <w:rsid w:val="004331FC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CB"/>
    <w:rsid w:val="00435810"/>
    <w:rsid w:val="00435BFC"/>
    <w:rsid w:val="00436025"/>
    <w:rsid w:val="004363C5"/>
    <w:rsid w:val="004366C2"/>
    <w:rsid w:val="00436DCE"/>
    <w:rsid w:val="00436F83"/>
    <w:rsid w:val="00437110"/>
    <w:rsid w:val="0043758D"/>
    <w:rsid w:val="004375AF"/>
    <w:rsid w:val="0043775B"/>
    <w:rsid w:val="00437950"/>
    <w:rsid w:val="00437AF5"/>
    <w:rsid w:val="00437C77"/>
    <w:rsid w:val="0044001E"/>
    <w:rsid w:val="004407E3"/>
    <w:rsid w:val="00440950"/>
    <w:rsid w:val="00440994"/>
    <w:rsid w:val="00440A24"/>
    <w:rsid w:val="00440CBF"/>
    <w:rsid w:val="00440D50"/>
    <w:rsid w:val="00440F5B"/>
    <w:rsid w:val="0044110A"/>
    <w:rsid w:val="004411B9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0C9"/>
    <w:rsid w:val="00443ECC"/>
    <w:rsid w:val="004440E2"/>
    <w:rsid w:val="00444131"/>
    <w:rsid w:val="0044443D"/>
    <w:rsid w:val="004445F4"/>
    <w:rsid w:val="0044469F"/>
    <w:rsid w:val="00444A2F"/>
    <w:rsid w:val="00444C10"/>
    <w:rsid w:val="004450E7"/>
    <w:rsid w:val="004457E0"/>
    <w:rsid w:val="004458CB"/>
    <w:rsid w:val="00445AF4"/>
    <w:rsid w:val="00445E50"/>
    <w:rsid w:val="004469ED"/>
    <w:rsid w:val="00446CB1"/>
    <w:rsid w:val="004471E4"/>
    <w:rsid w:val="00447A32"/>
    <w:rsid w:val="00447F89"/>
    <w:rsid w:val="00450CAE"/>
    <w:rsid w:val="00450EE7"/>
    <w:rsid w:val="00451068"/>
    <w:rsid w:val="004512D4"/>
    <w:rsid w:val="004513A9"/>
    <w:rsid w:val="004513BF"/>
    <w:rsid w:val="00451498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EFC"/>
    <w:rsid w:val="00454FFC"/>
    <w:rsid w:val="0045511B"/>
    <w:rsid w:val="00455366"/>
    <w:rsid w:val="00455489"/>
    <w:rsid w:val="004555CE"/>
    <w:rsid w:val="00455962"/>
    <w:rsid w:val="004560AC"/>
    <w:rsid w:val="004563AF"/>
    <w:rsid w:val="004567CD"/>
    <w:rsid w:val="00456D86"/>
    <w:rsid w:val="00456EA6"/>
    <w:rsid w:val="00456F8B"/>
    <w:rsid w:val="00457052"/>
    <w:rsid w:val="004579EE"/>
    <w:rsid w:val="00457AD5"/>
    <w:rsid w:val="00457E7D"/>
    <w:rsid w:val="004601B0"/>
    <w:rsid w:val="0046058F"/>
    <w:rsid w:val="00460C6D"/>
    <w:rsid w:val="004612DA"/>
    <w:rsid w:val="00461439"/>
    <w:rsid w:val="00461481"/>
    <w:rsid w:val="004615E1"/>
    <w:rsid w:val="004617A3"/>
    <w:rsid w:val="00462049"/>
    <w:rsid w:val="004620B4"/>
    <w:rsid w:val="0046242E"/>
    <w:rsid w:val="0046252B"/>
    <w:rsid w:val="00462C89"/>
    <w:rsid w:val="00462EDC"/>
    <w:rsid w:val="004635EC"/>
    <w:rsid w:val="004639C8"/>
    <w:rsid w:val="00463CB0"/>
    <w:rsid w:val="004641FB"/>
    <w:rsid w:val="004645B9"/>
    <w:rsid w:val="00464A64"/>
    <w:rsid w:val="00465DBB"/>
    <w:rsid w:val="004668EF"/>
    <w:rsid w:val="004670EB"/>
    <w:rsid w:val="004672D6"/>
    <w:rsid w:val="004674E4"/>
    <w:rsid w:val="00467CBB"/>
    <w:rsid w:val="00470120"/>
    <w:rsid w:val="00470280"/>
    <w:rsid w:val="00470839"/>
    <w:rsid w:val="00470E15"/>
    <w:rsid w:val="004715F9"/>
    <w:rsid w:val="00471691"/>
    <w:rsid w:val="00471A84"/>
    <w:rsid w:val="00471AD4"/>
    <w:rsid w:val="00471EAC"/>
    <w:rsid w:val="004721CC"/>
    <w:rsid w:val="0047225E"/>
    <w:rsid w:val="004727AE"/>
    <w:rsid w:val="00472C25"/>
    <w:rsid w:val="0047339F"/>
    <w:rsid w:val="004733B0"/>
    <w:rsid w:val="00473734"/>
    <w:rsid w:val="0047444B"/>
    <w:rsid w:val="00474910"/>
    <w:rsid w:val="00474A67"/>
    <w:rsid w:val="00474A7B"/>
    <w:rsid w:val="00474ACB"/>
    <w:rsid w:val="00474C81"/>
    <w:rsid w:val="004750DF"/>
    <w:rsid w:val="00475291"/>
    <w:rsid w:val="0047568A"/>
    <w:rsid w:val="00475A34"/>
    <w:rsid w:val="00475AC8"/>
    <w:rsid w:val="00475F6E"/>
    <w:rsid w:val="0047617C"/>
    <w:rsid w:val="004765B0"/>
    <w:rsid w:val="004766B1"/>
    <w:rsid w:val="00476943"/>
    <w:rsid w:val="00476A63"/>
    <w:rsid w:val="004771FC"/>
    <w:rsid w:val="00477579"/>
    <w:rsid w:val="004777DB"/>
    <w:rsid w:val="00480682"/>
    <w:rsid w:val="004806DF"/>
    <w:rsid w:val="004806F8"/>
    <w:rsid w:val="004808C0"/>
    <w:rsid w:val="00480959"/>
    <w:rsid w:val="004809AE"/>
    <w:rsid w:val="00480B1D"/>
    <w:rsid w:val="00481084"/>
    <w:rsid w:val="00481173"/>
    <w:rsid w:val="00481726"/>
    <w:rsid w:val="0048181C"/>
    <w:rsid w:val="004819E1"/>
    <w:rsid w:val="00481C75"/>
    <w:rsid w:val="00481E02"/>
    <w:rsid w:val="00482274"/>
    <w:rsid w:val="0048237C"/>
    <w:rsid w:val="004823B1"/>
    <w:rsid w:val="00482B97"/>
    <w:rsid w:val="00482EA5"/>
    <w:rsid w:val="00482EF0"/>
    <w:rsid w:val="004831A8"/>
    <w:rsid w:val="00483711"/>
    <w:rsid w:val="00483B18"/>
    <w:rsid w:val="00484031"/>
    <w:rsid w:val="0048407C"/>
    <w:rsid w:val="00484702"/>
    <w:rsid w:val="00484754"/>
    <w:rsid w:val="0048479F"/>
    <w:rsid w:val="00484D3E"/>
    <w:rsid w:val="00484D56"/>
    <w:rsid w:val="00484EEA"/>
    <w:rsid w:val="00484EF3"/>
    <w:rsid w:val="0048556F"/>
    <w:rsid w:val="004855C4"/>
    <w:rsid w:val="00485A8C"/>
    <w:rsid w:val="00485C9D"/>
    <w:rsid w:val="0048653E"/>
    <w:rsid w:val="0048664B"/>
    <w:rsid w:val="00486C4B"/>
    <w:rsid w:val="00486C61"/>
    <w:rsid w:val="00486C8F"/>
    <w:rsid w:val="004872C7"/>
    <w:rsid w:val="004876BC"/>
    <w:rsid w:val="0048770E"/>
    <w:rsid w:val="00487B08"/>
    <w:rsid w:val="0049062A"/>
    <w:rsid w:val="004907D9"/>
    <w:rsid w:val="004908B5"/>
    <w:rsid w:val="00490B0B"/>
    <w:rsid w:val="00490B31"/>
    <w:rsid w:val="00490D9F"/>
    <w:rsid w:val="00491034"/>
    <w:rsid w:val="004911B5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9F0"/>
    <w:rsid w:val="00493B6A"/>
    <w:rsid w:val="00493F63"/>
    <w:rsid w:val="004946BA"/>
    <w:rsid w:val="004949DC"/>
    <w:rsid w:val="00494AE8"/>
    <w:rsid w:val="00495388"/>
    <w:rsid w:val="004953E2"/>
    <w:rsid w:val="0049543D"/>
    <w:rsid w:val="004956F7"/>
    <w:rsid w:val="00495870"/>
    <w:rsid w:val="00495CEF"/>
    <w:rsid w:val="00495E5D"/>
    <w:rsid w:val="004961D9"/>
    <w:rsid w:val="00496419"/>
    <w:rsid w:val="00496547"/>
    <w:rsid w:val="00496603"/>
    <w:rsid w:val="00496B25"/>
    <w:rsid w:val="00496BC0"/>
    <w:rsid w:val="00497A66"/>
    <w:rsid w:val="00497D3E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6A2"/>
    <w:rsid w:val="004A4958"/>
    <w:rsid w:val="004A4B35"/>
    <w:rsid w:val="004A4D32"/>
    <w:rsid w:val="004A57CF"/>
    <w:rsid w:val="004A59C0"/>
    <w:rsid w:val="004A5F47"/>
    <w:rsid w:val="004A6105"/>
    <w:rsid w:val="004A6B5F"/>
    <w:rsid w:val="004A7787"/>
    <w:rsid w:val="004A7B11"/>
    <w:rsid w:val="004A7EBD"/>
    <w:rsid w:val="004B060B"/>
    <w:rsid w:val="004B0A3F"/>
    <w:rsid w:val="004B0D3A"/>
    <w:rsid w:val="004B0E4D"/>
    <w:rsid w:val="004B10E8"/>
    <w:rsid w:val="004B1171"/>
    <w:rsid w:val="004B121A"/>
    <w:rsid w:val="004B16DD"/>
    <w:rsid w:val="004B1F1A"/>
    <w:rsid w:val="004B2127"/>
    <w:rsid w:val="004B21BE"/>
    <w:rsid w:val="004B241F"/>
    <w:rsid w:val="004B25C1"/>
    <w:rsid w:val="004B2A65"/>
    <w:rsid w:val="004B2C6C"/>
    <w:rsid w:val="004B2D20"/>
    <w:rsid w:val="004B3202"/>
    <w:rsid w:val="004B3356"/>
    <w:rsid w:val="004B3AC6"/>
    <w:rsid w:val="004B3FFF"/>
    <w:rsid w:val="004B4145"/>
    <w:rsid w:val="004B421A"/>
    <w:rsid w:val="004B45E1"/>
    <w:rsid w:val="004B464D"/>
    <w:rsid w:val="004B47FF"/>
    <w:rsid w:val="004B4DAD"/>
    <w:rsid w:val="004B526A"/>
    <w:rsid w:val="004B57DC"/>
    <w:rsid w:val="004B5BA4"/>
    <w:rsid w:val="004B66D6"/>
    <w:rsid w:val="004B6ADA"/>
    <w:rsid w:val="004B7A87"/>
    <w:rsid w:val="004C0850"/>
    <w:rsid w:val="004C08C2"/>
    <w:rsid w:val="004C0E5B"/>
    <w:rsid w:val="004C134D"/>
    <w:rsid w:val="004C1D93"/>
    <w:rsid w:val="004C1E8E"/>
    <w:rsid w:val="004C25C6"/>
    <w:rsid w:val="004C26EB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4F75"/>
    <w:rsid w:val="004C5468"/>
    <w:rsid w:val="004C54B1"/>
    <w:rsid w:val="004C5672"/>
    <w:rsid w:val="004C6059"/>
    <w:rsid w:val="004C62E2"/>
    <w:rsid w:val="004C67A8"/>
    <w:rsid w:val="004C67C3"/>
    <w:rsid w:val="004C68EA"/>
    <w:rsid w:val="004C791D"/>
    <w:rsid w:val="004C7986"/>
    <w:rsid w:val="004C7A66"/>
    <w:rsid w:val="004C7B32"/>
    <w:rsid w:val="004C7EDE"/>
    <w:rsid w:val="004D00FA"/>
    <w:rsid w:val="004D0566"/>
    <w:rsid w:val="004D0F68"/>
    <w:rsid w:val="004D108A"/>
    <w:rsid w:val="004D1428"/>
    <w:rsid w:val="004D1642"/>
    <w:rsid w:val="004D17ED"/>
    <w:rsid w:val="004D1DEB"/>
    <w:rsid w:val="004D1F15"/>
    <w:rsid w:val="004D2478"/>
    <w:rsid w:val="004D25A8"/>
    <w:rsid w:val="004D3341"/>
    <w:rsid w:val="004D34BE"/>
    <w:rsid w:val="004D3938"/>
    <w:rsid w:val="004D3BAD"/>
    <w:rsid w:val="004D3DFA"/>
    <w:rsid w:val="004D4269"/>
    <w:rsid w:val="004D4BCD"/>
    <w:rsid w:val="004D4CDC"/>
    <w:rsid w:val="004D5385"/>
    <w:rsid w:val="004D55A3"/>
    <w:rsid w:val="004D59A7"/>
    <w:rsid w:val="004D59FC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33E"/>
    <w:rsid w:val="004E1C9E"/>
    <w:rsid w:val="004E230D"/>
    <w:rsid w:val="004E24C1"/>
    <w:rsid w:val="004E2A15"/>
    <w:rsid w:val="004E2ECF"/>
    <w:rsid w:val="004E3A1F"/>
    <w:rsid w:val="004E3BA7"/>
    <w:rsid w:val="004E4531"/>
    <w:rsid w:val="004E468F"/>
    <w:rsid w:val="004E4955"/>
    <w:rsid w:val="004E4DD7"/>
    <w:rsid w:val="004E5212"/>
    <w:rsid w:val="004E529B"/>
    <w:rsid w:val="004E52FC"/>
    <w:rsid w:val="004E537B"/>
    <w:rsid w:val="004E5564"/>
    <w:rsid w:val="004E5A37"/>
    <w:rsid w:val="004E5CAD"/>
    <w:rsid w:val="004E5D9D"/>
    <w:rsid w:val="004E6107"/>
    <w:rsid w:val="004E651C"/>
    <w:rsid w:val="004E66AC"/>
    <w:rsid w:val="004E6948"/>
    <w:rsid w:val="004E6CC3"/>
    <w:rsid w:val="004E77C8"/>
    <w:rsid w:val="004E77FF"/>
    <w:rsid w:val="004F00C4"/>
    <w:rsid w:val="004F09CC"/>
    <w:rsid w:val="004F0ACB"/>
    <w:rsid w:val="004F13E5"/>
    <w:rsid w:val="004F1930"/>
    <w:rsid w:val="004F1E1D"/>
    <w:rsid w:val="004F287E"/>
    <w:rsid w:val="004F2D02"/>
    <w:rsid w:val="004F2DAB"/>
    <w:rsid w:val="004F3262"/>
    <w:rsid w:val="004F388E"/>
    <w:rsid w:val="004F40A5"/>
    <w:rsid w:val="004F4531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6EE"/>
    <w:rsid w:val="00501090"/>
    <w:rsid w:val="005013CA"/>
    <w:rsid w:val="005014CB"/>
    <w:rsid w:val="0050174F"/>
    <w:rsid w:val="0050178E"/>
    <w:rsid w:val="005017A6"/>
    <w:rsid w:val="00501D93"/>
    <w:rsid w:val="00502514"/>
    <w:rsid w:val="00502B86"/>
    <w:rsid w:val="005037D0"/>
    <w:rsid w:val="00503885"/>
    <w:rsid w:val="005039E5"/>
    <w:rsid w:val="00504049"/>
    <w:rsid w:val="0050409E"/>
    <w:rsid w:val="00504636"/>
    <w:rsid w:val="00504915"/>
    <w:rsid w:val="00504DB4"/>
    <w:rsid w:val="005052DB"/>
    <w:rsid w:val="005065A6"/>
    <w:rsid w:val="005068B8"/>
    <w:rsid w:val="00506B67"/>
    <w:rsid w:val="00506E9B"/>
    <w:rsid w:val="00507453"/>
    <w:rsid w:val="0051028D"/>
    <w:rsid w:val="005104AB"/>
    <w:rsid w:val="00510739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A44"/>
    <w:rsid w:val="00511B5A"/>
    <w:rsid w:val="00511F50"/>
    <w:rsid w:val="00511FDB"/>
    <w:rsid w:val="00512597"/>
    <w:rsid w:val="00512D25"/>
    <w:rsid w:val="00513628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62C1"/>
    <w:rsid w:val="005169DE"/>
    <w:rsid w:val="005170D9"/>
    <w:rsid w:val="0051781D"/>
    <w:rsid w:val="00517967"/>
    <w:rsid w:val="00517C94"/>
    <w:rsid w:val="00520328"/>
    <w:rsid w:val="0052044E"/>
    <w:rsid w:val="00520682"/>
    <w:rsid w:val="005207AA"/>
    <w:rsid w:val="00521AC6"/>
    <w:rsid w:val="00521BB1"/>
    <w:rsid w:val="00522072"/>
    <w:rsid w:val="0052234E"/>
    <w:rsid w:val="0052240B"/>
    <w:rsid w:val="005225E0"/>
    <w:rsid w:val="005228F0"/>
    <w:rsid w:val="00522C97"/>
    <w:rsid w:val="00522D9A"/>
    <w:rsid w:val="00522F1D"/>
    <w:rsid w:val="005236F3"/>
    <w:rsid w:val="0052370C"/>
    <w:rsid w:val="00523817"/>
    <w:rsid w:val="00523C95"/>
    <w:rsid w:val="00523E51"/>
    <w:rsid w:val="00524D20"/>
    <w:rsid w:val="00525094"/>
    <w:rsid w:val="005250B4"/>
    <w:rsid w:val="005258B5"/>
    <w:rsid w:val="00525905"/>
    <w:rsid w:val="00525AE9"/>
    <w:rsid w:val="00526AA4"/>
    <w:rsid w:val="00526B0E"/>
    <w:rsid w:val="00526B51"/>
    <w:rsid w:val="00526C55"/>
    <w:rsid w:val="00526C83"/>
    <w:rsid w:val="00526D60"/>
    <w:rsid w:val="005274E5"/>
    <w:rsid w:val="00530AEA"/>
    <w:rsid w:val="00530B9F"/>
    <w:rsid w:val="00530C60"/>
    <w:rsid w:val="00531384"/>
    <w:rsid w:val="00531870"/>
    <w:rsid w:val="00531D27"/>
    <w:rsid w:val="00531E3C"/>
    <w:rsid w:val="005325FC"/>
    <w:rsid w:val="00532C74"/>
    <w:rsid w:val="005334DA"/>
    <w:rsid w:val="0053418D"/>
    <w:rsid w:val="0053436C"/>
    <w:rsid w:val="00534FE0"/>
    <w:rsid w:val="00535767"/>
    <w:rsid w:val="00535EC5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CE9"/>
    <w:rsid w:val="0054247F"/>
    <w:rsid w:val="005425DC"/>
    <w:rsid w:val="00542794"/>
    <w:rsid w:val="00542AB3"/>
    <w:rsid w:val="00542AB4"/>
    <w:rsid w:val="00542F62"/>
    <w:rsid w:val="00543081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1307"/>
    <w:rsid w:val="0055190D"/>
    <w:rsid w:val="0055214E"/>
    <w:rsid w:val="00552966"/>
    <w:rsid w:val="00552E64"/>
    <w:rsid w:val="00552F24"/>
    <w:rsid w:val="0055316B"/>
    <w:rsid w:val="005531D5"/>
    <w:rsid w:val="005533D9"/>
    <w:rsid w:val="00553E17"/>
    <w:rsid w:val="00554590"/>
    <w:rsid w:val="005546D2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753C"/>
    <w:rsid w:val="00557A3C"/>
    <w:rsid w:val="00560078"/>
    <w:rsid w:val="0056056E"/>
    <w:rsid w:val="00560ED2"/>
    <w:rsid w:val="005614C7"/>
    <w:rsid w:val="005615E4"/>
    <w:rsid w:val="00561607"/>
    <w:rsid w:val="005619B0"/>
    <w:rsid w:val="00561BFE"/>
    <w:rsid w:val="00561D4F"/>
    <w:rsid w:val="005620CC"/>
    <w:rsid w:val="00562EEC"/>
    <w:rsid w:val="005633A7"/>
    <w:rsid w:val="00563517"/>
    <w:rsid w:val="005636BE"/>
    <w:rsid w:val="00563EA3"/>
    <w:rsid w:val="00564489"/>
    <w:rsid w:val="005646CA"/>
    <w:rsid w:val="00564A04"/>
    <w:rsid w:val="00565032"/>
    <w:rsid w:val="00565115"/>
    <w:rsid w:val="005654A8"/>
    <w:rsid w:val="00565555"/>
    <w:rsid w:val="005655F3"/>
    <w:rsid w:val="0056564B"/>
    <w:rsid w:val="005663FE"/>
    <w:rsid w:val="00566A44"/>
    <w:rsid w:val="00566C2B"/>
    <w:rsid w:val="00566EDA"/>
    <w:rsid w:val="00567010"/>
    <w:rsid w:val="0056757D"/>
    <w:rsid w:val="0057026D"/>
    <w:rsid w:val="005711B0"/>
    <w:rsid w:val="00571334"/>
    <w:rsid w:val="00571705"/>
    <w:rsid w:val="00571795"/>
    <w:rsid w:val="00572143"/>
    <w:rsid w:val="005721B1"/>
    <w:rsid w:val="0057282D"/>
    <w:rsid w:val="0057285A"/>
    <w:rsid w:val="00572F49"/>
    <w:rsid w:val="005731AF"/>
    <w:rsid w:val="005735B3"/>
    <w:rsid w:val="00573696"/>
    <w:rsid w:val="005740D3"/>
    <w:rsid w:val="0057424A"/>
    <w:rsid w:val="00574431"/>
    <w:rsid w:val="005747C9"/>
    <w:rsid w:val="0057539D"/>
    <w:rsid w:val="005757A1"/>
    <w:rsid w:val="005768C8"/>
    <w:rsid w:val="00576937"/>
    <w:rsid w:val="005769A8"/>
    <w:rsid w:val="00576FCC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B8D"/>
    <w:rsid w:val="00581243"/>
    <w:rsid w:val="00581517"/>
    <w:rsid w:val="0058173A"/>
    <w:rsid w:val="0058177B"/>
    <w:rsid w:val="00581C84"/>
    <w:rsid w:val="00581FE8"/>
    <w:rsid w:val="00582641"/>
    <w:rsid w:val="00582671"/>
    <w:rsid w:val="005838A6"/>
    <w:rsid w:val="00583E5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757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507"/>
    <w:rsid w:val="005907A6"/>
    <w:rsid w:val="00590C09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027"/>
    <w:rsid w:val="00593320"/>
    <w:rsid w:val="00593E45"/>
    <w:rsid w:val="0059460A"/>
    <w:rsid w:val="00594869"/>
    <w:rsid w:val="0059496B"/>
    <w:rsid w:val="00594A15"/>
    <w:rsid w:val="005951F4"/>
    <w:rsid w:val="00595461"/>
    <w:rsid w:val="00595CD7"/>
    <w:rsid w:val="00595DE1"/>
    <w:rsid w:val="0059684F"/>
    <w:rsid w:val="00596D26"/>
    <w:rsid w:val="005971F4"/>
    <w:rsid w:val="005979BC"/>
    <w:rsid w:val="005A046B"/>
    <w:rsid w:val="005A058D"/>
    <w:rsid w:val="005A080D"/>
    <w:rsid w:val="005A0861"/>
    <w:rsid w:val="005A0D81"/>
    <w:rsid w:val="005A0E29"/>
    <w:rsid w:val="005A1A81"/>
    <w:rsid w:val="005A1B5D"/>
    <w:rsid w:val="005A1CC6"/>
    <w:rsid w:val="005A1F06"/>
    <w:rsid w:val="005A2484"/>
    <w:rsid w:val="005A24ED"/>
    <w:rsid w:val="005A2770"/>
    <w:rsid w:val="005A395D"/>
    <w:rsid w:val="005A3C3F"/>
    <w:rsid w:val="005A3E6D"/>
    <w:rsid w:val="005A41AC"/>
    <w:rsid w:val="005A427C"/>
    <w:rsid w:val="005A4F1E"/>
    <w:rsid w:val="005A5420"/>
    <w:rsid w:val="005A546E"/>
    <w:rsid w:val="005A5691"/>
    <w:rsid w:val="005A5EFB"/>
    <w:rsid w:val="005A638B"/>
    <w:rsid w:val="005A6402"/>
    <w:rsid w:val="005A6609"/>
    <w:rsid w:val="005A73CD"/>
    <w:rsid w:val="005B0330"/>
    <w:rsid w:val="005B0471"/>
    <w:rsid w:val="005B04DA"/>
    <w:rsid w:val="005B078D"/>
    <w:rsid w:val="005B0CC2"/>
    <w:rsid w:val="005B0F26"/>
    <w:rsid w:val="005B0FF1"/>
    <w:rsid w:val="005B1112"/>
    <w:rsid w:val="005B1286"/>
    <w:rsid w:val="005B16AB"/>
    <w:rsid w:val="005B16C7"/>
    <w:rsid w:val="005B1964"/>
    <w:rsid w:val="005B1D60"/>
    <w:rsid w:val="005B1FB9"/>
    <w:rsid w:val="005B233F"/>
    <w:rsid w:val="005B24EC"/>
    <w:rsid w:val="005B2512"/>
    <w:rsid w:val="005B2551"/>
    <w:rsid w:val="005B2C1A"/>
    <w:rsid w:val="005B2C1D"/>
    <w:rsid w:val="005B3B34"/>
    <w:rsid w:val="005B3BBE"/>
    <w:rsid w:val="005B3D77"/>
    <w:rsid w:val="005B46A7"/>
    <w:rsid w:val="005B46DA"/>
    <w:rsid w:val="005B4C31"/>
    <w:rsid w:val="005B4F0D"/>
    <w:rsid w:val="005B5119"/>
    <w:rsid w:val="005B55B4"/>
    <w:rsid w:val="005B5620"/>
    <w:rsid w:val="005B66C7"/>
    <w:rsid w:val="005B6926"/>
    <w:rsid w:val="005B69B4"/>
    <w:rsid w:val="005B6D0E"/>
    <w:rsid w:val="005B6D68"/>
    <w:rsid w:val="005B76F2"/>
    <w:rsid w:val="005B77B2"/>
    <w:rsid w:val="005C019F"/>
    <w:rsid w:val="005C0316"/>
    <w:rsid w:val="005C0968"/>
    <w:rsid w:val="005C0E86"/>
    <w:rsid w:val="005C14EE"/>
    <w:rsid w:val="005C1D6A"/>
    <w:rsid w:val="005C1DAC"/>
    <w:rsid w:val="005C1DEF"/>
    <w:rsid w:val="005C2B99"/>
    <w:rsid w:val="005C2C8C"/>
    <w:rsid w:val="005C3D52"/>
    <w:rsid w:val="005C4297"/>
    <w:rsid w:val="005C49D6"/>
    <w:rsid w:val="005C4B10"/>
    <w:rsid w:val="005C5160"/>
    <w:rsid w:val="005C53B8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D0DDC"/>
    <w:rsid w:val="005D0F8E"/>
    <w:rsid w:val="005D0FE0"/>
    <w:rsid w:val="005D15A7"/>
    <w:rsid w:val="005D1682"/>
    <w:rsid w:val="005D1D4D"/>
    <w:rsid w:val="005D2102"/>
    <w:rsid w:val="005D2ECF"/>
    <w:rsid w:val="005D2ED9"/>
    <w:rsid w:val="005D33CC"/>
    <w:rsid w:val="005D3A19"/>
    <w:rsid w:val="005D3B50"/>
    <w:rsid w:val="005D3B92"/>
    <w:rsid w:val="005D44C9"/>
    <w:rsid w:val="005D4FB3"/>
    <w:rsid w:val="005D5841"/>
    <w:rsid w:val="005D5855"/>
    <w:rsid w:val="005D59BD"/>
    <w:rsid w:val="005D5F55"/>
    <w:rsid w:val="005D5FCC"/>
    <w:rsid w:val="005D63DB"/>
    <w:rsid w:val="005D6ACB"/>
    <w:rsid w:val="005D6C9A"/>
    <w:rsid w:val="005D6E4B"/>
    <w:rsid w:val="005D7154"/>
    <w:rsid w:val="005D7727"/>
    <w:rsid w:val="005D7C57"/>
    <w:rsid w:val="005E0F9B"/>
    <w:rsid w:val="005E11CB"/>
    <w:rsid w:val="005E1214"/>
    <w:rsid w:val="005E18DF"/>
    <w:rsid w:val="005E1B83"/>
    <w:rsid w:val="005E1BF7"/>
    <w:rsid w:val="005E1D9E"/>
    <w:rsid w:val="005E1FF9"/>
    <w:rsid w:val="005E2AAE"/>
    <w:rsid w:val="005E2D03"/>
    <w:rsid w:val="005E2EF3"/>
    <w:rsid w:val="005E37CB"/>
    <w:rsid w:val="005E3DAC"/>
    <w:rsid w:val="005E3F62"/>
    <w:rsid w:val="005E4257"/>
    <w:rsid w:val="005E4B54"/>
    <w:rsid w:val="005E4C0E"/>
    <w:rsid w:val="005E53EC"/>
    <w:rsid w:val="005E588D"/>
    <w:rsid w:val="005E5A78"/>
    <w:rsid w:val="005E5AD4"/>
    <w:rsid w:val="005E5B58"/>
    <w:rsid w:val="005E5D3B"/>
    <w:rsid w:val="005E5E8B"/>
    <w:rsid w:val="005E5ED8"/>
    <w:rsid w:val="005E731A"/>
    <w:rsid w:val="005F00EF"/>
    <w:rsid w:val="005F07FA"/>
    <w:rsid w:val="005F0C44"/>
    <w:rsid w:val="005F0EA3"/>
    <w:rsid w:val="005F17A6"/>
    <w:rsid w:val="005F2E9A"/>
    <w:rsid w:val="005F2F6F"/>
    <w:rsid w:val="005F3119"/>
    <w:rsid w:val="005F3170"/>
    <w:rsid w:val="005F349F"/>
    <w:rsid w:val="005F41D0"/>
    <w:rsid w:val="005F4616"/>
    <w:rsid w:val="005F4850"/>
    <w:rsid w:val="005F4FA0"/>
    <w:rsid w:val="005F5728"/>
    <w:rsid w:val="005F6F6B"/>
    <w:rsid w:val="005F7082"/>
    <w:rsid w:val="005F7887"/>
    <w:rsid w:val="005F78A1"/>
    <w:rsid w:val="005F7D6F"/>
    <w:rsid w:val="00600911"/>
    <w:rsid w:val="00600F51"/>
    <w:rsid w:val="006015D0"/>
    <w:rsid w:val="00601709"/>
    <w:rsid w:val="006018E9"/>
    <w:rsid w:val="00601AF7"/>
    <w:rsid w:val="00601C1E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9F"/>
    <w:rsid w:val="00604B5C"/>
    <w:rsid w:val="00604B6E"/>
    <w:rsid w:val="00605014"/>
    <w:rsid w:val="00605139"/>
    <w:rsid w:val="00605394"/>
    <w:rsid w:val="00605CE8"/>
    <w:rsid w:val="00605DDF"/>
    <w:rsid w:val="00605FBD"/>
    <w:rsid w:val="00606191"/>
    <w:rsid w:val="00606564"/>
    <w:rsid w:val="00606826"/>
    <w:rsid w:val="00607C9D"/>
    <w:rsid w:val="006101F0"/>
    <w:rsid w:val="006101F1"/>
    <w:rsid w:val="006107D7"/>
    <w:rsid w:val="006107FD"/>
    <w:rsid w:val="00610C84"/>
    <w:rsid w:val="00610CD4"/>
    <w:rsid w:val="006116E5"/>
    <w:rsid w:val="00611D04"/>
    <w:rsid w:val="00611DB0"/>
    <w:rsid w:val="00612B13"/>
    <w:rsid w:val="00612B23"/>
    <w:rsid w:val="00612E09"/>
    <w:rsid w:val="00612EFD"/>
    <w:rsid w:val="00613176"/>
    <w:rsid w:val="0061332A"/>
    <w:rsid w:val="006135DA"/>
    <w:rsid w:val="00613838"/>
    <w:rsid w:val="00613905"/>
    <w:rsid w:val="006139D7"/>
    <w:rsid w:val="00613B37"/>
    <w:rsid w:val="00613E12"/>
    <w:rsid w:val="006141EC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E51"/>
    <w:rsid w:val="00621335"/>
    <w:rsid w:val="00621A15"/>
    <w:rsid w:val="0062254B"/>
    <w:rsid w:val="0062276E"/>
    <w:rsid w:val="00622BFC"/>
    <w:rsid w:val="00622CD6"/>
    <w:rsid w:val="00622D8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5F73"/>
    <w:rsid w:val="00626394"/>
    <w:rsid w:val="00626721"/>
    <w:rsid w:val="00626730"/>
    <w:rsid w:val="00626FE4"/>
    <w:rsid w:val="006300D8"/>
    <w:rsid w:val="00630F30"/>
    <w:rsid w:val="006310F3"/>
    <w:rsid w:val="006314FF"/>
    <w:rsid w:val="00631B93"/>
    <w:rsid w:val="00631F39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4E2"/>
    <w:rsid w:val="006346F3"/>
    <w:rsid w:val="0063526D"/>
    <w:rsid w:val="00635788"/>
    <w:rsid w:val="00635EAE"/>
    <w:rsid w:val="00636488"/>
    <w:rsid w:val="006364ED"/>
    <w:rsid w:val="006366E8"/>
    <w:rsid w:val="00636DAC"/>
    <w:rsid w:val="0063767C"/>
    <w:rsid w:val="00637F26"/>
    <w:rsid w:val="006408B0"/>
    <w:rsid w:val="00640CD2"/>
    <w:rsid w:val="00640D74"/>
    <w:rsid w:val="00640DC1"/>
    <w:rsid w:val="00640EB2"/>
    <w:rsid w:val="0064183F"/>
    <w:rsid w:val="006418E2"/>
    <w:rsid w:val="00641FBA"/>
    <w:rsid w:val="00642122"/>
    <w:rsid w:val="00642205"/>
    <w:rsid w:val="00642416"/>
    <w:rsid w:val="00642A3B"/>
    <w:rsid w:val="00642ECF"/>
    <w:rsid w:val="00643173"/>
    <w:rsid w:val="0064323A"/>
    <w:rsid w:val="006433CA"/>
    <w:rsid w:val="00643BA2"/>
    <w:rsid w:val="006449CB"/>
    <w:rsid w:val="006450D1"/>
    <w:rsid w:val="006454EA"/>
    <w:rsid w:val="00645A14"/>
    <w:rsid w:val="00645F21"/>
    <w:rsid w:val="006461E1"/>
    <w:rsid w:val="006466C8"/>
    <w:rsid w:val="00646AA7"/>
    <w:rsid w:val="00646C9B"/>
    <w:rsid w:val="00646ED4"/>
    <w:rsid w:val="00647163"/>
    <w:rsid w:val="00647468"/>
    <w:rsid w:val="00647595"/>
    <w:rsid w:val="00647B07"/>
    <w:rsid w:val="00650840"/>
    <w:rsid w:val="00650A05"/>
    <w:rsid w:val="006521EA"/>
    <w:rsid w:val="006522D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D7D"/>
    <w:rsid w:val="00655E1E"/>
    <w:rsid w:val="00656929"/>
    <w:rsid w:val="00657704"/>
    <w:rsid w:val="006578B1"/>
    <w:rsid w:val="006605C0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68B"/>
    <w:rsid w:val="0066271E"/>
    <w:rsid w:val="00662CEF"/>
    <w:rsid w:val="006631BC"/>
    <w:rsid w:val="006631D3"/>
    <w:rsid w:val="0066338C"/>
    <w:rsid w:val="006633ED"/>
    <w:rsid w:val="00663433"/>
    <w:rsid w:val="00663C6F"/>
    <w:rsid w:val="006641C2"/>
    <w:rsid w:val="00664A4E"/>
    <w:rsid w:val="00664BEA"/>
    <w:rsid w:val="00664F87"/>
    <w:rsid w:val="00664FBB"/>
    <w:rsid w:val="00665016"/>
    <w:rsid w:val="0066581B"/>
    <w:rsid w:val="00665B4B"/>
    <w:rsid w:val="00665F7E"/>
    <w:rsid w:val="00666298"/>
    <w:rsid w:val="00666B4A"/>
    <w:rsid w:val="00666B78"/>
    <w:rsid w:val="0066707D"/>
    <w:rsid w:val="00667691"/>
    <w:rsid w:val="0066783E"/>
    <w:rsid w:val="00667C63"/>
    <w:rsid w:val="006700FC"/>
    <w:rsid w:val="00670AF8"/>
    <w:rsid w:val="006713EC"/>
    <w:rsid w:val="0067157D"/>
    <w:rsid w:val="006717DD"/>
    <w:rsid w:val="006722E7"/>
    <w:rsid w:val="00672716"/>
    <w:rsid w:val="0067296B"/>
    <w:rsid w:val="00672E50"/>
    <w:rsid w:val="00673537"/>
    <w:rsid w:val="0067407E"/>
    <w:rsid w:val="00674147"/>
    <w:rsid w:val="0067450E"/>
    <w:rsid w:val="00674B12"/>
    <w:rsid w:val="00674FB5"/>
    <w:rsid w:val="006752EE"/>
    <w:rsid w:val="006769B7"/>
    <w:rsid w:val="00676B89"/>
    <w:rsid w:val="00676D5F"/>
    <w:rsid w:val="00676DD1"/>
    <w:rsid w:val="00676EA9"/>
    <w:rsid w:val="00677312"/>
    <w:rsid w:val="006773E7"/>
    <w:rsid w:val="00677778"/>
    <w:rsid w:val="006809FC"/>
    <w:rsid w:val="00680BF6"/>
    <w:rsid w:val="00680C33"/>
    <w:rsid w:val="00680C4E"/>
    <w:rsid w:val="00680FD2"/>
    <w:rsid w:val="00680FD8"/>
    <w:rsid w:val="00681962"/>
    <w:rsid w:val="00681AB1"/>
    <w:rsid w:val="00681C52"/>
    <w:rsid w:val="00681E8B"/>
    <w:rsid w:val="00681EFF"/>
    <w:rsid w:val="0068244A"/>
    <w:rsid w:val="00682C78"/>
    <w:rsid w:val="00682D07"/>
    <w:rsid w:val="00682D1F"/>
    <w:rsid w:val="00682FBC"/>
    <w:rsid w:val="0068493C"/>
    <w:rsid w:val="00684BE1"/>
    <w:rsid w:val="00685EB6"/>
    <w:rsid w:val="00686170"/>
    <w:rsid w:val="00687053"/>
    <w:rsid w:val="0068757E"/>
    <w:rsid w:val="00687685"/>
    <w:rsid w:val="00687D56"/>
    <w:rsid w:val="0069003E"/>
    <w:rsid w:val="00690514"/>
    <w:rsid w:val="00690B59"/>
    <w:rsid w:val="00690D05"/>
    <w:rsid w:val="00691047"/>
    <w:rsid w:val="00691059"/>
    <w:rsid w:val="00691A80"/>
    <w:rsid w:val="00691ECC"/>
    <w:rsid w:val="00691FAA"/>
    <w:rsid w:val="006920DB"/>
    <w:rsid w:val="006923CE"/>
    <w:rsid w:val="00692582"/>
    <w:rsid w:val="006932FE"/>
    <w:rsid w:val="00693CB6"/>
    <w:rsid w:val="00693E53"/>
    <w:rsid w:val="00694155"/>
    <w:rsid w:val="00694245"/>
    <w:rsid w:val="0069491A"/>
    <w:rsid w:val="00694F54"/>
    <w:rsid w:val="006953A8"/>
    <w:rsid w:val="00695577"/>
    <w:rsid w:val="0069570E"/>
    <w:rsid w:val="00695887"/>
    <w:rsid w:val="00695AEF"/>
    <w:rsid w:val="00696166"/>
    <w:rsid w:val="00696AED"/>
    <w:rsid w:val="00697449"/>
    <w:rsid w:val="00697651"/>
    <w:rsid w:val="00697819"/>
    <w:rsid w:val="00697A88"/>
    <w:rsid w:val="006A00D3"/>
    <w:rsid w:val="006A01F3"/>
    <w:rsid w:val="006A052B"/>
    <w:rsid w:val="006A0B8E"/>
    <w:rsid w:val="006A0DF0"/>
    <w:rsid w:val="006A0E25"/>
    <w:rsid w:val="006A1054"/>
    <w:rsid w:val="006A130D"/>
    <w:rsid w:val="006A156A"/>
    <w:rsid w:val="006A195F"/>
    <w:rsid w:val="006A1B0C"/>
    <w:rsid w:val="006A2577"/>
    <w:rsid w:val="006A2854"/>
    <w:rsid w:val="006A29CD"/>
    <w:rsid w:val="006A339F"/>
    <w:rsid w:val="006A34DD"/>
    <w:rsid w:val="006A34E2"/>
    <w:rsid w:val="006A3753"/>
    <w:rsid w:val="006A386C"/>
    <w:rsid w:val="006A39F4"/>
    <w:rsid w:val="006A4041"/>
    <w:rsid w:val="006A4521"/>
    <w:rsid w:val="006A46D3"/>
    <w:rsid w:val="006A4AD4"/>
    <w:rsid w:val="006A4C8C"/>
    <w:rsid w:val="006A5013"/>
    <w:rsid w:val="006A5288"/>
    <w:rsid w:val="006A5590"/>
    <w:rsid w:val="006A58D0"/>
    <w:rsid w:val="006A5AC2"/>
    <w:rsid w:val="006A5BB3"/>
    <w:rsid w:val="006A5D10"/>
    <w:rsid w:val="006A5DDF"/>
    <w:rsid w:val="006A60C9"/>
    <w:rsid w:val="006A6448"/>
    <w:rsid w:val="006A666E"/>
    <w:rsid w:val="006A77B1"/>
    <w:rsid w:val="006A7F17"/>
    <w:rsid w:val="006B0188"/>
    <w:rsid w:val="006B02A6"/>
    <w:rsid w:val="006B0BBC"/>
    <w:rsid w:val="006B0F33"/>
    <w:rsid w:val="006B1360"/>
    <w:rsid w:val="006B340E"/>
    <w:rsid w:val="006B39C2"/>
    <w:rsid w:val="006B3FC5"/>
    <w:rsid w:val="006B43A2"/>
    <w:rsid w:val="006B4499"/>
    <w:rsid w:val="006B4B1F"/>
    <w:rsid w:val="006B4CB2"/>
    <w:rsid w:val="006B517A"/>
    <w:rsid w:val="006B6026"/>
    <w:rsid w:val="006B62A2"/>
    <w:rsid w:val="006B66DA"/>
    <w:rsid w:val="006B67F1"/>
    <w:rsid w:val="006B6911"/>
    <w:rsid w:val="006B6A6B"/>
    <w:rsid w:val="006B6ACB"/>
    <w:rsid w:val="006B7071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5CD3"/>
    <w:rsid w:val="006C5DCF"/>
    <w:rsid w:val="006C62BA"/>
    <w:rsid w:val="006C66E8"/>
    <w:rsid w:val="006C6818"/>
    <w:rsid w:val="006C682C"/>
    <w:rsid w:val="006C6B97"/>
    <w:rsid w:val="006C710C"/>
    <w:rsid w:val="006C7449"/>
    <w:rsid w:val="006C777B"/>
    <w:rsid w:val="006C7804"/>
    <w:rsid w:val="006C7854"/>
    <w:rsid w:val="006C7910"/>
    <w:rsid w:val="006C798A"/>
    <w:rsid w:val="006C7CA2"/>
    <w:rsid w:val="006D051D"/>
    <w:rsid w:val="006D06C8"/>
    <w:rsid w:val="006D0B0C"/>
    <w:rsid w:val="006D0CCC"/>
    <w:rsid w:val="006D0D64"/>
    <w:rsid w:val="006D0E63"/>
    <w:rsid w:val="006D0FF9"/>
    <w:rsid w:val="006D12F9"/>
    <w:rsid w:val="006D14B5"/>
    <w:rsid w:val="006D186F"/>
    <w:rsid w:val="006D2137"/>
    <w:rsid w:val="006D21EC"/>
    <w:rsid w:val="006D32F7"/>
    <w:rsid w:val="006D39F5"/>
    <w:rsid w:val="006D3A3D"/>
    <w:rsid w:val="006D3C69"/>
    <w:rsid w:val="006D3CFD"/>
    <w:rsid w:val="006D42E0"/>
    <w:rsid w:val="006D464A"/>
    <w:rsid w:val="006D480A"/>
    <w:rsid w:val="006D4A78"/>
    <w:rsid w:val="006D4DA4"/>
    <w:rsid w:val="006D4E82"/>
    <w:rsid w:val="006D50B0"/>
    <w:rsid w:val="006D56A9"/>
    <w:rsid w:val="006D5AB4"/>
    <w:rsid w:val="006D5BA0"/>
    <w:rsid w:val="006D5CC1"/>
    <w:rsid w:val="006D5EAF"/>
    <w:rsid w:val="006D65A3"/>
    <w:rsid w:val="006D6B46"/>
    <w:rsid w:val="006D6BA1"/>
    <w:rsid w:val="006D6C67"/>
    <w:rsid w:val="006D71C0"/>
    <w:rsid w:val="006D7547"/>
    <w:rsid w:val="006D75DC"/>
    <w:rsid w:val="006D75F5"/>
    <w:rsid w:val="006D7661"/>
    <w:rsid w:val="006E066F"/>
    <w:rsid w:val="006E06F3"/>
    <w:rsid w:val="006E0F0F"/>
    <w:rsid w:val="006E1395"/>
    <w:rsid w:val="006E1407"/>
    <w:rsid w:val="006E14F2"/>
    <w:rsid w:val="006E1515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82F"/>
    <w:rsid w:val="006E48A2"/>
    <w:rsid w:val="006E4B31"/>
    <w:rsid w:val="006E4E4A"/>
    <w:rsid w:val="006E50E1"/>
    <w:rsid w:val="006E5103"/>
    <w:rsid w:val="006E521E"/>
    <w:rsid w:val="006E52BB"/>
    <w:rsid w:val="006E5A1F"/>
    <w:rsid w:val="006E5EA2"/>
    <w:rsid w:val="006E65F4"/>
    <w:rsid w:val="006E6A16"/>
    <w:rsid w:val="006E7221"/>
    <w:rsid w:val="006E7281"/>
    <w:rsid w:val="006E7A35"/>
    <w:rsid w:val="006E7BDF"/>
    <w:rsid w:val="006E7CED"/>
    <w:rsid w:val="006E7E18"/>
    <w:rsid w:val="006F002F"/>
    <w:rsid w:val="006F06BA"/>
    <w:rsid w:val="006F0E20"/>
    <w:rsid w:val="006F2051"/>
    <w:rsid w:val="006F2ABF"/>
    <w:rsid w:val="006F2E7C"/>
    <w:rsid w:val="006F2F9E"/>
    <w:rsid w:val="006F3016"/>
    <w:rsid w:val="006F3037"/>
    <w:rsid w:val="006F37CE"/>
    <w:rsid w:val="006F3840"/>
    <w:rsid w:val="006F390D"/>
    <w:rsid w:val="006F41B6"/>
    <w:rsid w:val="006F43A2"/>
    <w:rsid w:val="006F4898"/>
    <w:rsid w:val="006F4981"/>
    <w:rsid w:val="006F4D61"/>
    <w:rsid w:val="006F5A61"/>
    <w:rsid w:val="006F6127"/>
    <w:rsid w:val="006F64BD"/>
    <w:rsid w:val="006F6D32"/>
    <w:rsid w:val="006F6D96"/>
    <w:rsid w:val="006F6E0C"/>
    <w:rsid w:val="006F71D4"/>
    <w:rsid w:val="006F7506"/>
    <w:rsid w:val="006F76FB"/>
    <w:rsid w:val="006F7A1F"/>
    <w:rsid w:val="006F7E76"/>
    <w:rsid w:val="0070062C"/>
    <w:rsid w:val="00700CC5"/>
    <w:rsid w:val="0070150B"/>
    <w:rsid w:val="00701B4A"/>
    <w:rsid w:val="00701B52"/>
    <w:rsid w:val="0070218B"/>
    <w:rsid w:val="0070230B"/>
    <w:rsid w:val="0070243B"/>
    <w:rsid w:val="007024D7"/>
    <w:rsid w:val="0070263A"/>
    <w:rsid w:val="007029B7"/>
    <w:rsid w:val="00702C0C"/>
    <w:rsid w:val="00702C1D"/>
    <w:rsid w:val="007038AA"/>
    <w:rsid w:val="00703D04"/>
    <w:rsid w:val="00704AEC"/>
    <w:rsid w:val="007058E6"/>
    <w:rsid w:val="00705DB2"/>
    <w:rsid w:val="0070608B"/>
    <w:rsid w:val="00706384"/>
    <w:rsid w:val="007065D0"/>
    <w:rsid w:val="00706E35"/>
    <w:rsid w:val="00707122"/>
    <w:rsid w:val="00707570"/>
    <w:rsid w:val="007078CA"/>
    <w:rsid w:val="00707B96"/>
    <w:rsid w:val="00707DC4"/>
    <w:rsid w:val="0071022E"/>
    <w:rsid w:val="007109BF"/>
    <w:rsid w:val="00711806"/>
    <w:rsid w:val="007118F0"/>
    <w:rsid w:val="00712AF3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510"/>
    <w:rsid w:val="007155DA"/>
    <w:rsid w:val="00715820"/>
    <w:rsid w:val="00715EAC"/>
    <w:rsid w:val="00716370"/>
    <w:rsid w:val="007169FA"/>
    <w:rsid w:val="00716A8A"/>
    <w:rsid w:val="00716BDA"/>
    <w:rsid w:val="00716F48"/>
    <w:rsid w:val="00717073"/>
    <w:rsid w:val="007172F0"/>
    <w:rsid w:val="00717670"/>
    <w:rsid w:val="0071795D"/>
    <w:rsid w:val="00717E8B"/>
    <w:rsid w:val="00720105"/>
    <w:rsid w:val="00720E97"/>
    <w:rsid w:val="00721A2D"/>
    <w:rsid w:val="007223D7"/>
    <w:rsid w:val="007223ED"/>
    <w:rsid w:val="007224D9"/>
    <w:rsid w:val="00722A5A"/>
    <w:rsid w:val="0072321D"/>
    <w:rsid w:val="00723510"/>
    <w:rsid w:val="00723638"/>
    <w:rsid w:val="0072405C"/>
    <w:rsid w:val="00724250"/>
    <w:rsid w:val="007245F8"/>
    <w:rsid w:val="00724788"/>
    <w:rsid w:val="007249DA"/>
    <w:rsid w:val="0072521F"/>
    <w:rsid w:val="007256AE"/>
    <w:rsid w:val="007256D2"/>
    <w:rsid w:val="00725CA0"/>
    <w:rsid w:val="0072675F"/>
    <w:rsid w:val="00726FA2"/>
    <w:rsid w:val="007273BA"/>
    <w:rsid w:val="007276AF"/>
    <w:rsid w:val="00727A28"/>
    <w:rsid w:val="00727BA4"/>
    <w:rsid w:val="00727BD8"/>
    <w:rsid w:val="00727D6F"/>
    <w:rsid w:val="00727E0D"/>
    <w:rsid w:val="00727F11"/>
    <w:rsid w:val="00727FAE"/>
    <w:rsid w:val="007305E2"/>
    <w:rsid w:val="00730D11"/>
    <w:rsid w:val="00731012"/>
    <w:rsid w:val="007323D0"/>
    <w:rsid w:val="007327A5"/>
    <w:rsid w:val="00732975"/>
    <w:rsid w:val="007329A1"/>
    <w:rsid w:val="00732E63"/>
    <w:rsid w:val="00733127"/>
    <w:rsid w:val="0073314C"/>
    <w:rsid w:val="00733204"/>
    <w:rsid w:val="00733A2D"/>
    <w:rsid w:val="00733C00"/>
    <w:rsid w:val="00734331"/>
    <w:rsid w:val="00734683"/>
    <w:rsid w:val="00734F66"/>
    <w:rsid w:val="007359CC"/>
    <w:rsid w:val="00735A60"/>
    <w:rsid w:val="00736320"/>
    <w:rsid w:val="007365DD"/>
    <w:rsid w:val="00736ABF"/>
    <w:rsid w:val="00736C5D"/>
    <w:rsid w:val="00736DBD"/>
    <w:rsid w:val="00736F5F"/>
    <w:rsid w:val="00737123"/>
    <w:rsid w:val="007378FC"/>
    <w:rsid w:val="00737974"/>
    <w:rsid w:val="007401DF"/>
    <w:rsid w:val="00740626"/>
    <w:rsid w:val="0074068E"/>
    <w:rsid w:val="00740B75"/>
    <w:rsid w:val="00741490"/>
    <w:rsid w:val="00741B9E"/>
    <w:rsid w:val="007420B8"/>
    <w:rsid w:val="007426EF"/>
    <w:rsid w:val="007426F5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70C"/>
    <w:rsid w:val="00744EFD"/>
    <w:rsid w:val="007453F4"/>
    <w:rsid w:val="00745B3E"/>
    <w:rsid w:val="00746013"/>
    <w:rsid w:val="0074663F"/>
    <w:rsid w:val="007469CB"/>
    <w:rsid w:val="00746CE9"/>
    <w:rsid w:val="0074766D"/>
    <w:rsid w:val="00747AC3"/>
    <w:rsid w:val="00747B40"/>
    <w:rsid w:val="00747B41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910"/>
    <w:rsid w:val="0075195E"/>
    <w:rsid w:val="00752776"/>
    <w:rsid w:val="007529A6"/>
    <w:rsid w:val="00752A8E"/>
    <w:rsid w:val="00753094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DB"/>
    <w:rsid w:val="007558EB"/>
    <w:rsid w:val="00755D47"/>
    <w:rsid w:val="007564B4"/>
    <w:rsid w:val="00756589"/>
    <w:rsid w:val="00756835"/>
    <w:rsid w:val="0075717D"/>
    <w:rsid w:val="0075770A"/>
    <w:rsid w:val="0075785A"/>
    <w:rsid w:val="00760A54"/>
    <w:rsid w:val="00760AEA"/>
    <w:rsid w:val="00760E1D"/>
    <w:rsid w:val="00760EF7"/>
    <w:rsid w:val="00760FB7"/>
    <w:rsid w:val="00762252"/>
    <w:rsid w:val="007622AB"/>
    <w:rsid w:val="00762336"/>
    <w:rsid w:val="00762687"/>
    <w:rsid w:val="007626AC"/>
    <w:rsid w:val="007631EC"/>
    <w:rsid w:val="00763249"/>
    <w:rsid w:val="0076368E"/>
    <w:rsid w:val="00763806"/>
    <w:rsid w:val="0076380B"/>
    <w:rsid w:val="00763E8D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10"/>
    <w:rsid w:val="00765A3F"/>
    <w:rsid w:val="00765B75"/>
    <w:rsid w:val="00765F28"/>
    <w:rsid w:val="00766532"/>
    <w:rsid w:val="007665A6"/>
    <w:rsid w:val="00766E67"/>
    <w:rsid w:val="00766F26"/>
    <w:rsid w:val="0077006B"/>
    <w:rsid w:val="007701EC"/>
    <w:rsid w:val="00770881"/>
    <w:rsid w:val="00770B72"/>
    <w:rsid w:val="00770BF2"/>
    <w:rsid w:val="00770C93"/>
    <w:rsid w:val="007712AE"/>
    <w:rsid w:val="0077196A"/>
    <w:rsid w:val="0077213D"/>
    <w:rsid w:val="007727F4"/>
    <w:rsid w:val="007737D3"/>
    <w:rsid w:val="00773908"/>
    <w:rsid w:val="00773E6E"/>
    <w:rsid w:val="0077435F"/>
    <w:rsid w:val="00774380"/>
    <w:rsid w:val="00774D72"/>
    <w:rsid w:val="00774EA8"/>
    <w:rsid w:val="007756A1"/>
    <w:rsid w:val="00775BCD"/>
    <w:rsid w:val="00775BDD"/>
    <w:rsid w:val="00775FAC"/>
    <w:rsid w:val="00777318"/>
    <w:rsid w:val="0077749C"/>
    <w:rsid w:val="007777D5"/>
    <w:rsid w:val="00777A20"/>
    <w:rsid w:val="00777AFE"/>
    <w:rsid w:val="00777B0F"/>
    <w:rsid w:val="00777BAC"/>
    <w:rsid w:val="00777D8B"/>
    <w:rsid w:val="0078020C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729"/>
    <w:rsid w:val="007829B1"/>
    <w:rsid w:val="00782D5F"/>
    <w:rsid w:val="0078315F"/>
    <w:rsid w:val="0078338C"/>
    <w:rsid w:val="00783445"/>
    <w:rsid w:val="007834A6"/>
    <w:rsid w:val="00784EDD"/>
    <w:rsid w:val="00785552"/>
    <w:rsid w:val="00785AA3"/>
    <w:rsid w:val="00785C63"/>
    <w:rsid w:val="00786278"/>
    <w:rsid w:val="00786290"/>
    <w:rsid w:val="007862BB"/>
    <w:rsid w:val="007862E4"/>
    <w:rsid w:val="0078648E"/>
    <w:rsid w:val="00786A78"/>
    <w:rsid w:val="00786AA2"/>
    <w:rsid w:val="00786F99"/>
    <w:rsid w:val="007871B5"/>
    <w:rsid w:val="00787215"/>
    <w:rsid w:val="00787251"/>
    <w:rsid w:val="007872E6"/>
    <w:rsid w:val="0078768B"/>
    <w:rsid w:val="007876EB"/>
    <w:rsid w:val="00787888"/>
    <w:rsid w:val="007904DA"/>
    <w:rsid w:val="0079070F"/>
    <w:rsid w:val="007907A7"/>
    <w:rsid w:val="00790A6F"/>
    <w:rsid w:val="00790F27"/>
    <w:rsid w:val="007911FB"/>
    <w:rsid w:val="00791426"/>
    <w:rsid w:val="007914CF"/>
    <w:rsid w:val="0079243F"/>
    <w:rsid w:val="00792772"/>
    <w:rsid w:val="00792804"/>
    <w:rsid w:val="00792B80"/>
    <w:rsid w:val="0079301E"/>
    <w:rsid w:val="00793999"/>
    <w:rsid w:val="00793A8F"/>
    <w:rsid w:val="007940E0"/>
    <w:rsid w:val="00794C9B"/>
    <w:rsid w:val="00795B9E"/>
    <w:rsid w:val="00795FFE"/>
    <w:rsid w:val="007964EE"/>
    <w:rsid w:val="007975C9"/>
    <w:rsid w:val="0079791A"/>
    <w:rsid w:val="007A0C1A"/>
    <w:rsid w:val="007A1580"/>
    <w:rsid w:val="007A168A"/>
    <w:rsid w:val="007A197A"/>
    <w:rsid w:val="007A1CCD"/>
    <w:rsid w:val="007A20B4"/>
    <w:rsid w:val="007A21BB"/>
    <w:rsid w:val="007A234A"/>
    <w:rsid w:val="007A27B4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FDE"/>
    <w:rsid w:val="007A411A"/>
    <w:rsid w:val="007A415D"/>
    <w:rsid w:val="007A4709"/>
    <w:rsid w:val="007A479B"/>
    <w:rsid w:val="007A4B4E"/>
    <w:rsid w:val="007A5418"/>
    <w:rsid w:val="007A6052"/>
    <w:rsid w:val="007A6654"/>
    <w:rsid w:val="007A67D0"/>
    <w:rsid w:val="007A6888"/>
    <w:rsid w:val="007A701C"/>
    <w:rsid w:val="007A7216"/>
    <w:rsid w:val="007A7BA7"/>
    <w:rsid w:val="007A7D9B"/>
    <w:rsid w:val="007B018A"/>
    <w:rsid w:val="007B04F5"/>
    <w:rsid w:val="007B0540"/>
    <w:rsid w:val="007B0556"/>
    <w:rsid w:val="007B0784"/>
    <w:rsid w:val="007B0826"/>
    <w:rsid w:val="007B0A51"/>
    <w:rsid w:val="007B0B04"/>
    <w:rsid w:val="007B0C1B"/>
    <w:rsid w:val="007B10E7"/>
    <w:rsid w:val="007B1907"/>
    <w:rsid w:val="007B1B24"/>
    <w:rsid w:val="007B1B36"/>
    <w:rsid w:val="007B1DFC"/>
    <w:rsid w:val="007B2B75"/>
    <w:rsid w:val="007B2C33"/>
    <w:rsid w:val="007B324A"/>
    <w:rsid w:val="007B327D"/>
    <w:rsid w:val="007B33A9"/>
    <w:rsid w:val="007B3485"/>
    <w:rsid w:val="007B3CBA"/>
    <w:rsid w:val="007B4179"/>
    <w:rsid w:val="007B442F"/>
    <w:rsid w:val="007B44F0"/>
    <w:rsid w:val="007B46CE"/>
    <w:rsid w:val="007B488D"/>
    <w:rsid w:val="007B4A38"/>
    <w:rsid w:val="007B4BF1"/>
    <w:rsid w:val="007B4EC7"/>
    <w:rsid w:val="007B5C54"/>
    <w:rsid w:val="007B62E8"/>
    <w:rsid w:val="007B66DB"/>
    <w:rsid w:val="007B67F3"/>
    <w:rsid w:val="007B680D"/>
    <w:rsid w:val="007B714B"/>
    <w:rsid w:val="007B763F"/>
    <w:rsid w:val="007B76A1"/>
    <w:rsid w:val="007B7E43"/>
    <w:rsid w:val="007B7EED"/>
    <w:rsid w:val="007C02B1"/>
    <w:rsid w:val="007C02CA"/>
    <w:rsid w:val="007C06D1"/>
    <w:rsid w:val="007C0C22"/>
    <w:rsid w:val="007C10AD"/>
    <w:rsid w:val="007C1BE8"/>
    <w:rsid w:val="007C2517"/>
    <w:rsid w:val="007C28A9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89A"/>
    <w:rsid w:val="007C48D5"/>
    <w:rsid w:val="007C4A64"/>
    <w:rsid w:val="007C4D87"/>
    <w:rsid w:val="007C4D9E"/>
    <w:rsid w:val="007C50C1"/>
    <w:rsid w:val="007C5505"/>
    <w:rsid w:val="007C56F5"/>
    <w:rsid w:val="007C575F"/>
    <w:rsid w:val="007C5860"/>
    <w:rsid w:val="007C6338"/>
    <w:rsid w:val="007C6777"/>
    <w:rsid w:val="007C6877"/>
    <w:rsid w:val="007C6BBD"/>
    <w:rsid w:val="007C6CD9"/>
    <w:rsid w:val="007C6CF5"/>
    <w:rsid w:val="007C764C"/>
    <w:rsid w:val="007C7B5D"/>
    <w:rsid w:val="007D005A"/>
    <w:rsid w:val="007D02C0"/>
    <w:rsid w:val="007D037F"/>
    <w:rsid w:val="007D0897"/>
    <w:rsid w:val="007D115B"/>
    <w:rsid w:val="007D12F9"/>
    <w:rsid w:val="007D1821"/>
    <w:rsid w:val="007D1AE4"/>
    <w:rsid w:val="007D1E3E"/>
    <w:rsid w:val="007D1ECD"/>
    <w:rsid w:val="007D2039"/>
    <w:rsid w:val="007D2067"/>
    <w:rsid w:val="007D21CE"/>
    <w:rsid w:val="007D22AB"/>
    <w:rsid w:val="007D23D1"/>
    <w:rsid w:val="007D25CF"/>
    <w:rsid w:val="007D27CE"/>
    <w:rsid w:val="007D29B5"/>
    <w:rsid w:val="007D2AEC"/>
    <w:rsid w:val="007D35A4"/>
    <w:rsid w:val="007D3BA4"/>
    <w:rsid w:val="007D42BD"/>
    <w:rsid w:val="007D4669"/>
    <w:rsid w:val="007D4FF8"/>
    <w:rsid w:val="007D52F6"/>
    <w:rsid w:val="007D6A81"/>
    <w:rsid w:val="007D6E06"/>
    <w:rsid w:val="007D6F84"/>
    <w:rsid w:val="007D6FD3"/>
    <w:rsid w:val="007D6FD6"/>
    <w:rsid w:val="007D7299"/>
    <w:rsid w:val="007D766E"/>
    <w:rsid w:val="007D7759"/>
    <w:rsid w:val="007E01FF"/>
    <w:rsid w:val="007E079A"/>
    <w:rsid w:val="007E0912"/>
    <w:rsid w:val="007E0C8E"/>
    <w:rsid w:val="007E0F95"/>
    <w:rsid w:val="007E1317"/>
    <w:rsid w:val="007E16A5"/>
    <w:rsid w:val="007E1D0F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D45"/>
    <w:rsid w:val="007E5132"/>
    <w:rsid w:val="007E570D"/>
    <w:rsid w:val="007E5B52"/>
    <w:rsid w:val="007E5C78"/>
    <w:rsid w:val="007E6341"/>
    <w:rsid w:val="007E646F"/>
    <w:rsid w:val="007E6625"/>
    <w:rsid w:val="007E6B17"/>
    <w:rsid w:val="007E6C4C"/>
    <w:rsid w:val="007E7017"/>
    <w:rsid w:val="007E7274"/>
    <w:rsid w:val="007E73CA"/>
    <w:rsid w:val="007E741A"/>
    <w:rsid w:val="007E7B4D"/>
    <w:rsid w:val="007E7B92"/>
    <w:rsid w:val="007E7D66"/>
    <w:rsid w:val="007E7E8D"/>
    <w:rsid w:val="007F03A1"/>
    <w:rsid w:val="007F0493"/>
    <w:rsid w:val="007F06AD"/>
    <w:rsid w:val="007F09DD"/>
    <w:rsid w:val="007F0C5D"/>
    <w:rsid w:val="007F0F89"/>
    <w:rsid w:val="007F15B4"/>
    <w:rsid w:val="007F1A2C"/>
    <w:rsid w:val="007F1E7B"/>
    <w:rsid w:val="007F23D9"/>
    <w:rsid w:val="007F2F4C"/>
    <w:rsid w:val="007F3204"/>
    <w:rsid w:val="007F3FF4"/>
    <w:rsid w:val="007F4AF7"/>
    <w:rsid w:val="007F4D77"/>
    <w:rsid w:val="007F4D83"/>
    <w:rsid w:val="007F4DE2"/>
    <w:rsid w:val="007F4EBA"/>
    <w:rsid w:val="007F4F8B"/>
    <w:rsid w:val="007F5009"/>
    <w:rsid w:val="007F51C6"/>
    <w:rsid w:val="007F51FE"/>
    <w:rsid w:val="007F53A7"/>
    <w:rsid w:val="007F56EE"/>
    <w:rsid w:val="007F72B0"/>
    <w:rsid w:val="007F792C"/>
    <w:rsid w:val="007F7ACB"/>
    <w:rsid w:val="007F7BCC"/>
    <w:rsid w:val="007F7C29"/>
    <w:rsid w:val="0080076E"/>
    <w:rsid w:val="00800C16"/>
    <w:rsid w:val="00800D5B"/>
    <w:rsid w:val="00800E01"/>
    <w:rsid w:val="00800E46"/>
    <w:rsid w:val="00801068"/>
    <w:rsid w:val="008014C0"/>
    <w:rsid w:val="0080164D"/>
    <w:rsid w:val="00801BDB"/>
    <w:rsid w:val="00801EA6"/>
    <w:rsid w:val="00801F97"/>
    <w:rsid w:val="008021D8"/>
    <w:rsid w:val="00802372"/>
    <w:rsid w:val="00802ACF"/>
    <w:rsid w:val="008034C1"/>
    <w:rsid w:val="008035EC"/>
    <w:rsid w:val="00803659"/>
    <w:rsid w:val="00803D25"/>
    <w:rsid w:val="0080423A"/>
    <w:rsid w:val="00804B0B"/>
    <w:rsid w:val="008052C1"/>
    <w:rsid w:val="008058F8"/>
    <w:rsid w:val="00806372"/>
    <w:rsid w:val="008069CF"/>
    <w:rsid w:val="00806BAB"/>
    <w:rsid w:val="008070BF"/>
    <w:rsid w:val="0080716C"/>
    <w:rsid w:val="008074E9"/>
    <w:rsid w:val="0080780E"/>
    <w:rsid w:val="00810761"/>
    <w:rsid w:val="008107D4"/>
    <w:rsid w:val="00810974"/>
    <w:rsid w:val="00811208"/>
    <w:rsid w:val="00811306"/>
    <w:rsid w:val="00811A56"/>
    <w:rsid w:val="00811CB2"/>
    <w:rsid w:val="00811E56"/>
    <w:rsid w:val="008122E8"/>
    <w:rsid w:val="00812A22"/>
    <w:rsid w:val="00812E1B"/>
    <w:rsid w:val="008134CE"/>
    <w:rsid w:val="008135C9"/>
    <w:rsid w:val="00813A34"/>
    <w:rsid w:val="00813F0E"/>
    <w:rsid w:val="00813F35"/>
    <w:rsid w:val="00814320"/>
    <w:rsid w:val="008145A3"/>
    <w:rsid w:val="00814FA6"/>
    <w:rsid w:val="008150FF"/>
    <w:rsid w:val="00815140"/>
    <w:rsid w:val="0081549A"/>
    <w:rsid w:val="008154C5"/>
    <w:rsid w:val="008154DB"/>
    <w:rsid w:val="00815A2C"/>
    <w:rsid w:val="00815A63"/>
    <w:rsid w:val="008164E9"/>
    <w:rsid w:val="00816FFA"/>
    <w:rsid w:val="008175BC"/>
    <w:rsid w:val="0081776C"/>
    <w:rsid w:val="00820ADC"/>
    <w:rsid w:val="00820FDE"/>
    <w:rsid w:val="00821352"/>
    <w:rsid w:val="008216D8"/>
    <w:rsid w:val="0082175C"/>
    <w:rsid w:val="00821A85"/>
    <w:rsid w:val="00821D07"/>
    <w:rsid w:val="00821E95"/>
    <w:rsid w:val="00821FC1"/>
    <w:rsid w:val="008220CB"/>
    <w:rsid w:val="008221C7"/>
    <w:rsid w:val="008223B3"/>
    <w:rsid w:val="008224CC"/>
    <w:rsid w:val="008224F9"/>
    <w:rsid w:val="0082308B"/>
    <w:rsid w:val="008232D1"/>
    <w:rsid w:val="00823865"/>
    <w:rsid w:val="00823C54"/>
    <w:rsid w:val="008240C7"/>
    <w:rsid w:val="00824104"/>
    <w:rsid w:val="00824437"/>
    <w:rsid w:val="00824768"/>
    <w:rsid w:val="00824AED"/>
    <w:rsid w:val="00825508"/>
    <w:rsid w:val="0082568B"/>
    <w:rsid w:val="00825B6A"/>
    <w:rsid w:val="00826326"/>
    <w:rsid w:val="00826992"/>
    <w:rsid w:val="00826AB1"/>
    <w:rsid w:val="00827489"/>
    <w:rsid w:val="0082787B"/>
    <w:rsid w:val="00827C09"/>
    <w:rsid w:val="008300E2"/>
    <w:rsid w:val="00830212"/>
    <w:rsid w:val="00830386"/>
    <w:rsid w:val="008306FD"/>
    <w:rsid w:val="00830B61"/>
    <w:rsid w:val="00830BFB"/>
    <w:rsid w:val="00830FF1"/>
    <w:rsid w:val="008312A5"/>
    <w:rsid w:val="008315E7"/>
    <w:rsid w:val="008319E2"/>
    <w:rsid w:val="00831A6C"/>
    <w:rsid w:val="00831BE2"/>
    <w:rsid w:val="00832283"/>
    <w:rsid w:val="008323B6"/>
    <w:rsid w:val="0083245E"/>
    <w:rsid w:val="0083261F"/>
    <w:rsid w:val="00832F73"/>
    <w:rsid w:val="00833179"/>
    <w:rsid w:val="00833304"/>
    <w:rsid w:val="008333D9"/>
    <w:rsid w:val="00833403"/>
    <w:rsid w:val="00833E5A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6374"/>
    <w:rsid w:val="008364C5"/>
    <w:rsid w:val="00836CBD"/>
    <w:rsid w:val="00837028"/>
    <w:rsid w:val="00837228"/>
    <w:rsid w:val="0083747F"/>
    <w:rsid w:val="00837603"/>
    <w:rsid w:val="008377A4"/>
    <w:rsid w:val="00837E5E"/>
    <w:rsid w:val="00837FF6"/>
    <w:rsid w:val="008400BB"/>
    <w:rsid w:val="00840AD3"/>
    <w:rsid w:val="0084144A"/>
    <w:rsid w:val="008417F2"/>
    <w:rsid w:val="008418F2"/>
    <w:rsid w:val="00841E3F"/>
    <w:rsid w:val="00841F0D"/>
    <w:rsid w:val="00841F32"/>
    <w:rsid w:val="0084224B"/>
    <w:rsid w:val="0084251E"/>
    <w:rsid w:val="00842B32"/>
    <w:rsid w:val="0084331F"/>
    <w:rsid w:val="00843746"/>
    <w:rsid w:val="0084392E"/>
    <w:rsid w:val="00843A6A"/>
    <w:rsid w:val="00843C02"/>
    <w:rsid w:val="0084460B"/>
    <w:rsid w:val="00844743"/>
    <w:rsid w:val="0084484D"/>
    <w:rsid w:val="00844D55"/>
    <w:rsid w:val="00844F04"/>
    <w:rsid w:val="00845199"/>
    <w:rsid w:val="00845664"/>
    <w:rsid w:val="00845BE7"/>
    <w:rsid w:val="00845CF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E2D"/>
    <w:rsid w:val="00850E52"/>
    <w:rsid w:val="00850ED8"/>
    <w:rsid w:val="008517F4"/>
    <w:rsid w:val="00851B31"/>
    <w:rsid w:val="008522CF"/>
    <w:rsid w:val="0085296C"/>
    <w:rsid w:val="008529C7"/>
    <w:rsid w:val="00852CA9"/>
    <w:rsid w:val="00852F59"/>
    <w:rsid w:val="00852FCA"/>
    <w:rsid w:val="00852FEE"/>
    <w:rsid w:val="0085353F"/>
    <w:rsid w:val="008538FC"/>
    <w:rsid w:val="00854534"/>
    <w:rsid w:val="0085490F"/>
    <w:rsid w:val="00854B0C"/>
    <w:rsid w:val="00854EEA"/>
    <w:rsid w:val="00854F64"/>
    <w:rsid w:val="00855A68"/>
    <w:rsid w:val="00855B68"/>
    <w:rsid w:val="00855C1A"/>
    <w:rsid w:val="00855C1C"/>
    <w:rsid w:val="00855DE8"/>
    <w:rsid w:val="00855E44"/>
    <w:rsid w:val="00855F56"/>
    <w:rsid w:val="00856153"/>
    <w:rsid w:val="00856B40"/>
    <w:rsid w:val="0085776A"/>
    <w:rsid w:val="00857AC6"/>
    <w:rsid w:val="00857B2C"/>
    <w:rsid w:val="00857C49"/>
    <w:rsid w:val="00857EEC"/>
    <w:rsid w:val="0086046B"/>
    <w:rsid w:val="0086070D"/>
    <w:rsid w:val="00860958"/>
    <w:rsid w:val="00860C27"/>
    <w:rsid w:val="00860C81"/>
    <w:rsid w:val="0086112B"/>
    <w:rsid w:val="00861A13"/>
    <w:rsid w:val="00861B0D"/>
    <w:rsid w:val="00863143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6313"/>
    <w:rsid w:val="00866ADA"/>
    <w:rsid w:val="00866B33"/>
    <w:rsid w:val="00866DB5"/>
    <w:rsid w:val="00866DD3"/>
    <w:rsid w:val="008673CF"/>
    <w:rsid w:val="008677E1"/>
    <w:rsid w:val="00867FF1"/>
    <w:rsid w:val="008703FA"/>
    <w:rsid w:val="008704F5"/>
    <w:rsid w:val="008709BE"/>
    <w:rsid w:val="00870E77"/>
    <w:rsid w:val="00870E80"/>
    <w:rsid w:val="00870EBD"/>
    <w:rsid w:val="00871146"/>
    <w:rsid w:val="0087172F"/>
    <w:rsid w:val="00871BCD"/>
    <w:rsid w:val="008721AB"/>
    <w:rsid w:val="00872893"/>
    <w:rsid w:val="008729DE"/>
    <w:rsid w:val="008730D7"/>
    <w:rsid w:val="008735AB"/>
    <w:rsid w:val="008737B0"/>
    <w:rsid w:val="008752BB"/>
    <w:rsid w:val="0087546B"/>
    <w:rsid w:val="008759FE"/>
    <w:rsid w:val="00875A0B"/>
    <w:rsid w:val="00875C43"/>
    <w:rsid w:val="00876EA3"/>
    <w:rsid w:val="00876FE3"/>
    <w:rsid w:val="00877121"/>
    <w:rsid w:val="00877677"/>
    <w:rsid w:val="00877A6D"/>
    <w:rsid w:val="00877F5F"/>
    <w:rsid w:val="0088029A"/>
    <w:rsid w:val="00880612"/>
    <w:rsid w:val="00880D3D"/>
    <w:rsid w:val="00881116"/>
    <w:rsid w:val="00881131"/>
    <w:rsid w:val="00881194"/>
    <w:rsid w:val="0088119E"/>
    <w:rsid w:val="008820B9"/>
    <w:rsid w:val="0088258B"/>
    <w:rsid w:val="00882757"/>
    <w:rsid w:val="00882A27"/>
    <w:rsid w:val="00882D35"/>
    <w:rsid w:val="00882E3F"/>
    <w:rsid w:val="00882E78"/>
    <w:rsid w:val="0088328E"/>
    <w:rsid w:val="008834A0"/>
    <w:rsid w:val="00883AF3"/>
    <w:rsid w:val="00883F0B"/>
    <w:rsid w:val="00883FC4"/>
    <w:rsid w:val="008841E0"/>
    <w:rsid w:val="0088437B"/>
    <w:rsid w:val="008846B2"/>
    <w:rsid w:val="008848C5"/>
    <w:rsid w:val="00885218"/>
    <w:rsid w:val="0088527C"/>
    <w:rsid w:val="00886177"/>
    <w:rsid w:val="00886331"/>
    <w:rsid w:val="00886502"/>
    <w:rsid w:val="00886F71"/>
    <w:rsid w:val="0088704D"/>
    <w:rsid w:val="008876E5"/>
    <w:rsid w:val="00887A65"/>
    <w:rsid w:val="00890655"/>
    <w:rsid w:val="00890C20"/>
    <w:rsid w:val="00890F10"/>
    <w:rsid w:val="008910F4"/>
    <w:rsid w:val="00891201"/>
    <w:rsid w:val="0089122D"/>
    <w:rsid w:val="00891D58"/>
    <w:rsid w:val="00892208"/>
    <w:rsid w:val="0089222C"/>
    <w:rsid w:val="008926B1"/>
    <w:rsid w:val="008927F8"/>
    <w:rsid w:val="008928C0"/>
    <w:rsid w:val="008934BD"/>
    <w:rsid w:val="008938EE"/>
    <w:rsid w:val="00893C38"/>
    <w:rsid w:val="00893E4D"/>
    <w:rsid w:val="0089417D"/>
    <w:rsid w:val="00894E83"/>
    <w:rsid w:val="0089509C"/>
    <w:rsid w:val="0089550F"/>
    <w:rsid w:val="00895682"/>
    <w:rsid w:val="00895810"/>
    <w:rsid w:val="0089590E"/>
    <w:rsid w:val="00895DE9"/>
    <w:rsid w:val="008963B5"/>
    <w:rsid w:val="00896742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90B"/>
    <w:rsid w:val="008A0A40"/>
    <w:rsid w:val="008A1091"/>
    <w:rsid w:val="008A13F8"/>
    <w:rsid w:val="008A1629"/>
    <w:rsid w:val="008A1C46"/>
    <w:rsid w:val="008A22D1"/>
    <w:rsid w:val="008A2662"/>
    <w:rsid w:val="008A29D1"/>
    <w:rsid w:val="008A2E5F"/>
    <w:rsid w:val="008A31C9"/>
    <w:rsid w:val="008A3B5D"/>
    <w:rsid w:val="008A3D85"/>
    <w:rsid w:val="008A3DF3"/>
    <w:rsid w:val="008A3E58"/>
    <w:rsid w:val="008A4471"/>
    <w:rsid w:val="008A4480"/>
    <w:rsid w:val="008A44AC"/>
    <w:rsid w:val="008A45F9"/>
    <w:rsid w:val="008A4844"/>
    <w:rsid w:val="008A4CED"/>
    <w:rsid w:val="008A500B"/>
    <w:rsid w:val="008A63C0"/>
    <w:rsid w:val="008A65BA"/>
    <w:rsid w:val="008A692C"/>
    <w:rsid w:val="008A6E11"/>
    <w:rsid w:val="008A7184"/>
    <w:rsid w:val="008A7193"/>
    <w:rsid w:val="008A73E1"/>
    <w:rsid w:val="008A7BEE"/>
    <w:rsid w:val="008A7C66"/>
    <w:rsid w:val="008A7F69"/>
    <w:rsid w:val="008B002B"/>
    <w:rsid w:val="008B0F23"/>
    <w:rsid w:val="008B1410"/>
    <w:rsid w:val="008B143F"/>
    <w:rsid w:val="008B16A4"/>
    <w:rsid w:val="008B1BBC"/>
    <w:rsid w:val="008B20B9"/>
    <w:rsid w:val="008B20C8"/>
    <w:rsid w:val="008B22A5"/>
    <w:rsid w:val="008B29C9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89F"/>
    <w:rsid w:val="008B6FE2"/>
    <w:rsid w:val="008B7031"/>
    <w:rsid w:val="008B76AA"/>
    <w:rsid w:val="008C00B3"/>
    <w:rsid w:val="008C0270"/>
    <w:rsid w:val="008C037E"/>
    <w:rsid w:val="008C052C"/>
    <w:rsid w:val="008C0596"/>
    <w:rsid w:val="008C05B2"/>
    <w:rsid w:val="008C0699"/>
    <w:rsid w:val="008C0C30"/>
    <w:rsid w:val="008C0C85"/>
    <w:rsid w:val="008C163A"/>
    <w:rsid w:val="008C236D"/>
    <w:rsid w:val="008C2B64"/>
    <w:rsid w:val="008C312C"/>
    <w:rsid w:val="008C3195"/>
    <w:rsid w:val="008C330D"/>
    <w:rsid w:val="008C3471"/>
    <w:rsid w:val="008C35AF"/>
    <w:rsid w:val="008C3A8D"/>
    <w:rsid w:val="008C3B96"/>
    <w:rsid w:val="008C3FC0"/>
    <w:rsid w:val="008C4008"/>
    <w:rsid w:val="008C40A3"/>
    <w:rsid w:val="008C415F"/>
    <w:rsid w:val="008C4378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E64"/>
    <w:rsid w:val="008C5F6C"/>
    <w:rsid w:val="008C6241"/>
    <w:rsid w:val="008C6953"/>
    <w:rsid w:val="008C6EDD"/>
    <w:rsid w:val="008C717B"/>
    <w:rsid w:val="008C7395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2207"/>
    <w:rsid w:val="008D2814"/>
    <w:rsid w:val="008D2818"/>
    <w:rsid w:val="008D2A1F"/>
    <w:rsid w:val="008D3007"/>
    <w:rsid w:val="008D3436"/>
    <w:rsid w:val="008D3451"/>
    <w:rsid w:val="008D3CF2"/>
    <w:rsid w:val="008D3EA0"/>
    <w:rsid w:val="008D3F85"/>
    <w:rsid w:val="008D437C"/>
    <w:rsid w:val="008D4BE8"/>
    <w:rsid w:val="008D5140"/>
    <w:rsid w:val="008D52A4"/>
    <w:rsid w:val="008D56F7"/>
    <w:rsid w:val="008D57DD"/>
    <w:rsid w:val="008D5C9B"/>
    <w:rsid w:val="008D5D54"/>
    <w:rsid w:val="008D672A"/>
    <w:rsid w:val="008D6D1D"/>
    <w:rsid w:val="008D729F"/>
    <w:rsid w:val="008D743A"/>
    <w:rsid w:val="008D78F7"/>
    <w:rsid w:val="008D7CB2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2083"/>
    <w:rsid w:val="008E209F"/>
    <w:rsid w:val="008E258C"/>
    <w:rsid w:val="008E2A29"/>
    <w:rsid w:val="008E2E0E"/>
    <w:rsid w:val="008E2E35"/>
    <w:rsid w:val="008E3248"/>
    <w:rsid w:val="008E3EE0"/>
    <w:rsid w:val="008E42D8"/>
    <w:rsid w:val="008E4C12"/>
    <w:rsid w:val="008E54E3"/>
    <w:rsid w:val="008E59C1"/>
    <w:rsid w:val="008E68D5"/>
    <w:rsid w:val="008E6AF6"/>
    <w:rsid w:val="008E6E32"/>
    <w:rsid w:val="008E7293"/>
    <w:rsid w:val="008E73C5"/>
    <w:rsid w:val="008E7548"/>
    <w:rsid w:val="008E77B9"/>
    <w:rsid w:val="008E7A12"/>
    <w:rsid w:val="008E7A23"/>
    <w:rsid w:val="008E7CB0"/>
    <w:rsid w:val="008F0A02"/>
    <w:rsid w:val="008F0E4C"/>
    <w:rsid w:val="008F0EE1"/>
    <w:rsid w:val="008F1149"/>
    <w:rsid w:val="008F1336"/>
    <w:rsid w:val="008F1422"/>
    <w:rsid w:val="008F17D7"/>
    <w:rsid w:val="008F196A"/>
    <w:rsid w:val="008F1E99"/>
    <w:rsid w:val="008F207B"/>
    <w:rsid w:val="008F21EB"/>
    <w:rsid w:val="008F26C0"/>
    <w:rsid w:val="008F2774"/>
    <w:rsid w:val="008F28C9"/>
    <w:rsid w:val="008F2FE2"/>
    <w:rsid w:val="008F336C"/>
    <w:rsid w:val="008F362A"/>
    <w:rsid w:val="008F3A93"/>
    <w:rsid w:val="008F3E05"/>
    <w:rsid w:val="008F3FAC"/>
    <w:rsid w:val="008F4178"/>
    <w:rsid w:val="008F41EA"/>
    <w:rsid w:val="008F4274"/>
    <w:rsid w:val="008F4290"/>
    <w:rsid w:val="008F49E6"/>
    <w:rsid w:val="008F531F"/>
    <w:rsid w:val="008F53CE"/>
    <w:rsid w:val="008F5911"/>
    <w:rsid w:val="008F5A69"/>
    <w:rsid w:val="008F5B2E"/>
    <w:rsid w:val="008F5BF1"/>
    <w:rsid w:val="008F5CF6"/>
    <w:rsid w:val="008F630E"/>
    <w:rsid w:val="008F67FF"/>
    <w:rsid w:val="008F69EC"/>
    <w:rsid w:val="008F7302"/>
    <w:rsid w:val="008F78AA"/>
    <w:rsid w:val="008F7916"/>
    <w:rsid w:val="008F7C6B"/>
    <w:rsid w:val="0090020B"/>
    <w:rsid w:val="0090037E"/>
    <w:rsid w:val="009005E3"/>
    <w:rsid w:val="009006E0"/>
    <w:rsid w:val="00901126"/>
    <w:rsid w:val="009017ED"/>
    <w:rsid w:val="009018CC"/>
    <w:rsid w:val="00901B83"/>
    <w:rsid w:val="0090201A"/>
    <w:rsid w:val="009021F6"/>
    <w:rsid w:val="00902A67"/>
    <w:rsid w:val="00902B38"/>
    <w:rsid w:val="00902C56"/>
    <w:rsid w:val="0090316B"/>
    <w:rsid w:val="00903A57"/>
    <w:rsid w:val="00903A9F"/>
    <w:rsid w:val="00903EF4"/>
    <w:rsid w:val="009047D0"/>
    <w:rsid w:val="00904AD4"/>
    <w:rsid w:val="00905243"/>
    <w:rsid w:val="0090553E"/>
    <w:rsid w:val="0090554C"/>
    <w:rsid w:val="00905609"/>
    <w:rsid w:val="0090569E"/>
    <w:rsid w:val="00905703"/>
    <w:rsid w:val="00905E86"/>
    <w:rsid w:val="009060BD"/>
    <w:rsid w:val="0090610C"/>
    <w:rsid w:val="0090637F"/>
    <w:rsid w:val="00906423"/>
    <w:rsid w:val="00906BC5"/>
    <w:rsid w:val="00907165"/>
    <w:rsid w:val="00907300"/>
    <w:rsid w:val="00907AC7"/>
    <w:rsid w:val="00907DE8"/>
    <w:rsid w:val="00907EB8"/>
    <w:rsid w:val="00910011"/>
    <w:rsid w:val="00910B4B"/>
    <w:rsid w:val="00910B9F"/>
    <w:rsid w:val="00910DAA"/>
    <w:rsid w:val="009117A5"/>
    <w:rsid w:val="00911818"/>
    <w:rsid w:val="0091185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42"/>
    <w:rsid w:val="00913D8D"/>
    <w:rsid w:val="0091427D"/>
    <w:rsid w:val="00914A0A"/>
    <w:rsid w:val="00914B53"/>
    <w:rsid w:val="00914BAD"/>
    <w:rsid w:val="00914C9E"/>
    <w:rsid w:val="00914EBD"/>
    <w:rsid w:val="0091514E"/>
    <w:rsid w:val="009155D9"/>
    <w:rsid w:val="00915927"/>
    <w:rsid w:val="00915B3F"/>
    <w:rsid w:val="00915DEC"/>
    <w:rsid w:val="00915FD7"/>
    <w:rsid w:val="00916147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74"/>
    <w:rsid w:val="009210D2"/>
    <w:rsid w:val="0092145B"/>
    <w:rsid w:val="00921492"/>
    <w:rsid w:val="00921575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80F"/>
    <w:rsid w:val="00923968"/>
    <w:rsid w:val="00923A41"/>
    <w:rsid w:val="00923C2B"/>
    <w:rsid w:val="0092406E"/>
    <w:rsid w:val="00924388"/>
    <w:rsid w:val="00924E51"/>
    <w:rsid w:val="009252A5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7012"/>
    <w:rsid w:val="0092719C"/>
    <w:rsid w:val="009272D1"/>
    <w:rsid w:val="00927A78"/>
    <w:rsid w:val="00927B0C"/>
    <w:rsid w:val="00927FFC"/>
    <w:rsid w:val="009301D9"/>
    <w:rsid w:val="00930468"/>
    <w:rsid w:val="00930657"/>
    <w:rsid w:val="009309B1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9B"/>
    <w:rsid w:val="00933E85"/>
    <w:rsid w:val="0093425A"/>
    <w:rsid w:val="00934574"/>
    <w:rsid w:val="0093487B"/>
    <w:rsid w:val="00934C8C"/>
    <w:rsid w:val="00935052"/>
    <w:rsid w:val="009356CE"/>
    <w:rsid w:val="00935721"/>
    <w:rsid w:val="00935B19"/>
    <w:rsid w:val="009363DA"/>
    <w:rsid w:val="00936DC9"/>
    <w:rsid w:val="00937117"/>
    <w:rsid w:val="0093764F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7E0"/>
    <w:rsid w:val="00941B73"/>
    <w:rsid w:val="00941D92"/>
    <w:rsid w:val="0094203A"/>
    <w:rsid w:val="0094222D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929"/>
    <w:rsid w:val="00944D71"/>
    <w:rsid w:val="009451DD"/>
    <w:rsid w:val="00945558"/>
    <w:rsid w:val="00945F21"/>
    <w:rsid w:val="00946064"/>
    <w:rsid w:val="00947364"/>
    <w:rsid w:val="009479E1"/>
    <w:rsid w:val="00947DC0"/>
    <w:rsid w:val="00950435"/>
    <w:rsid w:val="009504EC"/>
    <w:rsid w:val="00950933"/>
    <w:rsid w:val="00950DF2"/>
    <w:rsid w:val="00950E27"/>
    <w:rsid w:val="00950F19"/>
    <w:rsid w:val="00950F67"/>
    <w:rsid w:val="00950F78"/>
    <w:rsid w:val="0095193D"/>
    <w:rsid w:val="00951CC5"/>
    <w:rsid w:val="00951F1F"/>
    <w:rsid w:val="009521EE"/>
    <w:rsid w:val="00952580"/>
    <w:rsid w:val="009526F5"/>
    <w:rsid w:val="00952C58"/>
    <w:rsid w:val="00952D0D"/>
    <w:rsid w:val="00952D60"/>
    <w:rsid w:val="009536CA"/>
    <w:rsid w:val="00953AE9"/>
    <w:rsid w:val="00954A66"/>
    <w:rsid w:val="00955D73"/>
    <w:rsid w:val="00955FBD"/>
    <w:rsid w:val="0095690F"/>
    <w:rsid w:val="009569FD"/>
    <w:rsid w:val="00956AE7"/>
    <w:rsid w:val="00956C63"/>
    <w:rsid w:val="00956EC5"/>
    <w:rsid w:val="00957998"/>
    <w:rsid w:val="00957F14"/>
    <w:rsid w:val="00957FC1"/>
    <w:rsid w:val="009606CE"/>
    <w:rsid w:val="0096096A"/>
    <w:rsid w:val="00960FB9"/>
    <w:rsid w:val="009612DF"/>
    <w:rsid w:val="00961588"/>
    <w:rsid w:val="00962222"/>
    <w:rsid w:val="009623A1"/>
    <w:rsid w:val="00962453"/>
    <w:rsid w:val="00962925"/>
    <w:rsid w:val="00962A56"/>
    <w:rsid w:val="00962EF5"/>
    <w:rsid w:val="00962F9D"/>
    <w:rsid w:val="009635BC"/>
    <w:rsid w:val="00963803"/>
    <w:rsid w:val="00963A25"/>
    <w:rsid w:val="00963C4D"/>
    <w:rsid w:val="00963E02"/>
    <w:rsid w:val="0096529E"/>
    <w:rsid w:val="009654DD"/>
    <w:rsid w:val="00965599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DEB"/>
    <w:rsid w:val="00967081"/>
    <w:rsid w:val="009672A3"/>
    <w:rsid w:val="009676EC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237C"/>
    <w:rsid w:val="009723AA"/>
    <w:rsid w:val="009725D5"/>
    <w:rsid w:val="0097290D"/>
    <w:rsid w:val="0097297E"/>
    <w:rsid w:val="00972D4B"/>
    <w:rsid w:val="0097383F"/>
    <w:rsid w:val="009738B3"/>
    <w:rsid w:val="00974470"/>
    <w:rsid w:val="0097468E"/>
    <w:rsid w:val="00974A10"/>
    <w:rsid w:val="00974B80"/>
    <w:rsid w:val="00974CA8"/>
    <w:rsid w:val="00974F54"/>
    <w:rsid w:val="00975042"/>
    <w:rsid w:val="0097577C"/>
    <w:rsid w:val="00975787"/>
    <w:rsid w:val="009759DE"/>
    <w:rsid w:val="00975AD0"/>
    <w:rsid w:val="0097620E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A4B"/>
    <w:rsid w:val="009810A4"/>
    <w:rsid w:val="00981356"/>
    <w:rsid w:val="00981474"/>
    <w:rsid w:val="00981934"/>
    <w:rsid w:val="009822C6"/>
    <w:rsid w:val="00982D57"/>
    <w:rsid w:val="00983A52"/>
    <w:rsid w:val="00983F97"/>
    <w:rsid w:val="009841EA"/>
    <w:rsid w:val="0098446D"/>
    <w:rsid w:val="00984760"/>
    <w:rsid w:val="009847DF"/>
    <w:rsid w:val="00984AE0"/>
    <w:rsid w:val="00985942"/>
    <w:rsid w:val="00985B77"/>
    <w:rsid w:val="00985F8F"/>
    <w:rsid w:val="00986139"/>
    <w:rsid w:val="009861E5"/>
    <w:rsid w:val="0098638B"/>
    <w:rsid w:val="009863E6"/>
    <w:rsid w:val="009867BA"/>
    <w:rsid w:val="009869C2"/>
    <w:rsid w:val="00986AE3"/>
    <w:rsid w:val="00986DB3"/>
    <w:rsid w:val="00987A06"/>
    <w:rsid w:val="009902A2"/>
    <w:rsid w:val="00990DCF"/>
    <w:rsid w:val="0099104B"/>
    <w:rsid w:val="00991137"/>
    <w:rsid w:val="00991206"/>
    <w:rsid w:val="009919CC"/>
    <w:rsid w:val="00991A0F"/>
    <w:rsid w:val="00992245"/>
    <w:rsid w:val="00992405"/>
    <w:rsid w:val="00992769"/>
    <w:rsid w:val="009928CB"/>
    <w:rsid w:val="00992F4A"/>
    <w:rsid w:val="00993949"/>
    <w:rsid w:val="00993B03"/>
    <w:rsid w:val="00993E2E"/>
    <w:rsid w:val="00994623"/>
    <w:rsid w:val="00994822"/>
    <w:rsid w:val="009949B1"/>
    <w:rsid w:val="00994F5B"/>
    <w:rsid w:val="00995392"/>
    <w:rsid w:val="00995C22"/>
    <w:rsid w:val="009969E5"/>
    <w:rsid w:val="009979AD"/>
    <w:rsid w:val="00997B73"/>
    <w:rsid w:val="009A01AB"/>
    <w:rsid w:val="009A0353"/>
    <w:rsid w:val="009A0854"/>
    <w:rsid w:val="009A135D"/>
    <w:rsid w:val="009A15BC"/>
    <w:rsid w:val="009A178F"/>
    <w:rsid w:val="009A1C3C"/>
    <w:rsid w:val="009A1E6A"/>
    <w:rsid w:val="009A226B"/>
    <w:rsid w:val="009A260A"/>
    <w:rsid w:val="009A352C"/>
    <w:rsid w:val="009A360E"/>
    <w:rsid w:val="009A46CE"/>
    <w:rsid w:val="009A49F0"/>
    <w:rsid w:val="009A5447"/>
    <w:rsid w:val="009A5B87"/>
    <w:rsid w:val="009A5C93"/>
    <w:rsid w:val="009A60BA"/>
    <w:rsid w:val="009A6109"/>
    <w:rsid w:val="009A6519"/>
    <w:rsid w:val="009A6CEF"/>
    <w:rsid w:val="009A7496"/>
    <w:rsid w:val="009A7CDF"/>
    <w:rsid w:val="009B06A9"/>
    <w:rsid w:val="009B12D3"/>
    <w:rsid w:val="009B18ED"/>
    <w:rsid w:val="009B22DC"/>
    <w:rsid w:val="009B26AB"/>
    <w:rsid w:val="009B2894"/>
    <w:rsid w:val="009B2AA9"/>
    <w:rsid w:val="009B2B08"/>
    <w:rsid w:val="009B36EE"/>
    <w:rsid w:val="009B3929"/>
    <w:rsid w:val="009B3B6A"/>
    <w:rsid w:val="009B3E24"/>
    <w:rsid w:val="009B4B4C"/>
    <w:rsid w:val="009B4CD1"/>
    <w:rsid w:val="009B50ED"/>
    <w:rsid w:val="009B53ED"/>
    <w:rsid w:val="009B53F8"/>
    <w:rsid w:val="009B543B"/>
    <w:rsid w:val="009B5F90"/>
    <w:rsid w:val="009B62F6"/>
    <w:rsid w:val="009B6ACA"/>
    <w:rsid w:val="009B6B96"/>
    <w:rsid w:val="009B6CCD"/>
    <w:rsid w:val="009B6DD4"/>
    <w:rsid w:val="009B71B2"/>
    <w:rsid w:val="009B766C"/>
    <w:rsid w:val="009B7D54"/>
    <w:rsid w:val="009C01EF"/>
    <w:rsid w:val="009C0502"/>
    <w:rsid w:val="009C05B7"/>
    <w:rsid w:val="009C0656"/>
    <w:rsid w:val="009C0858"/>
    <w:rsid w:val="009C0A0D"/>
    <w:rsid w:val="009C0AB7"/>
    <w:rsid w:val="009C0D78"/>
    <w:rsid w:val="009C0E20"/>
    <w:rsid w:val="009C0E44"/>
    <w:rsid w:val="009C10A5"/>
    <w:rsid w:val="009C13AC"/>
    <w:rsid w:val="009C13E6"/>
    <w:rsid w:val="009C15C3"/>
    <w:rsid w:val="009C2300"/>
    <w:rsid w:val="009C25DF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F2F"/>
    <w:rsid w:val="009C60B4"/>
    <w:rsid w:val="009C691E"/>
    <w:rsid w:val="009C6C8F"/>
    <w:rsid w:val="009C711E"/>
    <w:rsid w:val="009C75A0"/>
    <w:rsid w:val="009C79A4"/>
    <w:rsid w:val="009C7C40"/>
    <w:rsid w:val="009C7E4F"/>
    <w:rsid w:val="009D0358"/>
    <w:rsid w:val="009D0840"/>
    <w:rsid w:val="009D087C"/>
    <w:rsid w:val="009D08A1"/>
    <w:rsid w:val="009D090C"/>
    <w:rsid w:val="009D1440"/>
    <w:rsid w:val="009D15A3"/>
    <w:rsid w:val="009D1611"/>
    <w:rsid w:val="009D1AEE"/>
    <w:rsid w:val="009D1B16"/>
    <w:rsid w:val="009D2DF1"/>
    <w:rsid w:val="009D2E98"/>
    <w:rsid w:val="009D331D"/>
    <w:rsid w:val="009D36DF"/>
    <w:rsid w:val="009D3842"/>
    <w:rsid w:val="009D43D3"/>
    <w:rsid w:val="009D44F8"/>
    <w:rsid w:val="009D4663"/>
    <w:rsid w:val="009D4709"/>
    <w:rsid w:val="009D4738"/>
    <w:rsid w:val="009D48D6"/>
    <w:rsid w:val="009D4C05"/>
    <w:rsid w:val="009D4CD1"/>
    <w:rsid w:val="009D4DA3"/>
    <w:rsid w:val="009D5192"/>
    <w:rsid w:val="009D549D"/>
    <w:rsid w:val="009D5500"/>
    <w:rsid w:val="009D5A52"/>
    <w:rsid w:val="009D64D1"/>
    <w:rsid w:val="009D6860"/>
    <w:rsid w:val="009D6F72"/>
    <w:rsid w:val="009D75E6"/>
    <w:rsid w:val="009D75ED"/>
    <w:rsid w:val="009D7BC4"/>
    <w:rsid w:val="009D7FCA"/>
    <w:rsid w:val="009E049B"/>
    <w:rsid w:val="009E08C1"/>
    <w:rsid w:val="009E0FFB"/>
    <w:rsid w:val="009E10BF"/>
    <w:rsid w:val="009E11D6"/>
    <w:rsid w:val="009E1905"/>
    <w:rsid w:val="009E1936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71D"/>
    <w:rsid w:val="009E3DBE"/>
    <w:rsid w:val="009E415E"/>
    <w:rsid w:val="009E4316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A06"/>
    <w:rsid w:val="009E6B42"/>
    <w:rsid w:val="009E6C41"/>
    <w:rsid w:val="009E6F70"/>
    <w:rsid w:val="009E7400"/>
    <w:rsid w:val="009E7AF2"/>
    <w:rsid w:val="009E7FCC"/>
    <w:rsid w:val="009F0C96"/>
    <w:rsid w:val="009F1C7C"/>
    <w:rsid w:val="009F1FC7"/>
    <w:rsid w:val="009F20DE"/>
    <w:rsid w:val="009F2199"/>
    <w:rsid w:val="009F27EE"/>
    <w:rsid w:val="009F2DCE"/>
    <w:rsid w:val="009F3860"/>
    <w:rsid w:val="009F3B5E"/>
    <w:rsid w:val="009F4881"/>
    <w:rsid w:val="009F4CA3"/>
    <w:rsid w:val="009F4D42"/>
    <w:rsid w:val="009F4E93"/>
    <w:rsid w:val="009F5A34"/>
    <w:rsid w:val="009F5B5A"/>
    <w:rsid w:val="009F5BF8"/>
    <w:rsid w:val="009F5E27"/>
    <w:rsid w:val="009F5FEF"/>
    <w:rsid w:val="009F6523"/>
    <w:rsid w:val="009F6629"/>
    <w:rsid w:val="009F679C"/>
    <w:rsid w:val="009F69C2"/>
    <w:rsid w:val="009F6E27"/>
    <w:rsid w:val="009F6EE9"/>
    <w:rsid w:val="009F73A0"/>
    <w:rsid w:val="009F7800"/>
    <w:rsid w:val="00A0010E"/>
    <w:rsid w:val="00A00770"/>
    <w:rsid w:val="00A00C73"/>
    <w:rsid w:val="00A014A4"/>
    <w:rsid w:val="00A01DF7"/>
    <w:rsid w:val="00A02213"/>
    <w:rsid w:val="00A02250"/>
    <w:rsid w:val="00A02394"/>
    <w:rsid w:val="00A026D9"/>
    <w:rsid w:val="00A026E9"/>
    <w:rsid w:val="00A02EB5"/>
    <w:rsid w:val="00A03375"/>
    <w:rsid w:val="00A03E1D"/>
    <w:rsid w:val="00A03EB1"/>
    <w:rsid w:val="00A04BF3"/>
    <w:rsid w:val="00A05712"/>
    <w:rsid w:val="00A0596E"/>
    <w:rsid w:val="00A05AC6"/>
    <w:rsid w:val="00A05AE8"/>
    <w:rsid w:val="00A05B02"/>
    <w:rsid w:val="00A05DBE"/>
    <w:rsid w:val="00A05F0A"/>
    <w:rsid w:val="00A06498"/>
    <w:rsid w:val="00A06D4B"/>
    <w:rsid w:val="00A06E58"/>
    <w:rsid w:val="00A07245"/>
    <w:rsid w:val="00A07AE1"/>
    <w:rsid w:val="00A07D8E"/>
    <w:rsid w:val="00A10019"/>
    <w:rsid w:val="00A108CC"/>
    <w:rsid w:val="00A10B64"/>
    <w:rsid w:val="00A10F14"/>
    <w:rsid w:val="00A11152"/>
    <w:rsid w:val="00A111FF"/>
    <w:rsid w:val="00A11522"/>
    <w:rsid w:val="00A11648"/>
    <w:rsid w:val="00A1251F"/>
    <w:rsid w:val="00A12AF4"/>
    <w:rsid w:val="00A12F39"/>
    <w:rsid w:val="00A13625"/>
    <w:rsid w:val="00A13C6E"/>
    <w:rsid w:val="00A13CDF"/>
    <w:rsid w:val="00A14304"/>
    <w:rsid w:val="00A144AD"/>
    <w:rsid w:val="00A1469F"/>
    <w:rsid w:val="00A147D2"/>
    <w:rsid w:val="00A14AB0"/>
    <w:rsid w:val="00A14B3D"/>
    <w:rsid w:val="00A15196"/>
    <w:rsid w:val="00A15269"/>
    <w:rsid w:val="00A153EB"/>
    <w:rsid w:val="00A15518"/>
    <w:rsid w:val="00A15AD8"/>
    <w:rsid w:val="00A16152"/>
    <w:rsid w:val="00A1620B"/>
    <w:rsid w:val="00A162A3"/>
    <w:rsid w:val="00A16634"/>
    <w:rsid w:val="00A17537"/>
    <w:rsid w:val="00A17995"/>
    <w:rsid w:val="00A17DE4"/>
    <w:rsid w:val="00A2078B"/>
    <w:rsid w:val="00A210B9"/>
    <w:rsid w:val="00A21673"/>
    <w:rsid w:val="00A2171D"/>
    <w:rsid w:val="00A21A03"/>
    <w:rsid w:val="00A21C00"/>
    <w:rsid w:val="00A21F2E"/>
    <w:rsid w:val="00A223AC"/>
    <w:rsid w:val="00A2258E"/>
    <w:rsid w:val="00A2259B"/>
    <w:rsid w:val="00A225CF"/>
    <w:rsid w:val="00A22945"/>
    <w:rsid w:val="00A22A17"/>
    <w:rsid w:val="00A22B65"/>
    <w:rsid w:val="00A236D9"/>
    <w:rsid w:val="00A23973"/>
    <w:rsid w:val="00A239AA"/>
    <w:rsid w:val="00A23FF5"/>
    <w:rsid w:val="00A24210"/>
    <w:rsid w:val="00A243C5"/>
    <w:rsid w:val="00A2463A"/>
    <w:rsid w:val="00A2498C"/>
    <w:rsid w:val="00A249AA"/>
    <w:rsid w:val="00A25A5F"/>
    <w:rsid w:val="00A264F4"/>
    <w:rsid w:val="00A2674D"/>
    <w:rsid w:val="00A26D66"/>
    <w:rsid w:val="00A277B0"/>
    <w:rsid w:val="00A27F6F"/>
    <w:rsid w:val="00A300FB"/>
    <w:rsid w:val="00A30124"/>
    <w:rsid w:val="00A307A8"/>
    <w:rsid w:val="00A30838"/>
    <w:rsid w:val="00A30C98"/>
    <w:rsid w:val="00A30EF2"/>
    <w:rsid w:val="00A3117C"/>
    <w:rsid w:val="00A31422"/>
    <w:rsid w:val="00A31B98"/>
    <w:rsid w:val="00A31ECA"/>
    <w:rsid w:val="00A32455"/>
    <w:rsid w:val="00A324D0"/>
    <w:rsid w:val="00A32525"/>
    <w:rsid w:val="00A329A8"/>
    <w:rsid w:val="00A32C02"/>
    <w:rsid w:val="00A32C2D"/>
    <w:rsid w:val="00A333A1"/>
    <w:rsid w:val="00A3349D"/>
    <w:rsid w:val="00A335E5"/>
    <w:rsid w:val="00A33718"/>
    <w:rsid w:val="00A33972"/>
    <w:rsid w:val="00A33A5F"/>
    <w:rsid w:val="00A33ACA"/>
    <w:rsid w:val="00A33E65"/>
    <w:rsid w:val="00A344D4"/>
    <w:rsid w:val="00A3451E"/>
    <w:rsid w:val="00A34568"/>
    <w:rsid w:val="00A3471C"/>
    <w:rsid w:val="00A34CC6"/>
    <w:rsid w:val="00A34D87"/>
    <w:rsid w:val="00A35030"/>
    <w:rsid w:val="00A35384"/>
    <w:rsid w:val="00A353B9"/>
    <w:rsid w:val="00A35751"/>
    <w:rsid w:val="00A358C2"/>
    <w:rsid w:val="00A35968"/>
    <w:rsid w:val="00A35F73"/>
    <w:rsid w:val="00A36A3E"/>
    <w:rsid w:val="00A36D50"/>
    <w:rsid w:val="00A371F4"/>
    <w:rsid w:val="00A376D5"/>
    <w:rsid w:val="00A378C5"/>
    <w:rsid w:val="00A37A04"/>
    <w:rsid w:val="00A37A13"/>
    <w:rsid w:val="00A4071E"/>
    <w:rsid w:val="00A40A1F"/>
    <w:rsid w:val="00A4122F"/>
    <w:rsid w:val="00A413E4"/>
    <w:rsid w:val="00A41B18"/>
    <w:rsid w:val="00A4203C"/>
    <w:rsid w:val="00A428AE"/>
    <w:rsid w:val="00A42982"/>
    <w:rsid w:val="00A42A61"/>
    <w:rsid w:val="00A42BFB"/>
    <w:rsid w:val="00A42DBA"/>
    <w:rsid w:val="00A439C5"/>
    <w:rsid w:val="00A439F7"/>
    <w:rsid w:val="00A43A24"/>
    <w:rsid w:val="00A43DF0"/>
    <w:rsid w:val="00A4420B"/>
    <w:rsid w:val="00A445BE"/>
    <w:rsid w:val="00A445E9"/>
    <w:rsid w:val="00A44A81"/>
    <w:rsid w:val="00A44C56"/>
    <w:rsid w:val="00A44E8C"/>
    <w:rsid w:val="00A45401"/>
    <w:rsid w:val="00A458B0"/>
    <w:rsid w:val="00A45BFC"/>
    <w:rsid w:val="00A45DC6"/>
    <w:rsid w:val="00A4604F"/>
    <w:rsid w:val="00A46240"/>
    <w:rsid w:val="00A46480"/>
    <w:rsid w:val="00A47C36"/>
    <w:rsid w:val="00A50234"/>
    <w:rsid w:val="00A504ED"/>
    <w:rsid w:val="00A5077A"/>
    <w:rsid w:val="00A50A8A"/>
    <w:rsid w:val="00A50B1E"/>
    <w:rsid w:val="00A50E1B"/>
    <w:rsid w:val="00A50F48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770"/>
    <w:rsid w:val="00A538C4"/>
    <w:rsid w:val="00A53945"/>
    <w:rsid w:val="00A54338"/>
    <w:rsid w:val="00A54BAD"/>
    <w:rsid w:val="00A55584"/>
    <w:rsid w:val="00A556D4"/>
    <w:rsid w:val="00A556E6"/>
    <w:rsid w:val="00A55A13"/>
    <w:rsid w:val="00A55B03"/>
    <w:rsid w:val="00A55EF1"/>
    <w:rsid w:val="00A56B93"/>
    <w:rsid w:val="00A56F96"/>
    <w:rsid w:val="00A57AA6"/>
    <w:rsid w:val="00A60FDC"/>
    <w:rsid w:val="00A61495"/>
    <w:rsid w:val="00A618B3"/>
    <w:rsid w:val="00A618D7"/>
    <w:rsid w:val="00A61AF8"/>
    <w:rsid w:val="00A62070"/>
    <w:rsid w:val="00A6265F"/>
    <w:rsid w:val="00A62A0D"/>
    <w:rsid w:val="00A62C17"/>
    <w:rsid w:val="00A62CE0"/>
    <w:rsid w:val="00A635A8"/>
    <w:rsid w:val="00A63960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7500"/>
    <w:rsid w:val="00A675A7"/>
    <w:rsid w:val="00A67D76"/>
    <w:rsid w:val="00A7030F"/>
    <w:rsid w:val="00A70328"/>
    <w:rsid w:val="00A7046C"/>
    <w:rsid w:val="00A70B93"/>
    <w:rsid w:val="00A71156"/>
    <w:rsid w:val="00A71356"/>
    <w:rsid w:val="00A71B89"/>
    <w:rsid w:val="00A71F23"/>
    <w:rsid w:val="00A723A0"/>
    <w:rsid w:val="00A72BCE"/>
    <w:rsid w:val="00A72DD1"/>
    <w:rsid w:val="00A73753"/>
    <w:rsid w:val="00A73F63"/>
    <w:rsid w:val="00A7414A"/>
    <w:rsid w:val="00A74D30"/>
    <w:rsid w:val="00A75433"/>
    <w:rsid w:val="00A75704"/>
    <w:rsid w:val="00A757F8"/>
    <w:rsid w:val="00A7581F"/>
    <w:rsid w:val="00A75BD3"/>
    <w:rsid w:val="00A75C06"/>
    <w:rsid w:val="00A7607D"/>
    <w:rsid w:val="00A760A6"/>
    <w:rsid w:val="00A7611F"/>
    <w:rsid w:val="00A76650"/>
    <w:rsid w:val="00A768E0"/>
    <w:rsid w:val="00A76E54"/>
    <w:rsid w:val="00A77008"/>
    <w:rsid w:val="00A77853"/>
    <w:rsid w:val="00A77D34"/>
    <w:rsid w:val="00A77E52"/>
    <w:rsid w:val="00A80CE8"/>
    <w:rsid w:val="00A81094"/>
    <w:rsid w:val="00A81103"/>
    <w:rsid w:val="00A812C2"/>
    <w:rsid w:val="00A8172F"/>
    <w:rsid w:val="00A8177D"/>
    <w:rsid w:val="00A81CF2"/>
    <w:rsid w:val="00A8210D"/>
    <w:rsid w:val="00A82229"/>
    <w:rsid w:val="00A82ED1"/>
    <w:rsid w:val="00A82F4D"/>
    <w:rsid w:val="00A831F4"/>
    <w:rsid w:val="00A8347D"/>
    <w:rsid w:val="00A838AA"/>
    <w:rsid w:val="00A839A6"/>
    <w:rsid w:val="00A83C2C"/>
    <w:rsid w:val="00A8412C"/>
    <w:rsid w:val="00A84737"/>
    <w:rsid w:val="00A8479E"/>
    <w:rsid w:val="00A84F12"/>
    <w:rsid w:val="00A84F33"/>
    <w:rsid w:val="00A84F3E"/>
    <w:rsid w:val="00A859C9"/>
    <w:rsid w:val="00A85A8E"/>
    <w:rsid w:val="00A85AEE"/>
    <w:rsid w:val="00A8600B"/>
    <w:rsid w:val="00A862AE"/>
    <w:rsid w:val="00A863CB"/>
    <w:rsid w:val="00A86623"/>
    <w:rsid w:val="00A867DE"/>
    <w:rsid w:val="00A86CDF"/>
    <w:rsid w:val="00A86DFD"/>
    <w:rsid w:val="00A876EC"/>
    <w:rsid w:val="00A87C63"/>
    <w:rsid w:val="00A87D3B"/>
    <w:rsid w:val="00A87DA1"/>
    <w:rsid w:val="00A90170"/>
    <w:rsid w:val="00A901EC"/>
    <w:rsid w:val="00A904E1"/>
    <w:rsid w:val="00A90524"/>
    <w:rsid w:val="00A90BDB"/>
    <w:rsid w:val="00A90DB3"/>
    <w:rsid w:val="00A90FF9"/>
    <w:rsid w:val="00A91144"/>
    <w:rsid w:val="00A917E7"/>
    <w:rsid w:val="00A92183"/>
    <w:rsid w:val="00A924CD"/>
    <w:rsid w:val="00A9297F"/>
    <w:rsid w:val="00A92A2B"/>
    <w:rsid w:val="00A92CEE"/>
    <w:rsid w:val="00A92DD2"/>
    <w:rsid w:val="00A934C4"/>
    <w:rsid w:val="00A93C97"/>
    <w:rsid w:val="00A93DD4"/>
    <w:rsid w:val="00A9465A"/>
    <w:rsid w:val="00A9548E"/>
    <w:rsid w:val="00A95723"/>
    <w:rsid w:val="00A95AC6"/>
    <w:rsid w:val="00A95B26"/>
    <w:rsid w:val="00A95FA5"/>
    <w:rsid w:val="00A97350"/>
    <w:rsid w:val="00A9788C"/>
    <w:rsid w:val="00A97B31"/>
    <w:rsid w:val="00AA081C"/>
    <w:rsid w:val="00AA089F"/>
    <w:rsid w:val="00AA0A42"/>
    <w:rsid w:val="00AA0CC0"/>
    <w:rsid w:val="00AA181D"/>
    <w:rsid w:val="00AA185D"/>
    <w:rsid w:val="00AA1957"/>
    <w:rsid w:val="00AA1BD7"/>
    <w:rsid w:val="00AA2141"/>
    <w:rsid w:val="00AA216D"/>
    <w:rsid w:val="00AA21D6"/>
    <w:rsid w:val="00AA301E"/>
    <w:rsid w:val="00AA36E1"/>
    <w:rsid w:val="00AA3870"/>
    <w:rsid w:val="00AA3A97"/>
    <w:rsid w:val="00AA3F5A"/>
    <w:rsid w:val="00AA4237"/>
    <w:rsid w:val="00AA42E1"/>
    <w:rsid w:val="00AA44B3"/>
    <w:rsid w:val="00AA48F7"/>
    <w:rsid w:val="00AA4B6A"/>
    <w:rsid w:val="00AA4C2E"/>
    <w:rsid w:val="00AA52DE"/>
    <w:rsid w:val="00AA5A63"/>
    <w:rsid w:val="00AA5A9B"/>
    <w:rsid w:val="00AA5EF4"/>
    <w:rsid w:val="00AA62B2"/>
    <w:rsid w:val="00AA696F"/>
    <w:rsid w:val="00AA6A38"/>
    <w:rsid w:val="00AA70D4"/>
    <w:rsid w:val="00AA71EA"/>
    <w:rsid w:val="00AA72FF"/>
    <w:rsid w:val="00AA79C5"/>
    <w:rsid w:val="00AA7BE5"/>
    <w:rsid w:val="00AA7E9F"/>
    <w:rsid w:val="00AA7FC4"/>
    <w:rsid w:val="00AB098A"/>
    <w:rsid w:val="00AB0C6A"/>
    <w:rsid w:val="00AB0FFD"/>
    <w:rsid w:val="00AB1CAD"/>
    <w:rsid w:val="00AB1DD3"/>
    <w:rsid w:val="00AB230E"/>
    <w:rsid w:val="00AB2892"/>
    <w:rsid w:val="00AB3A09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6CB"/>
    <w:rsid w:val="00AB7B79"/>
    <w:rsid w:val="00AC051B"/>
    <w:rsid w:val="00AC0992"/>
    <w:rsid w:val="00AC0BC2"/>
    <w:rsid w:val="00AC0BDC"/>
    <w:rsid w:val="00AC10ED"/>
    <w:rsid w:val="00AC12F0"/>
    <w:rsid w:val="00AC151B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4FB"/>
    <w:rsid w:val="00AC3659"/>
    <w:rsid w:val="00AC4081"/>
    <w:rsid w:val="00AC450C"/>
    <w:rsid w:val="00AC47E4"/>
    <w:rsid w:val="00AC4CF4"/>
    <w:rsid w:val="00AC4E4E"/>
    <w:rsid w:val="00AC5045"/>
    <w:rsid w:val="00AC545F"/>
    <w:rsid w:val="00AC56C5"/>
    <w:rsid w:val="00AC58D4"/>
    <w:rsid w:val="00AC6133"/>
    <w:rsid w:val="00AC627E"/>
    <w:rsid w:val="00AC63A1"/>
    <w:rsid w:val="00AC67F3"/>
    <w:rsid w:val="00AC6FE1"/>
    <w:rsid w:val="00AC70F1"/>
    <w:rsid w:val="00AC721C"/>
    <w:rsid w:val="00AC75EE"/>
    <w:rsid w:val="00AD0199"/>
    <w:rsid w:val="00AD0CCE"/>
    <w:rsid w:val="00AD0E18"/>
    <w:rsid w:val="00AD1832"/>
    <w:rsid w:val="00AD18A1"/>
    <w:rsid w:val="00AD18C5"/>
    <w:rsid w:val="00AD1F8F"/>
    <w:rsid w:val="00AD2696"/>
    <w:rsid w:val="00AD26C0"/>
    <w:rsid w:val="00AD2D22"/>
    <w:rsid w:val="00AD383A"/>
    <w:rsid w:val="00AD39B8"/>
    <w:rsid w:val="00AD40B8"/>
    <w:rsid w:val="00AD4417"/>
    <w:rsid w:val="00AD464F"/>
    <w:rsid w:val="00AD475F"/>
    <w:rsid w:val="00AD4EDB"/>
    <w:rsid w:val="00AD526B"/>
    <w:rsid w:val="00AD52BD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BAE"/>
    <w:rsid w:val="00AD6CAF"/>
    <w:rsid w:val="00AD6E00"/>
    <w:rsid w:val="00AD732C"/>
    <w:rsid w:val="00AD7352"/>
    <w:rsid w:val="00AD7393"/>
    <w:rsid w:val="00AD7904"/>
    <w:rsid w:val="00AE0FF8"/>
    <w:rsid w:val="00AE11CB"/>
    <w:rsid w:val="00AE19B4"/>
    <w:rsid w:val="00AE1F4A"/>
    <w:rsid w:val="00AE22A1"/>
    <w:rsid w:val="00AE2A7C"/>
    <w:rsid w:val="00AE2AF0"/>
    <w:rsid w:val="00AE2C55"/>
    <w:rsid w:val="00AE30A1"/>
    <w:rsid w:val="00AE3100"/>
    <w:rsid w:val="00AE3103"/>
    <w:rsid w:val="00AE38BA"/>
    <w:rsid w:val="00AE3D78"/>
    <w:rsid w:val="00AE3DB4"/>
    <w:rsid w:val="00AE3F10"/>
    <w:rsid w:val="00AE5047"/>
    <w:rsid w:val="00AE521E"/>
    <w:rsid w:val="00AE5636"/>
    <w:rsid w:val="00AE5743"/>
    <w:rsid w:val="00AE5AF5"/>
    <w:rsid w:val="00AE5B2C"/>
    <w:rsid w:val="00AE637C"/>
    <w:rsid w:val="00AE6426"/>
    <w:rsid w:val="00AE674B"/>
    <w:rsid w:val="00AE69C1"/>
    <w:rsid w:val="00AE6BE3"/>
    <w:rsid w:val="00AE7423"/>
    <w:rsid w:val="00AE7A7D"/>
    <w:rsid w:val="00AF0058"/>
    <w:rsid w:val="00AF0BE4"/>
    <w:rsid w:val="00AF0E05"/>
    <w:rsid w:val="00AF184B"/>
    <w:rsid w:val="00AF1BD8"/>
    <w:rsid w:val="00AF1BFD"/>
    <w:rsid w:val="00AF1E8B"/>
    <w:rsid w:val="00AF2087"/>
    <w:rsid w:val="00AF2120"/>
    <w:rsid w:val="00AF21A7"/>
    <w:rsid w:val="00AF21B6"/>
    <w:rsid w:val="00AF26DA"/>
    <w:rsid w:val="00AF2C32"/>
    <w:rsid w:val="00AF2DDC"/>
    <w:rsid w:val="00AF3C4A"/>
    <w:rsid w:val="00AF3DBB"/>
    <w:rsid w:val="00AF3E6C"/>
    <w:rsid w:val="00AF4257"/>
    <w:rsid w:val="00AF42B4"/>
    <w:rsid w:val="00AF48ED"/>
    <w:rsid w:val="00AF5156"/>
    <w:rsid w:val="00AF5A36"/>
    <w:rsid w:val="00AF601F"/>
    <w:rsid w:val="00AF610A"/>
    <w:rsid w:val="00AF612E"/>
    <w:rsid w:val="00AF64C2"/>
    <w:rsid w:val="00AF6728"/>
    <w:rsid w:val="00AF6D15"/>
    <w:rsid w:val="00AF6F2B"/>
    <w:rsid w:val="00AF725D"/>
    <w:rsid w:val="00AF7617"/>
    <w:rsid w:val="00AF7C2E"/>
    <w:rsid w:val="00B0014E"/>
    <w:rsid w:val="00B00C2D"/>
    <w:rsid w:val="00B016F5"/>
    <w:rsid w:val="00B016FF"/>
    <w:rsid w:val="00B01920"/>
    <w:rsid w:val="00B01F49"/>
    <w:rsid w:val="00B0262D"/>
    <w:rsid w:val="00B02868"/>
    <w:rsid w:val="00B029DE"/>
    <w:rsid w:val="00B02B14"/>
    <w:rsid w:val="00B02E61"/>
    <w:rsid w:val="00B03014"/>
    <w:rsid w:val="00B031A2"/>
    <w:rsid w:val="00B03202"/>
    <w:rsid w:val="00B0359F"/>
    <w:rsid w:val="00B03BE0"/>
    <w:rsid w:val="00B03F7A"/>
    <w:rsid w:val="00B04340"/>
    <w:rsid w:val="00B04508"/>
    <w:rsid w:val="00B04583"/>
    <w:rsid w:val="00B04739"/>
    <w:rsid w:val="00B04C96"/>
    <w:rsid w:val="00B04D53"/>
    <w:rsid w:val="00B04E5D"/>
    <w:rsid w:val="00B04FFF"/>
    <w:rsid w:val="00B05CBE"/>
    <w:rsid w:val="00B05E9D"/>
    <w:rsid w:val="00B060FF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43C"/>
    <w:rsid w:val="00B124C4"/>
    <w:rsid w:val="00B1273A"/>
    <w:rsid w:val="00B12A96"/>
    <w:rsid w:val="00B12B1C"/>
    <w:rsid w:val="00B12E1E"/>
    <w:rsid w:val="00B12F00"/>
    <w:rsid w:val="00B13D76"/>
    <w:rsid w:val="00B13DC2"/>
    <w:rsid w:val="00B13FB4"/>
    <w:rsid w:val="00B13FF9"/>
    <w:rsid w:val="00B14134"/>
    <w:rsid w:val="00B14228"/>
    <w:rsid w:val="00B142C7"/>
    <w:rsid w:val="00B1464E"/>
    <w:rsid w:val="00B14E8D"/>
    <w:rsid w:val="00B14E96"/>
    <w:rsid w:val="00B14F63"/>
    <w:rsid w:val="00B15546"/>
    <w:rsid w:val="00B15A40"/>
    <w:rsid w:val="00B1643C"/>
    <w:rsid w:val="00B1643E"/>
    <w:rsid w:val="00B1686E"/>
    <w:rsid w:val="00B168A6"/>
    <w:rsid w:val="00B16A1F"/>
    <w:rsid w:val="00B16E76"/>
    <w:rsid w:val="00B1723D"/>
    <w:rsid w:val="00B1738A"/>
    <w:rsid w:val="00B1746B"/>
    <w:rsid w:val="00B17FB7"/>
    <w:rsid w:val="00B20329"/>
    <w:rsid w:val="00B208B9"/>
    <w:rsid w:val="00B20B2C"/>
    <w:rsid w:val="00B20BC4"/>
    <w:rsid w:val="00B218BD"/>
    <w:rsid w:val="00B218DE"/>
    <w:rsid w:val="00B2199E"/>
    <w:rsid w:val="00B21AA4"/>
    <w:rsid w:val="00B21C34"/>
    <w:rsid w:val="00B21C95"/>
    <w:rsid w:val="00B21FB0"/>
    <w:rsid w:val="00B220D8"/>
    <w:rsid w:val="00B22A15"/>
    <w:rsid w:val="00B23296"/>
    <w:rsid w:val="00B236CF"/>
    <w:rsid w:val="00B23826"/>
    <w:rsid w:val="00B23D1C"/>
    <w:rsid w:val="00B23E1E"/>
    <w:rsid w:val="00B24155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E47"/>
    <w:rsid w:val="00B25FA0"/>
    <w:rsid w:val="00B26537"/>
    <w:rsid w:val="00B265B1"/>
    <w:rsid w:val="00B2673B"/>
    <w:rsid w:val="00B26A2C"/>
    <w:rsid w:val="00B26F0D"/>
    <w:rsid w:val="00B272BD"/>
    <w:rsid w:val="00B277C5"/>
    <w:rsid w:val="00B27AAF"/>
    <w:rsid w:val="00B27ABF"/>
    <w:rsid w:val="00B27DD9"/>
    <w:rsid w:val="00B27F63"/>
    <w:rsid w:val="00B3029B"/>
    <w:rsid w:val="00B30379"/>
    <w:rsid w:val="00B304FC"/>
    <w:rsid w:val="00B30C48"/>
    <w:rsid w:val="00B31201"/>
    <w:rsid w:val="00B313A1"/>
    <w:rsid w:val="00B31C22"/>
    <w:rsid w:val="00B32220"/>
    <w:rsid w:val="00B32C5A"/>
    <w:rsid w:val="00B32C6F"/>
    <w:rsid w:val="00B32FCC"/>
    <w:rsid w:val="00B3325F"/>
    <w:rsid w:val="00B333D5"/>
    <w:rsid w:val="00B34573"/>
    <w:rsid w:val="00B34B38"/>
    <w:rsid w:val="00B34D2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51D"/>
    <w:rsid w:val="00B375F0"/>
    <w:rsid w:val="00B37708"/>
    <w:rsid w:val="00B379A1"/>
    <w:rsid w:val="00B402D1"/>
    <w:rsid w:val="00B4058A"/>
    <w:rsid w:val="00B4088F"/>
    <w:rsid w:val="00B4093C"/>
    <w:rsid w:val="00B40AA7"/>
    <w:rsid w:val="00B40F8F"/>
    <w:rsid w:val="00B4158B"/>
    <w:rsid w:val="00B41AA3"/>
    <w:rsid w:val="00B41C6C"/>
    <w:rsid w:val="00B41E09"/>
    <w:rsid w:val="00B41F38"/>
    <w:rsid w:val="00B42432"/>
    <w:rsid w:val="00B42696"/>
    <w:rsid w:val="00B42B30"/>
    <w:rsid w:val="00B42D32"/>
    <w:rsid w:val="00B430FD"/>
    <w:rsid w:val="00B432E4"/>
    <w:rsid w:val="00B436E5"/>
    <w:rsid w:val="00B43C19"/>
    <w:rsid w:val="00B43E46"/>
    <w:rsid w:val="00B43F87"/>
    <w:rsid w:val="00B43F98"/>
    <w:rsid w:val="00B443F4"/>
    <w:rsid w:val="00B44808"/>
    <w:rsid w:val="00B4487E"/>
    <w:rsid w:val="00B44AB9"/>
    <w:rsid w:val="00B44F1F"/>
    <w:rsid w:val="00B45017"/>
    <w:rsid w:val="00B45556"/>
    <w:rsid w:val="00B465EB"/>
    <w:rsid w:val="00B4662C"/>
    <w:rsid w:val="00B46758"/>
    <w:rsid w:val="00B4694E"/>
    <w:rsid w:val="00B469FE"/>
    <w:rsid w:val="00B46B92"/>
    <w:rsid w:val="00B46CEE"/>
    <w:rsid w:val="00B47BE2"/>
    <w:rsid w:val="00B47C06"/>
    <w:rsid w:val="00B50376"/>
    <w:rsid w:val="00B50593"/>
    <w:rsid w:val="00B508F4"/>
    <w:rsid w:val="00B50E2D"/>
    <w:rsid w:val="00B50E57"/>
    <w:rsid w:val="00B50F8D"/>
    <w:rsid w:val="00B51456"/>
    <w:rsid w:val="00B51665"/>
    <w:rsid w:val="00B51AD2"/>
    <w:rsid w:val="00B51CD8"/>
    <w:rsid w:val="00B5240A"/>
    <w:rsid w:val="00B52674"/>
    <w:rsid w:val="00B527EC"/>
    <w:rsid w:val="00B52D41"/>
    <w:rsid w:val="00B53044"/>
    <w:rsid w:val="00B5304E"/>
    <w:rsid w:val="00B53E75"/>
    <w:rsid w:val="00B53F57"/>
    <w:rsid w:val="00B54008"/>
    <w:rsid w:val="00B540D9"/>
    <w:rsid w:val="00B54E30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713D"/>
    <w:rsid w:val="00B571DA"/>
    <w:rsid w:val="00B5742A"/>
    <w:rsid w:val="00B57488"/>
    <w:rsid w:val="00B57CFC"/>
    <w:rsid w:val="00B602AB"/>
    <w:rsid w:val="00B602CB"/>
    <w:rsid w:val="00B607B1"/>
    <w:rsid w:val="00B607B8"/>
    <w:rsid w:val="00B60A1C"/>
    <w:rsid w:val="00B61496"/>
    <w:rsid w:val="00B61623"/>
    <w:rsid w:val="00B6205B"/>
    <w:rsid w:val="00B6216A"/>
    <w:rsid w:val="00B62214"/>
    <w:rsid w:val="00B62425"/>
    <w:rsid w:val="00B62D84"/>
    <w:rsid w:val="00B6385F"/>
    <w:rsid w:val="00B63C51"/>
    <w:rsid w:val="00B63E01"/>
    <w:rsid w:val="00B63F62"/>
    <w:rsid w:val="00B64242"/>
    <w:rsid w:val="00B6539C"/>
    <w:rsid w:val="00B659AB"/>
    <w:rsid w:val="00B65A97"/>
    <w:rsid w:val="00B65DFA"/>
    <w:rsid w:val="00B65FF0"/>
    <w:rsid w:val="00B66005"/>
    <w:rsid w:val="00B6633F"/>
    <w:rsid w:val="00B665B7"/>
    <w:rsid w:val="00B66CD2"/>
    <w:rsid w:val="00B67267"/>
    <w:rsid w:val="00B676E1"/>
    <w:rsid w:val="00B67A45"/>
    <w:rsid w:val="00B7090C"/>
    <w:rsid w:val="00B70EAF"/>
    <w:rsid w:val="00B711AE"/>
    <w:rsid w:val="00B7170E"/>
    <w:rsid w:val="00B71B6A"/>
    <w:rsid w:val="00B7206F"/>
    <w:rsid w:val="00B720D0"/>
    <w:rsid w:val="00B72120"/>
    <w:rsid w:val="00B725AE"/>
    <w:rsid w:val="00B728DE"/>
    <w:rsid w:val="00B72D78"/>
    <w:rsid w:val="00B73614"/>
    <w:rsid w:val="00B73621"/>
    <w:rsid w:val="00B738CB"/>
    <w:rsid w:val="00B738FE"/>
    <w:rsid w:val="00B73B51"/>
    <w:rsid w:val="00B73D27"/>
    <w:rsid w:val="00B73DF7"/>
    <w:rsid w:val="00B73FA5"/>
    <w:rsid w:val="00B74546"/>
    <w:rsid w:val="00B7479C"/>
    <w:rsid w:val="00B74B54"/>
    <w:rsid w:val="00B74BCC"/>
    <w:rsid w:val="00B74E75"/>
    <w:rsid w:val="00B74EFF"/>
    <w:rsid w:val="00B75061"/>
    <w:rsid w:val="00B75692"/>
    <w:rsid w:val="00B75B16"/>
    <w:rsid w:val="00B75BE0"/>
    <w:rsid w:val="00B75D92"/>
    <w:rsid w:val="00B75F3E"/>
    <w:rsid w:val="00B7658E"/>
    <w:rsid w:val="00B76B44"/>
    <w:rsid w:val="00B771FF"/>
    <w:rsid w:val="00B77299"/>
    <w:rsid w:val="00B77484"/>
    <w:rsid w:val="00B77D45"/>
    <w:rsid w:val="00B81B5B"/>
    <w:rsid w:val="00B81D13"/>
    <w:rsid w:val="00B81D35"/>
    <w:rsid w:val="00B8203D"/>
    <w:rsid w:val="00B8208F"/>
    <w:rsid w:val="00B820E5"/>
    <w:rsid w:val="00B8225D"/>
    <w:rsid w:val="00B82737"/>
    <w:rsid w:val="00B82C4A"/>
    <w:rsid w:val="00B830E3"/>
    <w:rsid w:val="00B835B8"/>
    <w:rsid w:val="00B8373C"/>
    <w:rsid w:val="00B83809"/>
    <w:rsid w:val="00B83AB4"/>
    <w:rsid w:val="00B83AB9"/>
    <w:rsid w:val="00B83F04"/>
    <w:rsid w:val="00B83F94"/>
    <w:rsid w:val="00B845A3"/>
    <w:rsid w:val="00B848CE"/>
    <w:rsid w:val="00B8517B"/>
    <w:rsid w:val="00B85D0D"/>
    <w:rsid w:val="00B85EC3"/>
    <w:rsid w:val="00B85FD4"/>
    <w:rsid w:val="00B86570"/>
    <w:rsid w:val="00B86EE8"/>
    <w:rsid w:val="00B86EF2"/>
    <w:rsid w:val="00B87447"/>
    <w:rsid w:val="00B87592"/>
    <w:rsid w:val="00B87EA5"/>
    <w:rsid w:val="00B901CA"/>
    <w:rsid w:val="00B905CF"/>
    <w:rsid w:val="00B9097E"/>
    <w:rsid w:val="00B90D9C"/>
    <w:rsid w:val="00B918B7"/>
    <w:rsid w:val="00B91955"/>
    <w:rsid w:val="00B91962"/>
    <w:rsid w:val="00B91CDB"/>
    <w:rsid w:val="00B91D4D"/>
    <w:rsid w:val="00B91FE7"/>
    <w:rsid w:val="00B92340"/>
    <w:rsid w:val="00B92662"/>
    <w:rsid w:val="00B92C3B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D12"/>
    <w:rsid w:val="00B9508F"/>
    <w:rsid w:val="00B95566"/>
    <w:rsid w:val="00B959D5"/>
    <w:rsid w:val="00B960F1"/>
    <w:rsid w:val="00B96509"/>
    <w:rsid w:val="00B96E83"/>
    <w:rsid w:val="00B97151"/>
    <w:rsid w:val="00B97B83"/>
    <w:rsid w:val="00B97E0A"/>
    <w:rsid w:val="00BA0786"/>
    <w:rsid w:val="00BA0BFA"/>
    <w:rsid w:val="00BA1BDA"/>
    <w:rsid w:val="00BA1C58"/>
    <w:rsid w:val="00BA1D34"/>
    <w:rsid w:val="00BA204C"/>
    <w:rsid w:val="00BA2681"/>
    <w:rsid w:val="00BA2867"/>
    <w:rsid w:val="00BA2CCF"/>
    <w:rsid w:val="00BA317E"/>
    <w:rsid w:val="00BA34EE"/>
    <w:rsid w:val="00BA3713"/>
    <w:rsid w:val="00BA38E7"/>
    <w:rsid w:val="00BA3DFB"/>
    <w:rsid w:val="00BA406F"/>
    <w:rsid w:val="00BA416A"/>
    <w:rsid w:val="00BA4EB9"/>
    <w:rsid w:val="00BA5432"/>
    <w:rsid w:val="00BA5E6F"/>
    <w:rsid w:val="00BA5E94"/>
    <w:rsid w:val="00BA618C"/>
    <w:rsid w:val="00BA6351"/>
    <w:rsid w:val="00BA64AF"/>
    <w:rsid w:val="00BA64DE"/>
    <w:rsid w:val="00BA6818"/>
    <w:rsid w:val="00BA68AB"/>
    <w:rsid w:val="00BA69CB"/>
    <w:rsid w:val="00BA7BDF"/>
    <w:rsid w:val="00BA7CCF"/>
    <w:rsid w:val="00BA7D89"/>
    <w:rsid w:val="00BB0C86"/>
    <w:rsid w:val="00BB1337"/>
    <w:rsid w:val="00BB14DE"/>
    <w:rsid w:val="00BB1895"/>
    <w:rsid w:val="00BB21A8"/>
    <w:rsid w:val="00BB2573"/>
    <w:rsid w:val="00BB2BFC"/>
    <w:rsid w:val="00BB30E9"/>
    <w:rsid w:val="00BB3520"/>
    <w:rsid w:val="00BB3549"/>
    <w:rsid w:val="00BB3ABF"/>
    <w:rsid w:val="00BB3DEA"/>
    <w:rsid w:val="00BB43BA"/>
    <w:rsid w:val="00BB48CF"/>
    <w:rsid w:val="00BB4B38"/>
    <w:rsid w:val="00BB4D58"/>
    <w:rsid w:val="00BB530E"/>
    <w:rsid w:val="00BB5C6E"/>
    <w:rsid w:val="00BB5D72"/>
    <w:rsid w:val="00BB65A3"/>
    <w:rsid w:val="00BB709B"/>
    <w:rsid w:val="00BB71DB"/>
    <w:rsid w:val="00BB7292"/>
    <w:rsid w:val="00BB76D0"/>
    <w:rsid w:val="00BC0255"/>
    <w:rsid w:val="00BC0295"/>
    <w:rsid w:val="00BC04FE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E0C"/>
    <w:rsid w:val="00BC2EC9"/>
    <w:rsid w:val="00BC3084"/>
    <w:rsid w:val="00BC3D31"/>
    <w:rsid w:val="00BC3DAD"/>
    <w:rsid w:val="00BC4658"/>
    <w:rsid w:val="00BC473A"/>
    <w:rsid w:val="00BC497A"/>
    <w:rsid w:val="00BC4D09"/>
    <w:rsid w:val="00BC4D27"/>
    <w:rsid w:val="00BC5C97"/>
    <w:rsid w:val="00BC6067"/>
    <w:rsid w:val="00BC6525"/>
    <w:rsid w:val="00BC6561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9DC"/>
    <w:rsid w:val="00BD0A5A"/>
    <w:rsid w:val="00BD0B5D"/>
    <w:rsid w:val="00BD0CC1"/>
    <w:rsid w:val="00BD0E62"/>
    <w:rsid w:val="00BD1494"/>
    <w:rsid w:val="00BD1821"/>
    <w:rsid w:val="00BD1D03"/>
    <w:rsid w:val="00BD215D"/>
    <w:rsid w:val="00BD24C2"/>
    <w:rsid w:val="00BD2743"/>
    <w:rsid w:val="00BD2AFD"/>
    <w:rsid w:val="00BD2F2C"/>
    <w:rsid w:val="00BD3205"/>
    <w:rsid w:val="00BD38A7"/>
    <w:rsid w:val="00BD39A3"/>
    <w:rsid w:val="00BD3D44"/>
    <w:rsid w:val="00BD3E58"/>
    <w:rsid w:val="00BD48EE"/>
    <w:rsid w:val="00BD5068"/>
    <w:rsid w:val="00BD546C"/>
    <w:rsid w:val="00BD5555"/>
    <w:rsid w:val="00BD57E5"/>
    <w:rsid w:val="00BD5951"/>
    <w:rsid w:val="00BD5D76"/>
    <w:rsid w:val="00BD60B6"/>
    <w:rsid w:val="00BD6ED4"/>
    <w:rsid w:val="00BD6F0B"/>
    <w:rsid w:val="00BD6F26"/>
    <w:rsid w:val="00BD7504"/>
    <w:rsid w:val="00BD7F94"/>
    <w:rsid w:val="00BE0387"/>
    <w:rsid w:val="00BE044C"/>
    <w:rsid w:val="00BE09B4"/>
    <w:rsid w:val="00BE0B11"/>
    <w:rsid w:val="00BE116A"/>
    <w:rsid w:val="00BE149E"/>
    <w:rsid w:val="00BE1741"/>
    <w:rsid w:val="00BE1FF2"/>
    <w:rsid w:val="00BE2078"/>
    <w:rsid w:val="00BE22C8"/>
    <w:rsid w:val="00BE2566"/>
    <w:rsid w:val="00BE2954"/>
    <w:rsid w:val="00BE298E"/>
    <w:rsid w:val="00BE2FF8"/>
    <w:rsid w:val="00BE3313"/>
    <w:rsid w:val="00BE343D"/>
    <w:rsid w:val="00BE34A3"/>
    <w:rsid w:val="00BE354A"/>
    <w:rsid w:val="00BE35A8"/>
    <w:rsid w:val="00BE3716"/>
    <w:rsid w:val="00BE39DD"/>
    <w:rsid w:val="00BE3C7B"/>
    <w:rsid w:val="00BE3D1A"/>
    <w:rsid w:val="00BE40C7"/>
    <w:rsid w:val="00BE414D"/>
    <w:rsid w:val="00BE44F6"/>
    <w:rsid w:val="00BE4A65"/>
    <w:rsid w:val="00BE4BF0"/>
    <w:rsid w:val="00BE4C85"/>
    <w:rsid w:val="00BE5165"/>
    <w:rsid w:val="00BE5468"/>
    <w:rsid w:val="00BE57ED"/>
    <w:rsid w:val="00BE5827"/>
    <w:rsid w:val="00BE5F2B"/>
    <w:rsid w:val="00BE6316"/>
    <w:rsid w:val="00BE66F7"/>
    <w:rsid w:val="00BE69D9"/>
    <w:rsid w:val="00BE7234"/>
    <w:rsid w:val="00BF00E7"/>
    <w:rsid w:val="00BF010F"/>
    <w:rsid w:val="00BF018F"/>
    <w:rsid w:val="00BF043E"/>
    <w:rsid w:val="00BF0572"/>
    <w:rsid w:val="00BF06DA"/>
    <w:rsid w:val="00BF0A05"/>
    <w:rsid w:val="00BF0BA1"/>
    <w:rsid w:val="00BF139D"/>
    <w:rsid w:val="00BF1667"/>
    <w:rsid w:val="00BF1889"/>
    <w:rsid w:val="00BF18CB"/>
    <w:rsid w:val="00BF1B4A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4BA"/>
    <w:rsid w:val="00BF59A4"/>
    <w:rsid w:val="00BF59CB"/>
    <w:rsid w:val="00BF5B5E"/>
    <w:rsid w:val="00BF5C36"/>
    <w:rsid w:val="00BF5DEB"/>
    <w:rsid w:val="00BF6394"/>
    <w:rsid w:val="00BF657A"/>
    <w:rsid w:val="00BF672A"/>
    <w:rsid w:val="00BF68CF"/>
    <w:rsid w:val="00BF6B4C"/>
    <w:rsid w:val="00BF6BE4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858"/>
    <w:rsid w:val="00C00CF8"/>
    <w:rsid w:val="00C00F00"/>
    <w:rsid w:val="00C013D8"/>
    <w:rsid w:val="00C0179A"/>
    <w:rsid w:val="00C020C2"/>
    <w:rsid w:val="00C02ACC"/>
    <w:rsid w:val="00C02E1E"/>
    <w:rsid w:val="00C02EA7"/>
    <w:rsid w:val="00C02F97"/>
    <w:rsid w:val="00C0300C"/>
    <w:rsid w:val="00C03596"/>
    <w:rsid w:val="00C03D3B"/>
    <w:rsid w:val="00C03F20"/>
    <w:rsid w:val="00C0433B"/>
    <w:rsid w:val="00C04B66"/>
    <w:rsid w:val="00C0535E"/>
    <w:rsid w:val="00C05618"/>
    <w:rsid w:val="00C05AFC"/>
    <w:rsid w:val="00C05F2E"/>
    <w:rsid w:val="00C0666E"/>
    <w:rsid w:val="00C0682D"/>
    <w:rsid w:val="00C06860"/>
    <w:rsid w:val="00C06C01"/>
    <w:rsid w:val="00C06D4C"/>
    <w:rsid w:val="00C0700A"/>
    <w:rsid w:val="00C07090"/>
    <w:rsid w:val="00C073AF"/>
    <w:rsid w:val="00C07555"/>
    <w:rsid w:val="00C07562"/>
    <w:rsid w:val="00C079C4"/>
    <w:rsid w:val="00C07C8B"/>
    <w:rsid w:val="00C07DF7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1FF"/>
    <w:rsid w:val="00C1252E"/>
    <w:rsid w:val="00C1290E"/>
    <w:rsid w:val="00C12F5D"/>
    <w:rsid w:val="00C13236"/>
    <w:rsid w:val="00C13806"/>
    <w:rsid w:val="00C139C5"/>
    <w:rsid w:val="00C13A72"/>
    <w:rsid w:val="00C13F90"/>
    <w:rsid w:val="00C141CD"/>
    <w:rsid w:val="00C143AD"/>
    <w:rsid w:val="00C14961"/>
    <w:rsid w:val="00C14B44"/>
    <w:rsid w:val="00C15503"/>
    <w:rsid w:val="00C155F5"/>
    <w:rsid w:val="00C15739"/>
    <w:rsid w:val="00C15ABB"/>
    <w:rsid w:val="00C16BAF"/>
    <w:rsid w:val="00C16E1D"/>
    <w:rsid w:val="00C16FBE"/>
    <w:rsid w:val="00C17324"/>
    <w:rsid w:val="00C1749B"/>
    <w:rsid w:val="00C17664"/>
    <w:rsid w:val="00C17A7F"/>
    <w:rsid w:val="00C17EE9"/>
    <w:rsid w:val="00C207AE"/>
    <w:rsid w:val="00C20B90"/>
    <w:rsid w:val="00C20D76"/>
    <w:rsid w:val="00C20DB5"/>
    <w:rsid w:val="00C20FE3"/>
    <w:rsid w:val="00C21140"/>
    <w:rsid w:val="00C21486"/>
    <w:rsid w:val="00C21990"/>
    <w:rsid w:val="00C21F6D"/>
    <w:rsid w:val="00C220DF"/>
    <w:rsid w:val="00C22191"/>
    <w:rsid w:val="00C22298"/>
    <w:rsid w:val="00C222C1"/>
    <w:rsid w:val="00C225A6"/>
    <w:rsid w:val="00C226D8"/>
    <w:rsid w:val="00C228D8"/>
    <w:rsid w:val="00C235F0"/>
    <w:rsid w:val="00C2367D"/>
    <w:rsid w:val="00C238DB"/>
    <w:rsid w:val="00C23AA8"/>
    <w:rsid w:val="00C23BF1"/>
    <w:rsid w:val="00C23D57"/>
    <w:rsid w:val="00C246D3"/>
    <w:rsid w:val="00C249DA"/>
    <w:rsid w:val="00C2523C"/>
    <w:rsid w:val="00C25341"/>
    <w:rsid w:val="00C25734"/>
    <w:rsid w:val="00C25818"/>
    <w:rsid w:val="00C26289"/>
    <w:rsid w:val="00C2680B"/>
    <w:rsid w:val="00C26B83"/>
    <w:rsid w:val="00C27132"/>
    <w:rsid w:val="00C2736C"/>
    <w:rsid w:val="00C27ACB"/>
    <w:rsid w:val="00C30631"/>
    <w:rsid w:val="00C30B4F"/>
    <w:rsid w:val="00C30E2E"/>
    <w:rsid w:val="00C311AA"/>
    <w:rsid w:val="00C314A7"/>
    <w:rsid w:val="00C316FA"/>
    <w:rsid w:val="00C31B80"/>
    <w:rsid w:val="00C321C8"/>
    <w:rsid w:val="00C324D9"/>
    <w:rsid w:val="00C32A6F"/>
    <w:rsid w:val="00C331EE"/>
    <w:rsid w:val="00C33371"/>
    <w:rsid w:val="00C3354B"/>
    <w:rsid w:val="00C3356C"/>
    <w:rsid w:val="00C33800"/>
    <w:rsid w:val="00C33A39"/>
    <w:rsid w:val="00C33EAF"/>
    <w:rsid w:val="00C3457E"/>
    <w:rsid w:val="00C350A1"/>
    <w:rsid w:val="00C35351"/>
    <w:rsid w:val="00C354A3"/>
    <w:rsid w:val="00C35A9D"/>
    <w:rsid w:val="00C35EFE"/>
    <w:rsid w:val="00C36214"/>
    <w:rsid w:val="00C364A3"/>
    <w:rsid w:val="00C36687"/>
    <w:rsid w:val="00C366CD"/>
    <w:rsid w:val="00C366D8"/>
    <w:rsid w:val="00C3673B"/>
    <w:rsid w:val="00C36807"/>
    <w:rsid w:val="00C36BD4"/>
    <w:rsid w:val="00C374EC"/>
    <w:rsid w:val="00C37BF7"/>
    <w:rsid w:val="00C402E0"/>
    <w:rsid w:val="00C40659"/>
    <w:rsid w:val="00C40D71"/>
    <w:rsid w:val="00C41217"/>
    <w:rsid w:val="00C41498"/>
    <w:rsid w:val="00C41EA7"/>
    <w:rsid w:val="00C42072"/>
    <w:rsid w:val="00C4214C"/>
    <w:rsid w:val="00C4237A"/>
    <w:rsid w:val="00C424A2"/>
    <w:rsid w:val="00C42918"/>
    <w:rsid w:val="00C42E16"/>
    <w:rsid w:val="00C4335F"/>
    <w:rsid w:val="00C43401"/>
    <w:rsid w:val="00C438FD"/>
    <w:rsid w:val="00C43BB5"/>
    <w:rsid w:val="00C43D75"/>
    <w:rsid w:val="00C43E03"/>
    <w:rsid w:val="00C443C4"/>
    <w:rsid w:val="00C4470C"/>
    <w:rsid w:val="00C44950"/>
    <w:rsid w:val="00C44955"/>
    <w:rsid w:val="00C453D0"/>
    <w:rsid w:val="00C45C81"/>
    <w:rsid w:val="00C45EB9"/>
    <w:rsid w:val="00C45F93"/>
    <w:rsid w:val="00C45FE8"/>
    <w:rsid w:val="00C46091"/>
    <w:rsid w:val="00C46490"/>
    <w:rsid w:val="00C4687A"/>
    <w:rsid w:val="00C46977"/>
    <w:rsid w:val="00C46B7A"/>
    <w:rsid w:val="00C4705B"/>
    <w:rsid w:val="00C470AF"/>
    <w:rsid w:val="00C474B5"/>
    <w:rsid w:val="00C475CD"/>
    <w:rsid w:val="00C47A62"/>
    <w:rsid w:val="00C47BC5"/>
    <w:rsid w:val="00C47E2E"/>
    <w:rsid w:val="00C50043"/>
    <w:rsid w:val="00C500EF"/>
    <w:rsid w:val="00C50AAC"/>
    <w:rsid w:val="00C50E00"/>
    <w:rsid w:val="00C50E0F"/>
    <w:rsid w:val="00C50FE0"/>
    <w:rsid w:val="00C51764"/>
    <w:rsid w:val="00C517BA"/>
    <w:rsid w:val="00C52252"/>
    <w:rsid w:val="00C52859"/>
    <w:rsid w:val="00C52E26"/>
    <w:rsid w:val="00C53105"/>
    <w:rsid w:val="00C540AA"/>
    <w:rsid w:val="00C54412"/>
    <w:rsid w:val="00C546D0"/>
    <w:rsid w:val="00C550DD"/>
    <w:rsid w:val="00C55806"/>
    <w:rsid w:val="00C5598F"/>
    <w:rsid w:val="00C55AB4"/>
    <w:rsid w:val="00C55D21"/>
    <w:rsid w:val="00C562A1"/>
    <w:rsid w:val="00C56306"/>
    <w:rsid w:val="00C564C6"/>
    <w:rsid w:val="00C5691E"/>
    <w:rsid w:val="00C56DEF"/>
    <w:rsid w:val="00C570A1"/>
    <w:rsid w:val="00C602A2"/>
    <w:rsid w:val="00C6096A"/>
    <w:rsid w:val="00C60D7A"/>
    <w:rsid w:val="00C60E26"/>
    <w:rsid w:val="00C61375"/>
    <w:rsid w:val="00C61635"/>
    <w:rsid w:val="00C61835"/>
    <w:rsid w:val="00C61A48"/>
    <w:rsid w:val="00C61A87"/>
    <w:rsid w:val="00C61D19"/>
    <w:rsid w:val="00C61DDF"/>
    <w:rsid w:val="00C61DF5"/>
    <w:rsid w:val="00C61FC4"/>
    <w:rsid w:val="00C62145"/>
    <w:rsid w:val="00C625BF"/>
    <w:rsid w:val="00C62721"/>
    <w:rsid w:val="00C627D4"/>
    <w:rsid w:val="00C629DE"/>
    <w:rsid w:val="00C62A20"/>
    <w:rsid w:val="00C62A47"/>
    <w:rsid w:val="00C62A56"/>
    <w:rsid w:val="00C62D7D"/>
    <w:rsid w:val="00C63852"/>
    <w:rsid w:val="00C63A0E"/>
    <w:rsid w:val="00C6405E"/>
    <w:rsid w:val="00C64064"/>
    <w:rsid w:val="00C6443D"/>
    <w:rsid w:val="00C64834"/>
    <w:rsid w:val="00C64B7F"/>
    <w:rsid w:val="00C64F7D"/>
    <w:rsid w:val="00C64FBA"/>
    <w:rsid w:val="00C657BA"/>
    <w:rsid w:val="00C661C9"/>
    <w:rsid w:val="00C66D5D"/>
    <w:rsid w:val="00C66F13"/>
    <w:rsid w:val="00C674AD"/>
    <w:rsid w:val="00C67528"/>
    <w:rsid w:val="00C67CFE"/>
    <w:rsid w:val="00C70060"/>
    <w:rsid w:val="00C7073B"/>
    <w:rsid w:val="00C70743"/>
    <w:rsid w:val="00C70868"/>
    <w:rsid w:val="00C70F92"/>
    <w:rsid w:val="00C710B3"/>
    <w:rsid w:val="00C714E7"/>
    <w:rsid w:val="00C71A8D"/>
    <w:rsid w:val="00C71F3E"/>
    <w:rsid w:val="00C720B7"/>
    <w:rsid w:val="00C72A95"/>
    <w:rsid w:val="00C72D9A"/>
    <w:rsid w:val="00C73792"/>
    <w:rsid w:val="00C74067"/>
    <w:rsid w:val="00C74370"/>
    <w:rsid w:val="00C74454"/>
    <w:rsid w:val="00C746D8"/>
    <w:rsid w:val="00C74AB8"/>
    <w:rsid w:val="00C752C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7631"/>
    <w:rsid w:val="00C77810"/>
    <w:rsid w:val="00C7782A"/>
    <w:rsid w:val="00C77CF9"/>
    <w:rsid w:val="00C80080"/>
    <w:rsid w:val="00C802E9"/>
    <w:rsid w:val="00C80E30"/>
    <w:rsid w:val="00C811FF"/>
    <w:rsid w:val="00C815C4"/>
    <w:rsid w:val="00C81710"/>
    <w:rsid w:val="00C81BEC"/>
    <w:rsid w:val="00C81DFE"/>
    <w:rsid w:val="00C81E64"/>
    <w:rsid w:val="00C81EAA"/>
    <w:rsid w:val="00C8220B"/>
    <w:rsid w:val="00C829C7"/>
    <w:rsid w:val="00C829E4"/>
    <w:rsid w:val="00C82A2A"/>
    <w:rsid w:val="00C82C5F"/>
    <w:rsid w:val="00C83F6C"/>
    <w:rsid w:val="00C84122"/>
    <w:rsid w:val="00C8435B"/>
    <w:rsid w:val="00C85024"/>
    <w:rsid w:val="00C8601D"/>
    <w:rsid w:val="00C86114"/>
    <w:rsid w:val="00C86357"/>
    <w:rsid w:val="00C8639E"/>
    <w:rsid w:val="00C86C26"/>
    <w:rsid w:val="00C86EC3"/>
    <w:rsid w:val="00C87475"/>
    <w:rsid w:val="00C876F8"/>
    <w:rsid w:val="00C87744"/>
    <w:rsid w:val="00C87F14"/>
    <w:rsid w:val="00C90205"/>
    <w:rsid w:val="00C910DB"/>
    <w:rsid w:val="00C91990"/>
    <w:rsid w:val="00C91E98"/>
    <w:rsid w:val="00C92DD7"/>
    <w:rsid w:val="00C932E0"/>
    <w:rsid w:val="00C935A5"/>
    <w:rsid w:val="00C938F2"/>
    <w:rsid w:val="00C93BCA"/>
    <w:rsid w:val="00C93DA8"/>
    <w:rsid w:val="00C93F18"/>
    <w:rsid w:val="00C94029"/>
    <w:rsid w:val="00C940EF"/>
    <w:rsid w:val="00C94161"/>
    <w:rsid w:val="00C94A81"/>
    <w:rsid w:val="00C94B1A"/>
    <w:rsid w:val="00C94CE4"/>
    <w:rsid w:val="00C955E4"/>
    <w:rsid w:val="00C956DD"/>
    <w:rsid w:val="00C960B4"/>
    <w:rsid w:val="00C96352"/>
    <w:rsid w:val="00C964FA"/>
    <w:rsid w:val="00C96725"/>
    <w:rsid w:val="00C96A75"/>
    <w:rsid w:val="00C96EE1"/>
    <w:rsid w:val="00C97A89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624"/>
    <w:rsid w:val="00CA386B"/>
    <w:rsid w:val="00CA40D8"/>
    <w:rsid w:val="00CA426A"/>
    <w:rsid w:val="00CA4DCE"/>
    <w:rsid w:val="00CA4E97"/>
    <w:rsid w:val="00CA4F49"/>
    <w:rsid w:val="00CA5040"/>
    <w:rsid w:val="00CA509C"/>
    <w:rsid w:val="00CA515F"/>
    <w:rsid w:val="00CA5278"/>
    <w:rsid w:val="00CA5365"/>
    <w:rsid w:val="00CA5E64"/>
    <w:rsid w:val="00CA6A0F"/>
    <w:rsid w:val="00CA6C6A"/>
    <w:rsid w:val="00CA70D8"/>
    <w:rsid w:val="00CA75EE"/>
    <w:rsid w:val="00CB04B9"/>
    <w:rsid w:val="00CB0BF3"/>
    <w:rsid w:val="00CB0C09"/>
    <w:rsid w:val="00CB1525"/>
    <w:rsid w:val="00CB188A"/>
    <w:rsid w:val="00CB1CC7"/>
    <w:rsid w:val="00CB21F7"/>
    <w:rsid w:val="00CB24AF"/>
    <w:rsid w:val="00CB24D5"/>
    <w:rsid w:val="00CB24EB"/>
    <w:rsid w:val="00CB29A7"/>
    <w:rsid w:val="00CB2B1B"/>
    <w:rsid w:val="00CB2B43"/>
    <w:rsid w:val="00CB2BA4"/>
    <w:rsid w:val="00CB3057"/>
    <w:rsid w:val="00CB3079"/>
    <w:rsid w:val="00CB37B6"/>
    <w:rsid w:val="00CB3AC3"/>
    <w:rsid w:val="00CB3B41"/>
    <w:rsid w:val="00CB3D5A"/>
    <w:rsid w:val="00CB3FE2"/>
    <w:rsid w:val="00CB405E"/>
    <w:rsid w:val="00CB40EE"/>
    <w:rsid w:val="00CB44AF"/>
    <w:rsid w:val="00CB4BCF"/>
    <w:rsid w:val="00CB4D55"/>
    <w:rsid w:val="00CB4F58"/>
    <w:rsid w:val="00CB5143"/>
    <w:rsid w:val="00CB539C"/>
    <w:rsid w:val="00CB5AD3"/>
    <w:rsid w:val="00CB750D"/>
    <w:rsid w:val="00CB7B98"/>
    <w:rsid w:val="00CB7E09"/>
    <w:rsid w:val="00CB7EC7"/>
    <w:rsid w:val="00CC036B"/>
    <w:rsid w:val="00CC087B"/>
    <w:rsid w:val="00CC18E7"/>
    <w:rsid w:val="00CC1A61"/>
    <w:rsid w:val="00CC1B78"/>
    <w:rsid w:val="00CC2055"/>
    <w:rsid w:val="00CC22E2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E2D"/>
    <w:rsid w:val="00CC5418"/>
    <w:rsid w:val="00CC5AB1"/>
    <w:rsid w:val="00CC603D"/>
    <w:rsid w:val="00CC6093"/>
    <w:rsid w:val="00CC6A9D"/>
    <w:rsid w:val="00CC6F9E"/>
    <w:rsid w:val="00CC73FA"/>
    <w:rsid w:val="00CC77DF"/>
    <w:rsid w:val="00CC7878"/>
    <w:rsid w:val="00CC7E7F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10"/>
    <w:rsid w:val="00CD2F52"/>
    <w:rsid w:val="00CD2FD1"/>
    <w:rsid w:val="00CD312D"/>
    <w:rsid w:val="00CD35E0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4FCE"/>
    <w:rsid w:val="00CD5FAF"/>
    <w:rsid w:val="00CD612E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51B"/>
    <w:rsid w:val="00CE1667"/>
    <w:rsid w:val="00CE193A"/>
    <w:rsid w:val="00CE199C"/>
    <w:rsid w:val="00CE2920"/>
    <w:rsid w:val="00CE2AA6"/>
    <w:rsid w:val="00CE2E09"/>
    <w:rsid w:val="00CE48CC"/>
    <w:rsid w:val="00CE4915"/>
    <w:rsid w:val="00CE4BA0"/>
    <w:rsid w:val="00CE4F49"/>
    <w:rsid w:val="00CE5163"/>
    <w:rsid w:val="00CE5794"/>
    <w:rsid w:val="00CE589B"/>
    <w:rsid w:val="00CE5B38"/>
    <w:rsid w:val="00CE5DF4"/>
    <w:rsid w:val="00CE619B"/>
    <w:rsid w:val="00CE6451"/>
    <w:rsid w:val="00CE69F9"/>
    <w:rsid w:val="00CE6E6C"/>
    <w:rsid w:val="00CE6E72"/>
    <w:rsid w:val="00CE71AD"/>
    <w:rsid w:val="00CE74A6"/>
    <w:rsid w:val="00CE7575"/>
    <w:rsid w:val="00CE7799"/>
    <w:rsid w:val="00CE7DF8"/>
    <w:rsid w:val="00CF025C"/>
    <w:rsid w:val="00CF0475"/>
    <w:rsid w:val="00CF06E9"/>
    <w:rsid w:val="00CF095E"/>
    <w:rsid w:val="00CF0AEB"/>
    <w:rsid w:val="00CF0C04"/>
    <w:rsid w:val="00CF1286"/>
    <w:rsid w:val="00CF15B0"/>
    <w:rsid w:val="00CF1DEF"/>
    <w:rsid w:val="00CF1E86"/>
    <w:rsid w:val="00CF2021"/>
    <w:rsid w:val="00CF25EF"/>
    <w:rsid w:val="00CF2949"/>
    <w:rsid w:val="00CF2BEE"/>
    <w:rsid w:val="00CF3929"/>
    <w:rsid w:val="00CF4BE3"/>
    <w:rsid w:val="00CF5F1E"/>
    <w:rsid w:val="00CF61A3"/>
    <w:rsid w:val="00CF6373"/>
    <w:rsid w:val="00CF6E97"/>
    <w:rsid w:val="00CF7270"/>
    <w:rsid w:val="00CF749C"/>
    <w:rsid w:val="00CF7646"/>
    <w:rsid w:val="00D00098"/>
    <w:rsid w:val="00D000C3"/>
    <w:rsid w:val="00D006A9"/>
    <w:rsid w:val="00D0084F"/>
    <w:rsid w:val="00D00A1C"/>
    <w:rsid w:val="00D01B49"/>
    <w:rsid w:val="00D01B65"/>
    <w:rsid w:val="00D01D91"/>
    <w:rsid w:val="00D01E0B"/>
    <w:rsid w:val="00D01F26"/>
    <w:rsid w:val="00D03482"/>
    <w:rsid w:val="00D039A9"/>
    <w:rsid w:val="00D03F13"/>
    <w:rsid w:val="00D04502"/>
    <w:rsid w:val="00D04521"/>
    <w:rsid w:val="00D0499B"/>
    <w:rsid w:val="00D04A5F"/>
    <w:rsid w:val="00D04C77"/>
    <w:rsid w:val="00D04E6C"/>
    <w:rsid w:val="00D05797"/>
    <w:rsid w:val="00D06523"/>
    <w:rsid w:val="00D065E4"/>
    <w:rsid w:val="00D06BB7"/>
    <w:rsid w:val="00D06CE4"/>
    <w:rsid w:val="00D06ECE"/>
    <w:rsid w:val="00D06FD9"/>
    <w:rsid w:val="00D07894"/>
    <w:rsid w:val="00D10120"/>
    <w:rsid w:val="00D107C2"/>
    <w:rsid w:val="00D108B7"/>
    <w:rsid w:val="00D10B4E"/>
    <w:rsid w:val="00D10C5B"/>
    <w:rsid w:val="00D10F93"/>
    <w:rsid w:val="00D10FC8"/>
    <w:rsid w:val="00D12395"/>
    <w:rsid w:val="00D12675"/>
    <w:rsid w:val="00D12904"/>
    <w:rsid w:val="00D12B95"/>
    <w:rsid w:val="00D1316B"/>
    <w:rsid w:val="00D13737"/>
    <w:rsid w:val="00D137EE"/>
    <w:rsid w:val="00D13D04"/>
    <w:rsid w:val="00D1405F"/>
    <w:rsid w:val="00D1474C"/>
    <w:rsid w:val="00D149D9"/>
    <w:rsid w:val="00D14A03"/>
    <w:rsid w:val="00D14DF9"/>
    <w:rsid w:val="00D15A2F"/>
    <w:rsid w:val="00D15CDD"/>
    <w:rsid w:val="00D15DD2"/>
    <w:rsid w:val="00D15EBA"/>
    <w:rsid w:val="00D16166"/>
    <w:rsid w:val="00D167DD"/>
    <w:rsid w:val="00D16911"/>
    <w:rsid w:val="00D16ED8"/>
    <w:rsid w:val="00D16EF1"/>
    <w:rsid w:val="00D17055"/>
    <w:rsid w:val="00D1730C"/>
    <w:rsid w:val="00D176E0"/>
    <w:rsid w:val="00D17744"/>
    <w:rsid w:val="00D17D35"/>
    <w:rsid w:val="00D202F6"/>
    <w:rsid w:val="00D20712"/>
    <w:rsid w:val="00D20719"/>
    <w:rsid w:val="00D21182"/>
    <w:rsid w:val="00D213AF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81A"/>
    <w:rsid w:val="00D24CE6"/>
    <w:rsid w:val="00D24E3A"/>
    <w:rsid w:val="00D24FCE"/>
    <w:rsid w:val="00D2587D"/>
    <w:rsid w:val="00D25FEB"/>
    <w:rsid w:val="00D2607B"/>
    <w:rsid w:val="00D268C6"/>
    <w:rsid w:val="00D26963"/>
    <w:rsid w:val="00D26E2E"/>
    <w:rsid w:val="00D27030"/>
    <w:rsid w:val="00D27A94"/>
    <w:rsid w:val="00D27DDD"/>
    <w:rsid w:val="00D306B0"/>
    <w:rsid w:val="00D3099D"/>
    <w:rsid w:val="00D30A03"/>
    <w:rsid w:val="00D30A32"/>
    <w:rsid w:val="00D30BC6"/>
    <w:rsid w:val="00D314D8"/>
    <w:rsid w:val="00D3191D"/>
    <w:rsid w:val="00D31AB4"/>
    <w:rsid w:val="00D31B31"/>
    <w:rsid w:val="00D31BF6"/>
    <w:rsid w:val="00D31C6D"/>
    <w:rsid w:val="00D3264E"/>
    <w:rsid w:val="00D32CFE"/>
    <w:rsid w:val="00D33380"/>
    <w:rsid w:val="00D339D8"/>
    <w:rsid w:val="00D33CC4"/>
    <w:rsid w:val="00D34556"/>
    <w:rsid w:val="00D34AB1"/>
    <w:rsid w:val="00D3519A"/>
    <w:rsid w:val="00D3524B"/>
    <w:rsid w:val="00D35274"/>
    <w:rsid w:val="00D354B5"/>
    <w:rsid w:val="00D354D8"/>
    <w:rsid w:val="00D35AC9"/>
    <w:rsid w:val="00D362C4"/>
    <w:rsid w:val="00D36489"/>
    <w:rsid w:val="00D36A5F"/>
    <w:rsid w:val="00D36C72"/>
    <w:rsid w:val="00D37229"/>
    <w:rsid w:val="00D372D4"/>
    <w:rsid w:val="00D373C2"/>
    <w:rsid w:val="00D3760A"/>
    <w:rsid w:val="00D3790F"/>
    <w:rsid w:val="00D379B7"/>
    <w:rsid w:val="00D37CF7"/>
    <w:rsid w:val="00D37EA4"/>
    <w:rsid w:val="00D40384"/>
    <w:rsid w:val="00D40478"/>
    <w:rsid w:val="00D4084C"/>
    <w:rsid w:val="00D40E57"/>
    <w:rsid w:val="00D41B9F"/>
    <w:rsid w:val="00D41EC5"/>
    <w:rsid w:val="00D420EA"/>
    <w:rsid w:val="00D42636"/>
    <w:rsid w:val="00D427BB"/>
    <w:rsid w:val="00D42D03"/>
    <w:rsid w:val="00D43888"/>
    <w:rsid w:val="00D43BB3"/>
    <w:rsid w:val="00D4408C"/>
    <w:rsid w:val="00D44551"/>
    <w:rsid w:val="00D4518C"/>
    <w:rsid w:val="00D462C5"/>
    <w:rsid w:val="00D466FB"/>
    <w:rsid w:val="00D469CB"/>
    <w:rsid w:val="00D46ADC"/>
    <w:rsid w:val="00D46BF9"/>
    <w:rsid w:val="00D46D86"/>
    <w:rsid w:val="00D46E9B"/>
    <w:rsid w:val="00D46FA3"/>
    <w:rsid w:val="00D471AA"/>
    <w:rsid w:val="00D47339"/>
    <w:rsid w:val="00D47741"/>
    <w:rsid w:val="00D47FF9"/>
    <w:rsid w:val="00D50221"/>
    <w:rsid w:val="00D5066E"/>
    <w:rsid w:val="00D510A0"/>
    <w:rsid w:val="00D51134"/>
    <w:rsid w:val="00D5149B"/>
    <w:rsid w:val="00D5184E"/>
    <w:rsid w:val="00D51B4D"/>
    <w:rsid w:val="00D52022"/>
    <w:rsid w:val="00D5205E"/>
    <w:rsid w:val="00D528B8"/>
    <w:rsid w:val="00D52DB4"/>
    <w:rsid w:val="00D52DDA"/>
    <w:rsid w:val="00D52FC2"/>
    <w:rsid w:val="00D533B8"/>
    <w:rsid w:val="00D53699"/>
    <w:rsid w:val="00D53B46"/>
    <w:rsid w:val="00D53DA1"/>
    <w:rsid w:val="00D53E46"/>
    <w:rsid w:val="00D545D1"/>
    <w:rsid w:val="00D54924"/>
    <w:rsid w:val="00D549AD"/>
    <w:rsid w:val="00D54CE2"/>
    <w:rsid w:val="00D552F3"/>
    <w:rsid w:val="00D5594B"/>
    <w:rsid w:val="00D55C0F"/>
    <w:rsid w:val="00D56323"/>
    <w:rsid w:val="00D56532"/>
    <w:rsid w:val="00D56C56"/>
    <w:rsid w:val="00D56E13"/>
    <w:rsid w:val="00D56FDB"/>
    <w:rsid w:val="00D570F9"/>
    <w:rsid w:val="00D574A3"/>
    <w:rsid w:val="00D57679"/>
    <w:rsid w:val="00D5791B"/>
    <w:rsid w:val="00D57941"/>
    <w:rsid w:val="00D57B1B"/>
    <w:rsid w:val="00D60331"/>
    <w:rsid w:val="00D6098D"/>
    <w:rsid w:val="00D61148"/>
    <w:rsid w:val="00D61AD2"/>
    <w:rsid w:val="00D61DEA"/>
    <w:rsid w:val="00D61EDA"/>
    <w:rsid w:val="00D61F17"/>
    <w:rsid w:val="00D620CA"/>
    <w:rsid w:val="00D6238F"/>
    <w:rsid w:val="00D6283C"/>
    <w:rsid w:val="00D62DCB"/>
    <w:rsid w:val="00D632D7"/>
    <w:rsid w:val="00D632F5"/>
    <w:rsid w:val="00D63439"/>
    <w:rsid w:val="00D63720"/>
    <w:rsid w:val="00D638A1"/>
    <w:rsid w:val="00D63AB5"/>
    <w:rsid w:val="00D63D66"/>
    <w:rsid w:val="00D63FD6"/>
    <w:rsid w:val="00D64195"/>
    <w:rsid w:val="00D641D3"/>
    <w:rsid w:val="00D646F9"/>
    <w:rsid w:val="00D6488D"/>
    <w:rsid w:val="00D64A81"/>
    <w:rsid w:val="00D64D89"/>
    <w:rsid w:val="00D650E2"/>
    <w:rsid w:val="00D6538C"/>
    <w:rsid w:val="00D65475"/>
    <w:rsid w:val="00D65AB8"/>
    <w:rsid w:val="00D65EA7"/>
    <w:rsid w:val="00D65F88"/>
    <w:rsid w:val="00D662A6"/>
    <w:rsid w:val="00D665E0"/>
    <w:rsid w:val="00D668C6"/>
    <w:rsid w:val="00D66D96"/>
    <w:rsid w:val="00D6788A"/>
    <w:rsid w:val="00D67969"/>
    <w:rsid w:val="00D7016C"/>
    <w:rsid w:val="00D70248"/>
    <w:rsid w:val="00D704E3"/>
    <w:rsid w:val="00D70EA1"/>
    <w:rsid w:val="00D715EF"/>
    <w:rsid w:val="00D715F5"/>
    <w:rsid w:val="00D7196F"/>
    <w:rsid w:val="00D719CA"/>
    <w:rsid w:val="00D71A02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658"/>
    <w:rsid w:val="00D76C48"/>
    <w:rsid w:val="00D76DA8"/>
    <w:rsid w:val="00D76EF8"/>
    <w:rsid w:val="00D7702D"/>
    <w:rsid w:val="00D7712A"/>
    <w:rsid w:val="00D7713E"/>
    <w:rsid w:val="00D771AF"/>
    <w:rsid w:val="00D7727E"/>
    <w:rsid w:val="00D775BE"/>
    <w:rsid w:val="00D7767D"/>
    <w:rsid w:val="00D77A65"/>
    <w:rsid w:val="00D8064F"/>
    <w:rsid w:val="00D80E46"/>
    <w:rsid w:val="00D8143B"/>
    <w:rsid w:val="00D81490"/>
    <w:rsid w:val="00D815C5"/>
    <w:rsid w:val="00D81BDC"/>
    <w:rsid w:val="00D81C6C"/>
    <w:rsid w:val="00D81E74"/>
    <w:rsid w:val="00D82574"/>
    <w:rsid w:val="00D827D9"/>
    <w:rsid w:val="00D828D3"/>
    <w:rsid w:val="00D832AD"/>
    <w:rsid w:val="00D83501"/>
    <w:rsid w:val="00D838EB"/>
    <w:rsid w:val="00D83A49"/>
    <w:rsid w:val="00D83C21"/>
    <w:rsid w:val="00D841AC"/>
    <w:rsid w:val="00D84590"/>
    <w:rsid w:val="00D8459C"/>
    <w:rsid w:val="00D84707"/>
    <w:rsid w:val="00D84966"/>
    <w:rsid w:val="00D84BC8"/>
    <w:rsid w:val="00D84D3E"/>
    <w:rsid w:val="00D84EAE"/>
    <w:rsid w:val="00D854AF"/>
    <w:rsid w:val="00D8552D"/>
    <w:rsid w:val="00D859DD"/>
    <w:rsid w:val="00D85D5F"/>
    <w:rsid w:val="00D85DCF"/>
    <w:rsid w:val="00D86B05"/>
    <w:rsid w:val="00D871D7"/>
    <w:rsid w:val="00D8744B"/>
    <w:rsid w:val="00D879EB"/>
    <w:rsid w:val="00D87F7D"/>
    <w:rsid w:val="00D90460"/>
    <w:rsid w:val="00D90831"/>
    <w:rsid w:val="00D90B17"/>
    <w:rsid w:val="00D90D28"/>
    <w:rsid w:val="00D90D9E"/>
    <w:rsid w:val="00D92114"/>
    <w:rsid w:val="00D922FE"/>
    <w:rsid w:val="00D92307"/>
    <w:rsid w:val="00D9258B"/>
    <w:rsid w:val="00D92D5E"/>
    <w:rsid w:val="00D92DEF"/>
    <w:rsid w:val="00D92E54"/>
    <w:rsid w:val="00D92FD8"/>
    <w:rsid w:val="00D930B1"/>
    <w:rsid w:val="00D934E2"/>
    <w:rsid w:val="00D93B35"/>
    <w:rsid w:val="00D94983"/>
    <w:rsid w:val="00D94D01"/>
    <w:rsid w:val="00D953D9"/>
    <w:rsid w:val="00D954DB"/>
    <w:rsid w:val="00D95E3A"/>
    <w:rsid w:val="00D95F2D"/>
    <w:rsid w:val="00D962C0"/>
    <w:rsid w:val="00D96433"/>
    <w:rsid w:val="00D964C3"/>
    <w:rsid w:val="00D965C3"/>
    <w:rsid w:val="00D96A34"/>
    <w:rsid w:val="00D971D1"/>
    <w:rsid w:val="00D97404"/>
    <w:rsid w:val="00D97A76"/>
    <w:rsid w:val="00D97B6D"/>
    <w:rsid w:val="00DA002B"/>
    <w:rsid w:val="00DA00FF"/>
    <w:rsid w:val="00DA0158"/>
    <w:rsid w:val="00DA0184"/>
    <w:rsid w:val="00DA0A8B"/>
    <w:rsid w:val="00DA0B3C"/>
    <w:rsid w:val="00DA0BC2"/>
    <w:rsid w:val="00DA0EE5"/>
    <w:rsid w:val="00DA116D"/>
    <w:rsid w:val="00DA12ED"/>
    <w:rsid w:val="00DA1BEF"/>
    <w:rsid w:val="00DA1FB2"/>
    <w:rsid w:val="00DA21EC"/>
    <w:rsid w:val="00DA2303"/>
    <w:rsid w:val="00DA2C50"/>
    <w:rsid w:val="00DA2D8E"/>
    <w:rsid w:val="00DA4CF3"/>
    <w:rsid w:val="00DA4DEC"/>
    <w:rsid w:val="00DA4FB4"/>
    <w:rsid w:val="00DA54E4"/>
    <w:rsid w:val="00DA5BDE"/>
    <w:rsid w:val="00DA5D68"/>
    <w:rsid w:val="00DA5F72"/>
    <w:rsid w:val="00DA62CD"/>
    <w:rsid w:val="00DA6A44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B0419"/>
    <w:rsid w:val="00DB081D"/>
    <w:rsid w:val="00DB1C03"/>
    <w:rsid w:val="00DB2236"/>
    <w:rsid w:val="00DB2605"/>
    <w:rsid w:val="00DB2828"/>
    <w:rsid w:val="00DB29BF"/>
    <w:rsid w:val="00DB2E47"/>
    <w:rsid w:val="00DB377F"/>
    <w:rsid w:val="00DB3E53"/>
    <w:rsid w:val="00DB4A67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1CB"/>
    <w:rsid w:val="00DB78A8"/>
    <w:rsid w:val="00DB7A33"/>
    <w:rsid w:val="00DB7B4F"/>
    <w:rsid w:val="00DC0576"/>
    <w:rsid w:val="00DC0855"/>
    <w:rsid w:val="00DC0EF1"/>
    <w:rsid w:val="00DC1838"/>
    <w:rsid w:val="00DC199E"/>
    <w:rsid w:val="00DC2050"/>
    <w:rsid w:val="00DC23A0"/>
    <w:rsid w:val="00DC2504"/>
    <w:rsid w:val="00DC2505"/>
    <w:rsid w:val="00DC26F7"/>
    <w:rsid w:val="00DC3167"/>
    <w:rsid w:val="00DC347C"/>
    <w:rsid w:val="00DC3637"/>
    <w:rsid w:val="00DC3932"/>
    <w:rsid w:val="00DC3B30"/>
    <w:rsid w:val="00DC3FC5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970"/>
    <w:rsid w:val="00DC5D72"/>
    <w:rsid w:val="00DC6373"/>
    <w:rsid w:val="00DC6487"/>
    <w:rsid w:val="00DC6DFA"/>
    <w:rsid w:val="00DC721D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18E1"/>
    <w:rsid w:val="00DD1FB1"/>
    <w:rsid w:val="00DD2087"/>
    <w:rsid w:val="00DD2434"/>
    <w:rsid w:val="00DD2A03"/>
    <w:rsid w:val="00DD3708"/>
    <w:rsid w:val="00DD3711"/>
    <w:rsid w:val="00DD3981"/>
    <w:rsid w:val="00DD3A1B"/>
    <w:rsid w:val="00DD3AE7"/>
    <w:rsid w:val="00DD3E51"/>
    <w:rsid w:val="00DD3FE1"/>
    <w:rsid w:val="00DD42AE"/>
    <w:rsid w:val="00DD51D6"/>
    <w:rsid w:val="00DD54C6"/>
    <w:rsid w:val="00DD5FA5"/>
    <w:rsid w:val="00DD607C"/>
    <w:rsid w:val="00DD6274"/>
    <w:rsid w:val="00DD6359"/>
    <w:rsid w:val="00DD6741"/>
    <w:rsid w:val="00DD6F65"/>
    <w:rsid w:val="00DD73B9"/>
    <w:rsid w:val="00DD754B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E38"/>
    <w:rsid w:val="00DE334F"/>
    <w:rsid w:val="00DE3E49"/>
    <w:rsid w:val="00DE416F"/>
    <w:rsid w:val="00DE43ED"/>
    <w:rsid w:val="00DE4AE5"/>
    <w:rsid w:val="00DE4F46"/>
    <w:rsid w:val="00DE5052"/>
    <w:rsid w:val="00DE5551"/>
    <w:rsid w:val="00DE5A51"/>
    <w:rsid w:val="00DE68AB"/>
    <w:rsid w:val="00DE6E23"/>
    <w:rsid w:val="00DE7087"/>
    <w:rsid w:val="00DE7B96"/>
    <w:rsid w:val="00DF03D9"/>
    <w:rsid w:val="00DF06AF"/>
    <w:rsid w:val="00DF09EE"/>
    <w:rsid w:val="00DF119A"/>
    <w:rsid w:val="00DF215C"/>
    <w:rsid w:val="00DF2440"/>
    <w:rsid w:val="00DF24C0"/>
    <w:rsid w:val="00DF26EA"/>
    <w:rsid w:val="00DF2913"/>
    <w:rsid w:val="00DF2C92"/>
    <w:rsid w:val="00DF326B"/>
    <w:rsid w:val="00DF33B2"/>
    <w:rsid w:val="00DF3865"/>
    <w:rsid w:val="00DF3C85"/>
    <w:rsid w:val="00DF4595"/>
    <w:rsid w:val="00DF4A9A"/>
    <w:rsid w:val="00DF4CE3"/>
    <w:rsid w:val="00DF5751"/>
    <w:rsid w:val="00DF5AAB"/>
    <w:rsid w:val="00DF5B36"/>
    <w:rsid w:val="00DF5DE7"/>
    <w:rsid w:val="00DF67D6"/>
    <w:rsid w:val="00DF67FE"/>
    <w:rsid w:val="00DF68C8"/>
    <w:rsid w:val="00DF7127"/>
    <w:rsid w:val="00DF7333"/>
    <w:rsid w:val="00DF77A0"/>
    <w:rsid w:val="00DF7B48"/>
    <w:rsid w:val="00DF7FAB"/>
    <w:rsid w:val="00E00247"/>
    <w:rsid w:val="00E00E11"/>
    <w:rsid w:val="00E01138"/>
    <w:rsid w:val="00E012D7"/>
    <w:rsid w:val="00E01BBA"/>
    <w:rsid w:val="00E021CC"/>
    <w:rsid w:val="00E0277D"/>
    <w:rsid w:val="00E02A71"/>
    <w:rsid w:val="00E0324A"/>
    <w:rsid w:val="00E046D1"/>
    <w:rsid w:val="00E0504A"/>
    <w:rsid w:val="00E05527"/>
    <w:rsid w:val="00E05663"/>
    <w:rsid w:val="00E0588B"/>
    <w:rsid w:val="00E05EFB"/>
    <w:rsid w:val="00E05F38"/>
    <w:rsid w:val="00E069DA"/>
    <w:rsid w:val="00E06CEE"/>
    <w:rsid w:val="00E07128"/>
    <w:rsid w:val="00E0716C"/>
    <w:rsid w:val="00E075A9"/>
    <w:rsid w:val="00E07E68"/>
    <w:rsid w:val="00E105EE"/>
    <w:rsid w:val="00E10766"/>
    <w:rsid w:val="00E10BA2"/>
    <w:rsid w:val="00E10D25"/>
    <w:rsid w:val="00E10E3C"/>
    <w:rsid w:val="00E111F4"/>
    <w:rsid w:val="00E113C8"/>
    <w:rsid w:val="00E1172D"/>
    <w:rsid w:val="00E11791"/>
    <w:rsid w:val="00E11DEE"/>
    <w:rsid w:val="00E11E26"/>
    <w:rsid w:val="00E11FEE"/>
    <w:rsid w:val="00E122DE"/>
    <w:rsid w:val="00E1298F"/>
    <w:rsid w:val="00E129EF"/>
    <w:rsid w:val="00E12F67"/>
    <w:rsid w:val="00E138E1"/>
    <w:rsid w:val="00E13CEC"/>
    <w:rsid w:val="00E140BD"/>
    <w:rsid w:val="00E148CA"/>
    <w:rsid w:val="00E14BF2"/>
    <w:rsid w:val="00E14CA4"/>
    <w:rsid w:val="00E14CBA"/>
    <w:rsid w:val="00E14ED6"/>
    <w:rsid w:val="00E1512B"/>
    <w:rsid w:val="00E154A9"/>
    <w:rsid w:val="00E15601"/>
    <w:rsid w:val="00E15DCE"/>
    <w:rsid w:val="00E165E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C50"/>
    <w:rsid w:val="00E210EE"/>
    <w:rsid w:val="00E2183B"/>
    <w:rsid w:val="00E21B73"/>
    <w:rsid w:val="00E21DF9"/>
    <w:rsid w:val="00E21F21"/>
    <w:rsid w:val="00E21F8A"/>
    <w:rsid w:val="00E2215F"/>
    <w:rsid w:val="00E223E1"/>
    <w:rsid w:val="00E225B5"/>
    <w:rsid w:val="00E2296F"/>
    <w:rsid w:val="00E229A7"/>
    <w:rsid w:val="00E22E10"/>
    <w:rsid w:val="00E230BD"/>
    <w:rsid w:val="00E233B2"/>
    <w:rsid w:val="00E237E7"/>
    <w:rsid w:val="00E23BE8"/>
    <w:rsid w:val="00E23CA7"/>
    <w:rsid w:val="00E23CF9"/>
    <w:rsid w:val="00E240D2"/>
    <w:rsid w:val="00E24FE4"/>
    <w:rsid w:val="00E2524B"/>
    <w:rsid w:val="00E25636"/>
    <w:rsid w:val="00E257B2"/>
    <w:rsid w:val="00E259D8"/>
    <w:rsid w:val="00E25B2D"/>
    <w:rsid w:val="00E25E7D"/>
    <w:rsid w:val="00E25EE1"/>
    <w:rsid w:val="00E2618D"/>
    <w:rsid w:val="00E2648A"/>
    <w:rsid w:val="00E26729"/>
    <w:rsid w:val="00E26F04"/>
    <w:rsid w:val="00E273ED"/>
    <w:rsid w:val="00E2743E"/>
    <w:rsid w:val="00E27BED"/>
    <w:rsid w:val="00E30A10"/>
    <w:rsid w:val="00E30BFE"/>
    <w:rsid w:val="00E30C76"/>
    <w:rsid w:val="00E30C78"/>
    <w:rsid w:val="00E31491"/>
    <w:rsid w:val="00E32315"/>
    <w:rsid w:val="00E324FA"/>
    <w:rsid w:val="00E3259E"/>
    <w:rsid w:val="00E32A7A"/>
    <w:rsid w:val="00E32D43"/>
    <w:rsid w:val="00E334DC"/>
    <w:rsid w:val="00E338ED"/>
    <w:rsid w:val="00E33CCB"/>
    <w:rsid w:val="00E3452F"/>
    <w:rsid w:val="00E346BE"/>
    <w:rsid w:val="00E34B14"/>
    <w:rsid w:val="00E34B47"/>
    <w:rsid w:val="00E34D7B"/>
    <w:rsid w:val="00E34DF0"/>
    <w:rsid w:val="00E35660"/>
    <w:rsid w:val="00E35756"/>
    <w:rsid w:val="00E35AC3"/>
    <w:rsid w:val="00E367EC"/>
    <w:rsid w:val="00E36A01"/>
    <w:rsid w:val="00E370E5"/>
    <w:rsid w:val="00E37286"/>
    <w:rsid w:val="00E372C5"/>
    <w:rsid w:val="00E37653"/>
    <w:rsid w:val="00E377D4"/>
    <w:rsid w:val="00E37E72"/>
    <w:rsid w:val="00E401AD"/>
    <w:rsid w:val="00E402D4"/>
    <w:rsid w:val="00E406B7"/>
    <w:rsid w:val="00E412AB"/>
    <w:rsid w:val="00E418B8"/>
    <w:rsid w:val="00E42433"/>
    <w:rsid w:val="00E42830"/>
    <w:rsid w:val="00E42BCE"/>
    <w:rsid w:val="00E43148"/>
    <w:rsid w:val="00E43152"/>
    <w:rsid w:val="00E43155"/>
    <w:rsid w:val="00E439ED"/>
    <w:rsid w:val="00E43C61"/>
    <w:rsid w:val="00E440FD"/>
    <w:rsid w:val="00E444B6"/>
    <w:rsid w:val="00E44C09"/>
    <w:rsid w:val="00E459E1"/>
    <w:rsid w:val="00E45B15"/>
    <w:rsid w:val="00E45E8E"/>
    <w:rsid w:val="00E463FC"/>
    <w:rsid w:val="00E46B35"/>
    <w:rsid w:val="00E46FAE"/>
    <w:rsid w:val="00E47505"/>
    <w:rsid w:val="00E4772D"/>
    <w:rsid w:val="00E478E4"/>
    <w:rsid w:val="00E47C90"/>
    <w:rsid w:val="00E50242"/>
    <w:rsid w:val="00E5035A"/>
    <w:rsid w:val="00E50CF5"/>
    <w:rsid w:val="00E50E02"/>
    <w:rsid w:val="00E511A4"/>
    <w:rsid w:val="00E51235"/>
    <w:rsid w:val="00E515B3"/>
    <w:rsid w:val="00E52074"/>
    <w:rsid w:val="00E52286"/>
    <w:rsid w:val="00E52606"/>
    <w:rsid w:val="00E52D43"/>
    <w:rsid w:val="00E52EEB"/>
    <w:rsid w:val="00E53211"/>
    <w:rsid w:val="00E5373B"/>
    <w:rsid w:val="00E53AF9"/>
    <w:rsid w:val="00E53DC8"/>
    <w:rsid w:val="00E53F4B"/>
    <w:rsid w:val="00E542B3"/>
    <w:rsid w:val="00E5461A"/>
    <w:rsid w:val="00E54B5E"/>
    <w:rsid w:val="00E54D21"/>
    <w:rsid w:val="00E54F94"/>
    <w:rsid w:val="00E55ADB"/>
    <w:rsid w:val="00E55B00"/>
    <w:rsid w:val="00E56612"/>
    <w:rsid w:val="00E5663F"/>
    <w:rsid w:val="00E56E36"/>
    <w:rsid w:val="00E573FB"/>
    <w:rsid w:val="00E57BE2"/>
    <w:rsid w:val="00E57F39"/>
    <w:rsid w:val="00E6036D"/>
    <w:rsid w:val="00E609D5"/>
    <w:rsid w:val="00E60A50"/>
    <w:rsid w:val="00E6100F"/>
    <w:rsid w:val="00E616D9"/>
    <w:rsid w:val="00E61B57"/>
    <w:rsid w:val="00E61E21"/>
    <w:rsid w:val="00E62129"/>
    <w:rsid w:val="00E62169"/>
    <w:rsid w:val="00E62215"/>
    <w:rsid w:val="00E6235A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786"/>
    <w:rsid w:val="00E63937"/>
    <w:rsid w:val="00E6449B"/>
    <w:rsid w:val="00E64614"/>
    <w:rsid w:val="00E64828"/>
    <w:rsid w:val="00E64C8E"/>
    <w:rsid w:val="00E64DE3"/>
    <w:rsid w:val="00E65180"/>
    <w:rsid w:val="00E6538D"/>
    <w:rsid w:val="00E654B6"/>
    <w:rsid w:val="00E654C4"/>
    <w:rsid w:val="00E65CAC"/>
    <w:rsid w:val="00E65F2C"/>
    <w:rsid w:val="00E65FE9"/>
    <w:rsid w:val="00E6633A"/>
    <w:rsid w:val="00E664D5"/>
    <w:rsid w:val="00E66545"/>
    <w:rsid w:val="00E6656C"/>
    <w:rsid w:val="00E66717"/>
    <w:rsid w:val="00E66D27"/>
    <w:rsid w:val="00E671BC"/>
    <w:rsid w:val="00E6746F"/>
    <w:rsid w:val="00E67A44"/>
    <w:rsid w:val="00E67A6D"/>
    <w:rsid w:val="00E67DA2"/>
    <w:rsid w:val="00E67E08"/>
    <w:rsid w:val="00E67E64"/>
    <w:rsid w:val="00E67FF8"/>
    <w:rsid w:val="00E70433"/>
    <w:rsid w:val="00E710FA"/>
    <w:rsid w:val="00E71A01"/>
    <w:rsid w:val="00E7219F"/>
    <w:rsid w:val="00E72379"/>
    <w:rsid w:val="00E723E4"/>
    <w:rsid w:val="00E726F4"/>
    <w:rsid w:val="00E72822"/>
    <w:rsid w:val="00E728C5"/>
    <w:rsid w:val="00E72BF3"/>
    <w:rsid w:val="00E72D14"/>
    <w:rsid w:val="00E733E0"/>
    <w:rsid w:val="00E737FB"/>
    <w:rsid w:val="00E739B9"/>
    <w:rsid w:val="00E73C53"/>
    <w:rsid w:val="00E73D18"/>
    <w:rsid w:val="00E73F96"/>
    <w:rsid w:val="00E7427A"/>
    <w:rsid w:val="00E749F6"/>
    <w:rsid w:val="00E74DA2"/>
    <w:rsid w:val="00E74DE9"/>
    <w:rsid w:val="00E74F6C"/>
    <w:rsid w:val="00E75016"/>
    <w:rsid w:val="00E75670"/>
    <w:rsid w:val="00E759F7"/>
    <w:rsid w:val="00E75B60"/>
    <w:rsid w:val="00E75BAB"/>
    <w:rsid w:val="00E75D8E"/>
    <w:rsid w:val="00E76478"/>
    <w:rsid w:val="00E765C9"/>
    <w:rsid w:val="00E7699B"/>
    <w:rsid w:val="00E76FF9"/>
    <w:rsid w:val="00E776B8"/>
    <w:rsid w:val="00E7791E"/>
    <w:rsid w:val="00E77AA2"/>
    <w:rsid w:val="00E8057E"/>
    <w:rsid w:val="00E8136D"/>
    <w:rsid w:val="00E8151E"/>
    <w:rsid w:val="00E8165B"/>
    <w:rsid w:val="00E816A8"/>
    <w:rsid w:val="00E816E0"/>
    <w:rsid w:val="00E819D1"/>
    <w:rsid w:val="00E8244D"/>
    <w:rsid w:val="00E82653"/>
    <w:rsid w:val="00E82B52"/>
    <w:rsid w:val="00E82F2B"/>
    <w:rsid w:val="00E82F7D"/>
    <w:rsid w:val="00E83191"/>
    <w:rsid w:val="00E835E6"/>
    <w:rsid w:val="00E838B9"/>
    <w:rsid w:val="00E839E2"/>
    <w:rsid w:val="00E83F63"/>
    <w:rsid w:val="00E84286"/>
    <w:rsid w:val="00E8453D"/>
    <w:rsid w:val="00E85382"/>
    <w:rsid w:val="00E85C02"/>
    <w:rsid w:val="00E8609A"/>
    <w:rsid w:val="00E86162"/>
    <w:rsid w:val="00E864AD"/>
    <w:rsid w:val="00E864C1"/>
    <w:rsid w:val="00E86663"/>
    <w:rsid w:val="00E86729"/>
    <w:rsid w:val="00E867B2"/>
    <w:rsid w:val="00E86C02"/>
    <w:rsid w:val="00E870FA"/>
    <w:rsid w:val="00E87839"/>
    <w:rsid w:val="00E878E6"/>
    <w:rsid w:val="00E87BE6"/>
    <w:rsid w:val="00E900A6"/>
    <w:rsid w:val="00E900D8"/>
    <w:rsid w:val="00E9049F"/>
    <w:rsid w:val="00E9085A"/>
    <w:rsid w:val="00E90BAA"/>
    <w:rsid w:val="00E91085"/>
    <w:rsid w:val="00E913A5"/>
    <w:rsid w:val="00E91617"/>
    <w:rsid w:val="00E91A10"/>
    <w:rsid w:val="00E92775"/>
    <w:rsid w:val="00E929E9"/>
    <w:rsid w:val="00E929FF"/>
    <w:rsid w:val="00E92FC5"/>
    <w:rsid w:val="00E9353B"/>
    <w:rsid w:val="00E93570"/>
    <w:rsid w:val="00E936A0"/>
    <w:rsid w:val="00E93F3F"/>
    <w:rsid w:val="00E93F77"/>
    <w:rsid w:val="00E941DB"/>
    <w:rsid w:val="00E94315"/>
    <w:rsid w:val="00E943E0"/>
    <w:rsid w:val="00E948D7"/>
    <w:rsid w:val="00E94AFA"/>
    <w:rsid w:val="00E94E73"/>
    <w:rsid w:val="00E956B2"/>
    <w:rsid w:val="00E95EBB"/>
    <w:rsid w:val="00E960C8"/>
    <w:rsid w:val="00E961E3"/>
    <w:rsid w:val="00E964F4"/>
    <w:rsid w:val="00E9657D"/>
    <w:rsid w:val="00E9684A"/>
    <w:rsid w:val="00E96979"/>
    <w:rsid w:val="00E96987"/>
    <w:rsid w:val="00E96A5B"/>
    <w:rsid w:val="00E97115"/>
    <w:rsid w:val="00E97540"/>
    <w:rsid w:val="00E97608"/>
    <w:rsid w:val="00E97AF5"/>
    <w:rsid w:val="00E97FB0"/>
    <w:rsid w:val="00EA01BB"/>
    <w:rsid w:val="00EA02F2"/>
    <w:rsid w:val="00EA079B"/>
    <w:rsid w:val="00EA07B7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29EE"/>
    <w:rsid w:val="00EA2CA4"/>
    <w:rsid w:val="00EA3730"/>
    <w:rsid w:val="00EA48CC"/>
    <w:rsid w:val="00EA4E5D"/>
    <w:rsid w:val="00EA4EAF"/>
    <w:rsid w:val="00EA503B"/>
    <w:rsid w:val="00EA533A"/>
    <w:rsid w:val="00EA5710"/>
    <w:rsid w:val="00EA5909"/>
    <w:rsid w:val="00EA5B92"/>
    <w:rsid w:val="00EA5C21"/>
    <w:rsid w:val="00EA5EBA"/>
    <w:rsid w:val="00EA6083"/>
    <w:rsid w:val="00EA63F3"/>
    <w:rsid w:val="00EA65E3"/>
    <w:rsid w:val="00EA67D0"/>
    <w:rsid w:val="00EA68E6"/>
    <w:rsid w:val="00EA6999"/>
    <w:rsid w:val="00EA71B5"/>
    <w:rsid w:val="00EA7358"/>
    <w:rsid w:val="00EA73AC"/>
    <w:rsid w:val="00EA7642"/>
    <w:rsid w:val="00EA7802"/>
    <w:rsid w:val="00EA79FB"/>
    <w:rsid w:val="00EA7BFD"/>
    <w:rsid w:val="00EA7E94"/>
    <w:rsid w:val="00EB0364"/>
    <w:rsid w:val="00EB0435"/>
    <w:rsid w:val="00EB10A8"/>
    <w:rsid w:val="00EB10AC"/>
    <w:rsid w:val="00EB111F"/>
    <w:rsid w:val="00EB156F"/>
    <w:rsid w:val="00EB1A70"/>
    <w:rsid w:val="00EB1E36"/>
    <w:rsid w:val="00EB1ED2"/>
    <w:rsid w:val="00EB21BA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67C"/>
    <w:rsid w:val="00EB59B1"/>
    <w:rsid w:val="00EB5D9E"/>
    <w:rsid w:val="00EB6748"/>
    <w:rsid w:val="00EB678A"/>
    <w:rsid w:val="00EB69EE"/>
    <w:rsid w:val="00EB703A"/>
    <w:rsid w:val="00EB72C3"/>
    <w:rsid w:val="00EB74DC"/>
    <w:rsid w:val="00EB78CD"/>
    <w:rsid w:val="00EB79FC"/>
    <w:rsid w:val="00EB7D72"/>
    <w:rsid w:val="00EC07EF"/>
    <w:rsid w:val="00EC0803"/>
    <w:rsid w:val="00EC0A52"/>
    <w:rsid w:val="00EC0BAA"/>
    <w:rsid w:val="00EC1089"/>
    <w:rsid w:val="00EC19AF"/>
    <w:rsid w:val="00EC1B8C"/>
    <w:rsid w:val="00EC2059"/>
    <w:rsid w:val="00EC27FE"/>
    <w:rsid w:val="00EC31FD"/>
    <w:rsid w:val="00EC3279"/>
    <w:rsid w:val="00EC3A5E"/>
    <w:rsid w:val="00EC3E27"/>
    <w:rsid w:val="00EC453D"/>
    <w:rsid w:val="00EC5229"/>
    <w:rsid w:val="00EC596C"/>
    <w:rsid w:val="00EC5976"/>
    <w:rsid w:val="00EC5A78"/>
    <w:rsid w:val="00EC5B3C"/>
    <w:rsid w:val="00EC5C3E"/>
    <w:rsid w:val="00EC6065"/>
    <w:rsid w:val="00EC659C"/>
    <w:rsid w:val="00EC68BE"/>
    <w:rsid w:val="00EC6C05"/>
    <w:rsid w:val="00EC7875"/>
    <w:rsid w:val="00EC78D9"/>
    <w:rsid w:val="00EC797F"/>
    <w:rsid w:val="00EC7D15"/>
    <w:rsid w:val="00EC7DBE"/>
    <w:rsid w:val="00ED023F"/>
    <w:rsid w:val="00ED0908"/>
    <w:rsid w:val="00ED0B4D"/>
    <w:rsid w:val="00ED1D2E"/>
    <w:rsid w:val="00ED1EE5"/>
    <w:rsid w:val="00ED20E9"/>
    <w:rsid w:val="00ED25F9"/>
    <w:rsid w:val="00ED2652"/>
    <w:rsid w:val="00ED2A1C"/>
    <w:rsid w:val="00ED2A2A"/>
    <w:rsid w:val="00ED2ADF"/>
    <w:rsid w:val="00ED2DC4"/>
    <w:rsid w:val="00ED2FE8"/>
    <w:rsid w:val="00ED30AE"/>
    <w:rsid w:val="00ED3B40"/>
    <w:rsid w:val="00ED4081"/>
    <w:rsid w:val="00ED41EC"/>
    <w:rsid w:val="00ED4459"/>
    <w:rsid w:val="00ED4918"/>
    <w:rsid w:val="00ED517F"/>
    <w:rsid w:val="00ED5B00"/>
    <w:rsid w:val="00ED5CC6"/>
    <w:rsid w:val="00ED5D4B"/>
    <w:rsid w:val="00ED64AF"/>
    <w:rsid w:val="00ED6CC6"/>
    <w:rsid w:val="00ED6DC9"/>
    <w:rsid w:val="00ED74D8"/>
    <w:rsid w:val="00ED7D2C"/>
    <w:rsid w:val="00EE0284"/>
    <w:rsid w:val="00EE03C8"/>
    <w:rsid w:val="00EE03F8"/>
    <w:rsid w:val="00EE0BED"/>
    <w:rsid w:val="00EE1C96"/>
    <w:rsid w:val="00EE1D30"/>
    <w:rsid w:val="00EE1D3E"/>
    <w:rsid w:val="00EE1F0F"/>
    <w:rsid w:val="00EE2418"/>
    <w:rsid w:val="00EE2611"/>
    <w:rsid w:val="00EE29D1"/>
    <w:rsid w:val="00EE2B6D"/>
    <w:rsid w:val="00EE3228"/>
    <w:rsid w:val="00EE3823"/>
    <w:rsid w:val="00EE3877"/>
    <w:rsid w:val="00EE3BA0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90E"/>
    <w:rsid w:val="00EE6B45"/>
    <w:rsid w:val="00EE6E82"/>
    <w:rsid w:val="00EE73A4"/>
    <w:rsid w:val="00EE7BD6"/>
    <w:rsid w:val="00EF07FF"/>
    <w:rsid w:val="00EF0853"/>
    <w:rsid w:val="00EF0985"/>
    <w:rsid w:val="00EF0A89"/>
    <w:rsid w:val="00EF0C2D"/>
    <w:rsid w:val="00EF0D37"/>
    <w:rsid w:val="00EF0FA9"/>
    <w:rsid w:val="00EF1264"/>
    <w:rsid w:val="00EF1BCC"/>
    <w:rsid w:val="00EF231D"/>
    <w:rsid w:val="00EF2675"/>
    <w:rsid w:val="00EF2C7E"/>
    <w:rsid w:val="00EF366E"/>
    <w:rsid w:val="00EF3C28"/>
    <w:rsid w:val="00EF3C52"/>
    <w:rsid w:val="00EF3DC6"/>
    <w:rsid w:val="00EF3F0D"/>
    <w:rsid w:val="00EF4384"/>
    <w:rsid w:val="00EF451B"/>
    <w:rsid w:val="00EF482B"/>
    <w:rsid w:val="00EF5165"/>
    <w:rsid w:val="00EF52FF"/>
    <w:rsid w:val="00EF53C4"/>
    <w:rsid w:val="00EF5833"/>
    <w:rsid w:val="00EF5A83"/>
    <w:rsid w:val="00EF5CBD"/>
    <w:rsid w:val="00EF5E72"/>
    <w:rsid w:val="00EF5F72"/>
    <w:rsid w:val="00EF63B8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2247"/>
    <w:rsid w:val="00F02686"/>
    <w:rsid w:val="00F02C4C"/>
    <w:rsid w:val="00F0341A"/>
    <w:rsid w:val="00F034DB"/>
    <w:rsid w:val="00F035D3"/>
    <w:rsid w:val="00F037DB"/>
    <w:rsid w:val="00F03892"/>
    <w:rsid w:val="00F042D8"/>
    <w:rsid w:val="00F044AF"/>
    <w:rsid w:val="00F045A0"/>
    <w:rsid w:val="00F051B7"/>
    <w:rsid w:val="00F0537D"/>
    <w:rsid w:val="00F05529"/>
    <w:rsid w:val="00F0567C"/>
    <w:rsid w:val="00F064C1"/>
    <w:rsid w:val="00F06544"/>
    <w:rsid w:val="00F066BE"/>
    <w:rsid w:val="00F06A63"/>
    <w:rsid w:val="00F06B5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6AF"/>
    <w:rsid w:val="00F1185A"/>
    <w:rsid w:val="00F11F3C"/>
    <w:rsid w:val="00F12013"/>
    <w:rsid w:val="00F12197"/>
    <w:rsid w:val="00F121E1"/>
    <w:rsid w:val="00F12625"/>
    <w:rsid w:val="00F12707"/>
    <w:rsid w:val="00F12890"/>
    <w:rsid w:val="00F128CF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4FE0"/>
    <w:rsid w:val="00F150EF"/>
    <w:rsid w:val="00F15790"/>
    <w:rsid w:val="00F15B7A"/>
    <w:rsid w:val="00F15E18"/>
    <w:rsid w:val="00F161A6"/>
    <w:rsid w:val="00F16405"/>
    <w:rsid w:val="00F164F2"/>
    <w:rsid w:val="00F1669C"/>
    <w:rsid w:val="00F16933"/>
    <w:rsid w:val="00F17106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12B7"/>
    <w:rsid w:val="00F21A68"/>
    <w:rsid w:val="00F21C89"/>
    <w:rsid w:val="00F21D9C"/>
    <w:rsid w:val="00F21E0A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48"/>
    <w:rsid w:val="00F23BD6"/>
    <w:rsid w:val="00F23EC3"/>
    <w:rsid w:val="00F2425C"/>
    <w:rsid w:val="00F24C90"/>
    <w:rsid w:val="00F25250"/>
    <w:rsid w:val="00F253C6"/>
    <w:rsid w:val="00F257D2"/>
    <w:rsid w:val="00F25B72"/>
    <w:rsid w:val="00F26610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05"/>
    <w:rsid w:val="00F3285D"/>
    <w:rsid w:val="00F328DF"/>
    <w:rsid w:val="00F332B2"/>
    <w:rsid w:val="00F33632"/>
    <w:rsid w:val="00F3366E"/>
    <w:rsid w:val="00F34723"/>
    <w:rsid w:val="00F349BE"/>
    <w:rsid w:val="00F34A95"/>
    <w:rsid w:val="00F34B15"/>
    <w:rsid w:val="00F35669"/>
    <w:rsid w:val="00F35680"/>
    <w:rsid w:val="00F35868"/>
    <w:rsid w:val="00F35CBE"/>
    <w:rsid w:val="00F35D1B"/>
    <w:rsid w:val="00F35EDF"/>
    <w:rsid w:val="00F36074"/>
    <w:rsid w:val="00F36234"/>
    <w:rsid w:val="00F3678A"/>
    <w:rsid w:val="00F36798"/>
    <w:rsid w:val="00F36E5E"/>
    <w:rsid w:val="00F37068"/>
    <w:rsid w:val="00F3706F"/>
    <w:rsid w:val="00F3713D"/>
    <w:rsid w:val="00F375CA"/>
    <w:rsid w:val="00F37CF5"/>
    <w:rsid w:val="00F401A4"/>
    <w:rsid w:val="00F40575"/>
    <w:rsid w:val="00F40A6A"/>
    <w:rsid w:val="00F40FAA"/>
    <w:rsid w:val="00F4129D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72F"/>
    <w:rsid w:val="00F429C0"/>
    <w:rsid w:val="00F42CFF"/>
    <w:rsid w:val="00F436EB"/>
    <w:rsid w:val="00F43D0C"/>
    <w:rsid w:val="00F43E36"/>
    <w:rsid w:val="00F44087"/>
    <w:rsid w:val="00F449E8"/>
    <w:rsid w:val="00F44AE5"/>
    <w:rsid w:val="00F44E28"/>
    <w:rsid w:val="00F45546"/>
    <w:rsid w:val="00F45B17"/>
    <w:rsid w:val="00F45CA1"/>
    <w:rsid w:val="00F45CEF"/>
    <w:rsid w:val="00F46403"/>
    <w:rsid w:val="00F46533"/>
    <w:rsid w:val="00F46A2F"/>
    <w:rsid w:val="00F46B53"/>
    <w:rsid w:val="00F47193"/>
    <w:rsid w:val="00F4730D"/>
    <w:rsid w:val="00F47473"/>
    <w:rsid w:val="00F476E0"/>
    <w:rsid w:val="00F47C61"/>
    <w:rsid w:val="00F47C65"/>
    <w:rsid w:val="00F503E5"/>
    <w:rsid w:val="00F50593"/>
    <w:rsid w:val="00F506A9"/>
    <w:rsid w:val="00F50854"/>
    <w:rsid w:val="00F50B16"/>
    <w:rsid w:val="00F50DC5"/>
    <w:rsid w:val="00F51B64"/>
    <w:rsid w:val="00F521F6"/>
    <w:rsid w:val="00F5239C"/>
    <w:rsid w:val="00F52684"/>
    <w:rsid w:val="00F52760"/>
    <w:rsid w:val="00F527E6"/>
    <w:rsid w:val="00F52FCE"/>
    <w:rsid w:val="00F5328C"/>
    <w:rsid w:val="00F5362C"/>
    <w:rsid w:val="00F53D58"/>
    <w:rsid w:val="00F53DCB"/>
    <w:rsid w:val="00F5402B"/>
    <w:rsid w:val="00F54EC2"/>
    <w:rsid w:val="00F5534D"/>
    <w:rsid w:val="00F553D3"/>
    <w:rsid w:val="00F559A1"/>
    <w:rsid w:val="00F56218"/>
    <w:rsid w:val="00F5624F"/>
    <w:rsid w:val="00F56305"/>
    <w:rsid w:val="00F5647E"/>
    <w:rsid w:val="00F56A56"/>
    <w:rsid w:val="00F5722F"/>
    <w:rsid w:val="00F57A55"/>
    <w:rsid w:val="00F57C82"/>
    <w:rsid w:val="00F57F7A"/>
    <w:rsid w:val="00F60032"/>
    <w:rsid w:val="00F60AE7"/>
    <w:rsid w:val="00F60C7A"/>
    <w:rsid w:val="00F6126B"/>
    <w:rsid w:val="00F613AD"/>
    <w:rsid w:val="00F61622"/>
    <w:rsid w:val="00F619AC"/>
    <w:rsid w:val="00F61ACE"/>
    <w:rsid w:val="00F61E40"/>
    <w:rsid w:val="00F61FB0"/>
    <w:rsid w:val="00F626F1"/>
    <w:rsid w:val="00F629B9"/>
    <w:rsid w:val="00F62D6A"/>
    <w:rsid w:val="00F63347"/>
    <w:rsid w:val="00F641BA"/>
    <w:rsid w:val="00F64230"/>
    <w:rsid w:val="00F644CF"/>
    <w:rsid w:val="00F6464C"/>
    <w:rsid w:val="00F646F5"/>
    <w:rsid w:val="00F64A87"/>
    <w:rsid w:val="00F64E1C"/>
    <w:rsid w:val="00F6522D"/>
    <w:rsid w:val="00F65485"/>
    <w:rsid w:val="00F659F1"/>
    <w:rsid w:val="00F65FC8"/>
    <w:rsid w:val="00F665B8"/>
    <w:rsid w:val="00F66A3C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85E"/>
    <w:rsid w:val="00F70A33"/>
    <w:rsid w:val="00F70B18"/>
    <w:rsid w:val="00F70EF0"/>
    <w:rsid w:val="00F71389"/>
    <w:rsid w:val="00F720D8"/>
    <w:rsid w:val="00F728D6"/>
    <w:rsid w:val="00F730FF"/>
    <w:rsid w:val="00F73349"/>
    <w:rsid w:val="00F73433"/>
    <w:rsid w:val="00F73B31"/>
    <w:rsid w:val="00F73D02"/>
    <w:rsid w:val="00F73FBB"/>
    <w:rsid w:val="00F7454C"/>
    <w:rsid w:val="00F74587"/>
    <w:rsid w:val="00F7460C"/>
    <w:rsid w:val="00F74685"/>
    <w:rsid w:val="00F74C1E"/>
    <w:rsid w:val="00F75A6C"/>
    <w:rsid w:val="00F75ED7"/>
    <w:rsid w:val="00F76622"/>
    <w:rsid w:val="00F7677A"/>
    <w:rsid w:val="00F76844"/>
    <w:rsid w:val="00F76849"/>
    <w:rsid w:val="00F76881"/>
    <w:rsid w:val="00F76E8A"/>
    <w:rsid w:val="00F770ED"/>
    <w:rsid w:val="00F8062F"/>
    <w:rsid w:val="00F808DE"/>
    <w:rsid w:val="00F808F5"/>
    <w:rsid w:val="00F80D3B"/>
    <w:rsid w:val="00F80E2D"/>
    <w:rsid w:val="00F80EC0"/>
    <w:rsid w:val="00F81234"/>
    <w:rsid w:val="00F8160C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93D"/>
    <w:rsid w:val="00F83CCF"/>
    <w:rsid w:val="00F84686"/>
    <w:rsid w:val="00F84728"/>
    <w:rsid w:val="00F850C1"/>
    <w:rsid w:val="00F85536"/>
    <w:rsid w:val="00F8589A"/>
    <w:rsid w:val="00F85E10"/>
    <w:rsid w:val="00F86094"/>
    <w:rsid w:val="00F86565"/>
    <w:rsid w:val="00F866AA"/>
    <w:rsid w:val="00F869AC"/>
    <w:rsid w:val="00F86AC9"/>
    <w:rsid w:val="00F86D87"/>
    <w:rsid w:val="00F8710B"/>
    <w:rsid w:val="00F871AC"/>
    <w:rsid w:val="00F87212"/>
    <w:rsid w:val="00F87EA4"/>
    <w:rsid w:val="00F90D4C"/>
    <w:rsid w:val="00F9110C"/>
    <w:rsid w:val="00F91395"/>
    <w:rsid w:val="00F92229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A000B"/>
    <w:rsid w:val="00FA01F2"/>
    <w:rsid w:val="00FA046B"/>
    <w:rsid w:val="00FA063E"/>
    <w:rsid w:val="00FA069F"/>
    <w:rsid w:val="00FA06A4"/>
    <w:rsid w:val="00FA06AE"/>
    <w:rsid w:val="00FA085C"/>
    <w:rsid w:val="00FA09FB"/>
    <w:rsid w:val="00FA11E2"/>
    <w:rsid w:val="00FA160B"/>
    <w:rsid w:val="00FA2150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A53"/>
    <w:rsid w:val="00FA5C3D"/>
    <w:rsid w:val="00FA5FA4"/>
    <w:rsid w:val="00FA6452"/>
    <w:rsid w:val="00FA6B9A"/>
    <w:rsid w:val="00FA6F3B"/>
    <w:rsid w:val="00FA7847"/>
    <w:rsid w:val="00FA79A2"/>
    <w:rsid w:val="00FA7CB1"/>
    <w:rsid w:val="00FA7E65"/>
    <w:rsid w:val="00FA7E6B"/>
    <w:rsid w:val="00FB036D"/>
    <w:rsid w:val="00FB0A0C"/>
    <w:rsid w:val="00FB0E3D"/>
    <w:rsid w:val="00FB15E9"/>
    <w:rsid w:val="00FB1747"/>
    <w:rsid w:val="00FB175E"/>
    <w:rsid w:val="00FB1789"/>
    <w:rsid w:val="00FB1FBF"/>
    <w:rsid w:val="00FB1FED"/>
    <w:rsid w:val="00FB29EE"/>
    <w:rsid w:val="00FB2ADB"/>
    <w:rsid w:val="00FB2B5D"/>
    <w:rsid w:val="00FB35B2"/>
    <w:rsid w:val="00FB3849"/>
    <w:rsid w:val="00FB3BC9"/>
    <w:rsid w:val="00FB40F0"/>
    <w:rsid w:val="00FB4218"/>
    <w:rsid w:val="00FB46FD"/>
    <w:rsid w:val="00FB4B5F"/>
    <w:rsid w:val="00FB4BBA"/>
    <w:rsid w:val="00FB4F40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36C"/>
    <w:rsid w:val="00FB7781"/>
    <w:rsid w:val="00FB7DDE"/>
    <w:rsid w:val="00FB7F82"/>
    <w:rsid w:val="00FC0634"/>
    <w:rsid w:val="00FC0955"/>
    <w:rsid w:val="00FC0C81"/>
    <w:rsid w:val="00FC0DB7"/>
    <w:rsid w:val="00FC0FFD"/>
    <w:rsid w:val="00FC1A6D"/>
    <w:rsid w:val="00FC1AE0"/>
    <w:rsid w:val="00FC223F"/>
    <w:rsid w:val="00FC25AA"/>
    <w:rsid w:val="00FC2700"/>
    <w:rsid w:val="00FC3021"/>
    <w:rsid w:val="00FC3749"/>
    <w:rsid w:val="00FC3D39"/>
    <w:rsid w:val="00FC3E3D"/>
    <w:rsid w:val="00FC4CC6"/>
    <w:rsid w:val="00FC4D55"/>
    <w:rsid w:val="00FC4ED0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2436"/>
    <w:rsid w:val="00FD2707"/>
    <w:rsid w:val="00FD2D44"/>
    <w:rsid w:val="00FD346A"/>
    <w:rsid w:val="00FD37E4"/>
    <w:rsid w:val="00FD3D6E"/>
    <w:rsid w:val="00FD3EFC"/>
    <w:rsid w:val="00FD3F75"/>
    <w:rsid w:val="00FD4103"/>
    <w:rsid w:val="00FD4395"/>
    <w:rsid w:val="00FD4D47"/>
    <w:rsid w:val="00FD509F"/>
    <w:rsid w:val="00FD51D2"/>
    <w:rsid w:val="00FD5B28"/>
    <w:rsid w:val="00FD5FCE"/>
    <w:rsid w:val="00FD6171"/>
    <w:rsid w:val="00FD618A"/>
    <w:rsid w:val="00FD66D4"/>
    <w:rsid w:val="00FD6796"/>
    <w:rsid w:val="00FD6843"/>
    <w:rsid w:val="00FD6B11"/>
    <w:rsid w:val="00FD6BE5"/>
    <w:rsid w:val="00FD6F30"/>
    <w:rsid w:val="00FD7AE9"/>
    <w:rsid w:val="00FD7F94"/>
    <w:rsid w:val="00FE017F"/>
    <w:rsid w:val="00FE0619"/>
    <w:rsid w:val="00FE124D"/>
    <w:rsid w:val="00FE1481"/>
    <w:rsid w:val="00FE1AED"/>
    <w:rsid w:val="00FE1C28"/>
    <w:rsid w:val="00FE1CD0"/>
    <w:rsid w:val="00FE1E0C"/>
    <w:rsid w:val="00FE2641"/>
    <w:rsid w:val="00FE29B4"/>
    <w:rsid w:val="00FE2BBE"/>
    <w:rsid w:val="00FE3234"/>
    <w:rsid w:val="00FE399E"/>
    <w:rsid w:val="00FE3B35"/>
    <w:rsid w:val="00FE3BB5"/>
    <w:rsid w:val="00FE41AC"/>
    <w:rsid w:val="00FE45B1"/>
    <w:rsid w:val="00FE4B76"/>
    <w:rsid w:val="00FE4E60"/>
    <w:rsid w:val="00FE4FA7"/>
    <w:rsid w:val="00FE5222"/>
    <w:rsid w:val="00FE55A6"/>
    <w:rsid w:val="00FE57A6"/>
    <w:rsid w:val="00FE61A2"/>
    <w:rsid w:val="00FE66AF"/>
    <w:rsid w:val="00FE691E"/>
    <w:rsid w:val="00FE6E75"/>
    <w:rsid w:val="00FE708F"/>
    <w:rsid w:val="00FE70B3"/>
    <w:rsid w:val="00FE70F4"/>
    <w:rsid w:val="00FE775B"/>
    <w:rsid w:val="00FE7BC5"/>
    <w:rsid w:val="00FE7BCA"/>
    <w:rsid w:val="00FF0246"/>
    <w:rsid w:val="00FF042B"/>
    <w:rsid w:val="00FF068C"/>
    <w:rsid w:val="00FF0B06"/>
    <w:rsid w:val="00FF0B89"/>
    <w:rsid w:val="00FF1082"/>
    <w:rsid w:val="00FF1702"/>
    <w:rsid w:val="00FF19FD"/>
    <w:rsid w:val="00FF1E47"/>
    <w:rsid w:val="00FF27C1"/>
    <w:rsid w:val="00FF2B39"/>
    <w:rsid w:val="00FF2C25"/>
    <w:rsid w:val="00FF3059"/>
    <w:rsid w:val="00FF34B7"/>
    <w:rsid w:val="00FF3691"/>
    <w:rsid w:val="00FF3AFA"/>
    <w:rsid w:val="00FF3C9F"/>
    <w:rsid w:val="00FF423D"/>
    <w:rsid w:val="00FF48C6"/>
    <w:rsid w:val="00FF4E67"/>
    <w:rsid w:val="00FF532A"/>
    <w:rsid w:val="00FF5577"/>
    <w:rsid w:val="00FF565E"/>
    <w:rsid w:val="00FF64F7"/>
    <w:rsid w:val="00FF688A"/>
    <w:rsid w:val="00FF6FA5"/>
    <w:rsid w:val="00FF74E1"/>
    <w:rsid w:val="00FF7AB9"/>
    <w:rsid w:val="00FF7C47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666ADAF"/>
  <w15:docId w15:val="{F16D3E02-9442-485F-B7D5-ABA35E5B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426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C6BEE-999C-475E-9B40-618886DDA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94</Pages>
  <Words>17883</Words>
  <Characters>101935</Characters>
  <Application>Microsoft Office Word</Application>
  <DocSecurity>0</DocSecurity>
  <Lines>849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119579</CharactersWithSpaces>
  <SharedDoc>false</SharedDoc>
  <HLinks>
    <vt:vector size="6" baseType="variant">
      <vt:variant>
        <vt:i4>3932252</vt:i4>
      </vt:variant>
      <vt:variant>
        <vt:i4>0</vt:i4>
      </vt:variant>
      <vt:variant>
        <vt:i4>0</vt:i4>
      </vt:variant>
      <vt:variant>
        <vt:i4>5</vt:i4>
      </vt:variant>
      <vt:variant>
        <vt:lpwstr>http://eservice.fap.or.th/get_file/index.php?file=TFRIC%2022.pdf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Nitinath, Kajohntridach</cp:lastModifiedBy>
  <cp:revision>3</cp:revision>
  <cp:lastPrinted>2020-02-26T09:38:00Z</cp:lastPrinted>
  <dcterms:created xsi:type="dcterms:W3CDTF">2020-02-26T10:43:00Z</dcterms:created>
  <dcterms:modified xsi:type="dcterms:W3CDTF">2020-02-26T10:43:00Z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